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454C" w14:textId="77777777" w:rsidR="00371706" w:rsidRPr="008F2A3E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76F84741" w14:textId="6331F67B" w:rsidR="00234D67" w:rsidRPr="008F2A3E" w:rsidRDefault="00234D67" w:rsidP="00234D67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DD26FDE" w14:textId="0C355725" w:rsidR="00234D67" w:rsidRPr="008F2A3E" w:rsidRDefault="00237B9B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สำหรับงวดสามเดือนสิ้นสุด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FB5D9A">
        <w:rPr>
          <w:rFonts w:ascii="Browallia New" w:hAnsi="Browallia New" w:cs="Browallia New"/>
          <w:b/>
          <w:bCs/>
          <w:sz w:val="28"/>
          <w:szCs w:val="28"/>
          <w:lang w:val="en-GB"/>
        </w:rPr>
        <w:t>1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FB5D9A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1A56CF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</w:p>
    <w:p w14:paraId="7681481E" w14:textId="77777777" w:rsidR="00234D67" w:rsidRPr="008F2A3E" w:rsidRDefault="00234D67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ลักษณะการดำเนินธุรกิจ</w:t>
      </w:r>
    </w:p>
    <w:p w14:paraId="58B8B017" w14:textId="77777777" w:rsidR="00234D67" w:rsidRPr="008B77BD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04852AC" w14:textId="4C99E1AA" w:rsidR="00234D67" w:rsidRPr="006A68C4" w:rsidRDefault="00D123D7" w:rsidP="00234D67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เนียริ่ง จำกัด </w:t>
      </w:r>
      <w:r w:rsidRPr="006A68C4">
        <w:rPr>
          <w:rFonts w:ascii="Browallia New" w:hAnsi="Browallia New" w:cs="Browallia New"/>
          <w:sz w:val="28"/>
          <w:szCs w:val="28"/>
        </w:rPr>
        <w:t>(</w:t>
      </w:r>
      <w:r w:rsidRPr="006A68C4">
        <w:rPr>
          <w:rFonts w:ascii="Browallia New" w:hAnsi="Browallia New" w:cs="Browallia New"/>
          <w:sz w:val="28"/>
          <w:szCs w:val="28"/>
          <w:cs/>
        </w:rPr>
        <w:t>มหาชน</w:t>
      </w:r>
      <w:r w:rsidRPr="006A68C4">
        <w:rPr>
          <w:rFonts w:ascii="Browallia New" w:hAnsi="Browallia New" w:cs="Browallia New"/>
          <w:sz w:val="28"/>
          <w:szCs w:val="28"/>
        </w:rPr>
        <w:t>) (“</w:t>
      </w:r>
      <w:r w:rsidRPr="006A68C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A68C4">
        <w:rPr>
          <w:rFonts w:ascii="Browallia New" w:hAnsi="Browallia New" w:cs="Browallia New"/>
          <w:sz w:val="28"/>
          <w:szCs w:val="28"/>
        </w:rPr>
        <w:t xml:space="preserve">”) </w:t>
      </w:r>
      <w:r w:rsidR="00AD2F9E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ดำเนินธุรกิจหลักเกี่ยวกับการผลิต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</w:t>
      </w:r>
      <w:r w:rsidR="001E54A3">
        <w:rPr>
          <w:rFonts w:ascii="Browallia New" w:hAnsi="Browallia New" w:cs="Browallia New"/>
          <w:sz w:val="28"/>
          <w:szCs w:val="28"/>
        </w:rPr>
        <w:t xml:space="preserve"> </w:t>
      </w:r>
      <w:r w:rsidR="00957D46">
        <w:rPr>
          <w:rFonts w:ascii="Browallia New" w:hAnsi="Browallia New" w:cs="Browallia New" w:hint="cs"/>
          <w:sz w:val="28"/>
          <w:szCs w:val="28"/>
          <w:cs/>
        </w:rPr>
        <w:t>เสาเข็มคอนกรีตเสริมเหล็กอ</w:t>
      </w:r>
      <w:r w:rsidR="00317222">
        <w:rPr>
          <w:rFonts w:ascii="Browallia New" w:hAnsi="Browallia New" w:cs="Browallia New" w:hint="cs"/>
          <w:sz w:val="28"/>
          <w:szCs w:val="28"/>
          <w:cs/>
        </w:rPr>
        <w:t>ั</w:t>
      </w:r>
      <w:r w:rsidR="00957D46">
        <w:rPr>
          <w:rFonts w:ascii="Browallia New" w:hAnsi="Browallia New" w:cs="Browallia New" w:hint="cs"/>
          <w:sz w:val="28"/>
          <w:szCs w:val="28"/>
          <w:cs/>
        </w:rPr>
        <w:t>ดแรงโดยใช้แรงเหวี่ยง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และให้บริการงานก่อสร้างและติดตั้งผลิตภัณฑ์ดังกล่า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 xml:space="preserve">ว </w:t>
      </w:r>
      <w:r w:rsidR="00AD2F9E">
        <w:rPr>
          <w:rFonts w:ascii="Browallia New" w:hAnsi="Browallia New" w:cs="Browallia New" w:hint="cs"/>
          <w:sz w:val="28"/>
          <w:szCs w:val="28"/>
          <w:cs/>
        </w:rPr>
        <w:t>และการผลิตและจำ</w:t>
      </w:r>
      <w:r w:rsidR="001A1A68">
        <w:rPr>
          <w:rFonts w:ascii="Browallia New" w:hAnsi="Browallia New" w:cs="Browallia New" w:hint="cs"/>
          <w:sz w:val="28"/>
          <w:szCs w:val="28"/>
          <w:cs/>
        </w:rPr>
        <w:t>หน่าย</w:t>
      </w:r>
      <w:r w:rsidR="001A1A68" w:rsidRPr="001A1A68">
        <w:rPr>
          <w:rFonts w:ascii="Browallia New" w:hAnsi="Browallia New" w:cs="Browallia New"/>
          <w:sz w:val="28"/>
          <w:szCs w:val="28"/>
          <w:cs/>
        </w:rPr>
        <w:t xml:space="preserve">ลวดแรงดึงสูงคุณภาพพิเศษ </w:t>
      </w:r>
      <w:r w:rsidR="00234D67" w:rsidRPr="00E810D5">
        <w:rPr>
          <w:rFonts w:ascii="Browallia New" w:hAnsi="Browallia New" w:cs="Browallia New" w:hint="cs"/>
          <w:sz w:val="28"/>
          <w:szCs w:val="28"/>
          <w:cs/>
        </w:rPr>
        <w:t>โดยบริษัทย่อย</w:t>
      </w:r>
      <w:r w:rsidR="008A2A54" w:rsidRPr="00E810D5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="00AD2F9E" w:rsidRPr="00E810D5">
        <w:rPr>
          <w:rFonts w:ascii="Browallia New" w:hAnsi="Browallia New" w:cs="Browallia New" w:hint="cs"/>
          <w:sz w:val="28"/>
          <w:szCs w:val="28"/>
          <w:cs/>
        </w:rPr>
        <w:t>ดำเนิน</w:t>
      </w:r>
      <w:r w:rsidR="008C1815" w:rsidRPr="00E810D5">
        <w:rPr>
          <w:rFonts w:ascii="Browallia New" w:hAnsi="Browallia New" w:cs="Browallia New" w:hint="cs"/>
          <w:sz w:val="28"/>
          <w:szCs w:val="28"/>
          <w:cs/>
        </w:rPr>
        <w:t>การ</w:t>
      </w:r>
      <w:r w:rsidR="003105DA" w:rsidRPr="00E810D5">
        <w:rPr>
          <w:rFonts w:ascii="Browallia New" w:hAnsi="Browallia New" w:cs="Browallia New" w:hint="cs"/>
          <w:sz w:val="28"/>
          <w:szCs w:val="28"/>
          <w:cs/>
        </w:rPr>
        <w:t>ก่อสร้าง</w:t>
      </w:r>
      <w:r w:rsidR="00AD2F9E" w:rsidRPr="00E810D5">
        <w:rPr>
          <w:rFonts w:ascii="Browallia New" w:hAnsi="Browallia New" w:cs="Browallia New" w:hint="cs"/>
          <w:sz w:val="28"/>
          <w:szCs w:val="28"/>
          <w:cs/>
        </w:rPr>
        <w:t>เสร็จ</w:t>
      </w:r>
      <w:r w:rsidR="008A2A54" w:rsidRPr="00E810D5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AD2F9E" w:rsidRPr="00E810D5">
        <w:rPr>
          <w:rFonts w:ascii="Browallia New" w:hAnsi="Browallia New" w:cs="Browallia New" w:hint="cs"/>
          <w:sz w:val="28"/>
          <w:szCs w:val="28"/>
          <w:cs/>
        </w:rPr>
        <w:t>อ</w:t>
      </w:r>
      <w:r w:rsidR="008A2A54" w:rsidRPr="00E810D5">
        <w:rPr>
          <w:rFonts w:ascii="Browallia New" w:hAnsi="Browallia New" w:cs="Browallia New" w:hint="cs"/>
          <w:sz w:val="28"/>
          <w:szCs w:val="28"/>
          <w:cs/>
        </w:rPr>
        <w:t>ยู่ระหว่าง</w:t>
      </w:r>
      <w:r w:rsidR="003105DA" w:rsidRPr="00E810D5">
        <w:rPr>
          <w:rFonts w:ascii="Browallia New" w:hAnsi="Browallia New" w:cs="Browallia New" w:hint="cs"/>
          <w:sz w:val="28"/>
          <w:szCs w:val="28"/>
          <w:cs/>
        </w:rPr>
        <w:t>เริ่ม</w:t>
      </w:r>
      <w:r w:rsidR="008A2A54" w:rsidRPr="00E810D5">
        <w:rPr>
          <w:rFonts w:ascii="Browallia New" w:hAnsi="Browallia New" w:cs="Browallia New" w:hint="cs"/>
          <w:sz w:val="28"/>
          <w:szCs w:val="28"/>
          <w:cs/>
        </w:rPr>
        <w:t>การดำเนินงาน</w:t>
      </w:r>
      <w:r w:rsidR="008A2A54" w:rsidRPr="006A68C4">
        <w:rPr>
          <w:rFonts w:ascii="Browallia New" w:hAnsi="Browallia New" w:cs="Browallia New"/>
          <w:sz w:val="28"/>
          <w:szCs w:val="28"/>
        </w:rPr>
        <w:t xml:space="preserve"> </w:t>
      </w:r>
    </w:p>
    <w:p w14:paraId="3198750A" w14:textId="77777777" w:rsidR="00234D67" w:rsidRPr="006A68C4" w:rsidRDefault="00234D67" w:rsidP="00234D67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40CED155" w14:textId="77777777" w:rsidR="00234D67" w:rsidRPr="006A68C4" w:rsidRDefault="009368AB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A68C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ข้อมูลทั่วไปและ</w:t>
      </w:r>
      <w:r w:rsidR="00234D67" w:rsidRPr="006A68C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6A68C4" w:rsidRDefault="00234D67" w:rsidP="00234D67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41F438" w14:textId="52C9495E" w:rsidR="001F56AB" w:rsidRPr="008F2A3E" w:rsidRDefault="001F56AB" w:rsidP="0067565B">
      <w:pPr>
        <w:tabs>
          <w:tab w:val="clear" w:pos="454"/>
          <w:tab w:val="left" w:pos="639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1" w:name="_Hlk482306634"/>
      <w:r w:rsidRPr="006A68C4">
        <w:rPr>
          <w:rFonts w:ascii="Browallia New" w:hAnsi="Browallia New" w:cs="Browallia New"/>
          <w:sz w:val="28"/>
          <w:szCs w:val="28"/>
          <w:cs/>
        </w:rPr>
        <w:t>บริษัทเป็นนิติบุคคลที่จัดตั้งขึ้นในประเทศไทย หุ้นของบริษัทได้รับการจดทะเบียนซื้อขายในตลาดหลักทรัพย์</w:t>
      </w:r>
      <w:r w:rsidR="000D1D4B" w:rsidRPr="006A68C4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แห่งประเทศไทยตั้งแต่ปี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2534</w:t>
      </w:r>
      <w:r w:rsidRPr="006A68C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23D7" w:rsidRPr="006A68C4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ตั้งอยู่ที่ เลขที่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6A68C4">
        <w:rPr>
          <w:rFonts w:ascii="Browallia New" w:hAnsi="Browallia New" w:cs="Browallia New"/>
          <w:sz w:val="28"/>
          <w:szCs w:val="28"/>
        </w:rPr>
        <w:t>/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</w:rPr>
        <w:t xml:space="preserve">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</w:t>
      </w:r>
      <w:r w:rsidRPr="006A68C4">
        <w:rPr>
          <w:rFonts w:ascii="Browallia New" w:hAnsi="Browallia New" w:cs="Browallia New"/>
          <w:sz w:val="28"/>
          <w:szCs w:val="28"/>
          <w:cs/>
          <w:lang w:val="en-GB"/>
        </w:rPr>
        <w:t>จังหวัด</w:t>
      </w:r>
      <w:r w:rsidRPr="006A68C4">
        <w:rPr>
          <w:rFonts w:ascii="Browallia New" w:hAnsi="Browallia New" w:cs="Browallia New"/>
          <w:sz w:val="28"/>
          <w:szCs w:val="28"/>
          <w:cs/>
        </w:rPr>
        <w:t>ปทุมธานี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bookmarkEnd w:id="1"/>
    <w:p w14:paraId="6042CF39" w14:textId="77777777" w:rsidR="008C718D" w:rsidRPr="008F2A3E" w:rsidRDefault="008C718D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14B776" w14:textId="72D2C0DB" w:rsidR="007A783E" w:rsidRPr="008F2A3E" w:rsidRDefault="007A783E" w:rsidP="0067565B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งบการเงินรวมและงบการเงินเฉพาะของบริษัทระหว่างกาล (งบการเงินระหว่างกาล) จัดทำขึ้นสำหรับงวดสามเดือนสิ้นสุดวันที่ </w:t>
      </w:r>
      <w:r w:rsidR="00FB5D9A" w:rsidRPr="00FB5D9A">
        <w:rPr>
          <w:rFonts w:ascii="Browallia New" w:hAnsi="Browallia New" w:cs="Browallia New"/>
          <w:sz w:val="28"/>
          <w:szCs w:val="28"/>
          <w:lang w:val="en-GB"/>
        </w:rPr>
        <w:t>31</w:t>
      </w:r>
      <w:r w:rsidR="00FB5D9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FB5D9A" w:rsidRPr="00FB5D9A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FB5D9A" w:rsidRPr="00FB5D9A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และได้นำเสนอในสกุลเงินไทยบาทซึ่งเป็นสกุลเงินที่ใช้ในการดำเนินงานของบริษัทใหญ่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(ปรับปรุง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FA679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sz w:val="28"/>
          <w:szCs w:val="28"/>
        </w:rPr>
        <w:t>1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)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เรื่อง</w:t>
      </w:r>
      <w:r w:rsidR="008C46C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การรายงาน</w:t>
      </w:r>
      <w:r w:rsidR="00FB5D9A">
        <w:rPr>
          <w:rFonts w:ascii="Browallia New" w:hAnsi="Browallia New" w:cs="Browallia New"/>
          <w:sz w:val="28"/>
          <w:szCs w:val="28"/>
        </w:rPr>
        <w:t xml:space="preserve">       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ทางการเงิน</w:t>
      </w:r>
      <w:r w:rsidRPr="008F2A3E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โดยไม่ได้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รวบ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FB5D9A">
        <w:rPr>
          <w:rFonts w:ascii="Browallia New" w:hAnsi="Browallia New" w:cs="Browallia New"/>
          <w:sz w:val="28"/>
          <w:szCs w:val="28"/>
        </w:rPr>
        <w:t xml:space="preserve">            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BCF306F" w14:textId="77777777" w:rsidR="007A783E" w:rsidRPr="008F2A3E" w:rsidRDefault="007A783E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21B38" w14:textId="2E9116F9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585B07C9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7469F0F" w14:textId="5549753B" w:rsidR="007A783E" w:rsidRPr="0092165C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76AA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</w:t>
      </w:r>
      <w:r w:rsidRPr="0092165C">
        <w:rPr>
          <w:rFonts w:ascii="Browallia New" w:hAnsi="Browallia New" w:cs="Browallia New"/>
          <w:sz w:val="28"/>
          <w:szCs w:val="28"/>
          <w:cs/>
          <w:lang w:val="en-GB"/>
        </w:rPr>
        <w:t>เมื่อ</w:t>
      </w:r>
      <w:r w:rsidRPr="00AD2F9E">
        <w:rPr>
          <w:rFonts w:ascii="Browallia New" w:hAnsi="Browallia New" w:cs="Browallia New"/>
          <w:sz w:val="28"/>
          <w:szCs w:val="28"/>
          <w:cs/>
          <w:lang w:val="en-GB"/>
        </w:rPr>
        <w:t>วันที่</w:t>
      </w:r>
      <w:r w:rsidRPr="00AD2F9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D2F9E" w:rsidRPr="00AD2F9E">
        <w:rPr>
          <w:rFonts w:ascii="Browallia New" w:hAnsi="Browallia New" w:cs="Browallia New"/>
          <w:sz w:val="28"/>
          <w:szCs w:val="28"/>
          <w:lang w:val="en-GB"/>
        </w:rPr>
        <w:t xml:space="preserve">14 </w:t>
      </w:r>
      <w:r w:rsidR="00AD2F9E" w:rsidRPr="00AD2F9E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9819C7" w:rsidRPr="00AD2F9E">
        <w:rPr>
          <w:rFonts w:ascii="Browallia New" w:hAnsi="Browallia New" w:cs="Browallia New"/>
          <w:sz w:val="28"/>
          <w:szCs w:val="28"/>
          <w:lang w:val="en-GB"/>
        </w:rPr>
        <w:t xml:space="preserve"> 2562</w:t>
      </w:r>
    </w:p>
    <w:p w14:paraId="2B50D1A6" w14:textId="77777777" w:rsidR="00234D67" w:rsidRPr="008F2A3E" w:rsidRDefault="00234D67" w:rsidP="00234D6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1B6881" w14:textId="67581DF2" w:rsidR="00234D67" w:rsidRDefault="00234D67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3A81C579" w14:textId="77777777" w:rsidR="001A1A68" w:rsidRPr="00F236B0" w:rsidRDefault="001A1A68" w:rsidP="001A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E8E97C" w14:textId="00EFC4D2" w:rsidR="001A1A68" w:rsidRPr="006D1C89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A1A68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</w:t>
      </w:r>
      <w:r w:rsidR="00EE31CA">
        <w:rPr>
          <w:rFonts w:ascii="Browallia New" w:hAnsi="Browallia New" w:cs="Browallia New"/>
          <w:sz w:val="28"/>
          <w:szCs w:val="28"/>
        </w:rPr>
        <w:t xml:space="preserve">    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และบริษัทย่อยสำหรับปีสิ้นสุดวันที่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ยกเว้น การป</w:t>
      </w:r>
      <w:r w:rsidR="00932EFD">
        <w:rPr>
          <w:rFonts w:ascii="Browallia New" w:hAnsi="Browallia New" w:cs="Browallia New" w:hint="cs"/>
          <w:sz w:val="28"/>
          <w:szCs w:val="28"/>
          <w:cs/>
        </w:rPr>
        <w:t>ฏิ</w:t>
      </w:r>
      <w:r w:rsidRPr="001A1A68">
        <w:rPr>
          <w:rFonts w:ascii="Browallia New" w:hAnsi="Browallia New" w:cs="Browallia New"/>
          <w:sz w:val="28"/>
          <w:szCs w:val="28"/>
          <w:cs/>
        </w:rPr>
        <w:t>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</w:t>
      </w:r>
      <w:r w:rsidR="00EE31CA">
        <w:rPr>
          <w:rFonts w:ascii="Browallia New" w:hAnsi="Browallia New" w:cs="Browallia New"/>
          <w:sz w:val="28"/>
          <w:szCs w:val="28"/>
        </w:rPr>
        <w:t xml:space="preserve">   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ที่เริ่มในหรือหลังวันที่ </w:t>
      </w:r>
      <w:r>
        <w:rPr>
          <w:rFonts w:ascii="Browallia New" w:hAnsi="Browallia New" w:cs="Browallia New"/>
          <w:sz w:val="28"/>
          <w:szCs w:val="28"/>
        </w:rPr>
        <w:t>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sz w:val="28"/>
          <w:szCs w:val="28"/>
        </w:rPr>
        <w:t>2562</w:t>
      </w:r>
      <w:r w:rsidR="00AF74C9">
        <w:rPr>
          <w:rFonts w:ascii="Browallia New" w:hAnsi="Browallia New" w:cs="Browallia New"/>
          <w:sz w:val="28"/>
          <w:szCs w:val="28"/>
        </w:rPr>
        <w:t xml:space="preserve"> </w:t>
      </w:r>
      <w:r w:rsidR="00AF74C9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</w:p>
    <w:p w14:paraId="7B520B91" w14:textId="77777777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7229AE1D" w14:textId="77777777" w:rsidR="00A669A4" w:rsidRDefault="00A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eastAsia="th-TH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592AB7F" w14:textId="18B4FBB9" w:rsidR="001A1A68" w:rsidRDefault="001A1A68" w:rsidP="001A1A6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6C9D751" w14:textId="77777777" w:rsidR="001A1A68" w:rsidRPr="00183725" w:rsidRDefault="001A1A68" w:rsidP="001A1A68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8561065" w14:textId="77777777" w:rsidR="001A1A68" w:rsidRPr="00971A6E" w:rsidRDefault="001A1A68" w:rsidP="001A1A6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18BFE7F5" w14:textId="77777777" w:rsidR="001A1A68" w:rsidRPr="00183725" w:rsidRDefault="001A1A68" w:rsidP="001A1A68">
      <w:pPr>
        <w:tabs>
          <w:tab w:val="clear" w:pos="227"/>
          <w:tab w:val="clear" w:pos="454"/>
          <w:tab w:val="left" w:pos="810"/>
          <w:tab w:val="left" w:pos="2160"/>
          <w:tab w:val="right" w:pos="7280"/>
          <w:tab w:val="right" w:pos="8540"/>
        </w:tabs>
        <w:spacing w:line="240" w:lineRule="auto"/>
        <w:ind w:left="360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5325FD3" w14:textId="77777777" w:rsidR="001A1A68" w:rsidRDefault="001A1A68" w:rsidP="001A1A6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4892CF82" w14:textId="77777777" w:rsidR="001A1A68" w:rsidRPr="00183725" w:rsidRDefault="001A1A68" w:rsidP="001A1A68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32F8E5C" w14:textId="77777777" w:rsidR="001A1A68" w:rsidRDefault="001A1A68" w:rsidP="001A1A6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ประกาศอื่น ๆ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นำ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มาตรฐานการรายงานทางการเงินฉบับปรับปรุง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มาใช้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12753AFD" w14:textId="77777777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59BA9D13" w14:textId="63AF960C" w:rsid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>อย่างไรก็ตาม การนำมาตรฐานการรายงานทางการเงินและประกาศอื่นๆ ดังกล่าวมาถือปฏิบัติ ไม่มีผลกระทบที่เป็นสาระสำคัญกับงบการเงินระหว่างกาลของบริษัทและบริษัทย่อย</w:t>
      </w:r>
    </w:p>
    <w:p w14:paraId="621C4850" w14:textId="77777777" w:rsidR="00A24D39" w:rsidRPr="00AC7DA8" w:rsidRDefault="00A24D39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728B752" w14:textId="62D6873A" w:rsid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มาตรฐานการรายงานทางการเงินฉบับใหม่ที่ประกาศโดยสภาวิชาชีพบัญชี ซึ่งจะมีผลตั้งแต่วันที่ </w:t>
      </w:r>
      <w:r w:rsidRPr="00AC7DA8">
        <w:rPr>
          <w:rFonts w:ascii="Browallia New" w:hAnsi="Browallia New" w:cs="Browallia New"/>
          <w:sz w:val="28"/>
          <w:szCs w:val="28"/>
        </w:rPr>
        <w:t xml:space="preserve">1 </w:t>
      </w:r>
      <w:r w:rsidRPr="00AC7DA8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AC7DA8">
        <w:rPr>
          <w:rFonts w:ascii="Browallia New" w:hAnsi="Browallia New" w:cs="Browallia New"/>
          <w:sz w:val="28"/>
          <w:szCs w:val="28"/>
        </w:rPr>
        <w:t xml:space="preserve">2563 </w:t>
      </w:r>
      <w:r w:rsidRPr="00AC7DA8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5B0E978E" w14:textId="77777777" w:rsidR="00AC7DA8" w:rsidRP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200DA154" w14:textId="26215966" w:rsidR="00AC7DA8" w:rsidRDefault="00AC7DA8" w:rsidP="00AC7DA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“สัญญาเช่า”</w:t>
      </w:r>
    </w:p>
    <w:p w14:paraId="686F5354" w14:textId="77777777" w:rsidR="00AC7DA8" w:rsidRPr="00AC7DA8" w:rsidRDefault="00AC7DA8" w:rsidP="00AC7DA8">
      <w:pPr>
        <w:pStyle w:val="CordiaNew"/>
        <w:tabs>
          <w:tab w:val="clear" w:pos="4153"/>
          <w:tab w:val="clear" w:pos="8306"/>
          <w:tab w:val="left" w:pos="426"/>
          <w:tab w:val="left" w:pos="720"/>
        </w:tabs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F2D381" w14:textId="5AB31737" w:rsid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38E9241" w14:textId="77777777" w:rsidR="00AC7DA8" w:rsidRP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A8DA5A" w14:textId="42D405D6" w:rsidR="00AC7DA8" w:rsidRDefault="00AC7DA8" w:rsidP="00AC7DA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720"/>
        </w:tabs>
        <w:ind w:hanging="27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9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“เครื่องมือทางการเงิน” มาตรฐานการบัญชี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32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“การแสดงรายการสำหรับเครื่องมือทางการเงิน” 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7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“การเปิดเผยข้อมูลสำหรับเครื่องมือทางการเงิน” การตีความมาตรฐานการรายงานทางการเงิน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“การป้องกันความเสี่ยงของเงินลงทุนสุทธิในหน่วยงานต่างประเทศ” และ การตีความมาตรฐานการรายงานทางการเงิน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19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“การชำระหนี้สินทางการเงินด้วยตราสารทุน”</w:t>
      </w:r>
    </w:p>
    <w:p w14:paraId="5AF0C1C0" w14:textId="77777777" w:rsidR="00AC7DA8" w:rsidRPr="00AC7DA8" w:rsidRDefault="00AC7DA8" w:rsidP="00AC7DA8">
      <w:pPr>
        <w:pStyle w:val="CordiaNew"/>
        <w:tabs>
          <w:tab w:val="clear" w:pos="4153"/>
          <w:tab w:val="clear" w:pos="8306"/>
          <w:tab w:val="left" w:pos="72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CD640B" w14:textId="7E95F07F" w:rsid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การด้อยค่าของสินทรัพย์และหนี้สินทางการเงิน รวมถึงการให้แนวทางปฏิบัติเกี่ยวกับการบัญชีป้องกันความเสี่ยง</w:t>
      </w:r>
    </w:p>
    <w:p w14:paraId="593843CD" w14:textId="77777777" w:rsidR="00AC7DA8" w:rsidRP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183E06C" w14:textId="54638F42" w:rsidR="00AC7DA8" w:rsidRP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บริษัทและบริษัทย่อยจะนำมาตรฐานการรายงานทางการเงินฉบับใหม่นี้มาถือปฏิบัติ เมื่อมีผลบังคับใช้ ปัจจุบัน</w:t>
      </w:r>
      <w:r w:rsidR="00EE31CA">
        <w:rPr>
          <w:rFonts w:ascii="Browallia New" w:hAnsi="Browallia New" w:cs="Browallia New"/>
          <w:sz w:val="28"/>
          <w:szCs w:val="28"/>
        </w:rPr>
        <w:t xml:space="preserve">           </w:t>
      </w:r>
      <w:r w:rsidRPr="00AC7DA8">
        <w:rPr>
          <w:rFonts w:ascii="Browallia New" w:hAnsi="Browallia New" w:cs="Browallia New"/>
          <w:sz w:val="28"/>
          <w:szCs w:val="28"/>
          <w:cs/>
        </w:rPr>
        <w:t>ฝ่ายบริหารอยู่ระหว่างการประเมินผลกระทบต่องบการเงินในงวดที่เริ่มต้นใช้มาตรฐานเหล่านี้</w:t>
      </w:r>
    </w:p>
    <w:p w14:paraId="6947E692" w14:textId="67C3B318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032FA713" w14:textId="56294636" w:rsidR="00FB5D9A" w:rsidRPr="001A1A68" w:rsidRDefault="00FB5D9A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3EA4158A" w14:textId="5E8DFF7D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การประมาณการ</w:t>
      </w:r>
    </w:p>
    <w:p w14:paraId="37DB2A65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F647AB" w14:textId="77777777" w:rsidR="00234D67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่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ายบริหารใช้ดุลยพินิจ การประมาณการ และข้อสมมติฐานเกี่ยวกับการรับรู้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ผลที่เกิดขึ้นจริงอาจจะแตกต่างจากดุลยพินิจ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C28694E" w14:textId="77777777" w:rsidR="00234D67" w:rsidRPr="008F2A3E" w:rsidRDefault="00234D67" w:rsidP="00E6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4F75699" w14:textId="563DD331" w:rsidR="00F236B0" w:rsidRDefault="00234D67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ถือตามเกณฑ์</w:t>
      </w:r>
      <w:r w:rsidRPr="008F2A3E">
        <w:rPr>
          <w:rFonts w:ascii="Browallia New" w:hAnsi="Browallia New" w:cs="Browallia New"/>
          <w:sz w:val="28"/>
          <w:szCs w:val="28"/>
          <w:cs/>
        </w:rPr>
        <w:t>เหมือนกับที่ใช้ในการจัดทำงบการเงินประจำปีสิ้นสุดวันที่</w:t>
      </w:r>
      <w:r w:rsidRPr="008F2A3E">
        <w:rPr>
          <w:rFonts w:ascii="Browallia New" w:hAnsi="Browallia New" w:cs="Browallia New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819C7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3C3D1255" w14:textId="61F52793" w:rsidR="00A669A4" w:rsidRDefault="00A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72CB6BE" w14:textId="6E6BE500" w:rsidR="00E9348B" w:rsidRPr="000839D0" w:rsidRDefault="00E9348B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ลูกหนี้การค้า</w:t>
      </w:r>
      <w:r w:rsidRPr="000839D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</w:p>
    <w:p w14:paraId="096B9B80" w14:textId="77777777" w:rsidR="00D44E65" w:rsidRPr="008F2A3E" w:rsidRDefault="00D44E65" w:rsidP="00D4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0393660" w14:textId="085107C6" w:rsidR="00E9348B" w:rsidRPr="008F2A3E" w:rsidRDefault="00D44E65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4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819C7" w:rsidRPr="00FB5D9A">
        <w:rPr>
          <w:rFonts w:ascii="Browallia New" w:hAnsi="Browallia New" w:cs="Browallia New"/>
          <w:sz w:val="28"/>
          <w:szCs w:val="28"/>
          <w:lang w:val="en-GB"/>
        </w:rPr>
        <w:t>31</w:t>
      </w:r>
      <w:r w:rsidR="009819C7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9819C7" w:rsidRPr="00FB5D9A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9819C7" w:rsidRPr="00FB5D9A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122B86"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9348B" w:rsidRPr="008F2A3E">
        <w:rPr>
          <w:rFonts w:ascii="Browallia New" w:hAnsi="Browallia New" w:cs="Browallia New"/>
          <w:sz w:val="28"/>
          <w:szCs w:val="28"/>
        </w:rPr>
        <w:t>25</w:t>
      </w:r>
      <w:r w:rsidR="00EE6CAE" w:rsidRPr="008F2A3E">
        <w:rPr>
          <w:rFonts w:ascii="Browallia New" w:hAnsi="Browallia New" w:cs="Browallia New"/>
          <w:sz w:val="28"/>
          <w:szCs w:val="28"/>
        </w:rPr>
        <w:t>6</w:t>
      </w:r>
      <w:r w:rsidR="009819C7">
        <w:rPr>
          <w:rFonts w:ascii="Browallia New" w:hAnsi="Browallia New" w:cs="Browallia New"/>
          <w:sz w:val="28"/>
          <w:szCs w:val="28"/>
        </w:rPr>
        <w:t>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="00E9348B" w:rsidRPr="008F2A3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DE7AF2F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D44E65" w:rsidRPr="009819C7" w14:paraId="3D5E5A89" w14:textId="77777777" w:rsidTr="0024092F">
        <w:trPr>
          <w:cantSplit/>
        </w:trPr>
        <w:tc>
          <w:tcPr>
            <w:tcW w:w="3827" w:type="dxa"/>
          </w:tcPr>
          <w:p w14:paraId="2C385B4B" w14:textId="77777777" w:rsidR="00D44E65" w:rsidRPr="009819C7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9131D79" w14:textId="77777777" w:rsidR="00D44E65" w:rsidRPr="009819C7" w:rsidRDefault="00D44E65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D44E65" w:rsidRPr="009819C7" w14:paraId="24BF4EA2" w14:textId="77777777" w:rsidTr="0024092F">
        <w:trPr>
          <w:cantSplit/>
          <w:trHeight w:val="346"/>
        </w:trPr>
        <w:tc>
          <w:tcPr>
            <w:tcW w:w="3827" w:type="dxa"/>
          </w:tcPr>
          <w:p w14:paraId="67C420B8" w14:textId="77777777" w:rsidR="00D44E65" w:rsidRPr="009819C7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6A2822B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C8813A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47125122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19C7" w:rsidRPr="009819C7" w14:paraId="40C4214B" w14:textId="77777777" w:rsidTr="0024092F">
        <w:trPr>
          <w:cantSplit/>
        </w:trPr>
        <w:tc>
          <w:tcPr>
            <w:tcW w:w="3827" w:type="dxa"/>
          </w:tcPr>
          <w:p w14:paraId="5A38690D" w14:textId="77777777" w:rsidR="009819C7" w:rsidRPr="009819C7" w:rsidRDefault="009819C7" w:rsidP="009819C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0D83" w14:textId="54002500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819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CA22BE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D026" w14:textId="00BB5472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10754F33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F6C01B5" w14:textId="011EF4D4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819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A8712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A35D" w14:textId="59107BE6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44E65" w:rsidRPr="009819C7" w14:paraId="77C9A7BF" w14:textId="77777777" w:rsidTr="0024092F">
        <w:trPr>
          <w:cantSplit/>
        </w:trPr>
        <w:tc>
          <w:tcPr>
            <w:tcW w:w="3827" w:type="dxa"/>
          </w:tcPr>
          <w:p w14:paraId="3F3E137C" w14:textId="77777777" w:rsidR="00D44E65" w:rsidRPr="009819C7" w:rsidRDefault="00D44E65" w:rsidP="00402E8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4B7E62B3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D410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0DD44E69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0D3B5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A569E1E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CDD28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14:paraId="6ABD35E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4E65" w:rsidRPr="009819C7" w14:paraId="24501869" w14:textId="77777777" w:rsidTr="0024092F">
        <w:trPr>
          <w:cantSplit/>
        </w:trPr>
        <w:tc>
          <w:tcPr>
            <w:tcW w:w="3827" w:type="dxa"/>
          </w:tcPr>
          <w:p w14:paraId="0E353982" w14:textId="77777777" w:rsidR="00D44E65" w:rsidRPr="009819C7" w:rsidRDefault="00D44E65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9819C7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– </w:t>
            </w:r>
            <w:r w:rsidRPr="009819C7">
              <w:rPr>
                <w:rFonts w:ascii="Browallia New" w:hAnsi="Browallia New" w:cs="Browallia New" w:hint="cs"/>
                <w:b/>
                <w:bCs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2AEBF217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B3293C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41A435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5750D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CA82780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20AF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F2A27C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9819C7" w14:paraId="4B17EBED" w14:textId="77777777" w:rsidTr="0045302F">
        <w:trPr>
          <w:cantSplit/>
        </w:trPr>
        <w:tc>
          <w:tcPr>
            <w:tcW w:w="3827" w:type="dxa"/>
          </w:tcPr>
          <w:p w14:paraId="2FC531D0" w14:textId="77777777" w:rsidR="003D3E6E" w:rsidRPr="009819C7" w:rsidRDefault="003D3E6E" w:rsidP="003D3E6E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9819C7">
              <w:rPr>
                <w:rFonts w:ascii="Browallia New" w:hAnsi="Browallia New" w:cs="Browallia New" w:hint="cs"/>
                <w:cs/>
              </w:rPr>
              <w:t xml:space="preserve">  </w:t>
            </w:r>
            <w:r w:rsidRPr="009819C7">
              <w:rPr>
                <w:rFonts w:ascii="Browallia New" w:hAnsi="Browallia New" w:cs="Browallia New"/>
              </w:rPr>
              <w:t xml:space="preserve"> </w:t>
            </w:r>
            <w:r w:rsidRPr="009819C7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3B14BED9" w14:textId="0A97195A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492,654</w:t>
            </w:r>
          </w:p>
        </w:tc>
        <w:tc>
          <w:tcPr>
            <w:tcW w:w="236" w:type="dxa"/>
          </w:tcPr>
          <w:p w14:paraId="25EA4CD9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2892D549" w14:textId="39E401BF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240D0AB1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35FF27B" w14:textId="5FB0E5B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449,603</w:t>
            </w:r>
          </w:p>
        </w:tc>
        <w:tc>
          <w:tcPr>
            <w:tcW w:w="236" w:type="dxa"/>
          </w:tcPr>
          <w:p w14:paraId="32E62BC8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32A5BFE" w14:textId="60C0DB60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3D3E6E" w:rsidRPr="009819C7" w14:paraId="6AFFAC85" w14:textId="77777777" w:rsidTr="0045302F">
        <w:trPr>
          <w:cantSplit/>
        </w:trPr>
        <w:tc>
          <w:tcPr>
            <w:tcW w:w="3827" w:type="dxa"/>
          </w:tcPr>
          <w:p w14:paraId="6FC2B5F7" w14:textId="77777777" w:rsidR="003D3E6E" w:rsidRPr="009819C7" w:rsidRDefault="003D3E6E" w:rsidP="003D3E6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9819C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CBC0E4" w14:textId="61B43F06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  <w:tc>
          <w:tcPr>
            <w:tcW w:w="236" w:type="dxa"/>
          </w:tcPr>
          <w:p w14:paraId="72B39D8D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B0294C" w14:textId="7B23CA29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542D4B35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AB212B" w14:textId="2068D75A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122</w:t>
            </w:r>
          </w:p>
        </w:tc>
        <w:tc>
          <w:tcPr>
            <w:tcW w:w="236" w:type="dxa"/>
          </w:tcPr>
          <w:p w14:paraId="08246490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32980A" w14:textId="61ACD46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3D3E6E" w:rsidRPr="009819C7" w14:paraId="16B93C5E" w14:textId="77777777" w:rsidTr="0045302F">
        <w:trPr>
          <w:cantSplit/>
        </w:trPr>
        <w:tc>
          <w:tcPr>
            <w:tcW w:w="3827" w:type="dxa"/>
          </w:tcPr>
          <w:p w14:paraId="6D8A51F1" w14:textId="77777777" w:rsidR="003D3E6E" w:rsidRPr="009819C7" w:rsidRDefault="003D3E6E" w:rsidP="003D3E6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766C7B" w14:textId="5AE2C54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493,606</w:t>
            </w:r>
          </w:p>
        </w:tc>
        <w:tc>
          <w:tcPr>
            <w:tcW w:w="236" w:type="dxa"/>
          </w:tcPr>
          <w:p w14:paraId="502C941B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93ABF87" w14:textId="270F7591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3DD27137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D4E1648" w14:textId="711A4A9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449,725</w:t>
            </w:r>
          </w:p>
        </w:tc>
        <w:tc>
          <w:tcPr>
            <w:tcW w:w="236" w:type="dxa"/>
          </w:tcPr>
          <w:p w14:paraId="47B9B70D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B040F8" w14:textId="3E5D6E2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3D3E6E" w:rsidRPr="009819C7" w14:paraId="3A040C90" w14:textId="77777777" w:rsidTr="0045302F">
        <w:trPr>
          <w:cantSplit/>
        </w:trPr>
        <w:tc>
          <w:tcPr>
            <w:tcW w:w="3827" w:type="dxa"/>
          </w:tcPr>
          <w:p w14:paraId="5B4DA68E" w14:textId="77777777" w:rsidR="003D3E6E" w:rsidRPr="009819C7" w:rsidRDefault="003D3E6E" w:rsidP="003D3E6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9819C7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9819C7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FB8F92" w14:textId="48B66D63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10,021</w:t>
            </w:r>
          </w:p>
        </w:tc>
        <w:tc>
          <w:tcPr>
            <w:tcW w:w="236" w:type="dxa"/>
          </w:tcPr>
          <w:p w14:paraId="69BFA2C9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D4F58C" w14:textId="171DFA18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3FDCF7B7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180B10" w14:textId="18ABA9B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10,391</w:t>
            </w:r>
          </w:p>
        </w:tc>
        <w:tc>
          <w:tcPr>
            <w:tcW w:w="236" w:type="dxa"/>
          </w:tcPr>
          <w:p w14:paraId="046D27A7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96E60A" w14:textId="215795E0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3D3E6E" w:rsidRPr="009819C7" w14:paraId="27699216" w14:textId="77777777" w:rsidTr="0045302F">
        <w:trPr>
          <w:cantSplit/>
        </w:trPr>
        <w:tc>
          <w:tcPr>
            <w:tcW w:w="3827" w:type="dxa"/>
          </w:tcPr>
          <w:p w14:paraId="4862BE9D" w14:textId="77777777" w:rsidR="003D3E6E" w:rsidRPr="009819C7" w:rsidRDefault="003D3E6E" w:rsidP="003D3E6E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9819C7">
              <w:rPr>
                <w:rFonts w:ascii="Browallia New" w:hAnsi="Browallia New" w:cs="Browallia New"/>
                <w:cs/>
              </w:rPr>
              <w:t>รวม</w:t>
            </w:r>
            <w:r w:rsidRPr="009819C7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375FC2" w14:textId="198F44D6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503,627</w:t>
            </w:r>
          </w:p>
        </w:tc>
        <w:tc>
          <w:tcPr>
            <w:tcW w:w="236" w:type="dxa"/>
          </w:tcPr>
          <w:p w14:paraId="5A615D55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4466722" w14:textId="741029F5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7BEF7AB6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D437F85" w14:textId="0C99BF73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460,116</w:t>
            </w:r>
          </w:p>
        </w:tc>
        <w:tc>
          <w:tcPr>
            <w:tcW w:w="236" w:type="dxa"/>
          </w:tcPr>
          <w:p w14:paraId="117FDE45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7EC572" w14:textId="381D85B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3D3E6E" w:rsidRPr="009819C7" w14:paraId="2C088B83" w14:textId="77777777" w:rsidTr="006B3784">
        <w:trPr>
          <w:cantSplit/>
        </w:trPr>
        <w:tc>
          <w:tcPr>
            <w:tcW w:w="3827" w:type="dxa"/>
          </w:tcPr>
          <w:p w14:paraId="18163095" w14:textId="77777777" w:rsidR="003D3E6E" w:rsidRPr="009819C7" w:rsidRDefault="003D3E6E" w:rsidP="003D3E6E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9819C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819C7">
              <w:rPr>
                <w:rFonts w:ascii="Browallia New" w:hAnsi="Browallia New" w:cs="Browallia New" w:hint="cs"/>
                <w:cs/>
              </w:rPr>
              <w:t xml:space="preserve"> </w:t>
            </w:r>
            <w:r w:rsidRPr="009819C7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528EC2" w14:textId="28507F5D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,769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83B7F05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84B4CA" w14:textId="2B268189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57187848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B4642" w14:textId="01525195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,769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1534597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A1961D" w14:textId="5F9ED6E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3D3E6E" w:rsidRPr="009819C7" w14:paraId="28C879BA" w14:textId="77777777" w:rsidTr="006B3784">
        <w:trPr>
          <w:cantSplit/>
        </w:trPr>
        <w:tc>
          <w:tcPr>
            <w:tcW w:w="3827" w:type="dxa"/>
          </w:tcPr>
          <w:p w14:paraId="5EDCE42C" w14:textId="77777777" w:rsidR="003D3E6E" w:rsidRPr="009819C7" w:rsidRDefault="003D3E6E" w:rsidP="003D3E6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9819C7">
              <w:rPr>
                <w:rFonts w:ascii="Browallia New" w:hAnsi="Browallia New" w:cs="Browallia New"/>
                <w:cs/>
              </w:rPr>
              <w:t>–</w:t>
            </w: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B2A660B" w14:textId="3332E069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486</w:t>
            </w:r>
            <w:r>
              <w:rPr>
                <w:rFonts w:ascii="Browallia New" w:hAnsi="Browallia New" w:cs="Browallia New"/>
                <w:sz w:val="28"/>
                <w:szCs w:val="28"/>
              </w:rPr>
              <w:t>,858</w:t>
            </w:r>
          </w:p>
        </w:tc>
        <w:tc>
          <w:tcPr>
            <w:tcW w:w="236" w:type="dxa"/>
          </w:tcPr>
          <w:p w14:paraId="049989B8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450388" w14:textId="7F441D0A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1FA527EA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8F5A1" w14:textId="4E107A73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443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,347</w:t>
            </w:r>
          </w:p>
        </w:tc>
        <w:tc>
          <w:tcPr>
            <w:tcW w:w="236" w:type="dxa"/>
          </w:tcPr>
          <w:p w14:paraId="72F3EF1C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290C45" w14:textId="6BA74291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  <w:tr w:rsidR="003D3E6E" w:rsidRPr="009819C7" w14:paraId="24B3189D" w14:textId="77777777" w:rsidTr="006B3784">
        <w:trPr>
          <w:cantSplit/>
        </w:trPr>
        <w:tc>
          <w:tcPr>
            <w:tcW w:w="3827" w:type="dxa"/>
          </w:tcPr>
          <w:p w14:paraId="56B62F13" w14:textId="17112E1D" w:rsidR="003D3E6E" w:rsidRPr="009819C7" w:rsidRDefault="003D3E6E" w:rsidP="003D3E6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ลูกค้าทั่วไป</w:t>
            </w:r>
          </w:p>
        </w:tc>
        <w:tc>
          <w:tcPr>
            <w:tcW w:w="1107" w:type="dxa"/>
          </w:tcPr>
          <w:p w14:paraId="2638CBF6" w14:textId="33ECDB2E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1,6</w:t>
            </w:r>
            <w:r w:rsidR="00EB666D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BF570F5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1FB69FB" w14:textId="01958C13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E4EE1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51D8924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9230471" w14:textId="19211453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512</w:t>
            </w:r>
          </w:p>
        </w:tc>
        <w:tc>
          <w:tcPr>
            <w:tcW w:w="236" w:type="dxa"/>
          </w:tcPr>
          <w:p w14:paraId="0F6E3F24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37904A0" w14:textId="795DF184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3E6E" w:rsidRPr="009819C7" w14:paraId="33E06841" w14:textId="77777777" w:rsidTr="0045302F">
        <w:trPr>
          <w:cantSplit/>
        </w:trPr>
        <w:tc>
          <w:tcPr>
            <w:tcW w:w="3827" w:type="dxa"/>
          </w:tcPr>
          <w:p w14:paraId="2DF29310" w14:textId="77777777" w:rsidR="003D3E6E" w:rsidRPr="009819C7" w:rsidRDefault="003D3E6E" w:rsidP="003D3E6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009305" w14:textId="64A274B0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EB666D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236" w:type="dxa"/>
          </w:tcPr>
          <w:p w14:paraId="0715083A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E951A4" w14:textId="4EDB8243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1,3</w:t>
            </w:r>
            <w:r w:rsidR="005E4EE1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DEDDFBD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9AD235D" w14:textId="66EFD88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11,696</w:t>
            </w:r>
          </w:p>
        </w:tc>
        <w:tc>
          <w:tcPr>
            <w:tcW w:w="236" w:type="dxa"/>
          </w:tcPr>
          <w:p w14:paraId="22326820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D15617" w14:textId="5D94B792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7,913 </w:t>
            </w:r>
          </w:p>
        </w:tc>
      </w:tr>
      <w:tr w:rsidR="003D3E6E" w:rsidRPr="009819C7" w14:paraId="1C56CADE" w14:textId="77777777" w:rsidTr="0045302F">
        <w:trPr>
          <w:cantSplit/>
        </w:trPr>
        <w:tc>
          <w:tcPr>
            <w:tcW w:w="3827" w:type="dxa"/>
          </w:tcPr>
          <w:p w14:paraId="430C4C6C" w14:textId="77777777" w:rsidR="003D3E6E" w:rsidRPr="009819C7" w:rsidRDefault="003D3E6E" w:rsidP="003D3E6E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9819C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9DCAEAA" w14:textId="0D51C9AD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489,905</w:t>
            </w:r>
          </w:p>
        </w:tc>
        <w:tc>
          <w:tcPr>
            <w:tcW w:w="236" w:type="dxa"/>
          </w:tcPr>
          <w:p w14:paraId="32258B06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55321CB" w14:textId="4879B9A0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438,831 </w:t>
            </w:r>
          </w:p>
        </w:tc>
        <w:tc>
          <w:tcPr>
            <w:tcW w:w="236" w:type="dxa"/>
          </w:tcPr>
          <w:p w14:paraId="414466ED" w14:textId="77777777" w:rsidR="003D3E6E" w:rsidRPr="009819C7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782D6770" w14:textId="4257B019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C6D76">
              <w:rPr>
                <w:rFonts w:ascii="Browallia New" w:hAnsi="Browallia New" w:cs="Browallia New"/>
                <w:sz w:val="28"/>
                <w:szCs w:val="28"/>
              </w:rPr>
              <w:t>455,555</w:t>
            </w:r>
          </w:p>
        </w:tc>
        <w:tc>
          <w:tcPr>
            <w:tcW w:w="236" w:type="dxa"/>
          </w:tcPr>
          <w:p w14:paraId="00E62FA0" w14:textId="77777777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19BDAB06" w14:textId="2D534AEF" w:rsidR="003D3E6E" w:rsidRPr="009819C7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438,438 </w:t>
            </w:r>
          </w:p>
        </w:tc>
      </w:tr>
    </w:tbl>
    <w:p w14:paraId="5D5C309E" w14:textId="77777777" w:rsidR="009819C7" w:rsidRDefault="009819C7" w:rsidP="0005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67EC8B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559BDB5" w14:textId="14FC2D70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6ECFB912" w14:textId="77777777" w:rsidR="0020040C" w:rsidRPr="00C27E81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cs/>
        </w:rPr>
      </w:pPr>
    </w:p>
    <w:tbl>
      <w:tblPr>
        <w:tblW w:w="89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080"/>
        <w:gridCol w:w="270"/>
        <w:gridCol w:w="1071"/>
        <w:gridCol w:w="270"/>
        <w:gridCol w:w="1080"/>
      </w:tblGrid>
      <w:tr w:rsidR="0020040C" w:rsidRPr="00BA549F" w14:paraId="37FDE524" w14:textId="77777777" w:rsidTr="00EE31CA">
        <w:trPr>
          <w:cantSplit/>
          <w:tblHeader/>
        </w:trPr>
        <w:tc>
          <w:tcPr>
            <w:tcW w:w="3780" w:type="dxa"/>
          </w:tcPr>
          <w:p w14:paraId="31FBCC18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121" w:type="dxa"/>
            <w:gridSpan w:val="7"/>
          </w:tcPr>
          <w:p w14:paraId="23D18592" w14:textId="77777777" w:rsidR="0020040C" w:rsidRPr="00BA549F" w:rsidRDefault="0020040C" w:rsidP="00BA549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0040C" w:rsidRPr="00BA549F" w14:paraId="41AF11AD" w14:textId="77777777" w:rsidTr="00EE31CA">
        <w:trPr>
          <w:cantSplit/>
          <w:tblHeader/>
        </w:trPr>
        <w:tc>
          <w:tcPr>
            <w:tcW w:w="3780" w:type="dxa"/>
          </w:tcPr>
          <w:p w14:paraId="224C6B4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8BC240F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C0462B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2F50969F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19C7" w:rsidRPr="00BA549F" w14:paraId="26F6C2BD" w14:textId="77777777" w:rsidTr="00EE31CA">
        <w:trPr>
          <w:cantSplit/>
          <w:tblHeader/>
        </w:trPr>
        <w:tc>
          <w:tcPr>
            <w:tcW w:w="3780" w:type="dxa"/>
          </w:tcPr>
          <w:p w14:paraId="7445F15C" w14:textId="77777777" w:rsidR="009819C7" w:rsidRPr="00BA549F" w:rsidRDefault="009819C7" w:rsidP="00BA549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95C9E" w14:textId="57919921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72FF87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A79F" w14:textId="7F38C693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70" w:type="dxa"/>
            <w:vAlign w:val="bottom"/>
          </w:tcPr>
          <w:p w14:paraId="214866D7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19E051E" w14:textId="245DA990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3746E2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73707" w14:textId="595D5D33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20040C" w:rsidRPr="00BA549F" w14:paraId="0B08E317" w14:textId="77777777" w:rsidTr="00EE31CA">
        <w:trPr>
          <w:cantSplit/>
          <w:trHeight w:val="71"/>
        </w:trPr>
        <w:tc>
          <w:tcPr>
            <w:tcW w:w="3780" w:type="dxa"/>
            <w:vAlign w:val="center"/>
          </w:tcPr>
          <w:p w14:paraId="6399932A" w14:textId="77777777" w:rsidR="0020040C" w:rsidRPr="00BA549F" w:rsidRDefault="0020040C" w:rsidP="00BA549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AFAF8A" w14:textId="77777777" w:rsidR="0020040C" w:rsidRPr="00BA549F" w:rsidRDefault="0020040C" w:rsidP="00BA549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FEE0F9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AD8A7C9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4A9B000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CD1ABA5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B2A2E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A200FC0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040C" w:rsidRPr="00BA549F" w14:paraId="7E0F6B26" w14:textId="77777777" w:rsidTr="00EE31CA">
        <w:trPr>
          <w:cantSplit/>
        </w:trPr>
        <w:tc>
          <w:tcPr>
            <w:tcW w:w="3780" w:type="dxa"/>
          </w:tcPr>
          <w:p w14:paraId="6EFC8E84" w14:textId="3844DAC2" w:rsidR="0020040C" w:rsidRPr="00BA549F" w:rsidRDefault="0020040C" w:rsidP="00BA549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080" w:type="dxa"/>
            <w:vAlign w:val="bottom"/>
          </w:tcPr>
          <w:p w14:paraId="69F461C0" w14:textId="77777777" w:rsidR="0020040C" w:rsidRPr="00BA549F" w:rsidRDefault="0020040C" w:rsidP="00BA549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F56F012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544BCE8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0FC601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D2BF745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B9E2EA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8430479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BA549F" w14:paraId="499185CF" w14:textId="77777777" w:rsidTr="00EE31CA">
        <w:trPr>
          <w:cantSplit/>
          <w:trHeight w:val="243"/>
        </w:trPr>
        <w:tc>
          <w:tcPr>
            <w:tcW w:w="3780" w:type="dxa"/>
          </w:tcPr>
          <w:p w14:paraId="308E7ECD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5A34AD3" w14:textId="3283F5A4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370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11560">
              <w:rPr>
                <w:rFonts w:ascii="Browallia New" w:hAnsi="Browallia New" w:cs="Browallia New"/>
                <w:sz w:val="28"/>
                <w:szCs w:val="28"/>
              </w:rPr>
              <w:t>912</w:t>
            </w:r>
          </w:p>
        </w:tc>
        <w:tc>
          <w:tcPr>
            <w:tcW w:w="270" w:type="dxa"/>
          </w:tcPr>
          <w:p w14:paraId="447A5E03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5757F5E" w14:textId="04CE0052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 323,504</w:t>
            </w:r>
          </w:p>
        </w:tc>
        <w:tc>
          <w:tcPr>
            <w:tcW w:w="270" w:type="dxa"/>
          </w:tcPr>
          <w:p w14:paraId="27A410AB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C202997" w14:textId="1CA64346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341,971</w:t>
            </w:r>
          </w:p>
        </w:tc>
        <w:tc>
          <w:tcPr>
            <w:tcW w:w="270" w:type="dxa"/>
          </w:tcPr>
          <w:p w14:paraId="58E86BE8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808C41" w14:textId="43AC16BF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317,375</w:t>
            </w:r>
          </w:p>
        </w:tc>
      </w:tr>
      <w:tr w:rsidR="003D3E6E" w:rsidRPr="00BA549F" w14:paraId="67970815" w14:textId="77777777" w:rsidTr="00EE31CA">
        <w:trPr>
          <w:cantSplit/>
        </w:trPr>
        <w:tc>
          <w:tcPr>
            <w:tcW w:w="3780" w:type="dxa"/>
          </w:tcPr>
          <w:p w14:paraId="6EC73B20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342E29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DBDEB2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5FB19A0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12C320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3D47EB7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0DEF05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78A08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BA549F" w14:paraId="581E6AA0" w14:textId="77777777" w:rsidTr="00EE31CA">
        <w:trPr>
          <w:cantSplit/>
          <w:trHeight w:val="135"/>
        </w:trPr>
        <w:tc>
          <w:tcPr>
            <w:tcW w:w="3780" w:type="dxa"/>
          </w:tcPr>
          <w:p w14:paraId="281DE9CB" w14:textId="77777777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1E9ED442" w14:textId="5D0B2B6D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58,</w:t>
            </w:r>
            <w:r w:rsidR="00211560">
              <w:rPr>
                <w:rFonts w:ascii="Browallia New" w:hAnsi="Browallia New" w:cs="Browallia New"/>
                <w:sz w:val="28"/>
                <w:szCs w:val="28"/>
              </w:rPr>
              <w:t>504</w:t>
            </w:r>
          </w:p>
        </w:tc>
        <w:tc>
          <w:tcPr>
            <w:tcW w:w="270" w:type="dxa"/>
          </w:tcPr>
          <w:p w14:paraId="4E41B4B4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9BE373B" w14:textId="6DEF061B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52,202</w:t>
            </w:r>
          </w:p>
        </w:tc>
        <w:tc>
          <w:tcPr>
            <w:tcW w:w="270" w:type="dxa"/>
          </w:tcPr>
          <w:p w14:paraId="2159A41C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6F97934" w14:textId="316F933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44,394</w:t>
            </w:r>
          </w:p>
        </w:tc>
        <w:tc>
          <w:tcPr>
            <w:tcW w:w="270" w:type="dxa"/>
          </w:tcPr>
          <w:p w14:paraId="2BAB67C1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822DD" w14:textId="6317DAE2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51,909 </w:t>
            </w:r>
          </w:p>
        </w:tc>
      </w:tr>
      <w:tr w:rsidR="003D3E6E" w:rsidRPr="00BA549F" w14:paraId="42D19DC3" w14:textId="77777777" w:rsidTr="00EE31CA">
        <w:trPr>
          <w:cantSplit/>
        </w:trPr>
        <w:tc>
          <w:tcPr>
            <w:tcW w:w="3780" w:type="dxa"/>
          </w:tcPr>
          <w:p w14:paraId="21ED5D02" w14:textId="77777777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A15EA3F" w14:textId="03EB428E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8,134</w:t>
            </w:r>
          </w:p>
        </w:tc>
        <w:tc>
          <w:tcPr>
            <w:tcW w:w="270" w:type="dxa"/>
          </w:tcPr>
          <w:p w14:paraId="25C84888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F93547D" w14:textId="05CA279D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  <w:tc>
          <w:tcPr>
            <w:tcW w:w="270" w:type="dxa"/>
          </w:tcPr>
          <w:p w14:paraId="221CF30A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BA47FE1" w14:textId="206FC46E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8,134</w:t>
            </w:r>
          </w:p>
        </w:tc>
        <w:tc>
          <w:tcPr>
            <w:tcW w:w="270" w:type="dxa"/>
          </w:tcPr>
          <w:p w14:paraId="00CAABE4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0F270" w14:textId="2534F6E8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</w:tr>
      <w:tr w:rsidR="003D3E6E" w:rsidRPr="00BA549F" w14:paraId="291BC31D" w14:textId="77777777" w:rsidTr="00EE31CA">
        <w:trPr>
          <w:cantSplit/>
          <w:trHeight w:val="126"/>
        </w:trPr>
        <w:tc>
          <w:tcPr>
            <w:tcW w:w="3780" w:type="dxa"/>
          </w:tcPr>
          <w:p w14:paraId="7E9E1695" w14:textId="77777777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1D53CAE" w14:textId="7364F3DC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17,855</w:t>
            </w:r>
          </w:p>
        </w:tc>
        <w:tc>
          <w:tcPr>
            <w:tcW w:w="270" w:type="dxa"/>
          </w:tcPr>
          <w:p w14:paraId="3C859E14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D0E27F3" w14:textId="375E788B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  <w:tc>
          <w:tcPr>
            <w:tcW w:w="270" w:type="dxa"/>
          </w:tcPr>
          <w:p w14:paraId="531F8871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BC237EE" w14:textId="7ACF77D0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17,855</w:t>
            </w:r>
          </w:p>
        </w:tc>
        <w:tc>
          <w:tcPr>
            <w:tcW w:w="270" w:type="dxa"/>
          </w:tcPr>
          <w:p w14:paraId="64E8A057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C259D" w14:textId="7BF0DDD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</w:tr>
      <w:tr w:rsidR="003D3E6E" w:rsidRPr="00BA549F" w14:paraId="7D18C598" w14:textId="77777777" w:rsidTr="00EE31CA">
        <w:trPr>
          <w:cantSplit/>
          <w:trHeight w:val="126"/>
        </w:trPr>
        <w:tc>
          <w:tcPr>
            <w:tcW w:w="3780" w:type="dxa"/>
          </w:tcPr>
          <w:p w14:paraId="29190987" w14:textId="095E4C40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F394A" w14:textId="02EC3A8F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37,249</w:t>
            </w:r>
          </w:p>
        </w:tc>
        <w:tc>
          <w:tcPr>
            <w:tcW w:w="270" w:type="dxa"/>
          </w:tcPr>
          <w:p w14:paraId="51959D08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0AE1" w14:textId="3E43436A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70" w:type="dxa"/>
          </w:tcPr>
          <w:p w14:paraId="29CC44D0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C78A8C5" w14:textId="04346E30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37,249</w:t>
            </w:r>
          </w:p>
        </w:tc>
        <w:tc>
          <w:tcPr>
            <w:tcW w:w="270" w:type="dxa"/>
          </w:tcPr>
          <w:p w14:paraId="5BEF52CC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485606" w14:textId="627BB72E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</w:tr>
      <w:tr w:rsidR="003D3E6E" w:rsidRPr="00BA549F" w14:paraId="00B2A8C3" w14:textId="77777777" w:rsidTr="00EE31CA">
        <w:trPr>
          <w:cantSplit/>
          <w:trHeight w:val="107"/>
        </w:trPr>
        <w:tc>
          <w:tcPr>
            <w:tcW w:w="3780" w:type="dxa"/>
            <w:vAlign w:val="bottom"/>
          </w:tcPr>
          <w:p w14:paraId="3A6158DF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9B3835" w14:textId="3B8F2856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492,654</w:t>
            </w:r>
          </w:p>
        </w:tc>
        <w:tc>
          <w:tcPr>
            <w:tcW w:w="270" w:type="dxa"/>
          </w:tcPr>
          <w:p w14:paraId="34C810E3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3CA0D0" w14:textId="357E07F5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70" w:type="dxa"/>
          </w:tcPr>
          <w:p w14:paraId="02F24F4A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4D889F3" w14:textId="7C818B41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449,603</w:t>
            </w:r>
          </w:p>
        </w:tc>
        <w:tc>
          <w:tcPr>
            <w:tcW w:w="270" w:type="dxa"/>
          </w:tcPr>
          <w:p w14:paraId="2230EE5F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57ABE" w14:textId="3F2F488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3D3E6E" w:rsidRPr="00BA549F" w14:paraId="163419BD" w14:textId="77777777" w:rsidTr="00EE31CA">
        <w:trPr>
          <w:cantSplit/>
        </w:trPr>
        <w:tc>
          <w:tcPr>
            <w:tcW w:w="3780" w:type="dxa"/>
            <w:vAlign w:val="bottom"/>
          </w:tcPr>
          <w:p w14:paraId="6100FD3B" w14:textId="77777777" w:rsidR="003D3E6E" w:rsidRPr="00BA549F" w:rsidRDefault="003D3E6E" w:rsidP="003D3E6E">
            <w:pPr>
              <w:spacing w:line="240" w:lineRule="auto"/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FA9B5" w14:textId="7E0B416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952</w:t>
            </w:r>
          </w:p>
        </w:tc>
        <w:tc>
          <w:tcPr>
            <w:tcW w:w="270" w:type="dxa"/>
          </w:tcPr>
          <w:p w14:paraId="541E71EC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55D9A" w14:textId="3F0422A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70" w:type="dxa"/>
          </w:tcPr>
          <w:p w14:paraId="7BE4A1E0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D2312C7" w14:textId="10C83F11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122</w:t>
            </w:r>
          </w:p>
        </w:tc>
        <w:tc>
          <w:tcPr>
            <w:tcW w:w="270" w:type="dxa"/>
          </w:tcPr>
          <w:p w14:paraId="15940E46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F44CD3" w14:textId="13FE8E08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3D3E6E" w:rsidRPr="00BA549F" w14:paraId="2617F547" w14:textId="77777777" w:rsidTr="00EE31CA">
        <w:trPr>
          <w:cantSplit/>
        </w:trPr>
        <w:tc>
          <w:tcPr>
            <w:tcW w:w="3780" w:type="dxa"/>
            <w:vAlign w:val="bottom"/>
          </w:tcPr>
          <w:p w14:paraId="67CC2E77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1F7E06" w14:textId="10D945A5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493,606</w:t>
            </w:r>
          </w:p>
        </w:tc>
        <w:tc>
          <w:tcPr>
            <w:tcW w:w="270" w:type="dxa"/>
          </w:tcPr>
          <w:p w14:paraId="16326A26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1EEF99" w14:textId="1CB29360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70" w:type="dxa"/>
          </w:tcPr>
          <w:p w14:paraId="68DA9879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5183645" w14:textId="6D282BCA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449,725</w:t>
            </w:r>
          </w:p>
        </w:tc>
        <w:tc>
          <w:tcPr>
            <w:tcW w:w="270" w:type="dxa"/>
          </w:tcPr>
          <w:p w14:paraId="2CE6C684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5A7A70" w14:textId="279B8FB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3D3E6E" w:rsidRPr="00BA549F" w14:paraId="28D53DF3" w14:textId="77777777" w:rsidTr="00EE31CA">
        <w:trPr>
          <w:cantSplit/>
        </w:trPr>
        <w:tc>
          <w:tcPr>
            <w:tcW w:w="3780" w:type="dxa"/>
            <w:vAlign w:val="bottom"/>
          </w:tcPr>
          <w:p w14:paraId="108519B0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72E68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C31D6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0A15A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F0AE5E5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02240C2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B1FA7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9A26F5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BA549F" w14:paraId="7E951306" w14:textId="77777777" w:rsidTr="00EE31CA">
        <w:trPr>
          <w:cantSplit/>
        </w:trPr>
        <w:tc>
          <w:tcPr>
            <w:tcW w:w="3780" w:type="dxa"/>
          </w:tcPr>
          <w:p w14:paraId="1ED926B5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บริษัทที่เกี่ยวข้อง</w:t>
            </w:r>
          </w:p>
        </w:tc>
        <w:tc>
          <w:tcPr>
            <w:tcW w:w="1080" w:type="dxa"/>
          </w:tcPr>
          <w:p w14:paraId="0BAEBEAE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5D348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B17423B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6549971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68F4CE1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8542DC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62B3B5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BA549F" w14:paraId="2505C5F0" w14:textId="77777777" w:rsidTr="00EE31CA">
        <w:trPr>
          <w:cantSplit/>
        </w:trPr>
        <w:tc>
          <w:tcPr>
            <w:tcW w:w="3780" w:type="dxa"/>
          </w:tcPr>
          <w:p w14:paraId="3807B927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B56DD45" w14:textId="7A517F03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361</w:t>
            </w:r>
          </w:p>
        </w:tc>
        <w:tc>
          <w:tcPr>
            <w:tcW w:w="270" w:type="dxa"/>
          </w:tcPr>
          <w:p w14:paraId="6E735A35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A58A1A8" w14:textId="190BAAA1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  <w:tc>
          <w:tcPr>
            <w:tcW w:w="270" w:type="dxa"/>
          </w:tcPr>
          <w:p w14:paraId="153E945C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CCE373C" w14:textId="4FE9D6E2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  <w:tc>
          <w:tcPr>
            <w:tcW w:w="270" w:type="dxa"/>
          </w:tcPr>
          <w:p w14:paraId="2E29B9E9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CDF391" w14:textId="75A23CF6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</w:tr>
      <w:tr w:rsidR="003D3E6E" w:rsidRPr="00BA549F" w14:paraId="5AB6DB36" w14:textId="77777777" w:rsidTr="00EE31CA">
        <w:trPr>
          <w:cantSplit/>
        </w:trPr>
        <w:tc>
          <w:tcPr>
            <w:tcW w:w="3780" w:type="dxa"/>
          </w:tcPr>
          <w:p w14:paraId="69874DDE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6C33B02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B6AC9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2FC5731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9D927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FFC8BA7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66162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52ACAB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D3E6E" w:rsidRPr="00BA549F" w14:paraId="6A0C5838" w14:textId="77777777" w:rsidTr="00EE31CA">
        <w:trPr>
          <w:cantSplit/>
        </w:trPr>
        <w:tc>
          <w:tcPr>
            <w:tcW w:w="3780" w:type="dxa"/>
          </w:tcPr>
          <w:p w14:paraId="34047E36" w14:textId="77777777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2B6A9E0F" w14:textId="23829F83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5,135</w:t>
            </w:r>
          </w:p>
        </w:tc>
        <w:tc>
          <w:tcPr>
            <w:tcW w:w="270" w:type="dxa"/>
          </w:tcPr>
          <w:p w14:paraId="343E6105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81CBFCD" w14:textId="6F9D9656" w:rsidR="003D3E6E" w:rsidRPr="00BA549F" w:rsidRDefault="003D3E6E" w:rsidP="003D3E6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79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4,247 </w:t>
            </w:r>
          </w:p>
        </w:tc>
        <w:tc>
          <w:tcPr>
            <w:tcW w:w="270" w:type="dxa"/>
          </w:tcPr>
          <w:p w14:paraId="61F70425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C66F620" w14:textId="58E58BE5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5,135</w:t>
            </w:r>
          </w:p>
        </w:tc>
        <w:tc>
          <w:tcPr>
            <w:tcW w:w="270" w:type="dxa"/>
          </w:tcPr>
          <w:p w14:paraId="74FD1F09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C8E50" w14:textId="6C09B136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4,332 </w:t>
            </w:r>
          </w:p>
        </w:tc>
      </w:tr>
      <w:tr w:rsidR="003D3E6E" w:rsidRPr="00BA549F" w14:paraId="7321F668" w14:textId="77777777" w:rsidTr="00EE31CA">
        <w:trPr>
          <w:cantSplit/>
        </w:trPr>
        <w:tc>
          <w:tcPr>
            <w:tcW w:w="3780" w:type="dxa"/>
          </w:tcPr>
          <w:p w14:paraId="76A14F48" w14:textId="77777777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56B6F6D" w14:textId="652E1D2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4,247</w:t>
            </w:r>
          </w:p>
        </w:tc>
        <w:tc>
          <w:tcPr>
            <w:tcW w:w="270" w:type="dxa"/>
          </w:tcPr>
          <w:p w14:paraId="259E5C3A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744D651" w14:textId="0B9D55C2" w:rsidR="003D3E6E" w:rsidRPr="00BA549F" w:rsidRDefault="003D3E6E" w:rsidP="003D3E6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  <w:tc>
          <w:tcPr>
            <w:tcW w:w="270" w:type="dxa"/>
          </w:tcPr>
          <w:p w14:paraId="36DEB293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8758061" w14:textId="7934AA54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4,303</w:t>
            </w:r>
          </w:p>
        </w:tc>
        <w:tc>
          <w:tcPr>
            <w:tcW w:w="270" w:type="dxa"/>
          </w:tcPr>
          <w:p w14:paraId="6ECACDF2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4BAC68" w14:textId="4AE04A98" w:rsidR="003D3E6E" w:rsidRPr="00BA549F" w:rsidRDefault="003D3E6E" w:rsidP="003D3E6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</w:tr>
      <w:tr w:rsidR="003D3E6E" w:rsidRPr="00BA549F" w14:paraId="51CE20A5" w14:textId="77777777" w:rsidTr="00EE31CA">
        <w:trPr>
          <w:cantSplit/>
        </w:trPr>
        <w:tc>
          <w:tcPr>
            <w:tcW w:w="3780" w:type="dxa"/>
          </w:tcPr>
          <w:p w14:paraId="78F6F1E2" w14:textId="77777777" w:rsidR="003D3E6E" w:rsidRPr="00BA549F" w:rsidRDefault="003D3E6E" w:rsidP="003D3E6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4AA5FEA" w14:textId="35218D0E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072E74BE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C41639C" w14:textId="2D5A309D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970F32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252EBB7F" w14:textId="7477460F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278</w:t>
            </w:r>
          </w:p>
        </w:tc>
        <w:tc>
          <w:tcPr>
            <w:tcW w:w="270" w:type="dxa"/>
          </w:tcPr>
          <w:p w14:paraId="0CDBB1CF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410E4A" w14:textId="7DFE38D1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D3E6E" w:rsidRPr="00BA549F" w14:paraId="7005E560" w14:textId="77777777" w:rsidTr="00EE31CA">
        <w:trPr>
          <w:cantSplit/>
        </w:trPr>
        <w:tc>
          <w:tcPr>
            <w:tcW w:w="3780" w:type="dxa"/>
            <w:vAlign w:val="bottom"/>
          </w:tcPr>
          <w:p w14:paraId="7DD3A0C3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4AA" w14:textId="552949B8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10,021</w:t>
            </w:r>
          </w:p>
        </w:tc>
        <w:tc>
          <w:tcPr>
            <w:tcW w:w="270" w:type="dxa"/>
          </w:tcPr>
          <w:p w14:paraId="2315EFEC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A1F320" w14:textId="191CBD1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70" w:type="dxa"/>
          </w:tcPr>
          <w:p w14:paraId="2EF8C38E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872E984" w14:textId="6AD9CE62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10,391</w:t>
            </w:r>
          </w:p>
        </w:tc>
        <w:tc>
          <w:tcPr>
            <w:tcW w:w="270" w:type="dxa"/>
          </w:tcPr>
          <w:p w14:paraId="0B753902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18C337" w14:textId="785A069F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3D3E6E" w:rsidRPr="00BA549F" w14:paraId="516E675A" w14:textId="77777777" w:rsidTr="00EE31CA">
        <w:trPr>
          <w:cantSplit/>
        </w:trPr>
        <w:tc>
          <w:tcPr>
            <w:tcW w:w="3780" w:type="dxa"/>
            <w:vAlign w:val="bottom"/>
          </w:tcPr>
          <w:p w14:paraId="2D3D9042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D3FB89" w14:textId="2BFE00AC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503,627</w:t>
            </w:r>
          </w:p>
        </w:tc>
        <w:tc>
          <w:tcPr>
            <w:tcW w:w="270" w:type="dxa"/>
          </w:tcPr>
          <w:p w14:paraId="38657C27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8C5A7" w14:textId="7E8ECD6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70" w:type="dxa"/>
          </w:tcPr>
          <w:p w14:paraId="70A35734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555674B" w14:textId="40CF685B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460,116</w:t>
            </w:r>
          </w:p>
        </w:tc>
        <w:tc>
          <w:tcPr>
            <w:tcW w:w="270" w:type="dxa"/>
          </w:tcPr>
          <w:p w14:paraId="78687665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92EBD6" w14:textId="30BCF933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3D3E6E" w:rsidRPr="00BA549F" w14:paraId="4D2CC1CA" w14:textId="77777777" w:rsidTr="00EE31CA">
        <w:trPr>
          <w:cantSplit/>
        </w:trPr>
        <w:tc>
          <w:tcPr>
            <w:tcW w:w="3780" w:type="dxa"/>
            <w:vAlign w:val="bottom"/>
          </w:tcPr>
          <w:p w14:paraId="137FD625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46F2E1" w14:textId="4A6C7E61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,769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E0665E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4330A" w14:textId="476AF582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70" w:type="dxa"/>
          </w:tcPr>
          <w:p w14:paraId="5EE6C918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6BD7BFB" w14:textId="6FE3547B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(16</w:t>
            </w:r>
            <w:r>
              <w:rPr>
                <w:rFonts w:ascii="Browallia New" w:hAnsi="Browallia New" w:cs="Browallia New"/>
                <w:sz w:val="28"/>
                <w:szCs w:val="28"/>
              </w:rPr>
              <w:t>,769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E4A29FF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39DEFF" w14:textId="5CB0E1AF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3D3E6E" w:rsidRPr="00BA549F" w14:paraId="5F91C050" w14:textId="77777777" w:rsidTr="00EE31CA">
        <w:trPr>
          <w:cantSplit/>
        </w:trPr>
        <w:tc>
          <w:tcPr>
            <w:tcW w:w="3780" w:type="dxa"/>
            <w:vAlign w:val="bottom"/>
          </w:tcPr>
          <w:p w14:paraId="49134477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3365A28" w14:textId="3F393C69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486</w:t>
            </w:r>
            <w:r>
              <w:rPr>
                <w:rFonts w:ascii="Browallia New" w:hAnsi="Browallia New" w:cs="Browallia New"/>
                <w:sz w:val="28"/>
                <w:szCs w:val="28"/>
              </w:rPr>
              <w:t>,858</w:t>
            </w:r>
          </w:p>
        </w:tc>
        <w:tc>
          <w:tcPr>
            <w:tcW w:w="270" w:type="dxa"/>
          </w:tcPr>
          <w:p w14:paraId="572D6A99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45F6706" w14:textId="6D595743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70" w:type="dxa"/>
          </w:tcPr>
          <w:p w14:paraId="5B0009D3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2B85C9C8" w14:textId="7F2CE253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443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,347</w:t>
            </w:r>
          </w:p>
        </w:tc>
        <w:tc>
          <w:tcPr>
            <w:tcW w:w="270" w:type="dxa"/>
          </w:tcPr>
          <w:p w14:paraId="469AC73C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3ADA30DF" w14:textId="08CECD58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</w:tbl>
    <w:p w14:paraId="758BAD14" w14:textId="77777777" w:rsidR="0020040C" w:rsidRPr="00500149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420BCE" w14:textId="77777777" w:rsidR="00C270DF" w:rsidRDefault="0020040C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8F2A3E">
        <w:rPr>
          <w:rFonts w:ascii="Browallia New" w:hAnsi="Browallia New" w:cs="Browallia New"/>
          <w:sz w:val="28"/>
          <w:szCs w:val="28"/>
        </w:rPr>
        <w:t>30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8F2A3E">
        <w:rPr>
          <w:rFonts w:ascii="Browallia New" w:hAnsi="Browallia New" w:cs="Browallia New"/>
          <w:sz w:val="28"/>
          <w:szCs w:val="28"/>
        </w:rPr>
        <w:t>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314159">
        <w:rPr>
          <w:rFonts w:ascii="Browallia New" w:hAnsi="Browallia New" w:cs="Browallia New"/>
          <w:sz w:val="28"/>
          <w:szCs w:val="28"/>
        </w:rPr>
        <w:t xml:space="preserve"> </w:t>
      </w:r>
    </w:p>
    <w:p w14:paraId="3CC42F5D" w14:textId="77777777" w:rsidR="00C270DF" w:rsidRDefault="00C270DF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3E7D731" w14:textId="796DBBAA" w:rsidR="00C81E12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Pr="008F2A3E">
        <w:rPr>
          <w:rFonts w:ascii="Browallia New" w:hAnsi="Browallia New" w:cs="Browallia New"/>
          <w:sz w:val="28"/>
          <w:szCs w:val="28"/>
          <w:cs/>
        </w:rPr>
        <w:t>เพียงพอต่อผลเสียหาย</w:t>
      </w:r>
      <w:r w:rsidR="00BA549F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ที่อาจจะเกิดขึ้นจากการเรียกเก็บเงินจากลูกหนี้ไม่ได้</w:t>
      </w:r>
    </w:p>
    <w:p w14:paraId="07C66BEE" w14:textId="77777777" w:rsidR="00BA549F" w:rsidRDefault="00BA549F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AA169CB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7404993" w14:textId="5703DF7C" w:rsidR="0020040C" w:rsidRPr="008F2A3E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รายการเคลื่อนไหวของค่าเผื่อหนี้สงสัยจะสูญมีดังต่อไปนี้</w:t>
      </w:r>
    </w:p>
    <w:p w14:paraId="68535142" w14:textId="77777777" w:rsidR="0020040C" w:rsidRPr="00500149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13"/>
        <w:gridCol w:w="335"/>
        <w:gridCol w:w="1791"/>
        <w:gridCol w:w="283"/>
        <w:gridCol w:w="1701"/>
      </w:tblGrid>
      <w:tr w:rsidR="0020040C" w:rsidRPr="00263DDE" w14:paraId="1950F20A" w14:textId="77777777" w:rsidTr="00402E81">
        <w:tc>
          <w:tcPr>
            <w:tcW w:w="4813" w:type="dxa"/>
          </w:tcPr>
          <w:p w14:paraId="5F614E68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0" w:type="dxa"/>
            <w:gridSpan w:val="4"/>
          </w:tcPr>
          <w:p w14:paraId="3309C82B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0040C" w:rsidRPr="00263DDE" w14:paraId="192F9007" w14:textId="77777777" w:rsidTr="000D1D4B">
        <w:trPr>
          <w:trHeight w:val="351"/>
        </w:trPr>
        <w:tc>
          <w:tcPr>
            <w:tcW w:w="4813" w:type="dxa"/>
          </w:tcPr>
          <w:p w14:paraId="516229FF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</w:tcPr>
          <w:p w14:paraId="3DF1F69A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068E390E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0040C" w:rsidRPr="00263DDE" w14:paraId="15308D1F" w14:textId="77777777" w:rsidTr="000D1D4B">
        <w:trPr>
          <w:trHeight w:val="351"/>
        </w:trPr>
        <w:tc>
          <w:tcPr>
            <w:tcW w:w="4813" w:type="dxa"/>
          </w:tcPr>
          <w:p w14:paraId="50B50A06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  <w:vAlign w:val="bottom"/>
          </w:tcPr>
          <w:p w14:paraId="4C4E6BD5" w14:textId="77777777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78BBA8B" w14:textId="085123A1" w:rsidR="0020040C" w:rsidRPr="00263DDE" w:rsidRDefault="00263DDE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3" w:type="dxa"/>
            <w:vAlign w:val="bottom"/>
          </w:tcPr>
          <w:p w14:paraId="4680637A" w14:textId="77777777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1843" w14:textId="78FA4836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C64BD" w:rsidRPr="00263D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63DDE" w:rsidRPr="00263DD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0040C" w:rsidRPr="00263DDE" w14:paraId="2383C621" w14:textId="77777777" w:rsidTr="0067565B">
        <w:trPr>
          <w:trHeight w:val="354"/>
        </w:trPr>
        <w:tc>
          <w:tcPr>
            <w:tcW w:w="4813" w:type="dxa"/>
          </w:tcPr>
          <w:p w14:paraId="02A29C62" w14:textId="77777777" w:rsidR="0020040C" w:rsidRPr="00263DDE" w:rsidRDefault="0020040C" w:rsidP="00402E8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35" w:type="dxa"/>
          </w:tcPr>
          <w:p w14:paraId="3355FEF8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05233FC0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4515017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7A43B2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1D02" w:rsidRPr="00263DDE" w14:paraId="266749A8" w14:textId="77777777" w:rsidTr="00565467">
        <w:trPr>
          <w:trHeight w:val="113"/>
        </w:trPr>
        <w:tc>
          <w:tcPr>
            <w:tcW w:w="4813" w:type="dxa"/>
          </w:tcPr>
          <w:p w14:paraId="115497E3" w14:textId="3E6AB2F7" w:rsidR="00681D02" w:rsidRPr="00263DDE" w:rsidRDefault="00681D02" w:rsidP="00681D0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263DDE">
              <w:rPr>
                <w:rFonts w:ascii="Browallia New" w:hAnsi="Browallia New" w:cs="Browallia New"/>
                <w:cs/>
                <w:lang w:val="en-GB"/>
              </w:rPr>
              <w:t>ยอด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คงเหลือ</w:t>
            </w:r>
            <w:r w:rsidRPr="00263DDE">
              <w:rPr>
                <w:rFonts w:ascii="Browallia New" w:hAnsi="Browallia New" w:cs="Browallia New"/>
                <w:cs/>
                <w:lang w:val="en-GB"/>
              </w:rPr>
              <w:t>ต้น</w:t>
            </w:r>
            <w:r w:rsidRPr="00263DD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263DDE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263DDE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335" w:type="dxa"/>
          </w:tcPr>
          <w:p w14:paraId="7553A645" w14:textId="77777777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251E97DC" w14:textId="023CF883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17,298</w:t>
            </w:r>
          </w:p>
        </w:tc>
        <w:tc>
          <w:tcPr>
            <w:tcW w:w="283" w:type="dxa"/>
          </w:tcPr>
          <w:p w14:paraId="21B490E4" w14:textId="77777777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27369F" w14:textId="333E6F6D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</w:tr>
      <w:tr w:rsidR="00A35544" w:rsidRPr="00263DDE" w14:paraId="34CCB9EC" w14:textId="77777777" w:rsidTr="008C0540">
        <w:trPr>
          <w:trHeight w:val="113"/>
        </w:trPr>
        <w:tc>
          <w:tcPr>
            <w:tcW w:w="4813" w:type="dxa"/>
            <w:vAlign w:val="bottom"/>
          </w:tcPr>
          <w:p w14:paraId="638167FA" w14:textId="2EB7A36C" w:rsidR="00A35544" w:rsidRPr="00263DDE" w:rsidRDefault="00A35544" w:rsidP="00A35544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u w:val="single"/>
                <w:cs/>
              </w:rPr>
              <w:t>บวก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335" w:type="dxa"/>
          </w:tcPr>
          <w:p w14:paraId="767ED9A1" w14:textId="77777777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7B6FE055" w14:textId="56A83FBE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DFE1DFC" w14:textId="77777777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D0FED2" w14:textId="7D456FDA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5,112</w:t>
            </w:r>
          </w:p>
        </w:tc>
      </w:tr>
      <w:tr w:rsidR="00681D02" w:rsidRPr="00263DDE" w14:paraId="214D5D72" w14:textId="77777777" w:rsidTr="008C0540">
        <w:trPr>
          <w:trHeight w:val="113"/>
        </w:trPr>
        <w:tc>
          <w:tcPr>
            <w:tcW w:w="4813" w:type="dxa"/>
            <w:vAlign w:val="bottom"/>
          </w:tcPr>
          <w:p w14:paraId="5223CD04" w14:textId="221C7042" w:rsidR="00681D02" w:rsidRPr="00263DDE" w:rsidRDefault="00681D02" w:rsidP="00681D0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กลับรายการ</w:t>
            </w:r>
            <w:r w:rsidRPr="006461EA">
              <w:rPr>
                <w:rFonts w:ascii="Browallia New" w:hAnsi="Browallia New" w:cs="Browallia New" w:hint="cs"/>
                <w:cs/>
              </w:rPr>
              <w:t>ค่าเผื่อหนี้สงสัยจะสูญ</w:t>
            </w:r>
          </w:p>
        </w:tc>
        <w:tc>
          <w:tcPr>
            <w:tcW w:w="335" w:type="dxa"/>
          </w:tcPr>
          <w:p w14:paraId="427CF895" w14:textId="77777777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4F5935B5" w14:textId="29C9620B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529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2C6E48D5" w14:textId="77777777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ECD252" w14:textId="6BE0F46E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</w:tr>
      <w:tr w:rsidR="00681D02" w:rsidRPr="00263DDE" w14:paraId="3A21F8DF" w14:textId="77777777" w:rsidTr="00263DDE">
        <w:trPr>
          <w:trHeight w:val="215"/>
        </w:trPr>
        <w:tc>
          <w:tcPr>
            <w:tcW w:w="4813" w:type="dxa"/>
          </w:tcPr>
          <w:p w14:paraId="2D056156" w14:textId="39DDE8B2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คงเหลือ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สิ้น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/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35" w:type="dxa"/>
          </w:tcPr>
          <w:p w14:paraId="4273E879" w14:textId="77777777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</w:tcPr>
          <w:p w14:paraId="73AA47B1" w14:textId="2DC2FB6A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6,769</w:t>
            </w:r>
          </w:p>
        </w:tc>
        <w:tc>
          <w:tcPr>
            <w:tcW w:w="283" w:type="dxa"/>
          </w:tcPr>
          <w:p w14:paraId="668D340E" w14:textId="77777777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5212E682" w14:textId="300E1214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2B72C72" w14:textId="77777777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4554F37" w14:textId="0406881E" w:rsidR="00371706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รายการบัญชีกับบุคคลและ</w:t>
      </w:r>
      <w:r w:rsidR="00D16A1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กิจการ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ที่เกี่ยวข้อง</w:t>
      </w:r>
    </w:p>
    <w:p w14:paraId="17CCC068" w14:textId="77777777" w:rsidR="00371706" w:rsidRPr="00D328F2" w:rsidRDefault="00371706" w:rsidP="00530D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FE1DF0" w14:textId="15594D4B" w:rsidR="00E41F91" w:rsidRPr="008F2A3E" w:rsidRDefault="00371706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บุคคลและ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C10E96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8F2A3E">
        <w:rPr>
          <w:rFonts w:ascii="Browallia New" w:hAnsi="Browallia New" w:cs="Browallia New"/>
          <w:sz w:val="28"/>
          <w:szCs w:val="28"/>
          <w:cs/>
        </w:rPr>
        <w:t>เหล่านี้เกี่ยวข้องกันโดยการมีผู้ถือหุ้นและ</w:t>
      </w:r>
      <w:r w:rsidR="0049374F" w:rsidRPr="008F2A3E">
        <w:rPr>
          <w:rFonts w:ascii="Browallia New" w:hAnsi="Browallia New" w:cs="Browallia New"/>
          <w:sz w:val="28"/>
          <w:szCs w:val="28"/>
        </w:rPr>
        <w:t>/</w:t>
      </w:r>
      <w:r w:rsidRPr="008F2A3E">
        <w:rPr>
          <w:rFonts w:ascii="Browallia New" w:hAnsi="Browallia New" w:cs="Browallia New"/>
          <w:sz w:val="28"/>
          <w:szCs w:val="28"/>
          <w:cs/>
        </w:rPr>
        <w:t>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8F2A3E">
        <w:rPr>
          <w:rFonts w:ascii="Browallia New" w:hAnsi="Browallia New" w:cs="Browallia New"/>
          <w:sz w:val="28"/>
          <w:szCs w:val="28"/>
          <w:cs/>
        </w:rPr>
        <w:t>ที่เกี่ยวข้อง ซึ่งมูลฐานที่ใช้บางกรณีอาจแตกต่างจากมูลฐานที่ใช้สำหรับรายการที่เกิดขึ้นกับบุค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คลหรือ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ที่ไม่เกี่ยวข้อง</w:t>
      </w:r>
    </w:p>
    <w:p w14:paraId="1DA7111C" w14:textId="77777777" w:rsidR="00AC7DA8" w:rsidRDefault="00AC7DA8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0447B585" w14:textId="24B24934" w:rsidR="00F976C2" w:rsidRDefault="00BD1944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="007373B0" w:rsidRPr="008F2A3E">
        <w:rPr>
          <w:rFonts w:ascii="Browallia New" w:hAnsi="Browallia New" w:cs="Browallia New"/>
          <w:sz w:val="28"/>
          <w:szCs w:val="28"/>
          <w:cs/>
        </w:rPr>
        <w:t>กิจการที่เกี่ยวข้องโดยสรุป</w:t>
      </w:r>
      <w:r w:rsidR="00F976C2"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0B71DA" w14:textId="77777777" w:rsidR="007219DD" w:rsidRPr="00500149" w:rsidRDefault="007219DD" w:rsidP="00530D0F">
      <w:pPr>
        <w:spacing w:line="240" w:lineRule="auto"/>
        <w:ind w:left="44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620"/>
        <w:gridCol w:w="3060"/>
      </w:tblGrid>
      <w:tr w:rsidR="00EF66B8" w:rsidRPr="007D75D9" w14:paraId="6788BC98" w14:textId="77777777" w:rsidTr="00BC527D">
        <w:trPr>
          <w:tblHeader/>
        </w:trPr>
        <w:tc>
          <w:tcPr>
            <w:tcW w:w="4257" w:type="dxa"/>
            <w:vAlign w:val="bottom"/>
          </w:tcPr>
          <w:p w14:paraId="281B9D6D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1620" w:type="dxa"/>
          </w:tcPr>
          <w:p w14:paraId="46732149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จัดตั้งในประเทศ/สัญชาติ</w:t>
            </w:r>
          </w:p>
        </w:tc>
        <w:tc>
          <w:tcPr>
            <w:tcW w:w="3060" w:type="dxa"/>
            <w:vAlign w:val="bottom"/>
          </w:tcPr>
          <w:p w14:paraId="49D0BA52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EF66B8" w:rsidRPr="007D75D9" w14:paraId="2D129B75" w14:textId="77777777" w:rsidTr="00BC527D">
        <w:trPr>
          <w:tblHeader/>
        </w:trPr>
        <w:tc>
          <w:tcPr>
            <w:tcW w:w="4257" w:type="dxa"/>
          </w:tcPr>
          <w:p w14:paraId="03B80723" w14:textId="77777777" w:rsidR="00EF66B8" w:rsidRPr="007D75D9" w:rsidRDefault="00EF66B8" w:rsidP="00402E8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5F67D1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C2AB29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61FD51E0" w14:textId="77777777" w:rsidTr="00BC527D">
        <w:tc>
          <w:tcPr>
            <w:tcW w:w="4257" w:type="dxa"/>
          </w:tcPr>
          <w:p w14:paraId="3DE2A55B" w14:textId="77777777" w:rsidR="00EF66B8" w:rsidRPr="007D75D9" w:rsidRDefault="00EF66B8" w:rsidP="00402E81">
            <w:pPr>
              <w:spacing w:line="240" w:lineRule="auto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620" w:type="dxa"/>
          </w:tcPr>
          <w:p w14:paraId="3AEE635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6659476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3C76CDEE" w14:textId="77777777" w:rsidTr="00BC527D">
        <w:tc>
          <w:tcPr>
            <w:tcW w:w="4257" w:type="dxa"/>
          </w:tcPr>
          <w:p w14:paraId="4E3AE480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620" w:type="dxa"/>
          </w:tcPr>
          <w:p w14:paraId="445CF27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CCDC12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6E07AA4E" w14:textId="77777777" w:rsidTr="00BC527D">
        <w:tc>
          <w:tcPr>
            <w:tcW w:w="4257" w:type="dxa"/>
          </w:tcPr>
          <w:p w14:paraId="34C6ED1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val="en-GB"/>
              </w:rPr>
              <w:t>General Engineering Mauritius Limited</w:t>
            </w:r>
          </w:p>
        </w:tc>
        <w:tc>
          <w:tcPr>
            <w:tcW w:w="1620" w:type="dxa"/>
          </w:tcPr>
          <w:p w14:paraId="4E83609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val="en-GB"/>
              </w:rPr>
              <w:t>Mauritius</w:t>
            </w:r>
          </w:p>
        </w:tc>
        <w:tc>
          <w:tcPr>
            <w:tcW w:w="3060" w:type="dxa"/>
          </w:tcPr>
          <w:p w14:paraId="211CEEF3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2AFA3A60" w14:textId="77777777" w:rsidTr="00BC527D">
        <w:tc>
          <w:tcPr>
            <w:tcW w:w="4257" w:type="dxa"/>
          </w:tcPr>
          <w:p w14:paraId="371D5DDC" w14:textId="77777777" w:rsidR="00EF66B8" w:rsidRPr="007D75D9" w:rsidRDefault="00EF66B8" w:rsidP="00EF66B8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620" w:type="dxa"/>
          </w:tcPr>
          <w:p w14:paraId="7CA68D92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1C921347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702328D7" w14:textId="77777777" w:rsidTr="00BC527D">
        <w:tc>
          <w:tcPr>
            <w:tcW w:w="4257" w:type="dxa"/>
          </w:tcPr>
          <w:p w14:paraId="5C9E3576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3C75DFBC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1151068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04A14C1E" w14:textId="77777777" w:rsidTr="00BC527D">
        <w:tc>
          <w:tcPr>
            <w:tcW w:w="4257" w:type="dxa"/>
          </w:tcPr>
          <w:p w14:paraId="0FE2AFC0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บริษัทร่วม</w:t>
            </w:r>
          </w:p>
        </w:tc>
        <w:tc>
          <w:tcPr>
            <w:tcW w:w="1620" w:type="dxa"/>
          </w:tcPr>
          <w:p w14:paraId="067D251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0A0533CF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19038D31" w14:textId="77777777" w:rsidTr="00BC527D">
        <w:tc>
          <w:tcPr>
            <w:tcW w:w="4257" w:type="dxa"/>
          </w:tcPr>
          <w:p w14:paraId="3AF1CC0D" w14:textId="77777777" w:rsidR="00EF66B8" w:rsidRPr="007D75D9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620" w:type="dxa"/>
          </w:tcPr>
          <w:p w14:paraId="692DEE8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2225A3A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478FCAAA" w14:textId="77777777" w:rsidTr="00BC527D">
        <w:tc>
          <w:tcPr>
            <w:tcW w:w="4257" w:type="dxa"/>
          </w:tcPr>
          <w:p w14:paraId="384C56A2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63A469C7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357AEAD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59C70E43" w14:textId="77777777" w:rsidTr="00BC527D">
        <w:tc>
          <w:tcPr>
            <w:tcW w:w="4257" w:type="dxa"/>
          </w:tcPr>
          <w:p w14:paraId="725EBB10" w14:textId="7BA29588" w:rsidR="00EF66B8" w:rsidRPr="007D75D9" w:rsidRDefault="005462ED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กิจ</w:t>
            </w:r>
            <w:r w:rsidR="00EF66B8"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การร่วมค้า</w:t>
            </w:r>
          </w:p>
        </w:tc>
        <w:tc>
          <w:tcPr>
            <w:tcW w:w="1620" w:type="dxa"/>
          </w:tcPr>
          <w:p w14:paraId="373B56D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7A7E4918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79B67CA7" w14:textId="77777777" w:rsidTr="00BC527D">
        <w:tc>
          <w:tcPr>
            <w:tcW w:w="4257" w:type="dxa"/>
          </w:tcPr>
          <w:p w14:paraId="447AF396" w14:textId="77777777" w:rsidR="00EF66B8" w:rsidRPr="007D75D9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Wisdom Tree Investment 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S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) 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PTE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. 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Limited </w:t>
            </w:r>
          </w:p>
        </w:tc>
        <w:tc>
          <w:tcPr>
            <w:tcW w:w="1620" w:type="dxa"/>
          </w:tcPr>
          <w:p w14:paraId="3BDF93C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3060" w:type="dxa"/>
          </w:tcPr>
          <w:p w14:paraId="0B348A9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011DDDD7" w14:textId="77777777" w:rsidTr="00BC527D">
        <w:tc>
          <w:tcPr>
            <w:tcW w:w="4257" w:type="dxa"/>
          </w:tcPr>
          <w:p w14:paraId="68D907C7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620" w:type="dxa"/>
          </w:tcPr>
          <w:p w14:paraId="690C59E6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3060" w:type="dxa"/>
          </w:tcPr>
          <w:p w14:paraId="19E1A90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บริษัทย่อยของ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การร่วมค้า</w:t>
            </w:r>
          </w:p>
        </w:tc>
      </w:tr>
      <w:tr w:rsidR="00EF66B8" w:rsidRPr="007D75D9" w14:paraId="2ED3DE44" w14:textId="77777777" w:rsidTr="00BC527D">
        <w:tc>
          <w:tcPr>
            <w:tcW w:w="4257" w:type="dxa"/>
          </w:tcPr>
          <w:p w14:paraId="71D43D58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76425AA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A9D47A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7EC7DA7F" w14:textId="77777777" w:rsidTr="00BC527D">
        <w:tc>
          <w:tcPr>
            <w:tcW w:w="4257" w:type="dxa"/>
          </w:tcPr>
          <w:p w14:paraId="11029A71" w14:textId="64F4DB3B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บริษัทที่เกี่ยวข้อง</w:t>
            </w:r>
          </w:p>
        </w:tc>
        <w:tc>
          <w:tcPr>
            <w:tcW w:w="1620" w:type="dxa"/>
          </w:tcPr>
          <w:p w14:paraId="2BEB9C52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08D8C34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E626B" w:rsidRPr="00503AF6" w14:paraId="5C0894ED" w14:textId="77777777" w:rsidTr="00BC527D">
        <w:tc>
          <w:tcPr>
            <w:tcW w:w="4257" w:type="dxa"/>
          </w:tcPr>
          <w:p w14:paraId="4CF0330C" w14:textId="01F14FFD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620" w:type="dxa"/>
          </w:tcPr>
          <w:p w14:paraId="35E34062" w14:textId="21964DFE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6A29AE17" w14:textId="1E3ABBC8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กิจการที่บริษัทลงทุน</w:t>
            </w:r>
          </w:p>
        </w:tc>
      </w:tr>
      <w:tr w:rsidR="00EE626B" w:rsidRPr="00503AF6" w14:paraId="341DAC02" w14:textId="77777777" w:rsidTr="00BC527D">
        <w:tc>
          <w:tcPr>
            <w:tcW w:w="4257" w:type="dxa"/>
          </w:tcPr>
          <w:p w14:paraId="497AD898" w14:textId="4E429C1B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ซันเทคเมทัลส์ จำกัด</w:t>
            </w:r>
          </w:p>
        </w:tc>
        <w:tc>
          <w:tcPr>
            <w:tcW w:w="1620" w:type="dxa"/>
          </w:tcPr>
          <w:p w14:paraId="08D42CB1" w14:textId="6C6B9757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4EC3443D" w14:textId="7699D525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09133F38" w14:textId="77777777" w:rsidTr="00BC527D">
        <w:tc>
          <w:tcPr>
            <w:tcW w:w="4257" w:type="dxa"/>
          </w:tcPr>
          <w:p w14:paraId="68529D0D" w14:textId="0692E60E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620" w:type="dxa"/>
          </w:tcPr>
          <w:p w14:paraId="445FEF69" w14:textId="4C905312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2F707A5E" w14:textId="57CFA4EA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7613E640" w14:textId="77777777" w:rsidTr="00BC527D">
        <w:tc>
          <w:tcPr>
            <w:tcW w:w="4257" w:type="dxa"/>
          </w:tcPr>
          <w:p w14:paraId="51E46986" w14:textId="49037534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620" w:type="dxa"/>
          </w:tcPr>
          <w:p w14:paraId="42B1117F" w14:textId="24B42D73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1DF90A7C" w14:textId="2F405B49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03544671" w14:textId="77777777" w:rsidTr="00BC527D">
        <w:tc>
          <w:tcPr>
            <w:tcW w:w="4257" w:type="dxa"/>
          </w:tcPr>
          <w:p w14:paraId="4DBBFAC1" w14:textId="52FAD66F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proofErr w:type="spellStart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Millcon</w:t>
            </w:r>
            <w:proofErr w:type="spellEnd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Thiha</w:t>
            </w:r>
            <w:proofErr w:type="spellEnd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Limited</w:t>
            </w:r>
          </w:p>
        </w:tc>
        <w:tc>
          <w:tcPr>
            <w:tcW w:w="1620" w:type="dxa"/>
          </w:tcPr>
          <w:p w14:paraId="3F8F9747" w14:textId="7C015522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พม่า</w:t>
            </w:r>
          </w:p>
        </w:tc>
        <w:tc>
          <w:tcPr>
            <w:tcW w:w="3060" w:type="dxa"/>
          </w:tcPr>
          <w:p w14:paraId="02AB5E7B" w14:textId="5A2C005F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28CB8097" w14:textId="77777777" w:rsidTr="00BC527D">
        <w:tc>
          <w:tcPr>
            <w:tcW w:w="4257" w:type="dxa"/>
          </w:tcPr>
          <w:p w14:paraId="47DDD1B6" w14:textId="651722A3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สหร่วมวัสดุก่อสร้าง จำกัด</w:t>
            </w:r>
          </w:p>
        </w:tc>
        <w:tc>
          <w:tcPr>
            <w:tcW w:w="1620" w:type="dxa"/>
          </w:tcPr>
          <w:p w14:paraId="23C31BCB" w14:textId="4398B728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0F0E0B13" w14:textId="54B7619B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BC527D" w:rsidRPr="00503AF6" w14:paraId="237A6DDD" w14:textId="77777777" w:rsidTr="00BC527D">
        <w:tc>
          <w:tcPr>
            <w:tcW w:w="4257" w:type="dxa"/>
          </w:tcPr>
          <w:p w14:paraId="041AE241" w14:textId="735F4A87" w:rsidR="00BC527D" w:rsidRPr="00503AF6" w:rsidRDefault="00BC527D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กิจการร่วมค้า ไอบีซีไอ – แมคทริค</w:t>
            </w:r>
          </w:p>
        </w:tc>
        <w:tc>
          <w:tcPr>
            <w:tcW w:w="1620" w:type="dxa"/>
          </w:tcPr>
          <w:p w14:paraId="16667A02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74636083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กิจการร่วมค้าของบริษัทร่วม</w:t>
            </w:r>
          </w:p>
        </w:tc>
      </w:tr>
      <w:tr w:rsidR="00BC527D" w:rsidRPr="00503AF6" w14:paraId="289D7A7B" w14:textId="77777777" w:rsidTr="00BC527D">
        <w:tc>
          <w:tcPr>
            <w:tcW w:w="4257" w:type="dxa"/>
          </w:tcPr>
          <w:p w14:paraId="2AD57CE5" w14:textId="4B31648A" w:rsidR="00BC527D" w:rsidRPr="00503AF6" w:rsidRDefault="00BC527D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lastRenderedPageBreak/>
              <w:t xml:space="preserve">กิจการร่วมค้า เทพมงคล 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–</w:t>
            </w: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ไทยมีเดีย</w:t>
            </w:r>
          </w:p>
        </w:tc>
        <w:tc>
          <w:tcPr>
            <w:tcW w:w="1620" w:type="dxa"/>
          </w:tcPr>
          <w:p w14:paraId="5B252D37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C447085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กิจการร่วมค้าของบริษัทร่วม</w:t>
            </w:r>
          </w:p>
        </w:tc>
      </w:tr>
      <w:tr w:rsidR="00EF66B8" w:rsidRPr="00503AF6" w14:paraId="55FAE504" w14:textId="77777777" w:rsidTr="00BC527D">
        <w:tc>
          <w:tcPr>
            <w:tcW w:w="4257" w:type="dxa"/>
          </w:tcPr>
          <w:p w14:paraId="0A876BD7" w14:textId="77777777" w:rsidR="00EF66B8" w:rsidRPr="00503AF6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</w:rPr>
              <w:t>Nippon Concrete Industries Co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3AF6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620" w:type="dxa"/>
          </w:tcPr>
          <w:p w14:paraId="0840C7BD" w14:textId="77777777" w:rsidR="00EF66B8" w:rsidRPr="00503AF6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3060" w:type="dxa"/>
          </w:tcPr>
          <w:p w14:paraId="383B4CB7" w14:textId="77777777" w:rsidR="00EF66B8" w:rsidRPr="00503AF6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ผู้ถือหุ้นของบริษัทย่อย</w:t>
            </w:r>
          </w:p>
        </w:tc>
      </w:tr>
      <w:tr w:rsidR="00EF66B8" w:rsidRPr="007D75D9" w14:paraId="55145AED" w14:textId="77777777" w:rsidTr="00BC527D">
        <w:tc>
          <w:tcPr>
            <w:tcW w:w="4257" w:type="dxa"/>
          </w:tcPr>
          <w:p w14:paraId="1530B0CF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FBAD53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5D34FE8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395A9AB8" w14:textId="77777777" w:rsidTr="00BC527D">
        <w:tc>
          <w:tcPr>
            <w:tcW w:w="4257" w:type="dxa"/>
          </w:tcPr>
          <w:p w14:paraId="08F11B8E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620" w:type="dxa"/>
          </w:tcPr>
          <w:p w14:paraId="24BAC7D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2C905D5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541F3F2C" w14:textId="77777777" w:rsidTr="00BC527D">
        <w:tc>
          <w:tcPr>
            <w:tcW w:w="4257" w:type="dxa"/>
          </w:tcPr>
          <w:p w14:paraId="63EE47D4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กรรมการและผู้บริหาร</w:t>
            </w:r>
          </w:p>
        </w:tc>
        <w:tc>
          <w:tcPr>
            <w:tcW w:w="1620" w:type="dxa"/>
          </w:tcPr>
          <w:p w14:paraId="474678B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7590EE9F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034E4BDA" w14:textId="6DC09D72" w:rsidR="00FE29FE" w:rsidRDefault="00FE2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6B14A6B" w14:textId="205D717A" w:rsidR="001845FA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รายการบัญชีที่สำคัญกับบุคคล</w:t>
      </w:r>
      <w:r w:rsidRPr="00F5610C">
        <w:rPr>
          <w:rFonts w:ascii="Browallia New" w:hAnsi="Browallia New" w:cs="Browallia New"/>
          <w:sz w:val="28"/>
          <w:szCs w:val="28"/>
          <w:cs/>
        </w:rPr>
        <w:t>และ</w:t>
      </w:r>
      <w:r w:rsidR="00DC449F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F5610C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D73270" w:rsidRPr="00F5610C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สำหรับงวดสามเดือนสิ้นสุดวันที่ </w:t>
      </w:r>
      <w:r w:rsidR="00263DDE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263DDE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263DDE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263DDE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D6F20" w:rsidRPr="00F5610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63DDE">
        <w:rPr>
          <w:rFonts w:ascii="Browallia New" w:hAnsi="Browallia New" w:cs="Browallia New"/>
          <w:sz w:val="28"/>
          <w:szCs w:val="28"/>
        </w:rPr>
        <w:t>1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5610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BD71FCD" w14:textId="77777777" w:rsidR="00EE31CA" w:rsidRPr="00EE31CA" w:rsidRDefault="00EE31CA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0A80F21F" w14:textId="77777777" w:rsidR="001845FA" w:rsidRPr="007D75D9" w:rsidRDefault="001845FA" w:rsidP="00982AC5">
      <w:pPr>
        <w:spacing w:line="240" w:lineRule="auto"/>
        <w:ind w:left="448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2054"/>
        <w:gridCol w:w="990"/>
        <w:gridCol w:w="945"/>
        <w:gridCol w:w="1026"/>
        <w:gridCol w:w="999"/>
      </w:tblGrid>
      <w:tr w:rsidR="00D328F2" w:rsidRPr="0000608E" w14:paraId="75BB3ABF" w14:textId="77777777" w:rsidTr="00AD5C3A">
        <w:trPr>
          <w:tblHeader/>
        </w:trPr>
        <w:tc>
          <w:tcPr>
            <w:tcW w:w="3010" w:type="dxa"/>
          </w:tcPr>
          <w:p w14:paraId="31EF4587" w14:textId="77777777" w:rsidR="00D328F2" w:rsidRPr="00DC449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54" w:type="dxa"/>
          </w:tcPr>
          <w:p w14:paraId="434B18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33022E69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7CF640E4" w14:textId="77777777" w:rsidTr="00AD5C3A">
        <w:trPr>
          <w:tblHeader/>
        </w:trPr>
        <w:tc>
          <w:tcPr>
            <w:tcW w:w="3010" w:type="dxa"/>
          </w:tcPr>
          <w:p w14:paraId="2AC9B1F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16BD1EE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5" w:type="dxa"/>
            <w:gridSpan w:val="2"/>
          </w:tcPr>
          <w:p w14:paraId="705688E2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42CE3C90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BAB30C0" w14:textId="77777777" w:rsidTr="00AD5C3A">
        <w:trPr>
          <w:tblHeader/>
        </w:trPr>
        <w:tc>
          <w:tcPr>
            <w:tcW w:w="3010" w:type="dxa"/>
          </w:tcPr>
          <w:p w14:paraId="0E247034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26F13AA8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0F64089D" w14:textId="3B97284A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D75D9"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="007D75D9" w:rsidRPr="00B706E7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</w:p>
        </w:tc>
      </w:tr>
      <w:tr w:rsidR="00D328F2" w:rsidRPr="0000608E" w14:paraId="175B66F3" w14:textId="77777777" w:rsidTr="00AD5C3A">
        <w:trPr>
          <w:tblHeader/>
        </w:trPr>
        <w:tc>
          <w:tcPr>
            <w:tcW w:w="3010" w:type="dxa"/>
          </w:tcPr>
          <w:p w14:paraId="4179F4B1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7EACF3F4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90" w:type="dxa"/>
          </w:tcPr>
          <w:p w14:paraId="4C17C6AF" w14:textId="36D23105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14:paraId="472E08E8" w14:textId="3C5848D3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14:paraId="4C18843F" w14:textId="5936E2F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6396482A" w14:textId="114D35BB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28F2" w:rsidRPr="00D127CF" w14:paraId="26D841EE" w14:textId="77777777" w:rsidTr="00AD5C3A">
        <w:tc>
          <w:tcPr>
            <w:tcW w:w="3010" w:type="dxa"/>
          </w:tcPr>
          <w:p w14:paraId="28893D23" w14:textId="77777777" w:rsidR="00D328F2" w:rsidRPr="00D127CF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54" w:type="dxa"/>
          </w:tcPr>
          <w:p w14:paraId="33FB3EC8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8A45B0B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458D6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4EDBDF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55D4F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35E8" w:rsidRPr="00D127CF" w14:paraId="5F1527A5" w14:textId="77777777" w:rsidTr="00AD5C3A">
        <w:tc>
          <w:tcPr>
            <w:tcW w:w="3010" w:type="dxa"/>
            <w:shd w:val="clear" w:color="auto" w:fill="auto"/>
          </w:tcPr>
          <w:p w14:paraId="51660979" w14:textId="77777777" w:rsidR="00BE35E8" w:rsidRPr="00D127CF" w:rsidRDefault="00BE35E8" w:rsidP="00BE35E8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2054" w:type="dxa"/>
            <w:shd w:val="clear" w:color="auto" w:fill="auto"/>
          </w:tcPr>
          <w:p w14:paraId="528641C5" w14:textId="77777777" w:rsidR="00BE35E8" w:rsidRPr="00D127CF" w:rsidRDefault="00BE35E8" w:rsidP="00BE35E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</w:tcPr>
          <w:p w14:paraId="0396021B" w14:textId="323DD9C7" w:rsidR="00BE35E8" w:rsidRPr="00E61568" w:rsidRDefault="00BE35E8" w:rsidP="00BE3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2CDB69A0" w14:textId="560A8E45" w:rsidR="00BE35E8" w:rsidRPr="00D127CF" w:rsidRDefault="00BE35E8" w:rsidP="00BE3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86FF238" w14:textId="43896667" w:rsidR="00BE35E8" w:rsidRPr="00D127CF" w:rsidRDefault="00BE35E8" w:rsidP="00BE3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2,676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9AC390A" w14:textId="7619C675" w:rsidR="00BE35E8" w:rsidRPr="00D127CF" w:rsidRDefault="00BE35E8" w:rsidP="00BE3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8,624</w:t>
            </w:r>
          </w:p>
        </w:tc>
      </w:tr>
      <w:tr w:rsidR="00ED7F0B" w:rsidRPr="00D127CF" w14:paraId="484D8711" w14:textId="77777777" w:rsidTr="00AD5C3A">
        <w:tc>
          <w:tcPr>
            <w:tcW w:w="3010" w:type="dxa"/>
            <w:shd w:val="clear" w:color="auto" w:fill="auto"/>
          </w:tcPr>
          <w:p w14:paraId="499EDE40" w14:textId="77777777" w:rsidR="00ED7F0B" w:rsidRPr="00D127CF" w:rsidRDefault="00ED7F0B" w:rsidP="00ED7F0B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54" w:type="dxa"/>
            <w:shd w:val="clear" w:color="auto" w:fill="auto"/>
          </w:tcPr>
          <w:p w14:paraId="6EC11A02" w14:textId="77777777" w:rsidR="00ED7F0B" w:rsidRPr="00D127CF" w:rsidRDefault="00ED7F0B" w:rsidP="00ED7F0B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</w:tcPr>
          <w:p w14:paraId="010FB9FD" w14:textId="09D877EB" w:rsidR="00ED7F0B" w:rsidRPr="00E61568" w:rsidRDefault="00ED7F0B" w:rsidP="00ED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535ECABE" w14:textId="6E00C6FA" w:rsidR="00ED7F0B" w:rsidRPr="00D127CF" w:rsidRDefault="00ED7F0B" w:rsidP="00ED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694BED3" w14:textId="35A7D013" w:rsidR="00ED7F0B" w:rsidRPr="00D127CF" w:rsidRDefault="00ED7F0B" w:rsidP="00ED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369AE39" w14:textId="02585CDF" w:rsidR="00ED7F0B" w:rsidRPr="00D127CF" w:rsidRDefault="00ED7F0B" w:rsidP="00ED7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7F0B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</w:tr>
      <w:tr w:rsidR="000415AE" w:rsidRPr="00D127CF" w14:paraId="1F59D8C7" w14:textId="77777777" w:rsidTr="00AD5C3A">
        <w:tc>
          <w:tcPr>
            <w:tcW w:w="3010" w:type="dxa"/>
            <w:shd w:val="clear" w:color="auto" w:fill="auto"/>
          </w:tcPr>
          <w:p w14:paraId="61436027" w14:textId="77777777" w:rsidR="000415AE" w:rsidRPr="00D127CF" w:rsidRDefault="000415AE" w:rsidP="000415AE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  <w:shd w:val="clear" w:color="auto" w:fill="auto"/>
          </w:tcPr>
          <w:p w14:paraId="70CCB538" w14:textId="77777777" w:rsidR="000415AE" w:rsidRPr="00D127CF" w:rsidRDefault="000415AE" w:rsidP="000415A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</w:tcPr>
          <w:p w14:paraId="78512B9D" w14:textId="507D36EE" w:rsidR="000415AE" w:rsidRPr="00E61568" w:rsidRDefault="000415AE" w:rsidP="004C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5D03130E" w14:textId="2EDE63D3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9FEE503" w14:textId="70F4644D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2A497A2" w14:textId="5A89A7AD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</w:tr>
      <w:tr w:rsidR="000415AE" w:rsidRPr="00D127CF" w14:paraId="2E3B15A7" w14:textId="77777777" w:rsidTr="00AD5C3A">
        <w:tc>
          <w:tcPr>
            <w:tcW w:w="3010" w:type="dxa"/>
            <w:shd w:val="clear" w:color="auto" w:fill="auto"/>
          </w:tcPr>
          <w:p w14:paraId="54DE033D" w14:textId="77777777" w:rsidR="000415AE" w:rsidRPr="00D127CF" w:rsidRDefault="000415AE" w:rsidP="000415AE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54" w:type="dxa"/>
            <w:shd w:val="clear" w:color="auto" w:fill="auto"/>
          </w:tcPr>
          <w:p w14:paraId="642F16CC" w14:textId="77777777" w:rsidR="000415AE" w:rsidRPr="00D127CF" w:rsidRDefault="000415AE" w:rsidP="000415A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</w:tcPr>
          <w:p w14:paraId="7D8A6F91" w14:textId="6EB12A04" w:rsidR="000415AE" w:rsidRPr="00E61568" w:rsidRDefault="000415AE" w:rsidP="004C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42E6F740" w14:textId="24A86AFF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A8298B" w14:textId="1394AAEC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2,819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B4E846D" w14:textId="6DF2889D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3,680</w:t>
            </w:r>
          </w:p>
        </w:tc>
      </w:tr>
      <w:tr w:rsidR="000415AE" w:rsidRPr="00D127CF" w14:paraId="56D5ECCF" w14:textId="77777777" w:rsidTr="00AD5C3A">
        <w:tc>
          <w:tcPr>
            <w:tcW w:w="3010" w:type="dxa"/>
          </w:tcPr>
          <w:p w14:paraId="40F1E7A2" w14:textId="67802795" w:rsidR="000415AE" w:rsidRPr="00E11A95" w:rsidRDefault="000415AE" w:rsidP="000415AE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54" w:type="dxa"/>
          </w:tcPr>
          <w:p w14:paraId="1B500207" w14:textId="3A7B5AEB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</w:tcPr>
          <w:p w14:paraId="676A87A7" w14:textId="1DA5C854" w:rsidR="000415AE" w:rsidRPr="00E11A95" w:rsidRDefault="000415AE" w:rsidP="004C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7CE30BF3" w14:textId="790658C0" w:rsidR="000415AE" w:rsidRPr="00E11A95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2D4E53E7" w14:textId="3D8B40C0" w:rsidR="000415AE" w:rsidRPr="00D127CF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35,625</w:t>
            </w:r>
          </w:p>
        </w:tc>
        <w:tc>
          <w:tcPr>
            <w:tcW w:w="999" w:type="dxa"/>
            <w:vAlign w:val="bottom"/>
          </w:tcPr>
          <w:p w14:paraId="30F58AAD" w14:textId="223FDDB8" w:rsidR="000415AE" w:rsidRPr="00E11A95" w:rsidRDefault="000415AE" w:rsidP="00041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000E5" w:rsidRPr="00D127CF" w14:paraId="7CB5DD3D" w14:textId="77777777" w:rsidTr="00AD5C3A">
        <w:tc>
          <w:tcPr>
            <w:tcW w:w="3010" w:type="dxa"/>
          </w:tcPr>
          <w:p w14:paraId="28947DA5" w14:textId="77777777" w:rsidR="001000E5" w:rsidRPr="00D127CF" w:rsidRDefault="001000E5" w:rsidP="007D75D9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63A4F7E9" w14:textId="77777777" w:rsidR="001000E5" w:rsidRPr="00D127CF" w:rsidRDefault="001000E5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AC77EBC" w14:textId="77777777" w:rsidR="001000E5" w:rsidRPr="00E61568" w:rsidRDefault="001000E5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255CB03" w14:textId="77777777" w:rsidR="001000E5" w:rsidRPr="00D127CF" w:rsidRDefault="001000E5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05A0E54" w14:textId="77777777" w:rsidR="001000E5" w:rsidRPr="00D127CF" w:rsidRDefault="001000E5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9E476FE" w14:textId="77777777" w:rsidR="001000E5" w:rsidRPr="00D127CF" w:rsidRDefault="001000E5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D75D9" w:rsidRPr="00D127CF" w14:paraId="0E022974" w14:textId="77777777" w:rsidTr="00AD5C3A">
        <w:tc>
          <w:tcPr>
            <w:tcW w:w="3010" w:type="dxa"/>
          </w:tcPr>
          <w:p w14:paraId="464D6310" w14:textId="77777777" w:rsidR="007D75D9" w:rsidRPr="00D127CF" w:rsidRDefault="007D75D9" w:rsidP="007D75D9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2054" w:type="dxa"/>
          </w:tcPr>
          <w:p w14:paraId="21DE2AE4" w14:textId="77777777" w:rsidR="007D75D9" w:rsidRPr="00D127CF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3202AA4" w14:textId="77777777" w:rsidR="007D75D9" w:rsidRPr="00E6156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10D029" w14:textId="77777777" w:rsidR="007D75D9" w:rsidRPr="00D127CF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0E9506" w14:textId="77777777" w:rsidR="007D75D9" w:rsidRPr="00D127CF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78091A" w14:textId="77777777" w:rsidR="007D75D9" w:rsidRPr="00D127CF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03016" w:rsidRPr="00D127CF" w14:paraId="5E60D868" w14:textId="77777777" w:rsidTr="00AD5C3A">
        <w:trPr>
          <w:trHeight w:val="135"/>
        </w:trPr>
        <w:tc>
          <w:tcPr>
            <w:tcW w:w="3010" w:type="dxa"/>
          </w:tcPr>
          <w:p w14:paraId="03FCF620" w14:textId="77777777" w:rsidR="00C03016" w:rsidRPr="00D127CF" w:rsidRDefault="00C03016" w:rsidP="00C03016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54" w:type="dxa"/>
          </w:tcPr>
          <w:p w14:paraId="1A7AD8D5" w14:textId="77777777" w:rsidR="00C03016" w:rsidRPr="00D127CF" w:rsidRDefault="00C03016" w:rsidP="00C030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75DD277C" w14:textId="7D04747A" w:rsidR="00C03016" w:rsidRPr="00E6156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945" w:type="dxa"/>
            <w:vAlign w:val="bottom"/>
          </w:tcPr>
          <w:p w14:paraId="4040C485" w14:textId="707B8EFA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1,397</w:t>
            </w:r>
          </w:p>
        </w:tc>
        <w:tc>
          <w:tcPr>
            <w:tcW w:w="1026" w:type="dxa"/>
            <w:shd w:val="clear" w:color="auto" w:fill="auto"/>
          </w:tcPr>
          <w:p w14:paraId="0FC0018E" w14:textId="2019C6B4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999" w:type="dxa"/>
            <w:vAlign w:val="bottom"/>
          </w:tcPr>
          <w:p w14:paraId="540852E4" w14:textId="388FB025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1,397</w:t>
            </w:r>
          </w:p>
        </w:tc>
      </w:tr>
      <w:tr w:rsidR="00A24AA4" w:rsidRPr="00D127CF" w14:paraId="54B656EB" w14:textId="77777777" w:rsidTr="00AD5C3A">
        <w:tc>
          <w:tcPr>
            <w:tcW w:w="3010" w:type="dxa"/>
          </w:tcPr>
          <w:p w14:paraId="445AF6FB" w14:textId="77777777" w:rsidR="00A24AA4" w:rsidRPr="00D127CF" w:rsidRDefault="00A24AA4" w:rsidP="00A24AA4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2054" w:type="dxa"/>
          </w:tcPr>
          <w:p w14:paraId="70C1D5EB" w14:textId="3995D4A4" w:rsidR="00A24AA4" w:rsidRPr="00D127CF" w:rsidRDefault="00A24AA4" w:rsidP="00A24AA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</w:tcPr>
          <w:p w14:paraId="5738974C" w14:textId="2BBF9EC7" w:rsidR="00A24AA4" w:rsidRPr="002952F2" w:rsidRDefault="00957606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71C64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45" w:type="dxa"/>
          </w:tcPr>
          <w:p w14:paraId="3111336C" w14:textId="532C7647" w:rsidR="00A24AA4" w:rsidRPr="00D127CF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18,393</w:t>
            </w:r>
          </w:p>
        </w:tc>
        <w:tc>
          <w:tcPr>
            <w:tcW w:w="1026" w:type="dxa"/>
          </w:tcPr>
          <w:p w14:paraId="7BEE96E3" w14:textId="5DEC1A26" w:rsidR="00A24AA4" w:rsidRPr="00D127CF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0B1F8ECF" w14:textId="4EE93547" w:rsidR="00A24AA4" w:rsidRPr="00D127CF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1,492</w:t>
            </w:r>
          </w:p>
        </w:tc>
      </w:tr>
      <w:tr w:rsidR="00C03016" w:rsidRPr="00D127CF" w14:paraId="62092981" w14:textId="77777777" w:rsidTr="00AD5C3A">
        <w:tc>
          <w:tcPr>
            <w:tcW w:w="3010" w:type="dxa"/>
          </w:tcPr>
          <w:p w14:paraId="7231464A" w14:textId="72D4BC82" w:rsidR="00C03016" w:rsidRPr="00D127CF" w:rsidRDefault="00C03016" w:rsidP="00C030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054" w:type="dxa"/>
          </w:tcPr>
          <w:p w14:paraId="67628BAD" w14:textId="79648E75" w:rsidR="00C03016" w:rsidRPr="00D127CF" w:rsidRDefault="00C03016" w:rsidP="0095760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4A95635C" w14:textId="2EF563D5" w:rsidR="00C03016" w:rsidRPr="00C03016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428</w:t>
            </w:r>
          </w:p>
        </w:tc>
        <w:tc>
          <w:tcPr>
            <w:tcW w:w="945" w:type="dxa"/>
          </w:tcPr>
          <w:p w14:paraId="60118F65" w14:textId="49A53224" w:rsidR="00C03016" w:rsidRPr="00D127CF" w:rsidRDefault="00C03016" w:rsidP="00C03016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1CB700C4" w14:textId="03E58C1F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33A52856" w14:textId="54C6FE10" w:rsidR="00C03016" w:rsidRPr="00D127CF" w:rsidRDefault="00C03016" w:rsidP="00C03016">
            <w:pPr>
              <w:spacing w:line="240" w:lineRule="auto"/>
              <w:ind w:left="448" w:right="-21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11B18" w:rsidRPr="00D127CF" w14:paraId="51E15517" w14:textId="77777777" w:rsidTr="00AD5C3A">
        <w:tc>
          <w:tcPr>
            <w:tcW w:w="3010" w:type="dxa"/>
          </w:tcPr>
          <w:p w14:paraId="3809C854" w14:textId="77777777" w:rsidR="00C11B18" w:rsidRPr="00D127CF" w:rsidRDefault="00C11B18" w:rsidP="00C11B1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4" w:type="dxa"/>
          </w:tcPr>
          <w:p w14:paraId="6A571EF2" w14:textId="77777777" w:rsidR="00C11B18" w:rsidRPr="00D127CF" w:rsidRDefault="00C11B18" w:rsidP="00C11B1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4B215A" w14:textId="77777777" w:rsidR="00C11B18" w:rsidRDefault="00C11B18" w:rsidP="00C11B18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7C4B41B3" w14:textId="77777777" w:rsidR="00C11B18" w:rsidRPr="00D127CF" w:rsidRDefault="00C11B18" w:rsidP="00C11B18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E245F38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465D677" w14:textId="77777777" w:rsidR="00C11B18" w:rsidRPr="00D127CF" w:rsidRDefault="00C11B18" w:rsidP="00C11B18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11B18" w:rsidRPr="00D127CF" w14:paraId="41FBD66E" w14:textId="77777777" w:rsidTr="00AD5C3A">
        <w:tc>
          <w:tcPr>
            <w:tcW w:w="3010" w:type="dxa"/>
          </w:tcPr>
          <w:p w14:paraId="148A37E5" w14:textId="4CBB18B8" w:rsidR="00C11B18" w:rsidRPr="00D127CF" w:rsidRDefault="00C11B18" w:rsidP="00C11B1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54" w:type="dxa"/>
          </w:tcPr>
          <w:p w14:paraId="158F139A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CEFB265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029B900E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F227E1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8F09E75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03016" w:rsidRPr="00D127CF" w14:paraId="3ED104FE" w14:textId="77777777" w:rsidTr="00AD5C3A">
        <w:tc>
          <w:tcPr>
            <w:tcW w:w="3010" w:type="dxa"/>
          </w:tcPr>
          <w:p w14:paraId="755E1166" w14:textId="77777777" w:rsidR="00C03016" w:rsidRPr="00D127CF" w:rsidRDefault="00C03016" w:rsidP="00C03016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รายได้จากการขายและบริการและอื่นๆ</w:t>
            </w:r>
          </w:p>
        </w:tc>
        <w:tc>
          <w:tcPr>
            <w:tcW w:w="2054" w:type="dxa"/>
          </w:tcPr>
          <w:p w14:paraId="34CE7549" w14:textId="77777777" w:rsidR="00C03016" w:rsidRPr="00D127CF" w:rsidRDefault="00C03016" w:rsidP="00C03016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6F76357A" w14:textId="2CBA6007" w:rsidR="00C03016" w:rsidRPr="00C11B1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39A8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945" w:type="dxa"/>
          </w:tcPr>
          <w:p w14:paraId="24EE7FDC" w14:textId="12752DF3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26" w:type="dxa"/>
          </w:tcPr>
          <w:p w14:paraId="6CABDC2F" w14:textId="3639626B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999" w:type="dxa"/>
          </w:tcPr>
          <w:p w14:paraId="182AD8EF" w14:textId="60A10030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</w:tr>
      <w:tr w:rsidR="00C03016" w:rsidRPr="00D127CF" w14:paraId="042BD52D" w14:textId="77777777" w:rsidTr="00AD5C3A">
        <w:tc>
          <w:tcPr>
            <w:tcW w:w="3010" w:type="dxa"/>
          </w:tcPr>
          <w:p w14:paraId="73B958A4" w14:textId="77777777" w:rsidR="00C03016" w:rsidRPr="00D127CF" w:rsidRDefault="00C03016" w:rsidP="00C03016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54" w:type="dxa"/>
          </w:tcPr>
          <w:p w14:paraId="288A79A6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6369A8B3" w14:textId="0502B7A0" w:rsidR="00C03016" w:rsidRPr="00C03016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639A8">
              <w:rPr>
                <w:rFonts w:ascii="Browallia New" w:hAnsi="Browallia New" w:cs="Browallia New"/>
                <w:sz w:val="24"/>
                <w:szCs w:val="24"/>
                <w:lang w:val="en-GB"/>
              </w:rPr>
              <w:t>4,501</w:t>
            </w:r>
          </w:p>
        </w:tc>
        <w:tc>
          <w:tcPr>
            <w:tcW w:w="945" w:type="dxa"/>
            <w:vAlign w:val="bottom"/>
          </w:tcPr>
          <w:p w14:paraId="6779BB3C" w14:textId="34706BE4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</w:rPr>
              <w:t>35,113</w:t>
            </w:r>
          </w:p>
        </w:tc>
        <w:tc>
          <w:tcPr>
            <w:tcW w:w="1026" w:type="dxa"/>
            <w:shd w:val="clear" w:color="auto" w:fill="auto"/>
          </w:tcPr>
          <w:p w14:paraId="4410CF54" w14:textId="5281663B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3,295</w:t>
            </w:r>
          </w:p>
        </w:tc>
        <w:tc>
          <w:tcPr>
            <w:tcW w:w="999" w:type="dxa"/>
            <w:vAlign w:val="bottom"/>
          </w:tcPr>
          <w:p w14:paraId="53EE9DE2" w14:textId="1B91244E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</w:rPr>
              <w:t>35,113</w:t>
            </w:r>
          </w:p>
        </w:tc>
      </w:tr>
      <w:tr w:rsidR="00C03016" w:rsidRPr="00D127CF" w14:paraId="6E19C169" w14:textId="77777777" w:rsidTr="00AD5C3A">
        <w:tc>
          <w:tcPr>
            <w:tcW w:w="3010" w:type="dxa"/>
          </w:tcPr>
          <w:p w14:paraId="209DCC4F" w14:textId="77777777" w:rsidR="00C03016" w:rsidRPr="00D127CF" w:rsidRDefault="00C03016" w:rsidP="00C03016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ค่าขนส่ง</w:t>
            </w:r>
          </w:p>
        </w:tc>
        <w:tc>
          <w:tcPr>
            <w:tcW w:w="2054" w:type="dxa"/>
          </w:tcPr>
          <w:p w14:paraId="60B3A593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</w:tcPr>
          <w:p w14:paraId="66E3DF0D" w14:textId="544B28C0" w:rsidR="00C03016" w:rsidRPr="00E6156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4,102</w:t>
            </w:r>
          </w:p>
        </w:tc>
        <w:tc>
          <w:tcPr>
            <w:tcW w:w="945" w:type="dxa"/>
            <w:shd w:val="clear" w:color="auto" w:fill="auto"/>
          </w:tcPr>
          <w:p w14:paraId="4EF0F014" w14:textId="57E7CE89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3,676</w:t>
            </w:r>
          </w:p>
        </w:tc>
        <w:tc>
          <w:tcPr>
            <w:tcW w:w="1026" w:type="dxa"/>
            <w:shd w:val="clear" w:color="auto" w:fill="auto"/>
          </w:tcPr>
          <w:p w14:paraId="0C3720DC" w14:textId="493BCA96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4,102</w:t>
            </w:r>
          </w:p>
        </w:tc>
        <w:tc>
          <w:tcPr>
            <w:tcW w:w="999" w:type="dxa"/>
          </w:tcPr>
          <w:p w14:paraId="39F4597C" w14:textId="2A2A8946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3,676</w:t>
            </w:r>
          </w:p>
        </w:tc>
      </w:tr>
      <w:tr w:rsidR="00A24AA4" w:rsidRPr="00D127CF" w14:paraId="44021BD7" w14:textId="77777777" w:rsidTr="00AD5C3A">
        <w:tc>
          <w:tcPr>
            <w:tcW w:w="3010" w:type="dxa"/>
          </w:tcPr>
          <w:p w14:paraId="6D1DD167" w14:textId="0E6D0CE8" w:rsidR="00A24AA4" w:rsidRPr="00D127CF" w:rsidRDefault="00A24AA4" w:rsidP="00A24AA4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54" w:type="dxa"/>
          </w:tcPr>
          <w:p w14:paraId="2BF74ACA" w14:textId="0AD72A8A" w:rsidR="00A24AA4" w:rsidRPr="00D127CF" w:rsidRDefault="00A24AA4" w:rsidP="00A24AA4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</w:tcPr>
          <w:p w14:paraId="48FCF04A" w14:textId="59B9E7B7" w:rsidR="00A24AA4" w:rsidRPr="005462ED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2A9B169C" w14:textId="72EB4D43" w:rsidR="00A24AA4" w:rsidRPr="00D127CF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99</w:t>
            </w:r>
          </w:p>
        </w:tc>
        <w:tc>
          <w:tcPr>
            <w:tcW w:w="1026" w:type="dxa"/>
          </w:tcPr>
          <w:p w14:paraId="1ABF1C57" w14:textId="1D2EC207" w:rsidR="00A24AA4" w:rsidRPr="00D127CF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30AEFBE4" w14:textId="70FB7002" w:rsidR="00A24AA4" w:rsidRPr="00D127CF" w:rsidRDefault="00A24AA4" w:rsidP="00A24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11B18" w:rsidRPr="00D127CF" w14:paraId="6A11E388" w14:textId="77777777" w:rsidTr="00AD5C3A">
        <w:tc>
          <w:tcPr>
            <w:tcW w:w="3010" w:type="dxa"/>
          </w:tcPr>
          <w:p w14:paraId="2AE8E1FE" w14:textId="77777777" w:rsidR="00C11B18" w:rsidRPr="00D127CF" w:rsidRDefault="00C11B18" w:rsidP="00C11B1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43328DDD" w14:textId="77777777" w:rsidR="00C11B18" w:rsidRPr="00D127CF" w:rsidRDefault="00C11B18" w:rsidP="00C11B18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7920CB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12EBC67E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A2A92D5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E4FE506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11B18" w:rsidRPr="00D127CF" w14:paraId="171761E4" w14:textId="77777777" w:rsidTr="00AD5C3A">
        <w:tc>
          <w:tcPr>
            <w:tcW w:w="3010" w:type="dxa"/>
          </w:tcPr>
          <w:p w14:paraId="1FF2E1EC" w14:textId="77777777" w:rsidR="00C11B18" w:rsidRPr="00D127CF" w:rsidRDefault="00C11B18" w:rsidP="00C11B18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54" w:type="dxa"/>
          </w:tcPr>
          <w:p w14:paraId="43D1D3E8" w14:textId="77777777" w:rsidR="00C11B18" w:rsidRPr="00D127CF" w:rsidRDefault="00C11B18" w:rsidP="00C11B18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B3575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1FFEC2F7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0B8A4212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21552D4" w14:textId="77777777" w:rsidR="00C11B18" w:rsidRPr="00D127CF" w:rsidRDefault="00C11B18" w:rsidP="00C11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3016" w:rsidRPr="00D127CF" w14:paraId="34058A87" w14:textId="77777777" w:rsidTr="00AD5C3A">
        <w:tc>
          <w:tcPr>
            <w:tcW w:w="3010" w:type="dxa"/>
          </w:tcPr>
          <w:p w14:paraId="77131741" w14:textId="77777777" w:rsidR="00C03016" w:rsidRPr="00D127CF" w:rsidRDefault="00C03016" w:rsidP="00C03016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54" w:type="dxa"/>
          </w:tcPr>
          <w:p w14:paraId="327017FE" w14:textId="77777777" w:rsidR="00C03016" w:rsidRPr="00D127CF" w:rsidRDefault="00C03016" w:rsidP="00C03016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11553D06" w14:textId="4CE07F02" w:rsidR="00C03016" w:rsidRPr="00DF43DB" w:rsidRDefault="009714AA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F43DB" w:rsidRPr="00DF43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945" w:type="dxa"/>
            <w:vAlign w:val="bottom"/>
          </w:tcPr>
          <w:p w14:paraId="0E12C92D" w14:textId="6A31AF6E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</w:rPr>
              <w:t>5,634</w:t>
            </w:r>
          </w:p>
        </w:tc>
        <w:tc>
          <w:tcPr>
            <w:tcW w:w="1026" w:type="dxa"/>
          </w:tcPr>
          <w:p w14:paraId="01BC8D75" w14:textId="1B6EC033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5,791</w:t>
            </w:r>
          </w:p>
        </w:tc>
        <w:tc>
          <w:tcPr>
            <w:tcW w:w="999" w:type="dxa"/>
            <w:vAlign w:val="bottom"/>
          </w:tcPr>
          <w:p w14:paraId="398B6745" w14:textId="609FBAA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5,634</w:t>
            </w:r>
          </w:p>
        </w:tc>
      </w:tr>
      <w:tr w:rsidR="00C03016" w:rsidRPr="00D127CF" w14:paraId="09332892" w14:textId="77777777" w:rsidTr="00AD5C3A">
        <w:tc>
          <w:tcPr>
            <w:tcW w:w="3010" w:type="dxa"/>
          </w:tcPr>
          <w:p w14:paraId="53A019F5" w14:textId="77777777" w:rsidR="00C03016" w:rsidRPr="00D127CF" w:rsidRDefault="00C03016" w:rsidP="00C03016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54" w:type="dxa"/>
          </w:tcPr>
          <w:p w14:paraId="4010BFB2" w14:textId="77777777" w:rsidR="00C03016" w:rsidRPr="00D127CF" w:rsidRDefault="00C03016" w:rsidP="00C03016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D96D486" w14:textId="40EF8AAE" w:rsidR="00C03016" w:rsidRPr="00DF43DB" w:rsidRDefault="00DF43DB" w:rsidP="00C030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714A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45" w:type="dxa"/>
            <w:vAlign w:val="bottom"/>
          </w:tcPr>
          <w:p w14:paraId="7E63EFBE" w14:textId="0F23FE4F" w:rsidR="00C03016" w:rsidRPr="00D127CF" w:rsidRDefault="00C03016" w:rsidP="00C030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26" w:type="dxa"/>
          </w:tcPr>
          <w:p w14:paraId="5AF14EC6" w14:textId="72A748FD" w:rsidR="00C03016" w:rsidRPr="00D127CF" w:rsidRDefault="00C03016" w:rsidP="00C030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999" w:type="dxa"/>
            <w:vAlign w:val="bottom"/>
          </w:tcPr>
          <w:p w14:paraId="7667DA6B" w14:textId="6AC8841D" w:rsidR="00C03016" w:rsidRPr="00D127CF" w:rsidRDefault="00C03016" w:rsidP="00C030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C03016" w:rsidRPr="0000608E" w14:paraId="0451C50E" w14:textId="77777777" w:rsidTr="00AD5C3A">
        <w:tc>
          <w:tcPr>
            <w:tcW w:w="3010" w:type="dxa"/>
          </w:tcPr>
          <w:p w14:paraId="0AA81985" w14:textId="77777777" w:rsidR="00C03016" w:rsidRPr="00D127CF" w:rsidRDefault="00C03016" w:rsidP="00C03016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54" w:type="dxa"/>
          </w:tcPr>
          <w:p w14:paraId="6DE7CACC" w14:textId="77777777" w:rsidR="00C03016" w:rsidRPr="00D127CF" w:rsidRDefault="00C03016" w:rsidP="00C03016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705BD8E3" w14:textId="40EA7930" w:rsidR="00C03016" w:rsidRPr="00510D32" w:rsidRDefault="009714AA" w:rsidP="00C030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C0301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</w:rPr>
              <w:t>048</w:t>
            </w:r>
          </w:p>
        </w:tc>
        <w:tc>
          <w:tcPr>
            <w:tcW w:w="945" w:type="dxa"/>
            <w:vAlign w:val="bottom"/>
          </w:tcPr>
          <w:p w14:paraId="0E9C6225" w14:textId="72DFCD06" w:rsidR="00C03016" w:rsidRPr="00D127CF" w:rsidRDefault="00C03016" w:rsidP="00C030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5,898</w:t>
            </w:r>
          </w:p>
        </w:tc>
        <w:tc>
          <w:tcPr>
            <w:tcW w:w="1026" w:type="dxa"/>
          </w:tcPr>
          <w:p w14:paraId="206DEBA7" w14:textId="5F057F8E" w:rsidR="00C03016" w:rsidRPr="00D127CF" w:rsidRDefault="00C03016" w:rsidP="00C030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6,088</w:t>
            </w:r>
          </w:p>
        </w:tc>
        <w:tc>
          <w:tcPr>
            <w:tcW w:w="999" w:type="dxa"/>
            <w:vAlign w:val="bottom"/>
          </w:tcPr>
          <w:p w14:paraId="33F620B6" w14:textId="29813882" w:rsidR="00C03016" w:rsidRPr="00AA60F0" w:rsidRDefault="00C03016" w:rsidP="00C0301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5,898</w:t>
            </w:r>
          </w:p>
        </w:tc>
      </w:tr>
    </w:tbl>
    <w:p w14:paraId="4461D3BE" w14:textId="2569F97A" w:rsidR="003A0793" w:rsidRDefault="003A0793"/>
    <w:p w14:paraId="6CFB0988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91F6CC6" w14:textId="29A9AA67" w:rsidR="00371706" w:rsidRPr="008F2A3E" w:rsidRDefault="00371706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ยอดคงเหลือกับบุคคลและ</w:t>
      </w:r>
      <w:r w:rsidRPr="000F55CE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="00D73270" w:rsidRPr="000F55CE">
        <w:rPr>
          <w:rFonts w:ascii="Browallia New" w:hAnsi="Browallia New" w:cs="Browallia New" w:hint="cs"/>
          <w:sz w:val="28"/>
          <w:szCs w:val="28"/>
          <w:cs/>
        </w:rPr>
        <w:t>กัน</w:t>
      </w:r>
      <w:r w:rsidRPr="000F55CE">
        <w:rPr>
          <w:rFonts w:ascii="Browallia New" w:hAnsi="Browallia New" w:cs="Browallia New"/>
          <w:sz w:val="28"/>
          <w:szCs w:val="28"/>
          <w:cs/>
        </w:rPr>
        <w:t xml:space="preserve">ที่มีสาระสำคัญ 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D75D9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D75D9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7D75D9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7D75D9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0F55CE">
        <w:rPr>
          <w:rFonts w:ascii="Browallia New" w:hAnsi="Browallia New" w:cs="Browallia New"/>
          <w:sz w:val="28"/>
          <w:szCs w:val="28"/>
          <w:lang w:val="en-GB"/>
        </w:rPr>
        <w:t>6</w:t>
      </w:r>
      <w:r w:rsidR="007D75D9">
        <w:rPr>
          <w:rFonts w:ascii="Browallia New" w:hAnsi="Browallia New" w:cs="Browallia New"/>
          <w:sz w:val="28"/>
          <w:szCs w:val="28"/>
          <w:lang w:val="en-GB"/>
        </w:rPr>
        <w:t>1</w:t>
      </w:r>
      <w:r w:rsidR="00D73270" w:rsidRPr="000F55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F55C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9CD4DF" w14:textId="77777777" w:rsidR="008F12BD" w:rsidRPr="00E61568" w:rsidRDefault="008F1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98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8"/>
        <w:gridCol w:w="1215"/>
        <w:gridCol w:w="240"/>
        <w:gridCol w:w="1182"/>
        <w:gridCol w:w="242"/>
        <w:gridCol w:w="1162"/>
        <w:gridCol w:w="242"/>
        <w:gridCol w:w="1178"/>
      </w:tblGrid>
      <w:tr w:rsidR="00CB5A99" w:rsidRPr="00F90408" w14:paraId="5404B006" w14:textId="77777777" w:rsidTr="007D75D9">
        <w:trPr>
          <w:cantSplit/>
          <w:tblHeader/>
        </w:trPr>
        <w:tc>
          <w:tcPr>
            <w:tcW w:w="3528" w:type="dxa"/>
            <w:vAlign w:val="center"/>
          </w:tcPr>
          <w:p w14:paraId="1C9F734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61" w:type="dxa"/>
            <w:gridSpan w:val="7"/>
          </w:tcPr>
          <w:p w14:paraId="2C159BBF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B5A99" w:rsidRPr="00F90408" w14:paraId="21397FEC" w14:textId="77777777" w:rsidTr="007D75D9">
        <w:trPr>
          <w:cantSplit/>
          <w:tblHeader/>
        </w:trPr>
        <w:tc>
          <w:tcPr>
            <w:tcW w:w="3528" w:type="dxa"/>
            <w:vAlign w:val="center"/>
          </w:tcPr>
          <w:p w14:paraId="52E1B48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37D6F9BB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D37433D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</w:tcPr>
          <w:p w14:paraId="5C1B5FDD" w14:textId="77777777" w:rsidR="00CB5A99" w:rsidRPr="00F90408" w:rsidRDefault="00CB5A99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D75D9" w:rsidRPr="00F90408" w14:paraId="64B44768" w14:textId="77777777" w:rsidTr="007D75D9">
        <w:trPr>
          <w:cantSplit/>
          <w:tblHeader/>
        </w:trPr>
        <w:tc>
          <w:tcPr>
            <w:tcW w:w="3528" w:type="dxa"/>
            <w:vAlign w:val="center"/>
          </w:tcPr>
          <w:p w14:paraId="35ED4405" w14:textId="77777777" w:rsidR="007D75D9" w:rsidRPr="00F90408" w:rsidRDefault="007D75D9" w:rsidP="007D75D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F1B034" w14:textId="4CA613CB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vAlign w:val="bottom"/>
          </w:tcPr>
          <w:p w14:paraId="7D018B6F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5B4A1868" w14:textId="5F99103D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449721DA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8363222" w14:textId="6DC4167B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vAlign w:val="bottom"/>
          </w:tcPr>
          <w:p w14:paraId="622E1A17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DABD919" w14:textId="7D7FEDDE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627E1" w:rsidRPr="00D127CF" w14:paraId="30B0A4E8" w14:textId="77777777" w:rsidTr="007D75D9">
        <w:trPr>
          <w:cantSplit/>
        </w:trPr>
        <w:tc>
          <w:tcPr>
            <w:tcW w:w="3528" w:type="dxa"/>
            <w:vAlign w:val="center"/>
          </w:tcPr>
          <w:p w14:paraId="73244AE0" w14:textId="77777777" w:rsidR="00F627E1" w:rsidRPr="00D127CF" w:rsidRDefault="00F627E1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  <w:vAlign w:val="bottom"/>
          </w:tcPr>
          <w:p w14:paraId="52597B5E" w14:textId="77777777" w:rsidR="00F627E1" w:rsidRPr="00D127CF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DDEB91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vAlign w:val="bottom"/>
          </w:tcPr>
          <w:p w14:paraId="746E7493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C7B1C78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A00052E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D38A87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17764E9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6ED5" w:rsidRPr="004C67BB" w14:paraId="3D1681C0" w14:textId="77777777" w:rsidTr="007D75D9">
        <w:trPr>
          <w:cantSplit/>
          <w:trHeight w:val="382"/>
        </w:trPr>
        <w:tc>
          <w:tcPr>
            <w:tcW w:w="3528" w:type="dxa"/>
          </w:tcPr>
          <w:p w14:paraId="03B333C6" w14:textId="77777777" w:rsidR="005E6ED5" w:rsidRPr="00D127CF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0CD5DE18" w14:textId="00D1B7A0" w:rsidR="005E6ED5" w:rsidRPr="00E61568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B5E3D0" w14:textId="77777777" w:rsidR="005E6ED5" w:rsidRPr="004C67BB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3F152AA" w14:textId="2233F3EB" w:rsidR="005E6ED5" w:rsidRPr="00D127CF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0BFD3521" w14:textId="77777777" w:rsidR="005E6ED5" w:rsidRPr="00D127CF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EBDFB9" w14:textId="21C8C225" w:rsidR="005E6ED5" w:rsidRPr="005A0C37" w:rsidRDefault="005E6ED5" w:rsidP="005E6ED5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/>
                <w:sz w:val="28"/>
                <w:szCs w:val="28"/>
              </w:rPr>
              <w:t>370</w:t>
            </w:r>
          </w:p>
        </w:tc>
        <w:tc>
          <w:tcPr>
            <w:tcW w:w="242" w:type="dxa"/>
          </w:tcPr>
          <w:p w14:paraId="72F2808A" w14:textId="77777777" w:rsidR="005E6ED5" w:rsidRPr="004C67BB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C3A2125" w14:textId="3BB98BA3" w:rsidR="005E6ED5" w:rsidRPr="00D127CF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</w:tr>
      <w:tr w:rsidR="00C03016" w:rsidRPr="00D127CF" w14:paraId="181A8982" w14:textId="77777777" w:rsidTr="007D75D9">
        <w:trPr>
          <w:cantSplit/>
        </w:trPr>
        <w:tc>
          <w:tcPr>
            <w:tcW w:w="3528" w:type="dxa"/>
          </w:tcPr>
          <w:p w14:paraId="237C7F83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7A34997B" w14:textId="6A096D38" w:rsidR="00C03016" w:rsidRPr="00E6156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9,955</w:t>
            </w:r>
          </w:p>
        </w:tc>
        <w:tc>
          <w:tcPr>
            <w:tcW w:w="240" w:type="dxa"/>
          </w:tcPr>
          <w:p w14:paraId="4EF0FC2B" w14:textId="77777777" w:rsidR="00C03016" w:rsidRPr="00811093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E06DA76" w14:textId="21455E23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  <w:tc>
          <w:tcPr>
            <w:tcW w:w="242" w:type="dxa"/>
          </w:tcPr>
          <w:p w14:paraId="37F7965E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0506226" w14:textId="2DCCD35E" w:rsidR="00C03016" w:rsidRPr="005A0C37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/>
                <w:sz w:val="28"/>
                <w:szCs w:val="28"/>
              </w:rPr>
              <w:t>9,955</w:t>
            </w:r>
          </w:p>
        </w:tc>
        <w:tc>
          <w:tcPr>
            <w:tcW w:w="242" w:type="dxa"/>
          </w:tcPr>
          <w:p w14:paraId="16D22905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177C56CC" w14:textId="582ECE72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</w:tr>
      <w:tr w:rsidR="00C03016" w:rsidRPr="00D127CF" w14:paraId="485E0162" w14:textId="77777777" w:rsidTr="007D75D9">
        <w:trPr>
          <w:cantSplit/>
        </w:trPr>
        <w:tc>
          <w:tcPr>
            <w:tcW w:w="3528" w:type="dxa"/>
          </w:tcPr>
          <w:p w14:paraId="4D19F8F2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8704902" w14:textId="06AFE19A" w:rsidR="00C03016" w:rsidRPr="00E6156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240" w:type="dxa"/>
          </w:tcPr>
          <w:p w14:paraId="06ADBD8D" w14:textId="77777777" w:rsidR="00C03016" w:rsidRPr="00811093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24D8C62" w14:textId="7D392E11" w:rsidR="00C03016" w:rsidRPr="00811093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242" w:type="dxa"/>
          </w:tcPr>
          <w:p w14:paraId="040F745B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F77FC" w14:textId="25D59365" w:rsidR="00C03016" w:rsidRPr="005A0C37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242" w:type="dxa"/>
          </w:tcPr>
          <w:p w14:paraId="00DAEFD8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A2FD728" w14:textId="16B2CA4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C03016" w:rsidRPr="00D127CF" w14:paraId="3AC12FD1" w14:textId="77777777" w:rsidTr="007D75D9">
        <w:trPr>
          <w:cantSplit/>
        </w:trPr>
        <w:tc>
          <w:tcPr>
            <w:tcW w:w="3528" w:type="dxa"/>
            <w:vAlign w:val="center"/>
          </w:tcPr>
          <w:p w14:paraId="5967E876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024DEB3C" w14:textId="246E85C6" w:rsidR="00C03016" w:rsidRPr="00E6156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10,021</w:t>
            </w:r>
          </w:p>
        </w:tc>
        <w:tc>
          <w:tcPr>
            <w:tcW w:w="240" w:type="dxa"/>
          </w:tcPr>
          <w:p w14:paraId="024613A6" w14:textId="77777777" w:rsidR="00C03016" w:rsidRPr="00811093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</w:tcPr>
          <w:p w14:paraId="556C7949" w14:textId="15A93BB6" w:rsidR="00C03016" w:rsidRPr="00811093" w:rsidRDefault="00C03016" w:rsidP="00C030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/>
                <w:sz w:val="28"/>
                <w:szCs w:val="28"/>
              </w:rPr>
              <w:t>9,712</w:t>
            </w:r>
          </w:p>
        </w:tc>
        <w:tc>
          <w:tcPr>
            <w:tcW w:w="242" w:type="dxa"/>
          </w:tcPr>
          <w:p w14:paraId="3D75B5EA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67D0A061" w14:textId="0D843FCB" w:rsidR="00C03016" w:rsidRPr="005A0C37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/>
                <w:sz w:val="28"/>
                <w:szCs w:val="28"/>
              </w:rPr>
              <w:t>10,391</w:t>
            </w:r>
          </w:p>
        </w:tc>
        <w:tc>
          <w:tcPr>
            <w:tcW w:w="242" w:type="dxa"/>
          </w:tcPr>
          <w:p w14:paraId="49A5A94A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735C65FA" w14:textId="6406B79E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9,797</w:t>
            </w:r>
          </w:p>
        </w:tc>
      </w:tr>
      <w:tr w:rsidR="00510D32" w:rsidRPr="00D127CF" w14:paraId="4A9C66D8" w14:textId="77777777" w:rsidTr="007D75D9">
        <w:trPr>
          <w:cantSplit/>
          <w:trHeight w:hRule="exact" w:val="336"/>
        </w:trPr>
        <w:tc>
          <w:tcPr>
            <w:tcW w:w="3528" w:type="dxa"/>
            <w:vAlign w:val="center"/>
          </w:tcPr>
          <w:p w14:paraId="2054327B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  <w:vAlign w:val="bottom"/>
          </w:tcPr>
          <w:p w14:paraId="59214C15" w14:textId="77777777" w:rsidR="00510D32" w:rsidRPr="00E61568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D70B2B1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tcBorders>
              <w:top w:val="single" w:sz="12" w:space="0" w:color="auto"/>
            </w:tcBorders>
            <w:vAlign w:val="bottom"/>
          </w:tcPr>
          <w:p w14:paraId="1784342D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5D27033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bottom"/>
          </w:tcPr>
          <w:p w14:paraId="352723CD" w14:textId="77777777" w:rsidR="00510D32" w:rsidRPr="005A0C37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995500E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bottom"/>
          </w:tcPr>
          <w:p w14:paraId="302D0819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0D32" w:rsidRPr="00D127CF" w14:paraId="69110667" w14:textId="77777777" w:rsidTr="007D75D9">
        <w:trPr>
          <w:cantSplit/>
        </w:trPr>
        <w:tc>
          <w:tcPr>
            <w:tcW w:w="3528" w:type="dxa"/>
            <w:vAlign w:val="center"/>
          </w:tcPr>
          <w:p w14:paraId="6D225C69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5A401038" w14:textId="77777777" w:rsidR="00510D32" w:rsidRPr="00E61568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BB19B8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vAlign w:val="bottom"/>
          </w:tcPr>
          <w:p w14:paraId="32D69ED5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E9815F0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B8E79BE" w14:textId="77777777" w:rsidR="00510D32" w:rsidRPr="005A0C37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3E15B0C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776E99D9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6ED5" w:rsidRPr="00D127CF" w14:paraId="2E7A0450" w14:textId="77777777" w:rsidTr="007D75D9">
        <w:trPr>
          <w:cantSplit/>
        </w:trPr>
        <w:tc>
          <w:tcPr>
            <w:tcW w:w="3528" w:type="dxa"/>
          </w:tcPr>
          <w:p w14:paraId="4D2F7EE6" w14:textId="77777777" w:rsidR="005E6ED5" w:rsidRPr="00D127CF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32242375" w14:textId="0D1917EE" w:rsidR="005E6ED5" w:rsidRPr="00E61568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F711A8B" w14:textId="77777777" w:rsidR="005E6ED5" w:rsidRPr="00D127CF" w:rsidRDefault="005E6ED5" w:rsidP="005E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</w:tcPr>
          <w:p w14:paraId="21141493" w14:textId="3419C75E" w:rsidR="005E6ED5" w:rsidRPr="00D127CF" w:rsidRDefault="005E6ED5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A660939" w14:textId="77777777" w:rsidR="005E6ED5" w:rsidRPr="00D127CF" w:rsidRDefault="005E6ED5" w:rsidP="005E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77C7D90" w14:textId="5A9B9E5E" w:rsidR="005E6ED5" w:rsidRPr="005A0C37" w:rsidRDefault="005E6ED5" w:rsidP="005E6ED5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11,663</w:t>
            </w:r>
          </w:p>
        </w:tc>
        <w:tc>
          <w:tcPr>
            <w:tcW w:w="242" w:type="dxa"/>
          </w:tcPr>
          <w:p w14:paraId="5DE9DD72" w14:textId="77777777" w:rsidR="005E6ED5" w:rsidRPr="00D127CF" w:rsidRDefault="005E6ED5" w:rsidP="005E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6FE139F9" w14:textId="3D4CBEFB" w:rsidR="005E6ED5" w:rsidRPr="00D127CF" w:rsidRDefault="005E6ED5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811093" w:rsidRPr="00D127CF" w14:paraId="03FAF597" w14:textId="77777777" w:rsidTr="007D75D9">
        <w:trPr>
          <w:cantSplit/>
        </w:trPr>
        <w:tc>
          <w:tcPr>
            <w:tcW w:w="3528" w:type="dxa"/>
          </w:tcPr>
          <w:p w14:paraId="1A043879" w14:textId="77777777" w:rsidR="00811093" w:rsidRPr="00D127CF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2EF73168" w14:textId="58242941" w:rsidR="00811093" w:rsidRPr="00E61568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1,359</w:t>
            </w:r>
          </w:p>
        </w:tc>
        <w:tc>
          <w:tcPr>
            <w:tcW w:w="240" w:type="dxa"/>
          </w:tcPr>
          <w:p w14:paraId="5C2F2624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</w:tcPr>
          <w:p w14:paraId="17D7183C" w14:textId="5C02245C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42" w:type="dxa"/>
          </w:tcPr>
          <w:p w14:paraId="31C97184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14A5E1" w14:textId="0306DD9F" w:rsidR="00811093" w:rsidRPr="005A0C37" w:rsidRDefault="00811093" w:rsidP="00811093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242" w:type="dxa"/>
          </w:tcPr>
          <w:p w14:paraId="6B2C62CE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20D77046" w14:textId="78578240" w:rsidR="00811093" w:rsidRPr="00D127CF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03016" w:rsidRPr="00F90408" w14:paraId="657EC6DE" w14:textId="77777777" w:rsidTr="007D75D9">
        <w:trPr>
          <w:cantSplit/>
        </w:trPr>
        <w:tc>
          <w:tcPr>
            <w:tcW w:w="3528" w:type="dxa"/>
          </w:tcPr>
          <w:p w14:paraId="4721B7B0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7390B872" w14:textId="03BE4DDA" w:rsidR="00C03016" w:rsidRPr="00E61568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</w:t>
            </w:r>
            <w:r w:rsidR="00EB666D">
              <w:rPr>
                <w:rFonts w:ascii="Browallia New" w:hAnsi="Browallia New" w:cs="Browallia New"/>
                <w:sz w:val="28"/>
                <w:szCs w:val="28"/>
              </w:rPr>
              <w:t>359</w:t>
            </w:r>
          </w:p>
        </w:tc>
        <w:tc>
          <w:tcPr>
            <w:tcW w:w="240" w:type="dxa"/>
          </w:tcPr>
          <w:p w14:paraId="1200E1A2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</w:tcPr>
          <w:p w14:paraId="46DCACD6" w14:textId="06F42ED1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</w:t>
            </w:r>
            <w:r w:rsidR="005E4EE1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42" w:type="dxa"/>
          </w:tcPr>
          <w:p w14:paraId="1ADF754C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09A39923" w14:textId="4A706CFA" w:rsidR="00C03016" w:rsidRPr="005A0C37" w:rsidRDefault="00C03016" w:rsidP="00C03016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11,696</w:t>
            </w:r>
          </w:p>
        </w:tc>
        <w:tc>
          <w:tcPr>
            <w:tcW w:w="242" w:type="dxa"/>
          </w:tcPr>
          <w:p w14:paraId="643693DA" w14:textId="77777777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1CD2FE9E" w14:textId="714B0F9E" w:rsidR="00C03016" w:rsidRPr="00811093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510D32" w:rsidRPr="00F90408" w14:paraId="3961B4A7" w14:textId="77777777" w:rsidTr="007D75D9">
        <w:trPr>
          <w:cantSplit/>
          <w:trHeight w:val="87"/>
        </w:trPr>
        <w:tc>
          <w:tcPr>
            <w:tcW w:w="3528" w:type="dxa"/>
          </w:tcPr>
          <w:p w14:paraId="300698F5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826AD0C" w14:textId="77777777" w:rsidR="00510D32" w:rsidRPr="00E6156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4EC9681F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FAC4109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2E47AC98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EB51126" w14:textId="77777777" w:rsidR="00510D32" w:rsidRPr="005A0C37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35F8EAF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3F1AC0A" w14:textId="77777777" w:rsidR="00510D32" w:rsidRPr="00F9040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10D32" w:rsidRPr="00D127CF" w14:paraId="0F1C9FAF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6C69C2CE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15" w:type="dxa"/>
            <w:shd w:val="clear" w:color="auto" w:fill="auto"/>
          </w:tcPr>
          <w:p w14:paraId="30633E97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A64F41B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DF59410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13E0501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352AD04" w14:textId="77777777" w:rsidR="00510D32" w:rsidRPr="005A0C37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C42806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1406983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03016" w:rsidRPr="00D127CF" w14:paraId="52C59BE9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392A5752" w14:textId="451B656E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</w:tcPr>
          <w:p w14:paraId="2864A8E7" w14:textId="272F3EAE" w:rsidR="00C03016" w:rsidRPr="006B2C49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8B05DAA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10621FD" w14:textId="6BAF8802" w:rsidR="00C03016" w:rsidRPr="00D127CF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352E1F1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B2BE21" w14:textId="4380798F" w:rsidR="00C03016" w:rsidRPr="005A0C37" w:rsidRDefault="00C03016" w:rsidP="00C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2D34E130" w14:textId="77777777" w:rsidR="00C03016" w:rsidRPr="00D127CF" w:rsidRDefault="00C03016" w:rsidP="00C03016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0AFC92D" w14:textId="062DE650" w:rsidR="00C03016" w:rsidRPr="00D127CF" w:rsidRDefault="00C03016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5</w:t>
            </w:r>
          </w:p>
        </w:tc>
      </w:tr>
      <w:tr w:rsidR="00811093" w:rsidRPr="00D127CF" w14:paraId="5CFDFDA2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5826AEED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F119655" w14:textId="7004B8C0" w:rsidR="00811093" w:rsidRPr="006B2C49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0C12BB9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4DB720D0" w14:textId="4801AEEF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242" w:type="dxa"/>
            <w:shd w:val="clear" w:color="auto" w:fill="auto"/>
          </w:tcPr>
          <w:p w14:paraId="0572A5C8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4E9172" w14:textId="7182A66E" w:rsidR="00811093" w:rsidRPr="005A0C37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32E8733" w14:textId="77777777" w:rsidR="00811093" w:rsidRPr="00D127CF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B057FA0" w14:textId="29E93C24" w:rsidR="00811093" w:rsidRPr="00D127CF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EE525C" w:rsidRPr="00F90408" w14:paraId="10D3583B" w14:textId="77777777" w:rsidTr="007D75D9">
        <w:trPr>
          <w:cantSplit/>
        </w:trPr>
        <w:tc>
          <w:tcPr>
            <w:tcW w:w="3528" w:type="dxa"/>
          </w:tcPr>
          <w:p w14:paraId="25C02B69" w14:textId="77777777" w:rsidR="00EE525C" w:rsidRPr="00D127CF" w:rsidRDefault="00EE525C" w:rsidP="00EE525C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</w:tcPr>
          <w:p w14:paraId="584E2A1E" w14:textId="2652AA7E" w:rsidR="00EE525C" w:rsidRPr="006B2C49" w:rsidRDefault="00EE525C" w:rsidP="00EE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49B2ABF8" w14:textId="77777777" w:rsidR="00EE525C" w:rsidRPr="00D127CF" w:rsidRDefault="00EE525C" w:rsidP="00EE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</w:tcPr>
          <w:p w14:paraId="667C3896" w14:textId="03A0EA8F" w:rsidR="00EE525C" w:rsidRPr="00D127CF" w:rsidRDefault="00EE525C" w:rsidP="00EE525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242" w:type="dxa"/>
          </w:tcPr>
          <w:p w14:paraId="4693B71F" w14:textId="77777777" w:rsidR="00EE525C" w:rsidRPr="00D127CF" w:rsidRDefault="00EE525C" w:rsidP="00EE525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BE4F7EE" w14:textId="7A478484" w:rsidR="00EE525C" w:rsidRPr="005A0C37" w:rsidRDefault="00EE525C" w:rsidP="00EE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0A082CDF" w14:textId="77777777" w:rsidR="00EE525C" w:rsidRPr="00D127CF" w:rsidRDefault="00EE525C" w:rsidP="00EE525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76AE1E75" w14:textId="73B509F1" w:rsidR="00EE525C" w:rsidRPr="00F90408" w:rsidRDefault="00EE525C" w:rsidP="00EE5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 w:hint="cs"/>
                <w:sz w:val="28"/>
                <w:szCs w:val="28"/>
                <w:cs/>
              </w:rPr>
              <w:t>980</w:t>
            </w:r>
          </w:p>
        </w:tc>
      </w:tr>
      <w:tr w:rsidR="00510D32" w:rsidRPr="00F90408" w14:paraId="6AD4CE5B" w14:textId="77777777" w:rsidTr="00AC7DA8">
        <w:trPr>
          <w:cantSplit/>
        </w:trPr>
        <w:tc>
          <w:tcPr>
            <w:tcW w:w="3528" w:type="dxa"/>
          </w:tcPr>
          <w:p w14:paraId="3519DDDE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C6159ED" w14:textId="77777777" w:rsidR="00510D32" w:rsidRPr="006B2C49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DC3AF7D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573038CF" w14:textId="77777777" w:rsidR="00510D32" w:rsidRPr="006461EA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0003457" w14:textId="77777777" w:rsidR="00510D32" w:rsidRPr="00D127CF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2E4D0F6" w14:textId="77777777" w:rsidR="00510D32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F3141D0" w14:textId="77777777" w:rsidR="00510D32" w:rsidRPr="00D127CF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FB6973E" w14:textId="77777777" w:rsidR="00510D32" w:rsidRPr="006461EA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510D32" w:rsidRPr="00F90408" w14:paraId="04626812" w14:textId="77777777" w:rsidTr="005A0C37">
        <w:trPr>
          <w:cantSplit/>
        </w:trPr>
        <w:tc>
          <w:tcPr>
            <w:tcW w:w="3528" w:type="dxa"/>
          </w:tcPr>
          <w:p w14:paraId="58072B98" w14:textId="00CA35B6" w:rsidR="00510D32" w:rsidRPr="005C0B9B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215" w:type="dxa"/>
          </w:tcPr>
          <w:p w14:paraId="26203F76" w14:textId="77777777" w:rsidR="00510D32" w:rsidRPr="006B2C49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2F5228" w14:textId="77777777" w:rsidR="00510D32" w:rsidRPr="00F9040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86F9C87" w14:textId="77777777" w:rsidR="00510D32" w:rsidRPr="00F9040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CD4B246" w14:textId="77777777" w:rsidR="00510D32" w:rsidRPr="00F9040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C7E8FD" w14:textId="77777777" w:rsidR="00510D32" w:rsidRPr="005A0C37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422FA3" w14:textId="77777777" w:rsidR="00510D32" w:rsidRPr="00F9040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7C2A789F" w14:textId="77777777" w:rsidR="00510D32" w:rsidRPr="00F90408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1093" w:rsidRPr="00F90408" w14:paraId="2E80AFF4" w14:textId="77777777" w:rsidTr="005A0C37">
        <w:trPr>
          <w:cantSplit/>
        </w:trPr>
        <w:tc>
          <w:tcPr>
            <w:tcW w:w="3528" w:type="dxa"/>
          </w:tcPr>
          <w:p w14:paraId="509C2016" w14:textId="4A4CCA2F" w:rsidR="00811093" w:rsidRPr="00F90408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1087C203" w14:textId="55F9F3A6" w:rsidR="00811093" w:rsidRPr="006B2C49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32AB4A6" w14:textId="77777777" w:rsidR="00811093" w:rsidRPr="00F90408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586109B0" w14:textId="29299402" w:rsidR="00811093" w:rsidRPr="00F90408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DBD866C" w14:textId="77777777" w:rsidR="00811093" w:rsidRPr="00F90408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0ADA9CC7" w14:textId="0B7DDE62" w:rsidR="00811093" w:rsidRPr="005A0C37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0C37">
              <w:rPr>
                <w:rFonts w:ascii="Browallia New" w:hAnsi="Browallia New" w:cs="Browallia New" w:hint="cs"/>
                <w:sz w:val="28"/>
                <w:szCs w:val="28"/>
                <w:cs/>
              </w:rPr>
              <w:t>752</w:t>
            </w:r>
          </w:p>
        </w:tc>
        <w:tc>
          <w:tcPr>
            <w:tcW w:w="242" w:type="dxa"/>
          </w:tcPr>
          <w:p w14:paraId="7FBD32F7" w14:textId="77777777" w:rsidR="00811093" w:rsidRPr="00F90408" w:rsidRDefault="00811093" w:rsidP="0081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1859222C" w14:textId="57D46B14" w:rsidR="00811093" w:rsidRPr="00F90408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C7239" w:rsidRPr="00F90408" w14:paraId="1D0C24E0" w14:textId="77777777" w:rsidTr="005A0C37">
        <w:trPr>
          <w:cantSplit/>
        </w:trPr>
        <w:tc>
          <w:tcPr>
            <w:tcW w:w="3528" w:type="dxa"/>
          </w:tcPr>
          <w:p w14:paraId="1DE19C24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732FD423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0CEA325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12" w:space="0" w:color="auto"/>
            </w:tcBorders>
          </w:tcPr>
          <w:p w14:paraId="0F9ABFC7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BBEC4A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4A64B929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520316A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0F1468FB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C7239" w:rsidRPr="00F90408" w14:paraId="31C44E8F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1ED066AA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15" w:type="dxa"/>
            <w:shd w:val="clear" w:color="auto" w:fill="auto"/>
          </w:tcPr>
          <w:p w14:paraId="3BFF3BFC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ACFD2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0C797DE5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BDF65C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4513860" w14:textId="77777777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EC789E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CDC12A6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C7239" w:rsidRPr="00F90408" w14:paraId="2F88B46F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22CD6068" w14:textId="08DC1165" w:rsidR="00DC7239" w:rsidRPr="007D75D9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5D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D75D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</w:tcPr>
          <w:p w14:paraId="3BF8462E" w14:textId="55BF4DCC" w:rsidR="00DC7239" w:rsidRPr="006B2C49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A928BB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7A8C557D" w14:textId="092A9349" w:rsidR="00DC7239" w:rsidRPr="00F90408" w:rsidRDefault="00DC7239" w:rsidP="005E6ED5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B88827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4C4829" w14:textId="356BE19F" w:rsidR="00DC7239" w:rsidRPr="007D1E04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1E04">
              <w:rPr>
                <w:rFonts w:ascii="Browallia New" w:hAnsi="Browallia New" w:cs="Browallia New"/>
                <w:sz w:val="28"/>
                <w:szCs w:val="28"/>
                <w:lang w:val="en-GB"/>
              </w:rPr>
              <w:t>24,432</w:t>
            </w:r>
          </w:p>
        </w:tc>
        <w:tc>
          <w:tcPr>
            <w:tcW w:w="242" w:type="dxa"/>
            <w:shd w:val="clear" w:color="auto" w:fill="auto"/>
          </w:tcPr>
          <w:p w14:paraId="177940D0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1B81EF7" w14:textId="41276F25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13,872</w:t>
            </w:r>
          </w:p>
        </w:tc>
      </w:tr>
      <w:tr w:rsidR="00DC7239" w:rsidRPr="00F90408" w14:paraId="421898D3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53069F23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013DDBA" w14:textId="1FBA5EBD" w:rsidR="00DC7239" w:rsidRPr="006B2C4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47,374</w:t>
            </w:r>
          </w:p>
        </w:tc>
        <w:tc>
          <w:tcPr>
            <w:tcW w:w="240" w:type="dxa"/>
            <w:shd w:val="clear" w:color="auto" w:fill="auto"/>
          </w:tcPr>
          <w:p w14:paraId="552E0482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16FC432" w14:textId="07451B55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42" w:type="dxa"/>
            <w:shd w:val="clear" w:color="auto" w:fill="auto"/>
          </w:tcPr>
          <w:p w14:paraId="17C68B42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6D91554" w14:textId="06BB6FD9" w:rsidR="00DC7239" w:rsidRPr="007D1E04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1E04">
              <w:rPr>
                <w:rFonts w:ascii="Browallia New" w:hAnsi="Browallia New" w:cs="Browallia New"/>
                <w:sz w:val="28"/>
                <w:szCs w:val="28"/>
                <w:lang w:val="en-GB"/>
              </w:rPr>
              <w:t>16,154</w:t>
            </w:r>
          </w:p>
        </w:tc>
        <w:tc>
          <w:tcPr>
            <w:tcW w:w="242" w:type="dxa"/>
            <w:shd w:val="clear" w:color="auto" w:fill="auto"/>
          </w:tcPr>
          <w:p w14:paraId="411413C1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A469D98" w14:textId="20DFA33A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21,093</w:t>
            </w:r>
          </w:p>
        </w:tc>
      </w:tr>
      <w:tr w:rsidR="00DC7239" w:rsidRPr="00F90408" w14:paraId="3B336E23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635B2AEE" w14:textId="3CDD06A5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B8ADC7B" w14:textId="26DA0A73" w:rsidR="00DC7239" w:rsidRPr="006B2C4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47,374</w:t>
            </w:r>
          </w:p>
        </w:tc>
        <w:tc>
          <w:tcPr>
            <w:tcW w:w="240" w:type="dxa"/>
            <w:shd w:val="clear" w:color="auto" w:fill="auto"/>
          </w:tcPr>
          <w:p w14:paraId="5939235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00E87F9" w14:textId="01363625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42" w:type="dxa"/>
            <w:shd w:val="clear" w:color="auto" w:fill="auto"/>
          </w:tcPr>
          <w:p w14:paraId="4882FF1F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8233C9" w14:textId="5FBE9E90" w:rsidR="00DC7239" w:rsidRPr="007D1E04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1E04">
              <w:rPr>
                <w:rFonts w:ascii="Browallia New" w:hAnsi="Browallia New" w:cs="Browallia New"/>
                <w:sz w:val="28"/>
                <w:szCs w:val="28"/>
                <w:lang w:val="en-GB"/>
              </w:rPr>
              <w:t>40,586</w:t>
            </w:r>
          </w:p>
        </w:tc>
        <w:tc>
          <w:tcPr>
            <w:tcW w:w="242" w:type="dxa"/>
            <w:shd w:val="clear" w:color="auto" w:fill="auto"/>
          </w:tcPr>
          <w:p w14:paraId="7209803B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894BF2" w14:textId="3E85B82B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34,965</w:t>
            </w:r>
          </w:p>
        </w:tc>
      </w:tr>
      <w:tr w:rsidR="00DC7239" w:rsidRPr="00BC527D" w14:paraId="128D90A9" w14:textId="77777777" w:rsidTr="007D75D9">
        <w:trPr>
          <w:cantSplit/>
          <w:trHeight w:val="262"/>
        </w:trPr>
        <w:tc>
          <w:tcPr>
            <w:tcW w:w="3528" w:type="dxa"/>
            <w:shd w:val="clear" w:color="auto" w:fill="auto"/>
          </w:tcPr>
          <w:p w14:paraId="44ABB0DE" w14:textId="77777777" w:rsidR="00DC7239" w:rsidRPr="00BC527D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  <w:shd w:val="clear" w:color="auto" w:fill="auto"/>
          </w:tcPr>
          <w:p w14:paraId="09AD02CD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D513742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12" w:space="0" w:color="auto"/>
            </w:tcBorders>
            <w:shd w:val="clear" w:color="auto" w:fill="auto"/>
          </w:tcPr>
          <w:p w14:paraId="3FC1AF13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  <w:shd w:val="clear" w:color="auto" w:fill="auto"/>
          </w:tcPr>
          <w:p w14:paraId="04664C6A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shd w:val="clear" w:color="auto" w:fill="auto"/>
          </w:tcPr>
          <w:p w14:paraId="638E302F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  <w:shd w:val="clear" w:color="auto" w:fill="auto"/>
          </w:tcPr>
          <w:p w14:paraId="60DB6552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</w:tcPr>
          <w:p w14:paraId="5BCAEA5B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C7239" w:rsidRPr="00F90408" w14:paraId="496C27A7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5BF35093" w14:textId="443A23DF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215" w:type="dxa"/>
            <w:shd w:val="clear" w:color="auto" w:fill="auto"/>
          </w:tcPr>
          <w:p w14:paraId="2067058D" w14:textId="77777777" w:rsidR="00DC7239" w:rsidRPr="006B2C4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B4CA626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68ED4ED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08B48C3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A733151" w14:textId="77777777" w:rsidR="00DC7239" w:rsidRPr="000F5CC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037A70C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210612A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1093" w:rsidRPr="00F90408" w14:paraId="0C771E32" w14:textId="77777777" w:rsidTr="007D75D9">
        <w:trPr>
          <w:cantSplit/>
        </w:trPr>
        <w:tc>
          <w:tcPr>
            <w:tcW w:w="3528" w:type="dxa"/>
            <w:shd w:val="clear" w:color="auto" w:fill="auto"/>
          </w:tcPr>
          <w:p w14:paraId="553A0FA1" w14:textId="77777777" w:rsidR="00811093" w:rsidRPr="00F90408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shd w:val="clear" w:color="auto" w:fill="auto"/>
          </w:tcPr>
          <w:p w14:paraId="2F767BCA" w14:textId="572DDF89" w:rsidR="00811093" w:rsidRPr="006B2C49" w:rsidRDefault="00811093" w:rsidP="008110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47,149</w:t>
            </w:r>
          </w:p>
        </w:tc>
        <w:tc>
          <w:tcPr>
            <w:tcW w:w="240" w:type="dxa"/>
            <w:shd w:val="clear" w:color="auto" w:fill="auto"/>
          </w:tcPr>
          <w:p w14:paraId="6F77C83A" w14:textId="77777777" w:rsidR="00811093" w:rsidRPr="00F90408" w:rsidRDefault="00811093" w:rsidP="008110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1493CB9" w14:textId="72997BDF" w:rsidR="00811093" w:rsidRPr="00F90408" w:rsidRDefault="00811093" w:rsidP="008110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49,599</w:t>
            </w:r>
          </w:p>
        </w:tc>
        <w:tc>
          <w:tcPr>
            <w:tcW w:w="242" w:type="dxa"/>
            <w:shd w:val="clear" w:color="auto" w:fill="auto"/>
          </w:tcPr>
          <w:p w14:paraId="51AB7586" w14:textId="77777777" w:rsidR="00811093" w:rsidRPr="00F90408" w:rsidRDefault="00811093" w:rsidP="008110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9C87A3C" w14:textId="7DC46D93" w:rsidR="00811093" w:rsidRPr="000F5CC9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06207E" w14:textId="77777777" w:rsidR="00811093" w:rsidRPr="00F90408" w:rsidRDefault="00811093" w:rsidP="008110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1973AB" w14:textId="70E3380E" w:rsidR="00811093" w:rsidRPr="00F90408" w:rsidRDefault="00811093" w:rsidP="008110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C7239" w:rsidRPr="00BC527D" w14:paraId="09648EB1" w14:textId="77777777" w:rsidTr="00105D91">
        <w:trPr>
          <w:cantSplit/>
        </w:trPr>
        <w:tc>
          <w:tcPr>
            <w:tcW w:w="3528" w:type="dxa"/>
          </w:tcPr>
          <w:p w14:paraId="6D2BEA90" w14:textId="77777777" w:rsidR="00DC7239" w:rsidRPr="00BC527D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48D27ED6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4E58C091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82" w:type="dxa"/>
            <w:tcBorders>
              <w:top w:val="single" w:sz="12" w:space="0" w:color="auto"/>
            </w:tcBorders>
          </w:tcPr>
          <w:p w14:paraId="3DE058F0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62C0B5FE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612C411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68F87E24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200C0D3D" w14:textId="77777777" w:rsidR="00DC7239" w:rsidRPr="00BC527D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C7239" w:rsidRPr="00F90408" w14:paraId="4D1CB835" w14:textId="77777777" w:rsidTr="007D75D9">
        <w:trPr>
          <w:cantSplit/>
        </w:trPr>
        <w:tc>
          <w:tcPr>
            <w:tcW w:w="3528" w:type="dxa"/>
          </w:tcPr>
          <w:p w14:paraId="71C2D23F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14:paraId="5A08B2B2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BC4197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</w:tcPr>
          <w:p w14:paraId="432CF90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</w:tcPr>
          <w:p w14:paraId="2F5B2E3B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096459" w14:textId="77777777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5B9F24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04F52F1A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C7239" w:rsidRPr="00F90408" w14:paraId="29046F2D" w14:textId="77777777" w:rsidTr="00AF74C9">
        <w:trPr>
          <w:cantSplit/>
        </w:trPr>
        <w:tc>
          <w:tcPr>
            <w:tcW w:w="3528" w:type="dxa"/>
          </w:tcPr>
          <w:p w14:paraId="61D3B932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749B3E" w14:textId="7E8319DB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40" w:type="dxa"/>
          </w:tcPr>
          <w:p w14:paraId="1E745877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</w:tcPr>
          <w:p w14:paraId="707296E2" w14:textId="4B5CCDB6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42" w:type="dxa"/>
          </w:tcPr>
          <w:p w14:paraId="77134B24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A36ABC6" w14:textId="45369EC3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2" w:type="dxa"/>
          </w:tcPr>
          <w:p w14:paraId="5E68A2F8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6F40EE57" w14:textId="63C6988D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6A1E9D" w:rsidRPr="00BC527D" w14:paraId="77A2E54E" w14:textId="77777777" w:rsidTr="008648E9">
        <w:trPr>
          <w:cantSplit/>
        </w:trPr>
        <w:tc>
          <w:tcPr>
            <w:tcW w:w="3528" w:type="dxa"/>
          </w:tcPr>
          <w:p w14:paraId="0874217B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6A3520A8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1332B6FC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12" w:space="0" w:color="auto"/>
            </w:tcBorders>
          </w:tcPr>
          <w:p w14:paraId="1BA28EE2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46502375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B6D118E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72472416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2E406657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648E9" w:rsidRPr="00BC527D" w14:paraId="3B0F8618" w14:textId="77777777" w:rsidTr="008648E9">
        <w:trPr>
          <w:cantSplit/>
        </w:trPr>
        <w:tc>
          <w:tcPr>
            <w:tcW w:w="3528" w:type="dxa"/>
          </w:tcPr>
          <w:p w14:paraId="7951FDB2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97E90C5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84C030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ACDDD7B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76B6B509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A4C1620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33F9AD35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0C768D18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648E9" w:rsidRPr="00BC527D" w14:paraId="6D91D171" w14:textId="77777777" w:rsidTr="008648E9">
        <w:trPr>
          <w:cantSplit/>
        </w:trPr>
        <w:tc>
          <w:tcPr>
            <w:tcW w:w="3528" w:type="dxa"/>
          </w:tcPr>
          <w:p w14:paraId="1CAB3FC6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70BA3ECE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340867A9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17D9DEE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0B207DA5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</w:tcPr>
          <w:p w14:paraId="7880CFAC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00ABE430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8" w:type="dxa"/>
          </w:tcPr>
          <w:p w14:paraId="5D5DABB9" w14:textId="77777777" w:rsidR="008648E9" w:rsidRPr="00BC527D" w:rsidRDefault="008648E9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F74C9" w:rsidRPr="00F90408" w14:paraId="536A4185" w14:textId="77777777" w:rsidTr="007D75D9">
        <w:trPr>
          <w:cantSplit/>
        </w:trPr>
        <w:tc>
          <w:tcPr>
            <w:tcW w:w="3528" w:type="dxa"/>
          </w:tcPr>
          <w:p w14:paraId="33A27A1C" w14:textId="77777777" w:rsidR="00AF74C9" w:rsidRPr="00F90408" w:rsidRDefault="00AF74C9" w:rsidP="006A1E9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B334AD3" w14:textId="77777777" w:rsidR="00AF74C9" w:rsidRPr="006B2C49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9CA8BDE" w14:textId="77777777" w:rsidR="00AF74C9" w:rsidRPr="00F90408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A64B05E" w14:textId="77777777" w:rsidR="00AF74C9" w:rsidRPr="00F90408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33CEF591" w14:textId="77777777" w:rsidR="00AF74C9" w:rsidRPr="00F90408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5AF9957" w14:textId="77777777" w:rsidR="00AF74C9" w:rsidRPr="000F5CC9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C9A5407" w14:textId="77777777" w:rsidR="00AF74C9" w:rsidRPr="00F90408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27967DF1" w14:textId="77777777" w:rsidR="00AF74C9" w:rsidRPr="00F90408" w:rsidRDefault="00AF74C9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A1E9D" w:rsidRPr="00F90408" w14:paraId="12F6503F" w14:textId="77777777" w:rsidTr="007D75D9">
        <w:trPr>
          <w:cantSplit/>
        </w:trPr>
        <w:tc>
          <w:tcPr>
            <w:tcW w:w="3528" w:type="dxa"/>
          </w:tcPr>
          <w:p w14:paraId="6FB0E754" w14:textId="77777777" w:rsidR="006A1E9D" w:rsidRPr="00F90408" w:rsidRDefault="006A1E9D" w:rsidP="006A1E9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เงินกู้ยืมและดอกเบี้ยค้างจ่าย</w:t>
            </w:r>
          </w:p>
        </w:tc>
        <w:tc>
          <w:tcPr>
            <w:tcW w:w="1215" w:type="dxa"/>
          </w:tcPr>
          <w:p w14:paraId="70A762D8" w14:textId="77777777" w:rsidR="006A1E9D" w:rsidRPr="006B2C49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087F6DF" w14:textId="77777777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B16B355" w14:textId="77777777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EABA6B" w14:textId="77777777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7FE5BFD" w14:textId="77777777" w:rsidR="006A1E9D" w:rsidRPr="000F5CC9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41BA678" w14:textId="77777777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3CE0DDC" w14:textId="77777777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A1E9D" w:rsidRPr="00F90408" w14:paraId="60F60E98" w14:textId="77777777" w:rsidTr="007D75D9">
        <w:trPr>
          <w:cantSplit/>
        </w:trPr>
        <w:tc>
          <w:tcPr>
            <w:tcW w:w="3528" w:type="dxa"/>
          </w:tcPr>
          <w:p w14:paraId="0E713185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27856A60" w14:textId="6BF69B27" w:rsidR="006A1E9D" w:rsidRPr="006B2C49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44E9B0C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169F01B7" w14:textId="7724F14C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D118199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3A5CCA8" w14:textId="71A5BEAA" w:rsidR="006A1E9D" w:rsidRPr="000F5CC9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12244">
              <w:rPr>
                <w:rFonts w:ascii="Browallia New" w:hAnsi="Browallia New" w:cs="Browallia New"/>
                <w:sz w:val="28"/>
                <w:szCs w:val="28"/>
              </w:rPr>
              <w:t>203,703</w:t>
            </w:r>
          </w:p>
        </w:tc>
        <w:tc>
          <w:tcPr>
            <w:tcW w:w="242" w:type="dxa"/>
          </w:tcPr>
          <w:p w14:paraId="1AA92F76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678E80F4" w14:textId="5FF5F9B0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870</w:t>
            </w:r>
          </w:p>
        </w:tc>
      </w:tr>
      <w:tr w:rsidR="006A1E9D" w:rsidRPr="00BC527D" w14:paraId="70975DC4" w14:textId="77777777" w:rsidTr="007D75D9">
        <w:trPr>
          <w:cantSplit/>
        </w:trPr>
        <w:tc>
          <w:tcPr>
            <w:tcW w:w="3528" w:type="dxa"/>
          </w:tcPr>
          <w:p w14:paraId="5A9AC405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single" w:sz="12" w:space="0" w:color="auto"/>
            </w:tcBorders>
          </w:tcPr>
          <w:p w14:paraId="7E5ED5BF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173AE9BD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82" w:type="dxa"/>
            <w:tcBorders>
              <w:top w:val="single" w:sz="12" w:space="0" w:color="auto"/>
            </w:tcBorders>
          </w:tcPr>
          <w:p w14:paraId="4A25BA1F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24621586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1E07C7C" w14:textId="77777777" w:rsidR="006A1E9D" w:rsidRPr="00BC527D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2" w:type="dxa"/>
          </w:tcPr>
          <w:p w14:paraId="7C1493D5" w14:textId="77777777" w:rsidR="006A1E9D" w:rsidRPr="00BC527D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3C785D12" w14:textId="77777777" w:rsidR="006A1E9D" w:rsidRPr="00BC527D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1E9D" w:rsidRPr="00F90408" w14:paraId="10FD2C70" w14:textId="77777777" w:rsidTr="007D75D9">
        <w:trPr>
          <w:cantSplit/>
        </w:trPr>
        <w:tc>
          <w:tcPr>
            <w:tcW w:w="3528" w:type="dxa"/>
          </w:tcPr>
          <w:p w14:paraId="79F52D6C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15" w:type="dxa"/>
          </w:tcPr>
          <w:p w14:paraId="4DDC86F0" w14:textId="77777777" w:rsidR="006A1E9D" w:rsidRPr="006B2C49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318506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82" w:type="dxa"/>
          </w:tcPr>
          <w:p w14:paraId="26C8F6DF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06B38BA0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</w:tcPr>
          <w:p w14:paraId="31003EF6" w14:textId="77777777" w:rsidR="006A1E9D" w:rsidRPr="000F5CC9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17C21EE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8" w:type="dxa"/>
          </w:tcPr>
          <w:p w14:paraId="422E9B00" w14:textId="77777777" w:rsidR="006A1E9D" w:rsidRPr="00F90408" w:rsidRDefault="006A1E9D" w:rsidP="006A1E9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6A1E9D" w:rsidRPr="00F90408" w14:paraId="32F4AE5E" w14:textId="77777777" w:rsidTr="005D13C8">
        <w:trPr>
          <w:cantSplit/>
          <w:trHeight w:val="153"/>
        </w:trPr>
        <w:tc>
          <w:tcPr>
            <w:tcW w:w="3528" w:type="dxa"/>
          </w:tcPr>
          <w:p w14:paraId="5B9E8B91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215" w:type="dxa"/>
            <w:tcBorders>
              <w:bottom w:val="single" w:sz="12" w:space="0" w:color="auto"/>
            </w:tcBorders>
          </w:tcPr>
          <w:p w14:paraId="6C5D336F" w14:textId="532FE00E" w:rsidR="006A1E9D" w:rsidRPr="00323A1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23A18">
              <w:rPr>
                <w:rFonts w:ascii="Browallia New" w:hAnsi="Browallia New" w:cs="Browallia New"/>
                <w:sz w:val="28"/>
                <w:szCs w:val="28"/>
                <w:lang w:val="en-GB"/>
              </w:rPr>
              <w:t>6,</w:t>
            </w:r>
            <w:r w:rsidR="009714AA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</w:p>
        </w:tc>
        <w:tc>
          <w:tcPr>
            <w:tcW w:w="240" w:type="dxa"/>
          </w:tcPr>
          <w:p w14:paraId="4E8B0988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46F988F0" w14:textId="10F367E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61D">
              <w:rPr>
                <w:rFonts w:ascii="Browallia New" w:hAnsi="Browallia New" w:cs="Browallia New"/>
                <w:sz w:val="28"/>
                <w:szCs w:val="28"/>
              </w:rPr>
              <w:t>6,155</w:t>
            </w:r>
          </w:p>
        </w:tc>
        <w:tc>
          <w:tcPr>
            <w:tcW w:w="242" w:type="dxa"/>
          </w:tcPr>
          <w:p w14:paraId="6E07338E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2551BCA8" w14:textId="2D3EB7E2" w:rsidR="006A1E9D" w:rsidRPr="000F5CC9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4,885</w:t>
            </w:r>
          </w:p>
        </w:tc>
        <w:tc>
          <w:tcPr>
            <w:tcW w:w="242" w:type="dxa"/>
          </w:tcPr>
          <w:p w14:paraId="4BBF4C6D" w14:textId="77777777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04E3D1CF" w14:textId="121A9AD9" w:rsidR="006A1E9D" w:rsidRPr="00F90408" w:rsidRDefault="006A1E9D" w:rsidP="006A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4,588</w:t>
            </w:r>
          </w:p>
        </w:tc>
      </w:tr>
    </w:tbl>
    <w:p w14:paraId="1E8EF794" w14:textId="77777777" w:rsidR="00402E81" w:rsidRPr="00EE31CA" w:rsidRDefault="00402E81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6D37CD90" w14:textId="227F0346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รายการเคลื่อนไหวของเงินกู้ยืมและดอกเบี้ยค้าง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5D13C8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5D13C8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5D13C8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5D13C8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0D60906" w14:textId="77777777" w:rsidR="0049374F" w:rsidRPr="009B3EAD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</w:rPr>
      </w:pPr>
    </w:p>
    <w:tbl>
      <w:tblPr>
        <w:tblW w:w="9006" w:type="dxa"/>
        <w:tblInd w:w="426" w:type="dxa"/>
        <w:tblLook w:val="01E0" w:firstRow="1" w:lastRow="1" w:firstColumn="1" w:lastColumn="1" w:noHBand="0" w:noVBand="0"/>
      </w:tblPr>
      <w:tblGrid>
        <w:gridCol w:w="3570"/>
        <w:gridCol w:w="1188"/>
        <w:gridCol w:w="283"/>
        <w:gridCol w:w="1078"/>
        <w:gridCol w:w="282"/>
        <w:gridCol w:w="1140"/>
        <w:gridCol w:w="282"/>
        <w:gridCol w:w="1183"/>
      </w:tblGrid>
      <w:tr w:rsidR="0049374F" w:rsidRPr="0082485B" w14:paraId="611A3D0D" w14:textId="77777777" w:rsidTr="00EE31CA">
        <w:tc>
          <w:tcPr>
            <w:tcW w:w="3570" w:type="dxa"/>
          </w:tcPr>
          <w:p w14:paraId="7E24DA7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66DDABF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374F" w:rsidRPr="0082485B" w14:paraId="676B742E" w14:textId="77777777" w:rsidTr="00EE31CA">
        <w:tc>
          <w:tcPr>
            <w:tcW w:w="3570" w:type="dxa"/>
          </w:tcPr>
          <w:p w14:paraId="46A5094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446164F9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9374F" w:rsidRPr="0082485B" w14:paraId="75CC06CE" w14:textId="77777777" w:rsidTr="00EE31CA">
        <w:trPr>
          <w:trHeight w:val="56"/>
        </w:trPr>
        <w:tc>
          <w:tcPr>
            <w:tcW w:w="3570" w:type="dxa"/>
          </w:tcPr>
          <w:p w14:paraId="2054ECBE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50AFB4E" w14:textId="33CA282F" w:rsidR="0049374F" w:rsidRPr="005D13C8" w:rsidRDefault="0049374F" w:rsidP="00D328F2">
            <w:pPr>
              <w:tabs>
                <w:tab w:val="clear" w:pos="4451"/>
                <w:tab w:val="left" w:pos="540"/>
              </w:tabs>
              <w:spacing w:line="240" w:lineRule="auto"/>
              <w:ind w:left="-5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D13C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157C7B6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956C0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25D48DF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C132B5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1C31D3A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54511E2" w14:textId="22F6C78C" w:rsidR="0049374F" w:rsidRPr="0082485B" w:rsidRDefault="005D13C8" w:rsidP="00D328F2">
            <w:pPr>
              <w:tabs>
                <w:tab w:val="clear" w:pos="4451"/>
                <w:tab w:val="left" w:pos="540"/>
              </w:tabs>
              <w:spacing w:line="240" w:lineRule="auto"/>
              <w:ind w:left="-90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49374F" w:rsidRPr="0082485B" w14:paraId="2A3E8FB3" w14:textId="77777777" w:rsidTr="00EE31CA">
        <w:trPr>
          <w:trHeight w:val="113"/>
        </w:trPr>
        <w:tc>
          <w:tcPr>
            <w:tcW w:w="3570" w:type="dxa"/>
          </w:tcPr>
          <w:p w14:paraId="2F2E08D8" w14:textId="77777777" w:rsidR="0049374F" w:rsidRPr="0082485B" w:rsidRDefault="0049374F" w:rsidP="004D0BD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88" w:type="dxa"/>
          </w:tcPr>
          <w:p w14:paraId="141611A0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2DAEE1B8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29162B55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52892D6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39F93DE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4BF8A87B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</w:tcPr>
          <w:p w14:paraId="1D6441D7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49374F" w:rsidRPr="0082485B" w14:paraId="397A3E77" w14:textId="77777777" w:rsidTr="00EE31CA">
        <w:trPr>
          <w:trHeight w:val="113"/>
        </w:trPr>
        <w:tc>
          <w:tcPr>
            <w:tcW w:w="3570" w:type="dxa"/>
          </w:tcPr>
          <w:p w14:paraId="3D1BA184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188" w:type="dxa"/>
          </w:tcPr>
          <w:p w14:paraId="68101679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4C3B11C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1125AF66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6DC6A70E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903BD77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1F888853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</w:tcPr>
          <w:p w14:paraId="53E2A900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800349" w:rsidRPr="0082485B" w14:paraId="5450AD47" w14:textId="77777777" w:rsidTr="00EE31CA">
        <w:trPr>
          <w:trHeight w:val="113"/>
        </w:trPr>
        <w:tc>
          <w:tcPr>
            <w:tcW w:w="3570" w:type="dxa"/>
          </w:tcPr>
          <w:p w14:paraId="21BB306D" w14:textId="77777777" w:rsidR="00800349" w:rsidRPr="0082485B" w:rsidRDefault="00800349" w:rsidP="00800349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188" w:type="dxa"/>
            <w:vAlign w:val="bottom"/>
          </w:tcPr>
          <w:p w14:paraId="253D8D3B" w14:textId="6DAFC38A" w:rsidR="00800349" w:rsidRPr="004A5064" w:rsidRDefault="002342C5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198</w:t>
            </w:r>
            <w:r w:rsidR="008003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800349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455FDCC9" w14:textId="77777777" w:rsidR="00800349" w:rsidRPr="004A5064" w:rsidRDefault="00800349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A5E862" w14:textId="0EB2A0D0" w:rsidR="00800349" w:rsidRPr="00F5484A" w:rsidRDefault="00800349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82" w:type="dxa"/>
            <w:vAlign w:val="bottom"/>
          </w:tcPr>
          <w:p w14:paraId="3CD0B784" w14:textId="77777777" w:rsidR="00800349" w:rsidRPr="00F5484A" w:rsidRDefault="00800349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E1D1A79" w14:textId="794646E4" w:rsidR="00800349" w:rsidRPr="00F5484A" w:rsidRDefault="00800349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82" w:type="dxa"/>
            <w:vAlign w:val="bottom"/>
          </w:tcPr>
          <w:p w14:paraId="2D8D4D6E" w14:textId="77777777" w:rsidR="00800349" w:rsidRPr="00F5484A" w:rsidRDefault="00800349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0E034A7" w14:textId="495ADE94" w:rsidR="00800349" w:rsidRPr="00F5484A" w:rsidRDefault="00800349" w:rsidP="008003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198,000</w:t>
            </w:r>
          </w:p>
        </w:tc>
      </w:tr>
      <w:tr w:rsidR="006B4275" w:rsidRPr="0082485B" w14:paraId="2727DCC7" w14:textId="77777777" w:rsidTr="00EE31CA">
        <w:trPr>
          <w:trHeight w:val="113"/>
        </w:trPr>
        <w:tc>
          <w:tcPr>
            <w:tcW w:w="3570" w:type="dxa"/>
          </w:tcPr>
          <w:p w14:paraId="361468FE" w14:textId="77777777" w:rsidR="006B4275" w:rsidRPr="0082485B" w:rsidRDefault="006B4275" w:rsidP="006B4275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88" w:type="dxa"/>
            <w:vAlign w:val="bottom"/>
          </w:tcPr>
          <w:p w14:paraId="480C96D7" w14:textId="596E4BE9" w:rsidR="006B4275" w:rsidRPr="004A5064" w:rsidRDefault="002342C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4,870</w:t>
            </w:r>
          </w:p>
        </w:tc>
        <w:tc>
          <w:tcPr>
            <w:tcW w:w="283" w:type="dxa"/>
            <w:vAlign w:val="bottom"/>
          </w:tcPr>
          <w:p w14:paraId="26038349" w14:textId="77777777" w:rsidR="006B4275" w:rsidRPr="004A5064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D03E70" w14:textId="3E19AB82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2,819</w:t>
            </w:r>
          </w:p>
        </w:tc>
        <w:tc>
          <w:tcPr>
            <w:tcW w:w="282" w:type="dxa"/>
            <w:vAlign w:val="bottom"/>
          </w:tcPr>
          <w:p w14:paraId="22F8545D" w14:textId="77777777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C92910" w14:textId="79D56899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1,986</w:t>
            </w:r>
            <w:r w:rsidRPr="00F548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5F3903E8" w14:textId="77777777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957C4DB" w14:textId="0B1AB5A3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5,703</w:t>
            </w:r>
          </w:p>
        </w:tc>
      </w:tr>
      <w:tr w:rsidR="006B4275" w:rsidRPr="0082485B" w14:paraId="6E1004D7" w14:textId="77777777" w:rsidTr="00EE31CA">
        <w:trPr>
          <w:trHeight w:val="113"/>
        </w:trPr>
        <w:tc>
          <w:tcPr>
            <w:tcW w:w="3570" w:type="dxa"/>
          </w:tcPr>
          <w:p w14:paraId="3F4D8241" w14:textId="77777777" w:rsidR="006B4275" w:rsidRPr="0082485B" w:rsidRDefault="006B4275" w:rsidP="006B4275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8AC7CA" w14:textId="2CD71A3A" w:rsidR="006B4275" w:rsidRPr="004A5064" w:rsidRDefault="002342C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202,870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361F517F" w14:textId="77777777" w:rsidR="006B4275" w:rsidRPr="004A5064" w:rsidRDefault="006B4275" w:rsidP="006B427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86490E" w14:textId="1AB6F207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2,819</w:t>
            </w:r>
          </w:p>
        </w:tc>
        <w:tc>
          <w:tcPr>
            <w:tcW w:w="282" w:type="dxa"/>
            <w:vAlign w:val="bottom"/>
          </w:tcPr>
          <w:p w14:paraId="3CAD88B6" w14:textId="77777777" w:rsidR="006B4275" w:rsidRPr="00F5484A" w:rsidRDefault="006B4275" w:rsidP="006B427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6273CC" w14:textId="776FB8C7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1,986</w:t>
            </w:r>
            <w:r w:rsidRPr="00F548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4015677" w14:textId="77777777" w:rsidR="006B4275" w:rsidRPr="00F5484A" w:rsidRDefault="006B4275" w:rsidP="006B427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5EE8A6" w14:textId="14109A04" w:rsidR="006B4275" w:rsidRPr="00F5484A" w:rsidRDefault="006B4275" w:rsidP="006B427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5484A">
              <w:rPr>
                <w:rFonts w:ascii="Browallia New" w:hAnsi="Browallia New" w:cs="Browallia New"/>
                <w:sz w:val="28"/>
                <w:szCs w:val="28"/>
                <w:lang w:val="en-GB"/>
              </w:rPr>
              <w:t>203,703</w:t>
            </w:r>
          </w:p>
        </w:tc>
      </w:tr>
    </w:tbl>
    <w:p w14:paraId="77969274" w14:textId="77777777" w:rsidR="0049374F" w:rsidRPr="009B3EAD" w:rsidRDefault="0049374F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</w:rPr>
      </w:pPr>
    </w:p>
    <w:p w14:paraId="667D7123" w14:textId="77777777" w:rsidR="00EE542D" w:rsidRDefault="00402E81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29F58713" w14:textId="4ECA30D1" w:rsidR="00140FE2" w:rsidRPr="00EE31CA" w:rsidRDefault="0014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14:paraId="0690EED8" w14:textId="6455FF22" w:rsidR="00477C94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สินค้าคงเหลือ </w:t>
      </w:r>
    </w:p>
    <w:p w14:paraId="03A14B37" w14:textId="5DCF38D9" w:rsidR="00F814DE" w:rsidRPr="00EE31CA" w:rsidRDefault="00F814DE" w:rsidP="00F8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9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73"/>
        <w:gridCol w:w="1179"/>
        <w:gridCol w:w="240"/>
        <w:gridCol w:w="1164"/>
        <w:gridCol w:w="242"/>
        <w:gridCol w:w="1162"/>
        <w:gridCol w:w="242"/>
        <w:gridCol w:w="1171"/>
        <w:gridCol w:w="7"/>
      </w:tblGrid>
      <w:tr w:rsidR="00F814DE" w:rsidRPr="0082485B" w14:paraId="578188BE" w14:textId="77777777" w:rsidTr="00EE31CA">
        <w:trPr>
          <w:gridAfter w:val="1"/>
          <w:wAfter w:w="7" w:type="dxa"/>
          <w:cantSplit/>
          <w:tblHeader/>
        </w:trPr>
        <w:tc>
          <w:tcPr>
            <w:tcW w:w="3573" w:type="dxa"/>
            <w:vAlign w:val="center"/>
          </w:tcPr>
          <w:p w14:paraId="46FEED79" w14:textId="77777777" w:rsidR="00F814DE" w:rsidRPr="0082485B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CE926C8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814DE" w:rsidRPr="0082485B" w14:paraId="40EBF563" w14:textId="77777777" w:rsidTr="00EE31CA">
        <w:trPr>
          <w:cantSplit/>
          <w:tblHeader/>
        </w:trPr>
        <w:tc>
          <w:tcPr>
            <w:tcW w:w="3573" w:type="dxa"/>
            <w:vAlign w:val="center"/>
          </w:tcPr>
          <w:p w14:paraId="1F67C2CF" w14:textId="77777777" w:rsidR="00F814DE" w:rsidRPr="0082485B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6AA9343F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84645CD" w14:textId="77777777" w:rsidR="00F814DE" w:rsidRPr="0082485B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3AF0BF69" w14:textId="77777777" w:rsidR="00F814DE" w:rsidRPr="0082485B" w:rsidRDefault="00F814DE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D13C8" w:rsidRPr="0082485B" w14:paraId="4442A93B" w14:textId="77777777" w:rsidTr="00EE31CA">
        <w:trPr>
          <w:gridAfter w:val="1"/>
          <w:wAfter w:w="7" w:type="dxa"/>
          <w:cantSplit/>
          <w:tblHeader/>
        </w:trPr>
        <w:tc>
          <w:tcPr>
            <w:tcW w:w="3573" w:type="dxa"/>
            <w:vAlign w:val="center"/>
          </w:tcPr>
          <w:p w14:paraId="3731B36D" w14:textId="77777777" w:rsidR="005D13C8" w:rsidRPr="0082485B" w:rsidRDefault="005D13C8" w:rsidP="005D13C8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B2EECA" w14:textId="670F4787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vAlign w:val="bottom"/>
          </w:tcPr>
          <w:p w14:paraId="117F96B9" w14:textId="77777777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4331171" w14:textId="0DFBAB97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4630F1C5" w14:textId="77777777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FCA30E7" w14:textId="2729F4A6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vAlign w:val="bottom"/>
          </w:tcPr>
          <w:p w14:paraId="1AC2EDE7" w14:textId="77777777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2D848B" w14:textId="51B4B9F2" w:rsidR="005D13C8" w:rsidRPr="0082485B" w:rsidRDefault="005D13C8" w:rsidP="005D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814DE" w:rsidRPr="009B3EAD" w14:paraId="563A247B" w14:textId="77777777" w:rsidTr="00EE31CA">
        <w:trPr>
          <w:gridAfter w:val="1"/>
          <w:wAfter w:w="7" w:type="dxa"/>
          <w:cantSplit/>
          <w:trHeight w:val="314"/>
        </w:trPr>
        <w:tc>
          <w:tcPr>
            <w:tcW w:w="3573" w:type="dxa"/>
            <w:vAlign w:val="center"/>
          </w:tcPr>
          <w:p w14:paraId="4C630304" w14:textId="7DEF00DD" w:rsidR="00F814DE" w:rsidRPr="009B3EAD" w:rsidRDefault="00F814DE" w:rsidP="00F814D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9" w:type="dxa"/>
            <w:vAlign w:val="bottom"/>
          </w:tcPr>
          <w:p w14:paraId="0D778E57" w14:textId="77777777" w:rsidR="00F814DE" w:rsidRPr="009B3EAD" w:rsidRDefault="00F814DE" w:rsidP="00F814D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0" w:type="dxa"/>
          </w:tcPr>
          <w:p w14:paraId="3E9C69EF" w14:textId="77777777" w:rsidR="00F814DE" w:rsidRPr="009B3EAD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1198D6DC" w14:textId="77777777" w:rsidR="00F814DE" w:rsidRPr="009B3EAD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2" w:type="dxa"/>
          </w:tcPr>
          <w:p w14:paraId="2F777204" w14:textId="77777777" w:rsidR="00F814DE" w:rsidRPr="009B3EAD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2" w:type="dxa"/>
            <w:vAlign w:val="bottom"/>
          </w:tcPr>
          <w:p w14:paraId="145DD0DB" w14:textId="77777777" w:rsidR="00F814DE" w:rsidRPr="009B3EAD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2" w:type="dxa"/>
          </w:tcPr>
          <w:p w14:paraId="6E222D62" w14:textId="77777777" w:rsidR="00F814DE" w:rsidRPr="009B3EAD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303401E9" w14:textId="77777777" w:rsidR="00F814DE" w:rsidRPr="009B3EAD" w:rsidRDefault="00F814DE" w:rsidP="00F81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</w:rPr>
            </w:pPr>
          </w:p>
        </w:tc>
      </w:tr>
      <w:tr w:rsidR="005524E4" w:rsidRPr="0082485B" w14:paraId="04ED4B8A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F965E8D" w14:textId="0D36E50A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สินค้าสำเร็จรูป</w:t>
            </w:r>
          </w:p>
        </w:tc>
        <w:tc>
          <w:tcPr>
            <w:tcW w:w="1179" w:type="dxa"/>
          </w:tcPr>
          <w:p w14:paraId="16B5EEDD" w14:textId="2A7EAD74" w:rsidR="005524E4" w:rsidRPr="00DC3319" w:rsidRDefault="003171B7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324,62</w:t>
            </w:r>
            <w:r w:rsidR="00251062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40" w:type="dxa"/>
          </w:tcPr>
          <w:p w14:paraId="5C994B22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7FE42FB0" w14:textId="76727D46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341,675</w:t>
            </w:r>
          </w:p>
        </w:tc>
        <w:tc>
          <w:tcPr>
            <w:tcW w:w="242" w:type="dxa"/>
          </w:tcPr>
          <w:p w14:paraId="7006790E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5F13AF" w14:textId="5F85798D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292,173</w:t>
            </w:r>
          </w:p>
        </w:tc>
        <w:tc>
          <w:tcPr>
            <w:tcW w:w="242" w:type="dxa"/>
          </w:tcPr>
          <w:p w14:paraId="3182F552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080A0EFA" w14:textId="21B331CD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302,452 </w:t>
            </w:r>
          </w:p>
        </w:tc>
      </w:tr>
      <w:tr w:rsidR="005524E4" w:rsidRPr="0082485B" w14:paraId="1D59F341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3E663481" w14:textId="50D58298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งาน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ทำ</w:t>
            </w:r>
          </w:p>
        </w:tc>
        <w:tc>
          <w:tcPr>
            <w:tcW w:w="1179" w:type="dxa"/>
          </w:tcPr>
          <w:p w14:paraId="71F90729" w14:textId="00421A30" w:rsidR="005524E4" w:rsidRPr="00DC3319" w:rsidRDefault="003171B7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160,541</w:t>
            </w:r>
          </w:p>
        </w:tc>
        <w:tc>
          <w:tcPr>
            <w:tcW w:w="240" w:type="dxa"/>
          </w:tcPr>
          <w:p w14:paraId="7994A8FA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57236D0A" w14:textId="213CD181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183,712</w:t>
            </w:r>
          </w:p>
        </w:tc>
        <w:tc>
          <w:tcPr>
            <w:tcW w:w="242" w:type="dxa"/>
          </w:tcPr>
          <w:p w14:paraId="051AF9F8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6F450B1" w14:textId="1E94F2C3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158,306</w:t>
            </w:r>
          </w:p>
        </w:tc>
        <w:tc>
          <w:tcPr>
            <w:tcW w:w="242" w:type="dxa"/>
          </w:tcPr>
          <w:p w14:paraId="15C89FF2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4CACD451" w14:textId="728A5C76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180,118 </w:t>
            </w:r>
          </w:p>
        </w:tc>
      </w:tr>
      <w:tr w:rsidR="005524E4" w:rsidRPr="0082485B" w14:paraId="6FFE2EE8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1E77A1E2" w14:textId="620BD076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วัตถุดิบและอะไหล่</w:t>
            </w:r>
          </w:p>
        </w:tc>
        <w:tc>
          <w:tcPr>
            <w:tcW w:w="1179" w:type="dxa"/>
          </w:tcPr>
          <w:p w14:paraId="6E8A3025" w14:textId="0BDB3F9D" w:rsidR="005524E4" w:rsidRPr="00DC3319" w:rsidRDefault="003171B7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94,384</w:t>
            </w:r>
          </w:p>
        </w:tc>
        <w:tc>
          <w:tcPr>
            <w:tcW w:w="240" w:type="dxa"/>
          </w:tcPr>
          <w:p w14:paraId="4665DB80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4CA2923E" w14:textId="353E0B12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103,471</w:t>
            </w:r>
          </w:p>
        </w:tc>
        <w:tc>
          <w:tcPr>
            <w:tcW w:w="242" w:type="dxa"/>
          </w:tcPr>
          <w:p w14:paraId="13D13F13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6D7A9E" w14:textId="5331E2D4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68,125</w:t>
            </w:r>
          </w:p>
        </w:tc>
        <w:tc>
          <w:tcPr>
            <w:tcW w:w="242" w:type="dxa"/>
          </w:tcPr>
          <w:p w14:paraId="4C05DA83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79CA8A3" w14:textId="410A16A6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73,217 </w:t>
            </w:r>
          </w:p>
        </w:tc>
      </w:tr>
      <w:tr w:rsidR="005524E4" w:rsidRPr="0082485B" w14:paraId="67FC6B0E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55A753E" w14:textId="63A42E23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สินค้าระหว่างทาง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A5081D8" w14:textId="29903FAE" w:rsidR="005524E4" w:rsidRPr="003171B7" w:rsidRDefault="003171B7" w:rsidP="003171B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71B7">
              <w:rPr>
                <w:rFonts w:ascii="Browallia New" w:hAnsi="Browallia New" w:cs="Browallia New"/>
                <w:sz w:val="28"/>
                <w:szCs w:val="28"/>
              </w:rPr>
              <w:t>1,42</w:t>
            </w:r>
            <w:r w:rsidR="00C137C9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0" w:type="dxa"/>
          </w:tcPr>
          <w:p w14:paraId="7D922FC1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C3EFBB7" w14:textId="283B76C6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  <w:tc>
          <w:tcPr>
            <w:tcW w:w="242" w:type="dxa"/>
          </w:tcPr>
          <w:p w14:paraId="474B9E61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07D5AA" w14:textId="3BD7BD80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1,422</w:t>
            </w:r>
          </w:p>
        </w:tc>
        <w:tc>
          <w:tcPr>
            <w:tcW w:w="242" w:type="dxa"/>
          </w:tcPr>
          <w:p w14:paraId="369CC036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6AF36" w14:textId="3B13BAD7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527 </w:t>
            </w:r>
          </w:p>
        </w:tc>
      </w:tr>
      <w:tr w:rsidR="005524E4" w:rsidRPr="0082485B" w14:paraId="5C000547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2C25AC84" w14:textId="2C8ADAFE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C57FF5F" w14:textId="6610AA85" w:rsidR="005524E4" w:rsidRPr="007C5D9C" w:rsidRDefault="003171B7" w:rsidP="003171B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71B7">
              <w:rPr>
                <w:rFonts w:ascii="Browallia New" w:hAnsi="Browallia New" w:cs="Browallia New"/>
                <w:sz w:val="28"/>
                <w:szCs w:val="28"/>
              </w:rPr>
              <w:t>580,97</w:t>
            </w:r>
            <w:r w:rsidR="00251062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16ECBAED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2CBE0A8" w14:textId="0C485D7A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629,385 </w:t>
            </w:r>
          </w:p>
        </w:tc>
        <w:tc>
          <w:tcPr>
            <w:tcW w:w="242" w:type="dxa"/>
          </w:tcPr>
          <w:p w14:paraId="3276363E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7C0BBE9D" w14:textId="5E8DB336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520,026</w:t>
            </w:r>
          </w:p>
        </w:tc>
        <w:tc>
          <w:tcPr>
            <w:tcW w:w="242" w:type="dxa"/>
          </w:tcPr>
          <w:p w14:paraId="699C81EC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31225C" w14:textId="7EF3B074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556,314 </w:t>
            </w:r>
          </w:p>
        </w:tc>
      </w:tr>
      <w:tr w:rsidR="005524E4" w:rsidRPr="0082485B" w14:paraId="101DC109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1C9A9E7D" w14:textId="660019CA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9" w:type="dxa"/>
          </w:tcPr>
          <w:p w14:paraId="72BEE66B" w14:textId="192376BE" w:rsidR="005524E4" w:rsidRPr="003171B7" w:rsidRDefault="003171B7" w:rsidP="003171B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171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209A7BE0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618F1485" w14:textId="4F36D91A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(1,914)</w:t>
            </w:r>
          </w:p>
        </w:tc>
        <w:tc>
          <w:tcPr>
            <w:tcW w:w="242" w:type="dxa"/>
          </w:tcPr>
          <w:p w14:paraId="49130B7B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AAC4D5D" w14:textId="7D21050A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1,914</w:t>
            </w:r>
            <w:r w:rsidRPr="008043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2" w:type="dxa"/>
          </w:tcPr>
          <w:p w14:paraId="3F20E744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6C54E68E" w14:textId="65C556FD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(1,914)</w:t>
            </w:r>
          </w:p>
        </w:tc>
      </w:tr>
      <w:tr w:rsidR="005524E4" w:rsidRPr="0082485B" w14:paraId="56D96340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59DD033" w14:textId="5BCD6459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bookmarkStart w:id="2" w:name="_Hlk521668581"/>
            <w:r w:rsidRPr="0082485B">
              <w:rPr>
                <w:rFonts w:ascii="Browallia New" w:hAnsi="Browallia New" w:cs="Browallia New"/>
                <w:color w:val="auto"/>
              </w:rPr>
              <w:t xml:space="preserve">     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ค่าเผื่อมูลค่าสินค้าลดลง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248DB91" w14:textId="329AC142" w:rsidR="005524E4" w:rsidRPr="003171B7" w:rsidRDefault="003171B7" w:rsidP="003171B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3171B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4D8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3171B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A84D86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0" w:type="dxa"/>
          </w:tcPr>
          <w:p w14:paraId="101C1582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071C8D0" w14:textId="063394BD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483189F6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F867743" w14:textId="76CB5C72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804330">
              <w:rPr>
                <w:rFonts w:ascii="Browallia New" w:hAnsi="Browallia New" w:cs="Browallia New"/>
                <w:sz w:val="28"/>
                <w:szCs w:val="28"/>
                <w:lang w:val="en-GB"/>
              </w:rPr>
              <w:t>25,420</w:t>
            </w:r>
            <w:r w:rsidRPr="0080433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2" w:type="dxa"/>
          </w:tcPr>
          <w:p w14:paraId="549A1776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2E6B4" w14:textId="5EA703B2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bookmarkEnd w:id="2"/>
      <w:tr w:rsidR="005524E4" w:rsidRPr="0082485B" w14:paraId="4BD1AEC9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59A3DA04" w14:textId="0B459987" w:rsidR="005524E4" w:rsidRPr="0082485B" w:rsidRDefault="005524E4" w:rsidP="005524E4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82485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7DEFB4CD" w14:textId="30DBBE12" w:rsidR="005524E4" w:rsidRPr="003171B7" w:rsidRDefault="003171B7" w:rsidP="003171B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171B7">
              <w:rPr>
                <w:rFonts w:ascii="Browallia New" w:hAnsi="Browallia New" w:cs="Browallia New"/>
                <w:sz w:val="28"/>
                <w:szCs w:val="28"/>
              </w:rPr>
              <w:t>550,72</w:t>
            </w:r>
            <w:r w:rsidR="00251062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6FF80525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</w:tcPr>
          <w:p w14:paraId="18EA5335" w14:textId="03DDC56B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602,050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2" w:type="dxa"/>
          </w:tcPr>
          <w:p w14:paraId="7086C7FB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B2DD11" w14:textId="72A67F84" w:rsidR="005524E4" w:rsidRPr="004A5064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</w:rPr>
              <w:t>492,692</w:t>
            </w:r>
          </w:p>
        </w:tc>
        <w:tc>
          <w:tcPr>
            <w:tcW w:w="242" w:type="dxa"/>
          </w:tcPr>
          <w:p w14:paraId="51D7E32A" w14:textId="77777777" w:rsidR="005524E4" w:rsidRPr="0082485B" w:rsidRDefault="005524E4" w:rsidP="00552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232A430" w14:textId="4845B10F" w:rsidR="005524E4" w:rsidRPr="0082485B" w:rsidRDefault="005524E4" w:rsidP="005524E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52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8,980</w:t>
            </w: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2921BD68" w14:textId="5D871731" w:rsidR="0082485B" w:rsidRPr="009B3EAD" w:rsidRDefault="0082485B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p w14:paraId="3018ED9E" w14:textId="3DBF910D" w:rsidR="008B601D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รายการเคลื่อนไหวของค่าเผื่อสินค้าเสื่อมคุณภาพ</w:t>
      </w:r>
      <w:r w:rsidR="004B11EE">
        <w:rPr>
          <w:rFonts w:ascii="Browallia New" w:hAnsi="Browallia New" w:cs="Browallia New" w:hint="cs"/>
          <w:sz w:val="28"/>
          <w:szCs w:val="28"/>
          <w:cs/>
        </w:rPr>
        <w:t>และมูลค่าของสินค้าลดลง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7127F43" w14:textId="77777777" w:rsidR="00AC66C5" w:rsidRPr="00EE31CA" w:rsidRDefault="00AC66C5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168"/>
        <w:gridCol w:w="74"/>
        <w:gridCol w:w="1138"/>
        <w:gridCol w:w="240"/>
        <w:gridCol w:w="1147"/>
        <w:gridCol w:w="236"/>
        <w:gridCol w:w="1206"/>
        <w:gridCol w:w="6"/>
      </w:tblGrid>
      <w:tr w:rsidR="002D5327" w:rsidRPr="0082485B" w14:paraId="2DF2F8F1" w14:textId="77777777" w:rsidTr="00EE31CA">
        <w:trPr>
          <w:gridAfter w:val="1"/>
          <w:wAfter w:w="6" w:type="dxa"/>
        </w:trPr>
        <w:tc>
          <w:tcPr>
            <w:tcW w:w="4875" w:type="dxa"/>
            <w:gridSpan w:val="3"/>
          </w:tcPr>
          <w:p w14:paraId="7C746367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1" w:type="dxa"/>
            <w:gridSpan w:val="6"/>
          </w:tcPr>
          <w:p w14:paraId="1816637A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D5327" w:rsidRPr="0082485B" w14:paraId="54FDFA31" w14:textId="77777777" w:rsidTr="00EE31CA">
        <w:trPr>
          <w:trHeight w:val="351"/>
        </w:trPr>
        <w:tc>
          <w:tcPr>
            <w:tcW w:w="3537" w:type="dxa"/>
          </w:tcPr>
          <w:p w14:paraId="5D45032D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4" w:space="0" w:color="auto"/>
            </w:tcBorders>
          </w:tcPr>
          <w:p w14:paraId="3B97B615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6310A36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5" w:type="dxa"/>
            <w:gridSpan w:val="4"/>
            <w:tcBorders>
              <w:bottom w:val="single" w:sz="4" w:space="0" w:color="auto"/>
            </w:tcBorders>
          </w:tcPr>
          <w:p w14:paraId="62619780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D13C8" w:rsidRPr="0082485B" w14:paraId="4AED9B28" w14:textId="77777777" w:rsidTr="00EE31CA">
        <w:trPr>
          <w:trHeight w:val="351"/>
        </w:trPr>
        <w:tc>
          <w:tcPr>
            <w:tcW w:w="3537" w:type="dxa"/>
          </w:tcPr>
          <w:p w14:paraId="2E740AD6" w14:textId="77777777" w:rsidR="005D13C8" w:rsidRPr="0082485B" w:rsidRDefault="005D13C8" w:rsidP="005D13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6FD6" w14:textId="09182393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14:paraId="3B5F3225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8145" w14:textId="31B3F09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0" w:type="dxa"/>
            <w:vAlign w:val="bottom"/>
          </w:tcPr>
          <w:p w14:paraId="5D530703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540DADA" w14:textId="7FD29C4E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vAlign w:val="bottom"/>
          </w:tcPr>
          <w:p w14:paraId="3418B217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3274EE7A" w14:textId="5B4625EE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2D5327" w:rsidRPr="009B3EAD" w14:paraId="3A54EBB6" w14:textId="77777777" w:rsidTr="00EE31CA">
        <w:trPr>
          <w:trHeight w:hRule="exact" w:val="325"/>
        </w:trPr>
        <w:tc>
          <w:tcPr>
            <w:tcW w:w="3537" w:type="dxa"/>
          </w:tcPr>
          <w:p w14:paraId="18662965" w14:textId="77777777" w:rsidR="002D5327" w:rsidRPr="009B3EAD" w:rsidRDefault="002D5327" w:rsidP="008641E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ED5B2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  <w:gridSpan w:val="2"/>
          </w:tcPr>
          <w:p w14:paraId="4568C483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8" w:type="dxa"/>
          </w:tcPr>
          <w:p w14:paraId="5F47ADEE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BE86338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D333A6D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5554B2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</w:tcPr>
          <w:p w14:paraId="319EF620" w14:textId="77777777" w:rsidR="002D5327" w:rsidRPr="009B3EAD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A5918" w:rsidRPr="0082485B" w14:paraId="7AE07B13" w14:textId="77777777" w:rsidTr="00EE31CA">
        <w:trPr>
          <w:trHeight w:val="113"/>
        </w:trPr>
        <w:tc>
          <w:tcPr>
            <w:tcW w:w="3537" w:type="dxa"/>
          </w:tcPr>
          <w:p w14:paraId="66E386E6" w14:textId="77777777" w:rsidR="00BA5918" w:rsidRPr="0082485B" w:rsidRDefault="00BA5918" w:rsidP="00BA5918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2485B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70" w:type="dxa"/>
          </w:tcPr>
          <w:p w14:paraId="41BB00F8" w14:textId="391B6484" w:rsidR="00BA5918" w:rsidRPr="0082485B" w:rsidRDefault="00503AF6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3AF6">
              <w:rPr>
                <w:rFonts w:ascii="Browallia New" w:hAnsi="Browallia New" w:cs="Browallia New"/>
                <w:sz w:val="28"/>
                <w:szCs w:val="28"/>
                <w:cs/>
              </w:rPr>
              <w:t>27</w:t>
            </w:r>
            <w:r w:rsidRPr="00503A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3AF6">
              <w:rPr>
                <w:rFonts w:ascii="Browallia New" w:hAnsi="Browallia New" w:cs="Browallia New"/>
                <w:sz w:val="28"/>
                <w:szCs w:val="28"/>
                <w:cs/>
              </w:rPr>
              <w:t>33</w:t>
            </w:r>
            <w:r w:rsidR="006E5E84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42" w:type="dxa"/>
            <w:gridSpan w:val="2"/>
          </w:tcPr>
          <w:p w14:paraId="3E20F4A6" w14:textId="77777777" w:rsidR="00BA5918" w:rsidRPr="0082485B" w:rsidRDefault="00BA5918" w:rsidP="00BA59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15653E2" w14:textId="4010F10B" w:rsidR="00BA5918" w:rsidRPr="0082485B" w:rsidRDefault="00BA5918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40" w:type="dxa"/>
          </w:tcPr>
          <w:p w14:paraId="37DCB4D5" w14:textId="77777777" w:rsidR="00BA5918" w:rsidRPr="0082485B" w:rsidRDefault="00BA5918" w:rsidP="00BA59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9121DE8" w14:textId="5DA0DF8C" w:rsidR="00BA5918" w:rsidRPr="004A5064" w:rsidRDefault="00BA5918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36" w:type="dxa"/>
          </w:tcPr>
          <w:p w14:paraId="37120E8B" w14:textId="77777777" w:rsidR="00BA5918" w:rsidRPr="0082485B" w:rsidRDefault="00BA5918" w:rsidP="00BA59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4AC4CC5A" w14:textId="4BF68A5D" w:rsidR="00BA5918" w:rsidRPr="0082485B" w:rsidRDefault="00BA5918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</w:tr>
      <w:tr w:rsidR="00BA5918" w:rsidRPr="0082485B" w14:paraId="3D3BA7C5" w14:textId="77777777" w:rsidTr="00EE31CA">
        <w:trPr>
          <w:trHeight w:val="113"/>
        </w:trPr>
        <w:tc>
          <w:tcPr>
            <w:tcW w:w="3537" w:type="dxa"/>
          </w:tcPr>
          <w:p w14:paraId="10DE74B4" w14:textId="77777777" w:rsidR="00BA5918" w:rsidRPr="0082485B" w:rsidRDefault="00BA5918" w:rsidP="00BA5918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</w:tcPr>
          <w:p w14:paraId="412FC6FA" w14:textId="5D5BF5D2" w:rsidR="00BA5918" w:rsidRPr="0082485B" w:rsidRDefault="006A0AEB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2,918</w:t>
            </w:r>
          </w:p>
        </w:tc>
        <w:tc>
          <w:tcPr>
            <w:tcW w:w="242" w:type="dxa"/>
            <w:gridSpan w:val="2"/>
          </w:tcPr>
          <w:p w14:paraId="60F13764" w14:textId="77777777" w:rsidR="00BA5918" w:rsidRPr="0082485B" w:rsidRDefault="00BA5918" w:rsidP="00BA59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0E6D79D" w14:textId="64FBFC55" w:rsidR="00BA5918" w:rsidRPr="0082485B" w:rsidRDefault="00BA5918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52EA652C" w14:textId="77777777" w:rsidR="00BA5918" w:rsidRPr="0082485B" w:rsidRDefault="00BA5918" w:rsidP="00BA59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538193D" w14:textId="3927F829" w:rsidR="00BA5918" w:rsidRPr="004A5064" w:rsidRDefault="00BA5918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</w:t>
            </w:r>
            <w:r w:rsidRPr="0080433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42CDAE1" w14:textId="77777777" w:rsidR="00BA5918" w:rsidRPr="0082485B" w:rsidRDefault="00BA5918" w:rsidP="00BA591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57D5B989" w14:textId="4C26F5F7" w:rsidR="00BA5918" w:rsidRPr="0082485B" w:rsidRDefault="00BA5918" w:rsidP="00BA5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</w:p>
        </w:tc>
      </w:tr>
      <w:tr w:rsidR="00250ADE" w:rsidRPr="0082485B" w14:paraId="01FC81FF" w14:textId="77777777" w:rsidTr="00EE31CA">
        <w:trPr>
          <w:trHeight w:val="113"/>
        </w:trPr>
        <w:tc>
          <w:tcPr>
            <w:tcW w:w="3537" w:type="dxa"/>
          </w:tcPr>
          <w:p w14:paraId="349FF2BB" w14:textId="77777777" w:rsidR="00250ADE" w:rsidRPr="0082485B" w:rsidRDefault="00250ADE" w:rsidP="00250ADE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2FB251" w14:textId="3BA0B05E" w:rsidR="00250ADE" w:rsidRPr="0021651F" w:rsidRDefault="00250ADE" w:rsidP="0025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80433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gridSpan w:val="2"/>
          </w:tcPr>
          <w:p w14:paraId="7BD8CB14" w14:textId="77777777" w:rsidR="00250ADE" w:rsidRPr="0082485B" w:rsidRDefault="00250ADE" w:rsidP="00250ADE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F3AFA2" w14:textId="320C23EB" w:rsidR="00250ADE" w:rsidRPr="003B5F52" w:rsidRDefault="00250ADE" w:rsidP="0025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  <w:tc>
          <w:tcPr>
            <w:tcW w:w="240" w:type="dxa"/>
          </w:tcPr>
          <w:p w14:paraId="0DA5ACF3" w14:textId="77777777" w:rsidR="00250ADE" w:rsidRPr="0082485B" w:rsidRDefault="00250ADE" w:rsidP="00250ADE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7E8AA9D" w14:textId="19F61285" w:rsidR="00250ADE" w:rsidRPr="004A5064" w:rsidRDefault="00250ADE" w:rsidP="00250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80433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3E615B0" w14:textId="77777777" w:rsidR="00250ADE" w:rsidRPr="0082485B" w:rsidRDefault="00250ADE" w:rsidP="00250ADE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4CDAD3CF" w14:textId="0DB6D8F4" w:rsidR="00250ADE" w:rsidRPr="0082485B" w:rsidRDefault="00250ADE" w:rsidP="00250ADE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(1,340)</w:t>
            </w:r>
          </w:p>
        </w:tc>
      </w:tr>
      <w:tr w:rsidR="002952F2" w:rsidRPr="0082485B" w14:paraId="2375054F" w14:textId="77777777" w:rsidTr="00EE31CA">
        <w:trPr>
          <w:trHeight w:val="58"/>
        </w:trPr>
        <w:tc>
          <w:tcPr>
            <w:tcW w:w="3537" w:type="dxa"/>
          </w:tcPr>
          <w:p w14:paraId="4F13C64A" w14:textId="77777777" w:rsidR="002952F2" w:rsidRPr="0082485B" w:rsidRDefault="002952F2" w:rsidP="002952F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82485B">
              <w:rPr>
                <w:rFonts w:ascii="Browallia New" w:hAnsi="Browallia New" w:cs="Browallia New"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44AAD6A2" w14:textId="137314D7" w:rsidR="002952F2" w:rsidRPr="0021651F" w:rsidRDefault="002952F2" w:rsidP="0029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952F2">
              <w:rPr>
                <w:rFonts w:ascii="Browallia New" w:hAnsi="Browallia New" w:cs="Browallia New"/>
                <w:sz w:val="28"/>
                <w:szCs w:val="28"/>
              </w:rPr>
              <w:t>30,25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2" w:type="dxa"/>
            <w:gridSpan w:val="2"/>
          </w:tcPr>
          <w:p w14:paraId="68F8D5D9" w14:textId="77777777" w:rsidR="002952F2" w:rsidRPr="0082485B" w:rsidRDefault="002952F2" w:rsidP="002952F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2D30CD3C" w14:textId="16CABC73" w:rsidR="002952F2" w:rsidRPr="003B5F52" w:rsidRDefault="002952F2" w:rsidP="0029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443E43C0" w14:textId="77777777" w:rsidR="002952F2" w:rsidRPr="0082485B" w:rsidRDefault="002952F2" w:rsidP="002952F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B9E522" w14:textId="4205AE3F" w:rsidR="002952F2" w:rsidRPr="004A5064" w:rsidRDefault="002952F2" w:rsidP="0029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04330">
              <w:rPr>
                <w:rFonts w:ascii="Browallia New" w:hAnsi="Browallia New" w:cs="Browallia New"/>
                <w:sz w:val="28"/>
                <w:szCs w:val="28"/>
              </w:rPr>
              <w:t>27,33</w:t>
            </w:r>
            <w:r w:rsidR="006A1E9D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D980EA9" w14:textId="77777777" w:rsidR="002952F2" w:rsidRPr="0082485B" w:rsidRDefault="002952F2" w:rsidP="002952F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D7743E9" w14:textId="3AADC269" w:rsidR="002952F2" w:rsidRPr="0082485B" w:rsidRDefault="002952F2" w:rsidP="002952F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37A9D539" w14:textId="2727ECEA" w:rsidR="00105D91" w:rsidRDefault="0010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42F7BDA3" w14:textId="66A8E3D8" w:rsidR="00572677" w:rsidRPr="004A5064" w:rsidRDefault="00572677" w:rsidP="0057267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A506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เงินลงทุนในหลักทรัพย์เผื่อขาย</w:t>
      </w:r>
      <w:r w:rsidRPr="004A506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3532DF59" w14:textId="77777777" w:rsidR="00572677" w:rsidRPr="00140FE2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tbl>
      <w:tblPr>
        <w:tblW w:w="8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85"/>
        <w:gridCol w:w="900"/>
        <w:gridCol w:w="900"/>
        <w:gridCol w:w="900"/>
        <w:gridCol w:w="900"/>
        <w:gridCol w:w="1074"/>
        <w:gridCol w:w="990"/>
      </w:tblGrid>
      <w:tr w:rsidR="00DA15D9" w:rsidRPr="005D13C8" w14:paraId="19551DAD" w14:textId="77777777" w:rsidTr="00EE31CA">
        <w:trPr>
          <w:cantSplit/>
          <w:trHeight w:val="283"/>
        </w:trPr>
        <w:tc>
          <w:tcPr>
            <w:tcW w:w="3285" w:type="dxa"/>
          </w:tcPr>
          <w:p w14:paraId="4FC6FECE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A1096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CB059D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31792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C3D70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hideMark/>
          </w:tcPr>
          <w:p w14:paraId="5C5DE633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15D9" w:rsidRPr="005D13C8" w14:paraId="59D64846" w14:textId="77777777" w:rsidTr="00EE31CA">
        <w:trPr>
          <w:cantSplit/>
          <w:trHeight w:val="283"/>
        </w:trPr>
        <w:tc>
          <w:tcPr>
            <w:tcW w:w="3285" w:type="dxa"/>
          </w:tcPr>
          <w:p w14:paraId="716045F1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64" w:type="dxa"/>
            <w:gridSpan w:val="6"/>
          </w:tcPr>
          <w:p w14:paraId="1568356D" w14:textId="77777777" w:rsidR="00DA15D9" w:rsidRPr="005D13C8" w:rsidRDefault="00DA15D9" w:rsidP="00EE31CA">
            <w:pPr>
              <w:pBdr>
                <w:bottom w:val="single" w:sz="4" w:space="1" w:color="auto"/>
              </w:pBdr>
              <w:tabs>
                <w:tab w:val="clear" w:pos="907"/>
                <w:tab w:val="clear" w:pos="5613"/>
                <w:tab w:val="left" w:pos="67"/>
                <w:tab w:val="left" w:pos="1018"/>
                <w:tab w:val="left" w:pos="5250"/>
              </w:tabs>
              <w:spacing w:line="240" w:lineRule="auto"/>
              <w:ind w:left="-51" w:right="-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DA15D9" w:rsidRPr="005D13C8" w14:paraId="497836D7" w14:textId="77777777" w:rsidTr="00EE31CA">
        <w:trPr>
          <w:cantSplit/>
          <w:trHeight w:val="306"/>
        </w:trPr>
        <w:tc>
          <w:tcPr>
            <w:tcW w:w="3285" w:type="dxa"/>
          </w:tcPr>
          <w:p w14:paraId="0C9F8FAE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57CF6A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23BD011B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2064" w:type="dxa"/>
            <w:gridSpan w:val="2"/>
            <w:hideMark/>
          </w:tcPr>
          <w:p w14:paraId="24E03C5B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8C0540" w:rsidRPr="005D13C8" w14:paraId="4AC9AC88" w14:textId="77777777" w:rsidTr="00EE31CA">
        <w:trPr>
          <w:cantSplit/>
          <w:trHeight w:val="306"/>
        </w:trPr>
        <w:tc>
          <w:tcPr>
            <w:tcW w:w="3285" w:type="dxa"/>
          </w:tcPr>
          <w:p w14:paraId="23DCB065" w14:textId="77777777" w:rsidR="008C0540" w:rsidRPr="005D13C8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1E58FD0" w14:textId="77777777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มี.ค.</w:t>
            </w:r>
          </w:p>
          <w:p w14:paraId="6467E7CF" w14:textId="699B724F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0134D73B" w14:textId="4E04EE11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2935F96D" w14:textId="77777777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มี.ค.</w:t>
            </w:r>
          </w:p>
          <w:p w14:paraId="63319C8B" w14:textId="16AE8365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014F5D7D" w14:textId="00D91414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74" w:type="dxa"/>
            <w:hideMark/>
          </w:tcPr>
          <w:p w14:paraId="5E337CF5" w14:textId="77777777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มี.ค.</w:t>
            </w:r>
          </w:p>
          <w:p w14:paraId="5CC22CF2" w14:textId="784DA7B4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20432406" w14:textId="6E8F8EE3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796D14" w:rsidRPr="005D13C8" w14:paraId="6B5D441C" w14:textId="77777777" w:rsidTr="00EE31CA">
        <w:trPr>
          <w:cantSplit/>
          <w:trHeight w:val="207"/>
        </w:trPr>
        <w:tc>
          <w:tcPr>
            <w:tcW w:w="3285" w:type="dxa"/>
          </w:tcPr>
          <w:p w14:paraId="35ECB9A5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AB96B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2BC82CD7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396D0E52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B2DF1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</w:tcPr>
          <w:p w14:paraId="38AE3B56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272258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485B" w:rsidRPr="005D13C8" w14:paraId="57B15CFD" w14:textId="77777777" w:rsidTr="00EE31CA">
        <w:trPr>
          <w:cantSplit/>
          <w:trHeight w:hRule="exact" w:val="216"/>
        </w:trPr>
        <w:tc>
          <w:tcPr>
            <w:tcW w:w="3285" w:type="dxa"/>
          </w:tcPr>
          <w:p w14:paraId="4EE8354D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19B3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BCA1C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97922F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CFD9C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</w:tcPr>
          <w:p w14:paraId="3AE2BD26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7F3F6F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23511" w:rsidRPr="005D13C8" w14:paraId="05EF8032" w14:textId="77777777" w:rsidTr="00EE31CA">
        <w:trPr>
          <w:cantSplit/>
          <w:trHeight w:val="207"/>
        </w:trPr>
        <w:tc>
          <w:tcPr>
            <w:tcW w:w="3285" w:type="dxa"/>
          </w:tcPr>
          <w:p w14:paraId="740AE493" w14:textId="77777777" w:rsidR="00C23511" w:rsidRPr="005D13C8" w:rsidRDefault="00C23511" w:rsidP="00C23511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-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มิลล์คอน สตีล จำกัด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มหาชน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9B4D5F0" w14:textId="77777777" w:rsidR="00C23511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EFC5B9" w14:textId="19802E82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768FA131" w14:textId="77777777" w:rsidR="00C23511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8140D1" w14:textId="3380FDA6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61A816F1" w14:textId="77777777" w:rsidR="00C23511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A0805F" w14:textId="0885066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900" w:type="dxa"/>
          </w:tcPr>
          <w:p w14:paraId="368234C5" w14:textId="77777777" w:rsidR="00C23511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698C50" w14:textId="7F27D779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1074" w:type="dxa"/>
          </w:tcPr>
          <w:p w14:paraId="7909632E" w14:textId="77777777" w:rsidR="00C23511" w:rsidRDefault="00C23511" w:rsidP="0006344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389DB3" w14:textId="3C2F2E20" w:rsidR="00C23511" w:rsidRPr="005D13C8" w:rsidRDefault="00C23511" w:rsidP="0006344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1E5B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990" w:type="dxa"/>
          </w:tcPr>
          <w:p w14:paraId="35D1D31F" w14:textId="77777777" w:rsidR="00C23511" w:rsidRDefault="00C23511" w:rsidP="0006344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069E30" w14:textId="782EC894" w:rsidR="00C23511" w:rsidRPr="005D13C8" w:rsidRDefault="00C23511" w:rsidP="0006344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C23511" w:rsidRPr="005D13C8" w14:paraId="1FE9CB1C" w14:textId="77777777" w:rsidTr="00EE31CA">
        <w:trPr>
          <w:cantSplit/>
          <w:trHeight w:val="81"/>
        </w:trPr>
        <w:tc>
          <w:tcPr>
            <w:tcW w:w="3285" w:type="dxa"/>
            <w:hideMark/>
          </w:tcPr>
          <w:p w14:paraId="50159FBB" w14:textId="14B7040F" w:rsidR="00C23511" w:rsidRPr="005D13C8" w:rsidRDefault="00503AF6" w:rsidP="00C23511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ขาดทุน</w:t>
            </w:r>
            <w:r w:rsidR="00C23511"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89DB128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A23EC6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EF357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4065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39E56332" w14:textId="2DCF385A" w:rsidR="00C23511" w:rsidRPr="005D13C8" w:rsidRDefault="00C23511" w:rsidP="000634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1E5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B21E5B">
              <w:rPr>
                <w:rFonts w:ascii="Browallia New" w:hAnsi="Browallia New" w:cs="Browallia New"/>
                <w:sz w:val="24"/>
                <w:szCs w:val="24"/>
              </w:rPr>
              <w:t>329,258</w:t>
            </w:r>
            <w:r w:rsidRPr="00B21E5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</w:tcPr>
          <w:p w14:paraId="301B3C6C" w14:textId="1269D458" w:rsidR="00C23511" w:rsidRPr="005D13C8" w:rsidRDefault="00C23511" w:rsidP="000634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(72,333)</w:t>
            </w:r>
          </w:p>
        </w:tc>
      </w:tr>
      <w:tr w:rsidR="00C23511" w:rsidRPr="005D13C8" w14:paraId="0AD20AAC" w14:textId="77777777" w:rsidTr="00EE31CA">
        <w:trPr>
          <w:cantSplit/>
          <w:trHeight w:val="108"/>
        </w:trPr>
        <w:tc>
          <w:tcPr>
            <w:tcW w:w="3285" w:type="dxa"/>
          </w:tcPr>
          <w:p w14:paraId="6721BCC6" w14:textId="77777777" w:rsidR="00C23511" w:rsidRPr="005D13C8" w:rsidRDefault="00C23511" w:rsidP="00C23511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- สุทธิ</w:t>
            </w:r>
          </w:p>
        </w:tc>
        <w:tc>
          <w:tcPr>
            <w:tcW w:w="900" w:type="dxa"/>
            <w:vAlign w:val="bottom"/>
          </w:tcPr>
          <w:p w14:paraId="1453DC56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89200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460422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96930" w14:textId="77777777" w:rsidR="00C23511" w:rsidRPr="005D13C8" w:rsidRDefault="00C23511" w:rsidP="00C2351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vAlign w:val="bottom"/>
          </w:tcPr>
          <w:p w14:paraId="2BE5324D" w14:textId="01B195AA" w:rsidR="00C23511" w:rsidRPr="005D13C8" w:rsidRDefault="00C23511" w:rsidP="00063441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21E5B">
              <w:rPr>
                <w:rFonts w:ascii="Browallia New" w:hAnsi="Browallia New" w:cs="Browallia New"/>
                <w:sz w:val="24"/>
                <w:szCs w:val="24"/>
              </w:rPr>
              <w:t>949,843</w:t>
            </w:r>
          </w:p>
        </w:tc>
        <w:tc>
          <w:tcPr>
            <w:tcW w:w="990" w:type="dxa"/>
          </w:tcPr>
          <w:p w14:paraId="12C781FA" w14:textId="0103E893" w:rsidR="00C23511" w:rsidRPr="005D13C8" w:rsidRDefault="00C23511" w:rsidP="00063441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1,206,768</w:t>
            </w:r>
          </w:p>
        </w:tc>
      </w:tr>
    </w:tbl>
    <w:p w14:paraId="0A027F0F" w14:textId="77777777" w:rsidR="00BC527D" w:rsidRDefault="00BC527D" w:rsidP="00F4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9"/>
        <w:jc w:val="thaiDistribute"/>
        <w:rPr>
          <w:rFonts w:ascii="Browallia New" w:hAnsi="Browallia New" w:cs="Browallia New"/>
          <w:sz w:val="28"/>
          <w:szCs w:val="28"/>
        </w:rPr>
      </w:pPr>
    </w:p>
    <w:p w14:paraId="5081B359" w14:textId="1CD10A77" w:rsidR="00EE542D" w:rsidRDefault="00DA15D9" w:rsidP="00111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รายการเคลื่อนไหวสำหรับงวด</w:t>
      </w:r>
      <w:r w:rsidR="005D13C8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5D13C8" w:rsidRPr="001116FA">
        <w:rPr>
          <w:rFonts w:ascii="Browallia New" w:hAnsi="Browallia New" w:cs="Browallia New"/>
          <w:sz w:val="28"/>
          <w:szCs w:val="28"/>
        </w:rPr>
        <w:t>31</w:t>
      </w:r>
      <w:r w:rsidR="005D13C8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5D13C8" w:rsidRPr="001116FA">
        <w:rPr>
          <w:rFonts w:ascii="Browallia New" w:hAnsi="Browallia New" w:cs="Browallia New"/>
          <w:sz w:val="28"/>
          <w:szCs w:val="28"/>
        </w:rPr>
        <w:t>2562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BD6F20" w:rsidRPr="001116FA">
        <w:rPr>
          <w:rFonts w:ascii="Browallia New" w:hAnsi="Browallia New" w:cs="Browallia New"/>
          <w:sz w:val="28"/>
          <w:szCs w:val="28"/>
        </w:rPr>
        <w:t>31</w:t>
      </w:r>
      <w:r w:rsidRPr="001116F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BD6F20" w:rsidRPr="001116FA">
        <w:rPr>
          <w:rFonts w:ascii="Browallia New" w:hAnsi="Browallia New" w:cs="Browallia New"/>
          <w:sz w:val="28"/>
          <w:szCs w:val="28"/>
        </w:rPr>
        <w:t>256</w:t>
      </w:r>
      <w:r w:rsidR="005D13C8">
        <w:rPr>
          <w:rFonts w:ascii="Browallia New" w:hAnsi="Browallia New" w:cs="Browallia New"/>
          <w:sz w:val="28"/>
          <w:szCs w:val="28"/>
        </w:rPr>
        <w:t>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ของเงินลงทุน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8F2A3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CA4928" w14:textId="77777777" w:rsidR="006F0042" w:rsidRPr="008F2A3E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632"/>
        <w:gridCol w:w="1890"/>
        <w:gridCol w:w="270"/>
        <w:gridCol w:w="1886"/>
      </w:tblGrid>
      <w:tr w:rsidR="00DA15D9" w:rsidRPr="0082485B" w14:paraId="7809E01F" w14:textId="77777777" w:rsidTr="001116FA">
        <w:tc>
          <w:tcPr>
            <w:tcW w:w="4230" w:type="dxa"/>
          </w:tcPr>
          <w:p w14:paraId="5D65459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78" w:type="dxa"/>
            <w:gridSpan w:val="4"/>
          </w:tcPr>
          <w:p w14:paraId="112CA02F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A15D9" w:rsidRPr="0082485B" w14:paraId="6285CF73" w14:textId="77777777" w:rsidTr="001116FA">
        <w:tc>
          <w:tcPr>
            <w:tcW w:w="4230" w:type="dxa"/>
          </w:tcPr>
          <w:p w14:paraId="2DE7F62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</w:tcPr>
          <w:p w14:paraId="36DC125C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</w:tcPr>
          <w:p w14:paraId="33B9307C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DA15D9" w:rsidRPr="0082485B" w14:paraId="353A9C99" w14:textId="77777777" w:rsidTr="001116FA">
        <w:trPr>
          <w:trHeight w:val="351"/>
        </w:trPr>
        <w:tc>
          <w:tcPr>
            <w:tcW w:w="4230" w:type="dxa"/>
          </w:tcPr>
          <w:p w14:paraId="427456C7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431EEA2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A9C6444" w14:textId="6304EE84" w:rsidR="00DA15D9" w:rsidRPr="0082485B" w:rsidRDefault="005D13C8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2CBF4D03" w14:textId="77777777" w:rsidR="00DA15D9" w:rsidRPr="0082485B" w:rsidRDefault="00DA15D9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41FA2A6E" w14:textId="45B9934D" w:rsidR="00DA15D9" w:rsidRPr="0082485B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A15D9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D13C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DA15D9" w:rsidRPr="0082485B" w14:paraId="78937526" w14:textId="77777777" w:rsidTr="001116FA">
        <w:trPr>
          <w:trHeight w:val="113"/>
        </w:trPr>
        <w:tc>
          <w:tcPr>
            <w:tcW w:w="4230" w:type="dxa"/>
          </w:tcPr>
          <w:p w14:paraId="24965CDF" w14:textId="77777777" w:rsidR="00DA15D9" w:rsidRPr="0082485B" w:rsidRDefault="00DA15D9" w:rsidP="0091210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632" w:type="dxa"/>
          </w:tcPr>
          <w:p w14:paraId="37758ED6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F56795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38FAD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7FFBC3CC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17768" w:rsidRPr="0082485B" w14:paraId="742F03BC" w14:textId="77777777" w:rsidTr="001116FA">
        <w:trPr>
          <w:trHeight w:val="113"/>
        </w:trPr>
        <w:tc>
          <w:tcPr>
            <w:tcW w:w="4230" w:type="dxa"/>
          </w:tcPr>
          <w:p w14:paraId="4C021F60" w14:textId="62530149" w:rsidR="00A17768" w:rsidRPr="0082485B" w:rsidRDefault="001116FA" w:rsidP="00A1776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="00A17768" w:rsidRPr="0082485B">
              <w:rPr>
                <w:rFonts w:ascii="Browallia New" w:hAnsi="Browallia New" w:cs="Browallia New"/>
                <w:color w:val="auto"/>
                <w:cs/>
              </w:rPr>
              <w:t>ตามบัญชี ณ วันต้น</w:t>
            </w:r>
            <w:r w:rsidR="00A17768"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="00A17768" w:rsidRPr="0082485B">
              <w:rPr>
                <w:rFonts w:ascii="Browallia New" w:hAnsi="Browallia New" w:cs="Browallia New"/>
                <w:color w:val="auto"/>
              </w:rPr>
              <w:t>/</w:t>
            </w:r>
            <w:r w:rsidR="00A17768"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087A875C" w14:textId="77777777" w:rsidR="00A17768" w:rsidRPr="0082485B" w:rsidRDefault="00A17768" w:rsidP="00A1776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FA793F6" w14:textId="6CBB50D0" w:rsidR="00A17768" w:rsidRPr="00A17768" w:rsidRDefault="00A17768" w:rsidP="00A1776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17768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  <w:tc>
          <w:tcPr>
            <w:tcW w:w="270" w:type="dxa"/>
          </w:tcPr>
          <w:p w14:paraId="3AE41F68" w14:textId="77777777" w:rsidR="00A17768" w:rsidRPr="0082485B" w:rsidRDefault="00A17768" w:rsidP="00A1776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5C95A6DB" w14:textId="7D3D6E91" w:rsidR="00A17768" w:rsidRPr="0082485B" w:rsidRDefault="00A17768" w:rsidP="00A1776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</w:tr>
      <w:tr w:rsidR="00A17768" w:rsidRPr="0082485B" w14:paraId="623CB864" w14:textId="77777777" w:rsidTr="001116FA">
        <w:trPr>
          <w:trHeight w:val="113"/>
        </w:trPr>
        <w:tc>
          <w:tcPr>
            <w:tcW w:w="4230" w:type="dxa"/>
          </w:tcPr>
          <w:p w14:paraId="4AAF3DE1" w14:textId="5DC98627" w:rsidR="00A17768" w:rsidRPr="0082485B" w:rsidRDefault="00503AF6" w:rsidP="00A17768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ขาดทุน</w:t>
            </w:r>
            <w:r w:rsidR="00A17768" w:rsidRPr="0082485B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632" w:type="dxa"/>
          </w:tcPr>
          <w:p w14:paraId="3FE5C0DF" w14:textId="77777777" w:rsidR="00A17768" w:rsidRPr="0082485B" w:rsidRDefault="00A17768" w:rsidP="00A1776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C250692" w14:textId="69183F36" w:rsidR="00A17768" w:rsidRPr="00A17768" w:rsidRDefault="00A17768" w:rsidP="00A1776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17768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17768">
              <w:rPr>
                <w:rFonts w:ascii="Browallia New" w:hAnsi="Browallia New" w:cs="Browallia New"/>
                <w:sz w:val="28"/>
                <w:szCs w:val="28"/>
              </w:rPr>
              <w:t>256,925</w:t>
            </w:r>
            <w:r w:rsidRPr="00A17768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37A0DE4" w14:textId="77777777" w:rsidR="00A17768" w:rsidRPr="0082485B" w:rsidRDefault="00A17768" w:rsidP="00A1776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5C73D199" w14:textId="38C7AB69" w:rsidR="00A17768" w:rsidRPr="0082485B" w:rsidRDefault="00A17768" w:rsidP="00A1776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(77,856)</w:t>
            </w:r>
          </w:p>
        </w:tc>
      </w:tr>
      <w:tr w:rsidR="00A17768" w:rsidRPr="0082485B" w14:paraId="5DC02EFB" w14:textId="77777777" w:rsidTr="001116FA">
        <w:trPr>
          <w:trHeight w:val="113"/>
        </w:trPr>
        <w:tc>
          <w:tcPr>
            <w:tcW w:w="4230" w:type="dxa"/>
          </w:tcPr>
          <w:p w14:paraId="4E7ABE0D" w14:textId="00819E61" w:rsidR="00A17768" w:rsidRPr="0082485B" w:rsidRDefault="001116FA" w:rsidP="00A17768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="00A17768" w:rsidRPr="0082485B">
              <w:rPr>
                <w:rFonts w:ascii="Browallia New" w:hAnsi="Browallia New" w:cs="Browallia New"/>
                <w:color w:val="auto"/>
                <w:cs/>
              </w:rPr>
              <w:t>ตามบัญชี ณ</w:t>
            </w:r>
            <w:r w:rsidR="00A17768" w:rsidRPr="0082485B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17768" w:rsidRPr="0082485B">
              <w:rPr>
                <w:rFonts w:ascii="Browallia New" w:hAnsi="Browallia New" w:cs="Browallia New"/>
                <w:color w:val="auto"/>
                <w:cs/>
              </w:rPr>
              <w:t>วันสิ้น</w:t>
            </w:r>
            <w:r w:rsidR="00A17768"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="00A17768" w:rsidRPr="0082485B">
              <w:rPr>
                <w:rFonts w:ascii="Browallia New" w:hAnsi="Browallia New" w:cs="Browallia New"/>
                <w:color w:val="auto"/>
              </w:rPr>
              <w:t>/</w:t>
            </w:r>
            <w:r w:rsidR="00A17768"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55D9DDE0" w14:textId="77777777" w:rsidR="00A17768" w:rsidRPr="0082485B" w:rsidRDefault="00A17768" w:rsidP="00A1776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1BC75" w14:textId="623DDA00" w:rsidR="00A17768" w:rsidRPr="00A17768" w:rsidRDefault="00A17768" w:rsidP="00A1776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17768">
              <w:rPr>
                <w:rFonts w:ascii="Browallia New" w:hAnsi="Browallia New" w:cs="Browallia New"/>
                <w:sz w:val="28"/>
                <w:szCs w:val="28"/>
              </w:rPr>
              <w:t>949,843</w:t>
            </w:r>
          </w:p>
        </w:tc>
        <w:tc>
          <w:tcPr>
            <w:tcW w:w="270" w:type="dxa"/>
          </w:tcPr>
          <w:p w14:paraId="0347A56E" w14:textId="77777777" w:rsidR="00A17768" w:rsidRPr="0082485B" w:rsidRDefault="00A17768" w:rsidP="00A17768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12" w:space="0" w:color="auto"/>
            </w:tcBorders>
          </w:tcPr>
          <w:p w14:paraId="6EA22707" w14:textId="5F07A300" w:rsidR="00A17768" w:rsidRPr="0082485B" w:rsidRDefault="00A17768" w:rsidP="00A17768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</w:tr>
    </w:tbl>
    <w:p w14:paraId="7356A7E6" w14:textId="68026D4E" w:rsidR="00BE3F64" w:rsidRDefault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74724AFB" w14:textId="77777777" w:rsidR="00AF74C9" w:rsidRDefault="00AF7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AB047CC" w14:textId="72745874" w:rsidR="00F115E8" w:rsidRPr="008F2A3E" w:rsidRDefault="00F115E8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ณ วันที่ </w:t>
      </w:r>
      <w:r w:rsidR="005D13C8" w:rsidRPr="00CD08BA">
        <w:rPr>
          <w:rFonts w:ascii="Browallia New" w:hAnsi="Browallia New" w:cs="Browallia New"/>
          <w:sz w:val="28"/>
          <w:szCs w:val="28"/>
        </w:rPr>
        <w:t>31</w:t>
      </w:r>
      <w:r w:rsidR="005D13C8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5D13C8" w:rsidRPr="00CD08BA">
        <w:rPr>
          <w:rFonts w:ascii="Browallia New" w:hAnsi="Browallia New" w:cs="Browallia New"/>
          <w:sz w:val="28"/>
          <w:szCs w:val="28"/>
        </w:rPr>
        <w:t>2562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บริษัทมีใบสำคัญแสดงสิทธิ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ดังนี้</w:t>
      </w:r>
    </w:p>
    <w:p w14:paraId="67BF48EE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1260"/>
        <w:gridCol w:w="1440"/>
        <w:gridCol w:w="1620"/>
        <w:gridCol w:w="1530"/>
        <w:gridCol w:w="1440"/>
      </w:tblGrid>
      <w:tr w:rsidR="00F115E8" w:rsidRPr="005D0215" w14:paraId="00A4EEFC" w14:textId="77777777" w:rsidTr="00CD08BA">
        <w:tc>
          <w:tcPr>
            <w:tcW w:w="1620" w:type="dxa"/>
            <w:vAlign w:val="bottom"/>
          </w:tcPr>
          <w:p w14:paraId="305DBAEA" w14:textId="77777777" w:rsidR="00F115E8" w:rsidRPr="005D0215" w:rsidRDefault="00F115E8" w:rsidP="00CD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14:paraId="16D85E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จำนวน</w:t>
            </w:r>
          </w:p>
          <w:p w14:paraId="05AB570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1440" w:type="dxa"/>
          </w:tcPr>
          <w:p w14:paraId="1935D8A5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ราคาใช้สิทธิ</w:t>
            </w:r>
          </w:p>
          <w:p w14:paraId="41C5018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(บาทต่อหุ้น)</w:t>
            </w:r>
          </w:p>
        </w:tc>
        <w:tc>
          <w:tcPr>
            <w:tcW w:w="1620" w:type="dxa"/>
          </w:tcPr>
          <w:p w14:paraId="3DD7FB0C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อัตราการใช้สิทธิ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ต่อหุ้นสามัญ</w:t>
            </w:r>
          </w:p>
        </w:tc>
        <w:tc>
          <w:tcPr>
            <w:tcW w:w="1530" w:type="dxa"/>
          </w:tcPr>
          <w:p w14:paraId="21C6C9E3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23BCAB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ครบกำหนดอายุ</w:t>
            </w:r>
          </w:p>
        </w:tc>
        <w:tc>
          <w:tcPr>
            <w:tcW w:w="1440" w:type="dxa"/>
          </w:tcPr>
          <w:p w14:paraId="2ADD23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มูลค่ายุติธรรม (บาทต่อหุ้น)</w:t>
            </w:r>
          </w:p>
        </w:tc>
      </w:tr>
      <w:tr w:rsidR="0082485B" w:rsidRPr="005D0215" w14:paraId="765522BE" w14:textId="77777777" w:rsidTr="00CD08BA">
        <w:tc>
          <w:tcPr>
            <w:tcW w:w="1620" w:type="dxa"/>
          </w:tcPr>
          <w:p w14:paraId="00CE5D7C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7E520F6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C2E38B5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14427E11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55EB093F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4CEA322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A1147E" w:rsidRPr="005D0215" w14:paraId="55B23D27" w14:textId="77777777" w:rsidTr="00CD08BA">
        <w:tc>
          <w:tcPr>
            <w:tcW w:w="1620" w:type="dxa"/>
          </w:tcPr>
          <w:p w14:paraId="5270D99E" w14:textId="77777777" w:rsidR="00A1147E" w:rsidRPr="005D0215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MILL-W3</w:t>
            </w:r>
          </w:p>
        </w:tc>
        <w:tc>
          <w:tcPr>
            <w:tcW w:w="1260" w:type="dxa"/>
          </w:tcPr>
          <w:p w14:paraId="4E595259" w14:textId="472BE4ED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41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30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440" w:type="dxa"/>
          </w:tcPr>
          <w:p w14:paraId="53B8FE5E" w14:textId="10461FBF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620" w:type="dxa"/>
          </w:tcPr>
          <w:p w14:paraId="7B033469" w14:textId="4BE027D5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44FE9F4C" w14:textId="47637165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21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440" w:type="dxa"/>
          </w:tcPr>
          <w:p w14:paraId="773209E3" w14:textId="64C3DA97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01</w:t>
            </w:r>
          </w:p>
        </w:tc>
      </w:tr>
      <w:tr w:rsidR="00A1147E" w:rsidRPr="005D0215" w14:paraId="27922F47" w14:textId="77777777" w:rsidTr="00CD08BA">
        <w:tc>
          <w:tcPr>
            <w:tcW w:w="1620" w:type="dxa"/>
          </w:tcPr>
          <w:p w14:paraId="31E0EC64" w14:textId="77777777" w:rsidR="00A1147E" w:rsidRPr="005D0215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MILL-W4</w:t>
            </w:r>
          </w:p>
        </w:tc>
        <w:tc>
          <w:tcPr>
            <w:tcW w:w="1260" w:type="dxa"/>
          </w:tcPr>
          <w:p w14:paraId="1CD98F66" w14:textId="19B9197D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70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66</w:t>
            </w:r>
          </w:p>
        </w:tc>
        <w:tc>
          <w:tcPr>
            <w:tcW w:w="1440" w:type="dxa"/>
          </w:tcPr>
          <w:p w14:paraId="615EF214" w14:textId="24C23E95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2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20</w:t>
            </w:r>
          </w:p>
        </w:tc>
        <w:tc>
          <w:tcPr>
            <w:tcW w:w="1620" w:type="dxa"/>
          </w:tcPr>
          <w:p w14:paraId="1279C1AF" w14:textId="3207AFC6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640816F0" w14:textId="4AF878E1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ค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440" w:type="dxa"/>
          </w:tcPr>
          <w:p w14:paraId="2564D027" w14:textId="3D94BE28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12</w:t>
            </w:r>
          </w:p>
        </w:tc>
      </w:tr>
      <w:tr w:rsidR="00A1147E" w:rsidRPr="005D0215" w14:paraId="27175628" w14:textId="77777777" w:rsidTr="00CD08BA">
        <w:tc>
          <w:tcPr>
            <w:tcW w:w="1620" w:type="dxa"/>
          </w:tcPr>
          <w:p w14:paraId="1A47C3F3" w14:textId="0C9B0024" w:rsidR="00A1147E" w:rsidRPr="005D0215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MILL-W5</w:t>
            </w:r>
          </w:p>
        </w:tc>
        <w:tc>
          <w:tcPr>
            <w:tcW w:w="1260" w:type="dxa"/>
          </w:tcPr>
          <w:p w14:paraId="4E34F6C7" w14:textId="2A2C6783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153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71</w:t>
            </w:r>
          </w:p>
        </w:tc>
        <w:tc>
          <w:tcPr>
            <w:tcW w:w="1440" w:type="dxa"/>
          </w:tcPr>
          <w:p w14:paraId="60EBFE4B" w14:textId="02FA7F55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80</w:t>
            </w:r>
          </w:p>
        </w:tc>
        <w:tc>
          <w:tcPr>
            <w:tcW w:w="1620" w:type="dxa"/>
          </w:tcPr>
          <w:p w14:paraId="58876075" w14:textId="3F5233CA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5C8C40D8" w14:textId="520F66F6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 xml:space="preserve">10 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ก.ค.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440" w:type="dxa"/>
          </w:tcPr>
          <w:p w14:paraId="0BA07E3B" w14:textId="4223C5E7" w:rsidR="00A1147E" w:rsidRPr="00A1147E" w:rsidRDefault="00A1147E" w:rsidP="00A1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08</w:t>
            </w:r>
          </w:p>
        </w:tc>
      </w:tr>
    </w:tbl>
    <w:p w14:paraId="2E2C78BB" w14:textId="77777777" w:rsidR="006A66B4" w:rsidRPr="005D0215" w:rsidRDefault="006A66B4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7"/>
          <w:szCs w:val="27"/>
          <w:lang w:val="en-GB"/>
        </w:rPr>
      </w:pPr>
    </w:p>
    <w:p w14:paraId="68C7B430" w14:textId="496B9487" w:rsidR="00894A8F" w:rsidRPr="00CD08BA" w:rsidRDefault="00894A8F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342C5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2342C5" w:rsidRPr="002342C5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2342C5">
        <w:rPr>
          <w:rFonts w:ascii="Browallia New" w:hAnsi="Browallia New" w:cs="Browallia New"/>
          <w:sz w:val="28"/>
          <w:szCs w:val="28"/>
        </w:rPr>
        <w:t xml:space="preserve">31 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2342C5">
        <w:rPr>
          <w:rFonts w:ascii="Browallia New" w:hAnsi="Browallia New" w:cs="Browallia New"/>
          <w:sz w:val="28"/>
          <w:szCs w:val="28"/>
        </w:rPr>
        <w:t>2562</w:t>
      </w:r>
      <w:r w:rsidR="00FB5495" w:rsidRPr="00CD08BA">
        <w:rPr>
          <w:rFonts w:ascii="Browallia New" w:hAnsi="Browallia New" w:cs="Browallia New"/>
          <w:sz w:val="28"/>
          <w:szCs w:val="28"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  <w:cs/>
        </w:rPr>
        <w:t>บริษัทขายใบสำคัญแสดงสิทธิที่จะซื้อหุ้นสามัญ (</w:t>
      </w:r>
      <w:r w:rsidRPr="002342C5">
        <w:rPr>
          <w:rFonts w:ascii="Browallia New" w:hAnsi="Browallia New" w:cs="Browallia New"/>
          <w:sz w:val="28"/>
          <w:szCs w:val="28"/>
        </w:rPr>
        <w:t>MILL-W3,</w:t>
      </w:r>
      <w:r w:rsidR="00CD08B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</w:rPr>
        <w:t xml:space="preserve">MILL-W4 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2342C5">
        <w:rPr>
          <w:rFonts w:ascii="Browallia New" w:hAnsi="Browallia New" w:cs="Browallia New"/>
          <w:sz w:val="28"/>
          <w:szCs w:val="28"/>
        </w:rPr>
        <w:t xml:space="preserve">MILL-W5) 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ของบริษัท มิลล์คอน สตีล จำกัด (มหาชน) จำนวน </w:t>
      </w:r>
      <w:r w:rsidRPr="002342C5">
        <w:rPr>
          <w:rFonts w:ascii="Browallia New" w:hAnsi="Browallia New" w:cs="Browallia New"/>
          <w:sz w:val="28"/>
          <w:szCs w:val="28"/>
        </w:rPr>
        <w:t xml:space="preserve">28.54 </w:t>
      </w:r>
      <w:r w:rsidRPr="002342C5">
        <w:rPr>
          <w:rFonts w:ascii="Browallia New" w:hAnsi="Browallia New" w:cs="Browallia New"/>
          <w:sz w:val="28"/>
          <w:szCs w:val="28"/>
          <w:cs/>
        </w:rPr>
        <w:t xml:space="preserve">ล้านหน่วย เป็นเงินจำนวน </w:t>
      </w:r>
      <w:r w:rsidRPr="002342C5">
        <w:rPr>
          <w:rFonts w:ascii="Browallia New" w:hAnsi="Browallia New" w:cs="Browallia New"/>
          <w:sz w:val="28"/>
          <w:szCs w:val="28"/>
        </w:rPr>
        <w:t xml:space="preserve">0.70 </w:t>
      </w:r>
      <w:r w:rsidRPr="002342C5">
        <w:rPr>
          <w:rFonts w:ascii="Browallia New" w:hAnsi="Browallia New" w:cs="Browallia New"/>
          <w:sz w:val="28"/>
          <w:szCs w:val="28"/>
          <w:cs/>
        </w:rPr>
        <w:t>ล้านบาท โดยขายผ่านตลาดหลักทรัพย์แห่งประเทศไทย</w:t>
      </w:r>
    </w:p>
    <w:p w14:paraId="718E44F4" w14:textId="77777777" w:rsidR="00894A8F" w:rsidRPr="002342C5" w:rsidRDefault="00894A8F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2658D621" w14:textId="143CCD5C" w:rsidR="007D0F72" w:rsidRPr="00D268ED" w:rsidRDefault="00371706" w:rsidP="004E6D3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</w:t>
      </w:r>
      <w:r w:rsidR="00F8036C"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ินลงทุนในบริษัทย่อย</w:t>
      </w:r>
      <w:r w:rsidR="00132BB8" w:rsidRPr="00D268E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A8B14A8" w14:textId="77777777" w:rsidR="003841D5" w:rsidRPr="008C0540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0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6"/>
        <w:gridCol w:w="900"/>
        <w:gridCol w:w="900"/>
        <w:gridCol w:w="900"/>
        <w:gridCol w:w="900"/>
        <w:gridCol w:w="900"/>
        <w:gridCol w:w="900"/>
      </w:tblGrid>
      <w:tr w:rsidR="007D0F72" w:rsidRPr="008C0540" w14:paraId="6D185663" w14:textId="77777777" w:rsidTr="008C0540">
        <w:trPr>
          <w:cantSplit/>
          <w:trHeight w:val="283"/>
        </w:trPr>
        <w:tc>
          <w:tcPr>
            <w:tcW w:w="3696" w:type="dxa"/>
          </w:tcPr>
          <w:p w14:paraId="04A451D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472A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F70C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70CD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36513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202957C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D0F72" w:rsidRPr="008C0540" w14:paraId="40F25D4A" w14:textId="77777777" w:rsidTr="008C0540">
        <w:trPr>
          <w:cantSplit/>
          <w:trHeight w:val="306"/>
        </w:trPr>
        <w:tc>
          <w:tcPr>
            <w:tcW w:w="3696" w:type="dxa"/>
          </w:tcPr>
          <w:p w14:paraId="59B6F48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AD07DF1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B7C73A6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406D6CC3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8C0540" w:rsidRPr="008C0540" w14:paraId="3AAABAD6" w14:textId="77777777" w:rsidTr="008C0540">
        <w:trPr>
          <w:cantSplit/>
          <w:trHeight w:val="306"/>
        </w:trPr>
        <w:tc>
          <w:tcPr>
            <w:tcW w:w="3696" w:type="dxa"/>
          </w:tcPr>
          <w:p w14:paraId="2CF1C1AA" w14:textId="77777777" w:rsidR="008C0540" w:rsidRPr="008C0540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30479A3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มี.ค.</w:t>
            </w:r>
          </w:p>
          <w:p w14:paraId="519F722B" w14:textId="1DBB3DB4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6CEBCC89" w14:textId="77AC2375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5395A777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มี.ค.</w:t>
            </w:r>
          </w:p>
          <w:p w14:paraId="2D1299B5" w14:textId="2F46598C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3D9F8AFF" w14:textId="6E11A9C5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5FA12887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มี.ค.</w:t>
            </w:r>
          </w:p>
          <w:p w14:paraId="2CA4351A" w14:textId="449CAB0B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3295DF78" w14:textId="3538C1A8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7D0F72" w:rsidRPr="008C0540" w14:paraId="125AF818" w14:textId="77777777" w:rsidTr="008C0540">
        <w:trPr>
          <w:cantSplit/>
          <w:trHeight w:val="207"/>
        </w:trPr>
        <w:tc>
          <w:tcPr>
            <w:tcW w:w="3696" w:type="dxa"/>
          </w:tcPr>
          <w:p w14:paraId="42CE7F14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EE0C3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76DA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175B9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09BB9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2DE13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E5EE4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A73DE" w:rsidRPr="008C0540" w14:paraId="3982CFCD" w14:textId="77777777" w:rsidTr="008C0540">
        <w:trPr>
          <w:cantSplit/>
          <w:trHeight w:val="193"/>
        </w:trPr>
        <w:tc>
          <w:tcPr>
            <w:tcW w:w="3696" w:type="dxa"/>
            <w:hideMark/>
          </w:tcPr>
          <w:p w14:paraId="46EC6B16" w14:textId="77777777" w:rsidR="00BA73DE" w:rsidRPr="008C0540" w:rsidRDefault="00BA73DE" w:rsidP="00BA73D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900" w:type="dxa"/>
          </w:tcPr>
          <w:p w14:paraId="76D517EF" w14:textId="4FC82C86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  <w:hideMark/>
          </w:tcPr>
          <w:p w14:paraId="68043012" w14:textId="48D1A8FE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</w:tcPr>
          <w:p w14:paraId="03B5134F" w14:textId="4251CCF1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hideMark/>
          </w:tcPr>
          <w:p w14:paraId="54B27F56" w14:textId="3B5BBC02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ECBE493" w14:textId="0716CBA8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4F0CCF8A" w14:textId="77777777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BA73DE" w:rsidRPr="008C0540" w14:paraId="06C34F06" w14:textId="77777777" w:rsidTr="008C0540">
        <w:trPr>
          <w:cantSplit/>
          <w:trHeight w:val="265"/>
        </w:trPr>
        <w:tc>
          <w:tcPr>
            <w:tcW w:w="3696" w:type="dxa"/>
          </w:tcPr>
          <w:p w14:paraId="6A6AD02D" w14:textId="77777777" w:rsidR="00BA73DE" w:rsidRPr="008C0540" w:rsidRDefault="00BA73DE" w:rsidP="00BA73D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900" w:type="dxa"/>
          </w:tcPr>
          <w:p w14:paraId="1EC12CFC" w14:textId="4D60E6FF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73E782D4" w14:textId="1686895C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13930391" w14:textId="57301D81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</w:tcPr>
          <w:p w14:paraId="09FC9198" w14:textId="014A6AC9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396A255F" w14:textId="108F8FC6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900" w:type="dxa"/>
            <w:vAlign w:val="bottom"/>
          </w:tcPr>
          <w:p w14:paraId="38288D59" w14:textId="77777777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BA73DE" w:rsidRPr="008C0540" w14:paraId="3D53C1A8" w14:textId="77777777" w:rsidTr="008C0540">
        <w:trPr>
          <w:cantSplit/>
          <w:trHeight w:val="256"/>
        </w:trPr>
        <w:tc>
          <w:tcPr>
            <w:tcW w:w="3696" w:type="dxa"/>
            <w:vAlign w:val="center"/>
          </w:tcPr>
          <w:p w14:paraId="0DBB5BCB" w14:textId="77777777" w:rsidR="00BA73DE" w:rsidRPr="008C0540" w:rsidRDefault="00BA73DE" w:rsidP="00BA73D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900" w:type="dxa"/>
          </w:tcPr>
          <w:p w14:paraId="67BD4094" w14:textId="198AA812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626352B1" w14:textId="5E3914E1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176843D8" w14:textId="6BE8C38A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82.50</w:t>
            </w:r>
          </w:p>
        </w:tc>
        <w:tc>
          <w:tcPr>
            <w:tcW w:w="900" w:type="dxa"/>
          </w:tcPr>
          <w:p w14:paraId="15FF6C65" w14:textId="4DB152DD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82.50</w:t>
            </w:r>
          </w:p>
        </w:tc>
        <w:tc>
          <w:tcPr>
            <w:tcW w:w="900" w:type="dxa"/>
            <w:vAlign w:val="bottom"/>
          </w:tcPr>
          <w:p w14:paraId="02EE17A4" w14:textId="6E8B6B0E" w:rsidR="00BA73DE" w:rsidRPr="008C0540" w:rsidRDefault="00BA73DE" w:rsidP="00BA73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030DA3DB" w14:textId="77777777" w:rsidR="00BA73DE" w:rsidRPr="008C0540" w:rsidRDefault="00BA73DE" w:rsidP="00BA73D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BA73DE" w:rsidRPr="008C0540" w14:paraId="0FBE515A" w14:textId="77777777" w:rsidTr="008C0540">
        <w:trPr>
          <w:cantSplit/>
          <w:trHeight w:val="235"/>
        </w:trPr>
        <w:tc>
          <w:tcPr>
            <w:tcW w:w="3696" w:type="dxa"/>
          </w:tcPr>
          <w:p w14:paraId="5139243D" w14:textId="77777777" w:rsidR="00BA73DE" w:rsidRPr="008C0540" w:rsidRDefault="00BA73DE" w:rsidP="00BA73DE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</w:tcPr>
          <w:p w14:paraId="18302509" w14:textId="77777777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097AD4" w14:textId="77777777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8B9BF1B" w14:textId="77777777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8E5291A" w14:textId="77777777" w:rsidR="00BA73DE" w:rsidRPr="008C0540" w:rsidRDefault="00BA73DE" w:rsidP="00BA73D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66B06D" w14:textId="7596E6E7" w:rsidR="00BA73DE" w:rsidRPr="008C0540" w:rsidRDefault="00BA73DE" w:rsidP="00BA73DE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900" w:type="dxa"/>
            <w:hideMark/>
          </w:tcPr>
          <w:p w14:paraId="208B0151" w14:textId="77777777" w:rsidR="00BA73DE" w:rsidRPr="008C0540" w:rsidRDefault="00BA73DE" w:rsidP="00BA73DE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</w:tbl>
    <w:p w14:paraId="78DB205C" w14:textId="77777777" w:rsidR="00BE3F64" w:rsidRDefault="00BE3F64" w:rsidP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24EE6747" w14:textId="7F297A46" w:rsidR="00371706" w:rsidRPr="006B2C49" w:rsidRDefault="001D08BF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B2C4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เงินลงทุนใน</w:t>
      </w:r>
      <w:r w:rsidR="00371706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บริษัทร่วม</w:t>
      </w:r>
      <w:r w:rsidR="000357CE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="004778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กิจ</w:t>
      </w:r>
      <w:r w:rsidR="00F8036C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การร่วมค้า</w:t>
      </w:r>
      <w:r w:rsidR="00152EEC" w:rsidRPr="006B2C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8FCD6CC" w14:textId="77777777" w:rsidR="00371706" w:rsidRPr="008856DF" w:rsidRDefault="00371706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05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493"/>
        <w:gridCol w:w="782"/>
        <w:gridCol w:w="800"/>
        <w:gridCol w:w="819"/>
        <w:gridCol w:w="860"/>
        <w:gridCol w:w="879"/>
        <w:gridCol w:w="810"/>
        <w:gridCol w:w="810"/>
        <w:gridCol w:w="801"/>
      </w:tblGrid>
      <w:tr w:rsidR="006827F3" w:rsidRPr="008F2A3E" w14:paraId="7CE67CFE" w14:textId="77777777" w:rsidTr="00EE31CA">
        <w:trPr>
          <w:cantSplit/>
        </w:trPr>
        <w:tc>
          <w:tcPr>
            <w:tcW w:w="2493" w:type="dxa"/>
          </w:tcPr>
          <w:p w14:paraId="46C93F4E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318E5C1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D6FC682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41F2F2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60174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00" w:type="dxa"/>
            <w:gridSpan w:val="4"/>
          </w:tcPr>
          <w:p w14:paraId="7068BB4D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6827F3" w:rsidRPr="008F2A3E" w14:paraId="0DBA12B4" w14:textId="77777777" w:rsidTr="00EE31CA">
        <w:trPr>
          <w:cantSplit/>
        </w:trPr>
        <w:tc>
          <w:tcPr>
            <w:tcW w:w="2493" w:type="dxa"/>
          </w:tcPr>
          <w:p w14:paraId="31561E9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2" w:type="dxa"/>
            <w:gridSpan w:val="2"/>
          </w:tcPr>
          <w:p w14:paraId="4FDFC27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79" w:type="dxa"/>
            <w:gridSpan w:val="2"/>
          </w:tcPr>
          <w:p w14:paraId="56336F79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689" w:type="dxa"/>
            <w:gridSpan w:val="2"/>
          </w:tcPr>
          <w:p w14:paraId="0E48498E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</w:tcPr>
          <w:p w14:paraId="063A82D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8C0540" w:rsidRPr="008F2A3E" w14:paraId="191AE99B" w14:textId="77777777" w:rsidTr="00EE31CA">
        <w:trPr>
          <w:cantSplit/>
        </w:trPr>
        <w:tc>
          <w:tcPr>
            <w:tcW w:w="2493" w:type="dxa"/>
          </w:tcPr>
          <w:p w14:paraId="366C3764" w14:textId="77777777" w:rsidR="008C0540" w:rsidRPr="008F2A3E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5627144F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มี.ค.</w:t>
            </w:r>
          </w:p>
          <w:p w14:paraId="3EDC6C6A" w14:textId="3442F4C4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DokChampa"/>
                <w:sz w:val="22"/>
                <w:szCs w:val="22"/>
                <w:lang w:val="en-GB" w:bidi="lo-LA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0" w:type="dxa"/>
          </w:tcPr>
          <w:p w14:paraId="2937EF5B" w14:textId="3CB9ACE6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9" w:type="dxa"/>
          </w:tcPr>
          <w:p w14:paraId="51738397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มี.ค.</w:t>
            </w:r>
          </w:p>
          <w:p w14:paraId="5B859CDF" w14:textId="578C1165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60" w:type="dxa"/>
          </w:tcPr>
          <w:p w14:paraId="2FE00502" w14:textId="70933411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9" w:type="dxa"/>
          </w:tcPr>
          <w:p w14:paraId="7F7E7E2D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มี.ค.</w:t>
            </w:r>
          </w:p>
          <w:p w14:paraId="161CDEA1" w14:textId="32BB76C4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6C958666" w14:textId="7F857C91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0" w:type="dxa"/>
          </w:tcPr>
          <w:p w14:paraId="04C3528B" w14:textId="77777777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มี.ค.</w:t>
            </w:r>
          </w:p>
          <w:p w14:paraId="462E54A8" w14:textId="54424083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1" w:type="dxa"/>
          </w:tcPr>
          <w:p w14:paraId="7A729715" w14:textId="1C1C5DDB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</w:tr>
      <w:tr w:rsidR="006827F3" w:rsidRPr="008F2A3E" w14:paraId="2FDA673C" w14:textId="77777777" w:rsidTr="00EE31CA">
        <w:trPr>
          <w:cantSplit/>
        </w:trPr>
        <w:tc>
          <w:tcPr>
            <w:tcW w:w="2493" w:type="dxa"/>
          </w:tcPr>
          <w:p w14:paraId="3880A53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82" w:type="dxa"/>
          </w:tcPr>
          <w:p w14:paraId="3A4F1AE1" w14:textId="5FAA0B6D" w:rsidR="006827F3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800" w:type="dxa"/>
          </w:tcPr>
          <w:p w14:paraId="07C6F2CC" w14:textId="0E319938" w:rsidR="006827F3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819" w:type="dxa"/>
          </w:tcPr>
          <w:p w14:paraId="765D3367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7089F89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811C025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0533D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A1B3D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2C7C191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70D4" w:rsidRPr="008F2A3E" w14:paraId="5C4BF471" w14:textId="77777777" w:rsidTr="00EE31CA">
        <w:trPr>
          <w:cantSplit/>
        </w:trPr>
        <w:tc>
          <w:tcPr>
            <w:tcW w:w="2493" w:type="dxa"/>
          </w:tcPr>
          <w:p w14:paraId="3CA0B4D7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82" w:type="dxa"/>
          </w:tcPr>
          <w:p w14:paraId="7C46720B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00" w:type="dxa"/>
          </w:tcPr>
          <w:p w14:paraId="35921D50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417B4FB8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32AE0E86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5A700BDC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83E751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A4DD396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56BAEE11" w14:textId="77777777" w:rsidR="00C570D4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8495F" w:rsidRPr="008F2A3E" w14:paraId="5973A1CD" w14:textId="77777777" w:rsidTr="00EE31CA">
        <w:trPr>
          <w:cantSplit/>
        </w:trPr>
        <w:tc>
          <w:tcPr>
            <w:tcW w:w="2493" w:type="dxa"/>
          </w:tcPr>
          <w:p w14:paraId="68B73C44" w14:textId="77777777" w:rsidR="00E8495F" w:rsidRPr="008F2A3E" w:rsidRDefault="00E8495F" w:rsidP="00E8495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แมคทริค จำกัด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782" w:type="dxa"/>
          </w:tcPr>
          <w:p w14:paraId="588FE3E1" w14:textId="704355B4" w:rsidR="00E8495F" w:rsidRPr="008F2A3E" w:rsidRDefault="00E8495F" w:rsidP="00E849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00" w:type="dxa"/>
          </w:tcPr>
          <w:p w14:paraId="23260D26" w14:textId="77777777" w:rsidR="00E8495F" w:rsidRPr="008F2A3E" w:rsidRDefault="00E8495F" w:rsidP="00E849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19" w:type="dxa"/>
          </w:tcPr>
          <w:p w14:paraId="05D33F8D" w14:textId="2B353F40" w:rsidR="00E8495F" w:rsidRPr="008F2A3E" w:rsidRDefault="00E8495F" w:rsidP="0024332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60" w:type="dxa"/>
          </w:tcPr>
          <w:p w14:paraId="1439C869" w14:textId="77777777" w:rsidR="00E8495F" w:rsidRPr="008F2A3E" w:rsidRDefault="00E8495F" w:rsidP="0024332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79" w:type="dxa"/>
          </w:tcPr>
          <w:p w14:paraId="07CA22DD" w14:textId="32A4302B" w:rsidR="00E8495F" w:rsidRPr="008F2A3E" w:rsidRDefault="00E8495F" w:rsidP="00E849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0A82D08" w14:textId="77777777" w:rsidR="00E8495F" w:rsidRPr="008F2A3E" w:rsidRDefault="00E8495F" w:rsidP="00E849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  <w:shd w:val="clear" w:color="auto" w:fill="auto"/>
          </w:tcPr>
          <w:p w14:paraId="7ED4874F" w14:textId="16D06EA0" w:rsidR="00E8495F" w:rsidRPr="00334349" w:rsidRDefault="001660FF" w:rsidP="00E849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60FF">
              <w:rPr>
                <w:rFonts w:ascii="Browallia New" w:hAnsi="Browallia New" w:cs="Browallia New"/>
                <w:sz w:val="22"/>
                <w:szCs w:val="22"/>
              </w:rPr>
              <w:t>163,605</w:t>
            </w:r>
          </w:p>
        </w:tc>
        <w:tc>
          <w:tcPr>
            <w:tcW w:w="801" w:type="dxa"/>
          </w:tcPr>
          <w:p w14:paraId="3A57E832" w14:textId="5BB2A475" w:rsidR="00E8495F" w:rsidRPr="008F2A3E" w:rsidRDefault="00E8495F" w:rsidP="00E849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1660FF" w:rsidRPr="008F2A3E" w14:paraId="32593665" w14:textId="77777777" w:rsidTr="00EE31CA">
        <w:trPr>
          <w:cantSplit/>
        </w:trPr>
        <w:tc>
          <w:tcPr>
            <w:tcW w:w="2493" w:type="dxa"/>
          </w:tcPr>
          <w:p w14:paraId="441314EE" w14:textId="77777777" w:rsidR="001660FF" w:rsidRPr="008F2A3E" w:rsidRDefault="001660FF" w:rsidP="001660F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782" w:type="dxa"/>
          </w:tcPr>
          <w:p w14:paraId="2B16D809" w14:textId="77777777" w:rsidR="001660FF" w:rsidRPr="008F2A3E" w:rsidRDefault="001660FF" w:rsidP="001660F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266AA87D" w14:textId="77777777" w:rsidR="001660FF" w:rsidRPr="008F2A3E" w:rsidRDefault="001660FF" w:rsidP="001660F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64CE875E" w14:textId="77777777" w:rsidR="001660FF" w:rsidRPr="008F2A3E" w:rsidRDefault="001660FF" w:rsidP="001660FF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22C17AF" w14:textId="77777777" w:rsidR="001660FF" w:rsidRPr="008F2A3E" w:rsidRDefault="001660FF" w:rsidP="001660FF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50957C0D" w14:textId="5FD8A6B4" w:rsidR="001660FF" w:rsidRPr="008F2A3E" w:rsidRDefault="001660FF" w:rsidP="001660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11C4D2A5" w14:textId="77777777" w:rsidR="001660FF" w:rsidRPr="008F2A3E" w:rsidRDefault="001660FF" w:rsidP="001660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  <w:shd w:val="clear" w:color="auto" w:fill="auto"/>
          </w:tcPr>
          <w:p w14:paraId="46D1C833" w14:textId="3047AB74" w:rsidR="001660FF" w:rsidRPr="00334349" w:rsidRDefault="001660FF" w:rsidP="001660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01" w:type="dxa"/>
          </w:tcPr>
          <w:p w14:paraId="78FA3892" w14:textId="77777777" w:rsidR="001660FF" w:rsidRPr="008F2A3E" w:rsidRDefault="001660FF" w:rsidP="001660F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E8495F" w:rsidRPr="008F2A3E" w14:paraId="559E3595" w14:textId="77777777" w:rsidTr="00EE31CA">
        <w:trPr>
          <w:cantSplit/>
        </w:trPr>
        <w:tc>
          <w:tcPr>
            <w:tcW w:w="2493" w:type="dxa"/>
          </w:tcPr>
          <w:p w14:paraId="23889630" w14:textId="77777777" w:rsidR="00E8495F" w:rsidRPr="008F2A3E" w:rsidRDefault="00E8495F" w:rsidP="00E849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82" w:type="dxa"/>
          </w:tcPr>
          <w:p w14:paraId="49F66C94" w14:textId="77777777" w:rsidR="00E8495F" w:rsidRPr="008F2A3E" w:rsidRDefault="00E8495F" w:rsidP="00E8495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0DB04C00" w14:textId="77777777" w:rsidR="00E8495F" w:rsidRPr="008F2A3E" w:rsidRDefault="00E8495F" w:rsidP="00E8495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3F60547F" w14:textId="77777777" w:rsidR="00E8495F" w:rsidRPr="008F2A3E" w:rsidRDefault="00E8495F" w:rsidP="0024332A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D966453" w14:textId="77777777" w:rsidR="00E8495F" w:rsidRPr="008F2A3E" w:rsidRDefault="00E8495F" w:rsidP="0024332A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3D93BC56" w14:textId="1580335D" w:rsidR="00E8495F" w:rsidRPr="008F2A3E" w:rsidRDefault="00E8495F" w:rsidP="00E849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vAlign w:val="bottom"/>
          </w:tcPr>
          <w:p w14:paraId="67AD1691" w14:textId="77777777" w:rsidR="00E8495F" w:rsidRPr="008F2A3E" w:rsidRDefault="00E8495F" w:rsidP="00E849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47A505" w14:textId="419B3462" w:rsidR="00E8495F" w:rsidRPr="00334349" w:rsidRDefault="001660FF" w:rsidP="00E849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163,605</w:t>
            </w:r>
          </w:p>
        </w:tc>
        <w:tc>
          <w:tcPr>
            <w:tcW w:w="801" w:type="dxa"/>
          </w:tcPr>
          <w:p w14:paraId="3592A3AF" w14:textId="09B5881C" w:rsidR="00E8495F" w:rsidRPr="008F2A3E" w:rsidRDefault="00E8495F" w:rsidP="00E849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C570D4" w:rsidRPr="007A2107" w14:paraId="1E5FC69C" w14:textId="77777777" w:rsidTr="00EE31CA">
        <w:trPr>
          <w:cantSplit/>
        </w:trPr>
        <w:tc>
          <w:tcPr>
            <w:tcW w:w="2493" w:type="dxa"/>
          </w:tcPr>
          <w:p w14:paraId="317A7A22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782" w:type="dxa"/>
          </w:tcPr>
          <w:p w14:paraId="42AC3E7F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00" w:type="dxa"/>
          </w:tcPr>
          <w:p w14:paraId="64E6674D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7615D4A7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3E8C0926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1D47C1A9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64DD357A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1559754B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23F58E46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C570D4" w:rsidRPr="007A2107" w14:paraId="5FF30827" w14:textId="77777777" w:rsidTr="00EE31CA">
        <w:trPr>
          <w:cantSplit/>
        </w:trPr>
        <w:tc>
          <w:tcPr>
            <w:tcW w:w="2493" w:type="dxa"/>
          </w:tcPr>
          <w:p w14:paraId="6ABAB0A4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782" w:type="dxa"/>
          </w:tcPr>
          <w:p w14:paraId="1717637D" w14:textId="51A7B11D" w:rsidR="00C570D4" w:rsidRPr="00C570D4" w:rsidRDefault="00C570D4" w:rsidP="00C570D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48" w:hanging="6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17222">
              <w:rPr>
                <w:rFonts w:ascii="Browallia New" w:hAnsi="Browallia New" w:cs="Browallia New" w:hint="cs"/>
                <w:sz w:val="22"/>
                <w:szCs w:val="22"/>
                <w:cs/>
              </w:rPr>
              <w:t>ดอลลาร์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สหรัฐฯ)</w:t>
            </w:r>
          </w:p>
        </w:tc>
        <w:tc>
          <w:tcPr>
            <w:tcW w:w="800" w:type="dxa"/>
          </w:tcPr>
          <w:p w14:paraId="77507911" w14:textId="0868B7CF" w:rsidR="00C570D4" w:rsidRPr="00C570D4" w:rsidRDefault="00C570D4" w:rsidP="00C570D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48" w:hanging="6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1722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ดอลลาร์ 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สหรัฐฯ)</w:t>
            </w:r>
          </w:p>
        </w:tc>
        <w:tc>
          <w:tcPr>
            <w:tcW w:w="819" w:type="dxa"/>
          </w:tcPr>
          <w:p w14:paraId="65416607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18F40744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64C784AE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553A0444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2DC2849D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1A6641B2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9C55ED" w:rsidRPr="008F2A3E" w14:paraId="22C9B779" w14:textId="77777777" w:rsidTr="00EE31CA">
        <w:trPr>
          <w:cantSplit/>
        </w:trPr>
        <w:tc>
          <w:tcPr>
            <w:tcW w:w="2493" w:type="dxa"/>
          </w:tcPr>
          <w:p w14:paraId="5B530478" w14:textId="77777777" w:rsidR="009C55ED" w:rsidRPr="008F2A3E" w:rsidRDefault="009C55ED" w:rsidP="009C55ED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Wisdom Tree Investment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782" w:type="dxa"/>
            <w:vAlign w:val="bottom"/>
          </w:tcPr>
          <w:p w14:paraId="05781D53" w14:textId="72C01F95" w:rsidR="009C55ED" w:rsidRPr="008F2A3E" w:rsidRDefault="009C55ED" w:rsidP="009C55ED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00" w:type="dxa"/>
            <w:vAlign w:val="center"/>
          </w:tcPr>
          <w:p w14:paraId="6C09ACA0" w14:textId="77777777" w:rsidR="009C55ED" w:rsidRPr="008F2A3E" w:rsidRDefault="009C55ED" w:rsidP="009C55ED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306E29" w14:textId="77777777" w:rsidR="009C55ED" w:rsidRPr="008F2A3E" w:rsidRDefault="009C55ED" w:rsidP="009C55ED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19" w:type="dxa"/>
            <w:vAlign w:val="bottom"/>
          </w:tcPr>
          <w:p w14:paraId="55F4227C" w14:textId="53DA199D" w:rsidR="009C55ED" w:rsidRPr="008F2A3E" w:rsidRDefault="009C55ED" w:rsidP="0024332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11DBD8EC" w14:textId="77777777" w:rsidR="009C55ED" w:rsidRPr="008F2A3E" w:rsidRDefault="009C55ED" w:rsidP="0024332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1DA276" w14:textId="77777777" w:rsidR="009C55ED" w:rsidRPr="008F2A3E" w:rsidRDefault="009C55ED" w:rsidP="0024332A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79" w:type="dxa"/>
            <w:vAlign w:val="bottom"/>
          </w:tcPr>
          <w:p w14:paraId="1DEE62B5" w14:textId="52126019" w:rsidR="009C55ED" w:rsidRPr="008F2A3E" w:rsidRDefault="009C55ED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5D4D8B6D" w14:textId="77777777" w:rsidR="009C55ED" w:rsidRPr="008F2A3E" w:rsidRDefault="009C55ED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2EAADFE" w14:textId="5ACF5D3B" w:rsidR="009C55ED" w:rsidRPr="008F2A3E" w:rsidRDefault="008F77E2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141,483</w:t>
            </w:r>
          </w:p>
        </w:tc>
        <w:tc>
          <w:tcPr>
            <w:tcW w:w="801" w:type="dxa"/>
            <w:vAlign w:val="bottom"/>
          </w:tcPr>
          <w:p w14:paraId="00219124" w14:textId="05AC1C90" w:rsidR="009C55ED" w:rsidRPr="008F2A3E" w:rsidRDefault="009C55ED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150,417</w:t>
            </w:r>
          </w:p>
        </w:tc>
      </w:tr>
      <w:tr w:rsidR="00C570D4" w:rsidRPr="007A2107" w14:paraId="14F7D52B" w14:textId="77777777" w:rsidTr="00EE31CA">
        <w:trPr>
          <w:cantSplit/>
          <w:trHeight w:val="270"/>
        </w:trPr>
        <w:tc>
          <w:tcPr>
            <w:tcW w:w="2493" w:type="dxa"/>
          </w:tcPr>
          <w:p w14:paraId="2F905992" w14:textId="77777777" w:rsidR="00C570D4" w:rsidRPr="007A2107" w:rsidRDefault="00C570D4" w:rsidP="00C570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782" w:type="dxa"/>
            <w:vAlign w:val="center"/>
          </w:tcPr>
          <w:p w14:paraId="4FC8FD98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0" w:type="dxa"/>
            <w:vAlign w:val="center"/>
          </w:tcPr>
          <w:p w14:paraId="6CB59BF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9" w:type="dxa"/>
            <w:vAlign w:val="center"/>
          </w:tcPr>
          <w:p w14:paraId="0E2D343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0" w:type="dxa"/>
          </w:tcPr>
          <w:p w14:paraId="7738E19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336639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3AE58906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C68FBD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6684EFFE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55ED" w:rsidRPr="008F2A3E" w14:paraId="66DC970C" w14:textId="77777777" w:rsidTr="00EE31CA">
        <w:trPr>
          <w:cantSplit/>
        </w:trPr>
        <w:tc>
          <w:tcPr>
            <w:tcW w:w="4075" w:type="dxa"/>
            <w:gridSpan w:val="3"/>
          </w:tcPr>
          <w:p w14:paraId="02B989B3" w14:textId="05A60A0D" w:rsidR="009C55ED" w:rsidRPr="008F2A3E" w:rsidRDefault="009C55ED" w:rsidP="009C55ED">
            <w:pP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เงินลงทุนในบริษัทร่วมและ</w:t>
            </w:r>
            <w:r w:rsidR="0047789F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กิจ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การร่วมค้า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19" w:type="dxa"/>
            <w:vAlign w:val="center"/>
          </w:tcPr>
          <w:p w14:paraId="22E4388C" w14:textId="77777777" w:rsidR="009C55ED" w:rsidRPr="008F2A3E" w:rsidRDefault="009C55ED" w:rsidP="009C55ED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285A2642" w14:textId="77777777" w:rsidR="009C55ED" w:rsidRPr="008F2A3E" w:rsidRDefault="009C55ED" w:rsidP="009C55ED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57A82D3" w14:textId="6183B067" w:rsidR="009C55ED" w:rsidRPr="008F2A3E" w:rsidRDefault="009C55ED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67F9B21D" w14:textId="77777777" w:rsidR="009C55ED" w:rsidRPr="008F2A3E" w:rsidRDefault="009C55ED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7132FE17" w14:textId="1F57D815" w:rsidR="009C55ED" w:rsidRPr="00D53F78" w:rsidRDefault="008F77E2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305,088</w:t>
            </w:r>
          </w:p>
        </w:tc>
        <w:tc>
          <w:tcPr>
            <w:tcW w:w="801" w:type="dxa"/>
            <w:vAlign w:val="bottom"/>
          </w:tcPr>
          <w:p w14:paraId="4C4AA65A" w14:textId="3402011C" w:rsidR="009C55ED" w:rsidRPr="008F2A3E" w:rsidRDefault="009C55ED" w:rsidP="009C55ED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308,761</w:t>
            </w:r>
          </w:p>
        </w:tc>
      </w:tr>
    </w:tbl>
    <w:p w14:paraId="38886A04" w14:textId="77777777" w:rsidR="008C0540" w:rsidRPr="007A2107" w:rsidRDefault="008C0540" w:rsidP="00577F4D">
      <w:pPr>
        <w:ind w:left="45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7012A31" w14:textId="6EEF1F10" w:rsidR="00C570D4" w:rsidRPr="006461EA" w:rsidRDefault="00C570D4" w:rsidP="00C570D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lastRenderedPageBreak/>
        <w:t xml:space="preserve">บริษัทได้นำหุ้นสามัญของบริษัทที่ถืออยู่ในบริษัท </w:t>
      </w:r>
      <w:r w:rsidRPr="006461EA">
        <w:rPr>
          <w:rFonts w:ascii="Browallia New" w:hAnsi="Browallia New" w:cs="Browallia New"/>
          <w:sz w:val="28"/>
          <w:szCs w:val="28"/>
        </w:rPr>
        <w:t xml:space="preserve">Wisdom Tree </w:t>
      </w:r>
      <w:r w:rsidRPr="006461EA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 xml:space="preserve">Investment </w:t>
      </w:r>
      <w:r w:rsidRPr="006461EA">
        <w:rPr>
          <w:rFonts w:ascii="Browallia New" w:hAnsi="Browallia New" w:cs="Browallia New"/>
          <w:sz w:val="28"/>
          <w:szCs w:val="28"/>
          <w:cs/>
        </w:rPr>
        <w:t>(</w:t>
      </w:r>
      <w:r w:rsidRPr="006461EA">
        <w:rPr>
          <w:rFonts w:ascii="Browallia New" w:hAnsi="Browallia New" w:cs="Browallia New"/>
          <w:sz w:val="28"/>
          <w:szCs w:val="28"/>
        </w:rPr>
        <w:t>S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6461EA">
        <w:rPr>
          <w:rFonts w:ascii="Browallia New" w:hAnsi="Browallia New" w:cs="Browallia New"/>
          <w:sz w:val="28"/>
          <w:szCs w:val="28"/>
        </w:rPr>
        <w:t>PTE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6461EA">
        <w:rPr>
          <w:rFonts w:ascii="Browallia New" w:hAnsi="Browallia New" w:cs="Browallia New"/>
          <w:sz w:val="28"/>
          <w:szCs w:val="28"/>
        </w:rPr>
        <w:t xml:space="preserve">Limited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ไปค้ำประกันวงเงินสินเชื่อของ</w:t>
      </w:r>
      <w:r>
        <w:rPr>
          <w:rFonts w:ascii="Browallia New" w:hAnsi="Browallia New" w:cs="Browallia New" w:hint="cs"/>
          <w:sz w:val="28"/>
          <w:szCs w:val="28"/>
          <w:cs/>
        </w:rPr>
        <w:t>กิจการร่วมค้าในต่างประเทศ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5A5AF828" w14:textId="65FE7E59" w:rsidR="00887E75" w:rsidRDefault="00887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04A15C6" w14:textId="2F5CA896" w:rsidR="00577F4D" w:rsidRPr="008F2A3E" w:rsidRDefault="00371706" w:rsidP="00577F4D">
      <w:pPr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8F2A3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47789F">
        <w:rPr>
          <w:rFonts w:ascii="Browallia New" w:hAnsi="Browallia New" w:cs="Browallia New" w:hint="cs"/>
          <w:sz w:val="28"/>
          <w:szCs w:val="28"/>
          <w:cs/>
          <w:lang w:val="en-GB"/>
        </w:rPr>
        <w:t>กิจ</w:t>
      </w:r>
      <w:r w:rsidR="00FF1E7D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(บันทึกบัญชีตามวิธีส่วนได้เสียในงบการเงินรวม) </w:t>
      </w:r>
      <w:r w:rsidR="00974785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>งวด</w:t>
      </w:r>
      <w:r w:rsidR="008C0540">
        <w:rPr>
          <w:rFonts w:ascii="Browallia New" w:hAnsi="Browallia New" w:cs="Browallia New" w:hint="cs"/>
          <w:sz w:val="28"/>
          <w:szCs w:val="28"/>
          <w:cs/>
        </w:rPr>
        <w:t>สาม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8C0540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8C0540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8C0540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8C0540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65325320" w14:textId="77777777" w:rsidR="00577F4D" w:rsidRPr="00EE31CA" w:rsidRDefault="00577F4D" w:rsidP="00577F4D">
      <w:pPr>
        <w:tabs>
          <w:tab w:val="left" w:pos="2160"/>
        </w:tabs>
        <w:ind w:left="851" w:right="-1"/>
        <w:jc w:val="righ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69"/>
        <w:gridCol w:w="2351"/>
      </w:tblGrid>
      <w:tr w:rsidR="00577F4D" w:rsidRPr="0057729E" w14:paraId="763D932D" w14:textId="77777777" w:rsidTr="00577F4D">
        <w:trPr>
          <w:cantSplit/>
        </w:trPr>
        <w:tc>
          <w:tcPr>
            <w:tcW w:w="4252" w:type="dxa"/>
          </w:tcPr>
          <w:p w14:paraId="56ABD8C0" w14:textId="77777777" w:rsidR="00577F4D" w:rsidRPr="0057729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</w:tcPr>
          <w:p w14:paraId="19A72DB2" w14:textId="77777777" w:rsidR="00577F4D" w:rsidRPr="0057729E" w:rsidRDefault="00577F4D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D90C760" w14:textId="77777777" w:rsidR="00577F4D" w:rsidRPr="0057729E" w:rsidRDefault="00577F4D" w:rsidP="00BF1A33">
            <w:pPr>
              <w:tabs>
                <w:tab w:val="clear" w:pos="1644"/>
                <w:tab w:val="decimal" w:pos="1008"/>
                <w:tab w:val="left" w:pos="1663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7F4D" w:rsidRPr="0057729E" w14:paraId="48F1DD72" w14:textId="77777777" w:rsidTr="00577F4D">
        <w:trPr>
          <w:cantSplit/>
        </w:trPr>
        <w:tc>
          <w:tcPr>
            <w:tcW w:w="4252" w:type="dxa"/>
          </w:tcPr>
          <w:p w14:paraId="3344155E" w14:textId="77777777" w:rsidR="00577F4D" w:rsidRPr="0057729E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9" w:type="dxa"/>
          </w:tcPr>
          <w:p w14:paraId="55F47FE7" w14:textId="77777777" w:rsidR="00577F4D" w:rsidRPr="0057729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1" w:type="dxa"/>
          </w:tcPr>
          <w:p w14:paraId="1FDBA912" w14:textId="77777777" w:rsidR="00577F4D" w:rsidRPr="0057729E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7F4D" w:rsidRPr="00BE3F64" w14:paraId="1778B4BE" w14:textId="77777777" w:rsidTr="00BE3F64">
        <w:trPr>
          <w:cantSplit/>
          <w:trHeight w:hRule="exact" w:val="333"/>
        </w:trPr>
        <w:tc>
          <w:tcPr>
            <w:tcW w:w="4252" w:type="dxa"/>
          </w:tcPr>
          <w:p w14:paraId="01C94A51" w14:textId="77777777" w:rsidR="00577F4D" w:rsidRPr="00BE3F64" w:rsidRDefault="00577F4D" w:rsidP="00BF1A33">
            <w:pPr>
              <w:ind w:right="-3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69" w:type="dxa"/>
          </w:tcPr>
          <w:p w14:paraId="2234A81F" w14:textId="77777777" w:rsidR="00577F4D" w:rsidRPr="00BE3F64" w:rsidRDefault="00577F4D" w:rsidP="00BF1A33">
            <w:pPr>
              <w:ind w:left="50" w:right="1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</w:tcPr>
          <w:p w14:paraId="5922648F" w14:textId="77777777" w:rsidR="00577F4D" w:rsidRPr="00BE3F64" w:rsidRDefault="00577F4D" w:rsidP="00BF1A33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B1312" w:rsidRPr="0057729E" w14:paraId="3DF1EA90" w14:textId="77777777" w:rsidTr="00577F4D">
        <w:trPr>
          <w:cantSplit/>
        </w:trPr>
        <w:tc>
          <w:tcPr>
            <w:tcW w:w="4252" w:type="dxa"/>
          </w:tcPr>
          <w:p w14:paraId="0CBA9AFE" w14:textId="6F95381C" w:rsidR="008B1312" w:rsidRPr="008C0540" w:rsidRDefault="008B1312" w:rsidP="008B1312">
            <w:pPr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 </w:t>
            </w:r>
            <w:r w:rsidRPr="0057729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9" w:type="dxa"/>
          </w:tcPr>
          <w:p w14:paraId="6DD8BE10" w14:textId="3346B0D7" w:rsidR="008B1312" w:rsidRPr="00CC1316" w:rsidRDefault="00CC1316" w:rsidP="008B131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308,761</w:t>
            </w:r>
          </w:p>
        </w:tc>
        <w:tc>
          <w:tcPr>
            <w:tcW w:w="2351" w:type="dxa"/>
          </w:tcPr>
          <w:p w14:paraId="2F006A11" w14:textId="5AEDDB92" w:rsidR="008B1312" w:rsidRPr="00F10AFA" w:rsidRDefault="008B1312" w:rsidP="008B1312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10A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473C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F10A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,2</w:t>
            </w:r>
            <w:r w:rsidR="00473C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</w:p>
        </w:tc>
      </w:tr>
      <w:tr w:rsidR="008B1312" w:rsidRPr="0057729E" w14:paraId="4B08F082" w14:textId="77777777" w:rsidTr="0020035F">
        <w:trPr>
          <w:cantSplit/>
        </w:trPr>
        <w:tc>
          <w:tcPr>
            <w:tcW w:w="4252" w:type="dxa"/>
          </w:tcPr>
          <w:p w14:paraId="04C06EBB" w14:textId="77777777" w:rsidR="008B1312" w:rsidRPr="0057729E" w:rsidRDefault="008B1312" w:rsidP="008B1312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ของบริษัทร่วม</w:t>
            </w:r>
          </w:p>
        </w:tc>
        <w:tc>
          <w:tcPr>
            <w:tcW w:w="2369" w:type="dxa"/>
          </w:tcPr>
          <w:p w14:paraId="6564BC4C" w14:textId="20194029" w:rsidR="008B1312" w:rsidRPr="006B2C49" w:rsidRDefault="006A0AEB" w:rsidP="008B1312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5,261</w:t>
            </w:r>
          </w:p>
        </w:tc>
        <w:tc>
          <w:tcPr>
            <w:tcW w:w="2351" w:type="dxa"/>
          </w:tcPr>
          <w:p w14:paraId="64988A92" w14:textId="3F592F7D" w:rsidR="008B1312" w:rsidRPr="00F10AFA" w:rsidRDefault="008B1312" w:rsidP="008B1312">
            <w:pPr>
              <w:ind w:left="18" w:right="28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F10AF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3686F" w:rsidRPr="0057729E" w14:paraId="1088011F" w14:textId="77777777" w:rsidTr="009B26C7">
        <w:trPr>
          <w:cantSplit/>
        </w:trPr>
        <w:tc>
          <w:tcPr>
            <w:tcW w:w="4252" w:type="dxa"/>
          </w:tcPr>
          <w:p w14:paraId="3F4FD78B" w14:textId="3849A14A" w:rsidR="00F3686F" w:rsidRPr="0057729E" w:rsidRDefault="00F3686F" w:rsidP="00F3686F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งขาดทุนของ</w:t>
            </w:r>
            <w:r w:rsidR="0047789F">
              <w:rPr>
                <w:rFonts w:ascii="Browallia New" w:hAnsi="Browallia New" w:cs="Browallia New" w:hint="cs"/>
                <w:sz w:val="28"/>
                <w:szCs w:val="28"/>
                <w:cs/>
              </w:rPr>
              <w:t>กิจ</w:t>
            </w:r>
            <w:r w:rsidRPr="0057729E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9" w:type="dxa"/>
          </w:tcPr>
          <w:p w14:paraId="750CD060" w14:textId="72B0E5DF" w:rsidR="00F3686F" w:rsidRPr="006B2C49" w:rsidRDefault="00F3686F" w:rsidP="00F3686F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686F">
              <w:rPr>
                <w:rFonts w:ascii="Browallia New" w:hAnsi="Browallia New" w:cs="Browallia New"/>
                <w:sz w:val="28"/>
                <w:szCs w:val="28"/>
                <w:lang w:val="en-GB"/>
              </w:rPr>
              <w:t>(8,731)</w:t>
            </w:r>
          </w:p>
        </w:tc>
        <w:tc>
          <w:tcPr>
            <w:tcW w:w="2351" w:type="dxa"/>
          </w:tcPr>
          <w:p w14:paraId="07A2EDC3" w14:textId="634A97E3" w:rsidR="00F3686F" w:rsidRPr="00F10AFA" w:rsidRDefault="00F3686F" w:rsidP="00F3686F">
            <w:pPr>
              <w:ind w:left="18" w:right="28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F10AF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                  -</w:t>
            </w:r>
          </w:p>
        </w:tc>
      </w:tr>
      <w:tr w:rsidR="00F3686F" w:rsidRPr="0057729E" w14:paraId="6E9AFC13" w14:textId="77777777" w:rsidTr="009B26C7">
        <w:trPr>
          <w:cantSplit/>
        </w:trPr>
        <w:tc>
          <w:tcPr>
            <w:tcW w:w="4252" w:type="dxa"/>
          </w:tcPr>
          <w:p w14:paraId="1DF76BB3" w14:textId="313E493C" w:rsidR="00F3686F" w:rsidRPr="0057729E" w:rsidRDefault="00F3686F" w:rsidP="00F3686F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ผลต่างจากการแปลงค่าเงินลงทุน</w:t>
            </w:r>
          </w:p>
        </w:tc>
        <w:tc>
          <w:tcPr>
            <w:tcW w:w="2369" w:type="dxa"/>
          </w:tcPr>
          <w:p w14:paraId="37EB7E3B" w14:textId="076F82F8" w:rsidR="00F3686F" w:rsidRPr="006B2C49" w:rsidRDefault="00F3686F" w:rsidP="00CB6D53">
            <w:pPr>
              <w:pBdr>
                <w:bottom w:val="single" w:sz="4" w:space="0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3686F">
              <w:rPr>
                <w:rFonts w:ascii="Browallia New" w:hAnsi="Browallia New" w:cs="Browallia New"/>
                <w:sz w:val="28"/>
                <w:szCs w:val="28"/>
                <w:lang w:val="en-GB"/>
              </w:rPr>
              <w:t>(203)</w:t>
            </w:r>
          </w:p>
        </w:tc>
        <w:tc>
          <w:tcPr>
            <w:tcW w:w="2351" w:type="dxa"/>
          </w:tcPr>
          <w:p w14:paraId="60566CDB" w14:textId="119B6712" w:rsidR="00F3686F" w:rsidRPr="00F10AFA" w:rsidRDefault="009B26C7" w:rsidP="009B26C7">
            <w:pPr>
              <w:pBdr>
                <w:bottom w:val="single" w:sz="4" w:space="1" w:color="auto"/>
              </w:pBdr>
              <w:ind w:left="18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 </w:t>
            </w:r>
            <w:r w:rsidR="00F3686F" w:rsidRPr="00F10AF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10AFA" w:rsidRPr="0057729E" w14:paraId="1147B4F6" w14:textId="77777777" w:rsidTr="009B26C7">
        <w:trPr>
          <w:cantSplit/>
        </w:trPr>
        <w:tc>
          <w:tcPr>
            <w:tcW w:w="4252" w:type="dxa"/>
          </w:tcPr>
          <w:p w14:paraId="315C26CB" w14:textId="059FA02C" w:rsidR="00F10AFA" w:rsidRPr="0057729E" w:rsidRDefault="00F10AFA" w:rsidP="00F10AFA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9" w:type="dxa"/>
          </w:tcPr>
          <w:p w14:paraId="374912B0" w14:textId="2B4EEA9E" w:rsidR="00F10AFA" w:rsidRPr="006B2C49" w:rsidRDefault="006A0AEB" w:rsidP="00F10AFA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46B41">
              <w:rPr>
                <w:rFonts w:ascii="Browallia New" w:hAnsi="Browallia New" w:cs="Browallia New"/>
                <w:sz w:val="28"/>
                <w:szCs w:val="28"/>
                <w:lang w:val="en-GB"/>
              </w:rPr>
              <w:t>05,088</w:t>
            </w:r>
          </w:p>
        </w:tc>
        <w:tc>
          <w:tcPr>
            <w:tcW w:w="2351" w:type="dxa"/>
          </w:tcPr>
          <w:p w14:paraId="095EB4B8" w14:textId="45A7EC8A" w:rsidR="00F10AFA" w:rsidRPr="00F10AFA" w:rsidRDefault="00F10AFA" w:rsidP="00F10AFA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10AF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344,250        </w:t>
            </w:r>
          </w:p>
        </w:tc>
      </w:tr>
    </w:tbl>
    <w:p w14:paraId="531D2A2B" w14:textId="190C4380" w:rsidR="00D60CBB" w:rsidRDefault="00D6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28148DBC" w14:textId="6F420741" w:rsidR="002A6F10" w:rsidRPr="006E0640" w:rsidRDefault="002A6F10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E064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ที่ดิน อาคาร</w:t>
      </w:r>
      <w:r w:rsidR="00293ED1" w:rsidRPr="006E064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6E064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และอุปกรณ์</w:t>
      </w:r>
      <w:r w:rsidR="00646255" w:rsidRPr="006E06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4A11D31" w14:textId="77777777" w:rsidR="007A2107" w:rsidRPr="00EE31CA" w:rsidRDefault="007A2107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D4D00A" w14:textId="5DC21F90" w:rsidR="0092497F" w:rsidRPr="006E0640" w:rsidRDefault="0092497F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64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8C0540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สาม</w:t>
      </w:r>
      <w:r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8C0540" w:rsidRPr="006E0640">
        <w:rPr>
          <w:rFonts w:ascii="Browallia New" w:hAnsi="Browallia New" w:cs="Browallia New"/>
          <w:sz w:val="28"/>
          <w:szCs w:val="28"/>
          <w:lang w:val="en-GB"/>
        </w:rPr>
        <w:t>31</w:t>
      </w:r>
      <w:r w:rsidR="008C0540" w:rsidRPr="006E0640">
        <w:rPr>
          <w:rFonts w:ascii="Browallia New" w:hAnsi="Browallia New" w:cs="Browallia New"/>
          <w:sz w:val="28"/>
          <w:szCs w:val="28"/>
        </w:rPr>
        <w:t xml:space="preserve"> </w:t>
      </w:r>
      <w:r w:rsidR="008C0540" w:rsidRPr="006E0640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8C0540" w:rsidRPr="006E0640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A95214" w:rsidRPr="006E06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</w:p>
    <w:p w14:paraId="3C3DF7A2" w14:textId="77777777" w:rsidR="0092497F" w:rsidRPr="00EE31CA" w:rsidRDefault="0092497F" w:rsidP="00F65AA7">
      <w:pPr>
        <w:ind w:left="426"/>
        <w:jc w:val="thaiDistribute"/>
        <w:rPr>
          <w:rFonts w:ascii="Browallia New" w:hAnsi="Browallia New" w:cs="Browallia New"/>
          <w:sz w:val="24"/>
          <w:szCs w:val="24"/>
          <w:highlight w:val="cyan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92497F" w:rsidRPr="000C3D50" w14:paraId="602E9A39" w14:textId="77777777" w:rsidTr="006E0640">
        <w:tc>
          <w:tcPr>
            <w:tcW w:w="4394" w:type="dxa"/>
          </w:tcPr>
          <w:p w14:paraId="3051E030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26" w:type="dxa"/>
          </w:tcPr>
          <w:p w14:paraId="50125F36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414" w:type="dxa"/>
            <w:gridSpan w:val="2"/>
            <w:shd w:val="clear" w:color="auto" w:fill="auto"/>
          </w:tcPr>
          <w:p w14:paraId="6BDB8949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2497F" w:rsidRPr="000C3D50" w14:paraId="44C1D656" w14:textId="77777777" w:rsidTr="006E0640">
        <w:tc>
          <w:tcPr>
            <w:tcW w:w="4394" w:type="dxa"/>
          </w:tcPr>
          <w:p w14:paraId="76DF5B57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C00240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  <w:r w:rsidRPr="00E479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479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6E2355F2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5CA51920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2497F" w:rsidRPr="000C3D50" w14:paraId="7220325E" w14:textId="77777777" w:rsidTr="006E0640">
        <w:trPr>
          <w:trHeight w:hRule="exact" w:val="379"/>
        </w:trPr>
        <w:tc>
          <w:tcPr>
            <w:tcW w:w="4394" w:type="dxa"/>
          </w:tcPr>
          <w:p w14:paraId="5B4888CB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B4AEA3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36" w:type="dxa"/>
          </w:tcPr>
          <w:p w14:paraId="169C635B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14:paraId="089C601F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D116B" w:rsidRPr="000C3D50" w14:paraId="35A96122" w14:textId="77777777" w:rsidTr="006E0640">
        <w:tc>
          <w:tcPr>
            <w:tcW w:w="4394" w:type="dxa"/>
          </w:tcPr>
          <w:p w14:paraId="58392753" w14:textId="36941BB6" w:rsidR="001D116B" w:rsidRPr="006E0640" w:rsidRDefault="001D116B" w:rsidP="001D116B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8E7F0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สุทธิ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8C0540"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126" w:type="dxa"/>
          </w:tcPr>
          <w:p w14:paraId="23A679A4" w14:textId="47F903DB" w:rsidR="001D116B" w:rsidRPr="009E49ED" w:rsidRDefault="009E49ED" w:rsidP="009E49ED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2,9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29</w:t>
            </w:r>
            <w:r w:rsidRPr="009E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885</w:t>
            </w:r>
          </w:p>
        </w:tc>
        <w:tc>
          <w:tcPr>
            <w:tcW w:w="236" w:type="dxa"/>
          </w:tcPr>
          <w:p w14:paraId="44953DED" w14:textId="77777777" w:rsidR="001D116B" w:rsidRPr="000C3D50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2C759387" w14:textId="466A55ED" w:rsidR="001D116B" w:rsidRPr="006E0640" w:rsidRDefault="006E0640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1,682,647</w:t>
            </w:r>
          </w:p>
        </w:tc>
      </w:tr>
      <w:tr w:rsidR="001D116B" w:rsidRPr="000C3D50" w14:paraId="213E4FA2" w14:textId="77777777" w:rsidTr="006E0640">
        <w:tc>
          <w:tcPr>
            <w:tcW w:w="4394" w:type="dxa"/>
          </w:tcPr>
          <w:p w14:paraId="3E002CF1" w14:textId="77777777" w:rsidR="001D116B" w:rsidRPr="006E0640" w:rsidRDefault="001D116B" w:rsidP="001D116B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เพิ่มระหว่างงวด</w:t>
            </w:r>
          </w:p>
        </w:tc>
        <w:tc>
          <w:tcPr>
            <w:tcW w:w="2126" w:type="dxa"/>
          </w:tcPr>
          <w:p w14:paraId="27C9005B" w14:textId="7BDB89C6" w:rsidR="001D116B" w:rsidRPr="009E49ED" w:rsidRDefault="0099134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342</w:t>
            </w:r>
          </w:p>
        </w:tc>
        <w:tc>
          <w:tcPr>
            <w:tcW w:w="236" w:type="dxa"/>
          </w:tcPr>
          <w:p w14:paraId="651F5EA0" w14:textId="77777777" w:rsidR="001D116B" w:rsidRPr="000C3D50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7F7E0978" w14:textId="64DDFC01" w:rsidR="001D116B" w:rsidRPr="006E0640" w:rsidRDefault="006E0640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7,5</w:t>
            </w:r>
            <w:r w:rsidR="002D07C8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68</w:t>
            </w:r>
          </w:p>
        </w:tc>
      </w:tr>
      <w:tr w:rsidR="00250ADE" w:rsidRPr="000C3D50" w14:paraId="3DE959F1" w14:textId="77777777" w:rsidTr="006E0640">
        <w:tc>
          <w:tcPr>
            <w:tcW w:w="4394" w:type="dxa"/>
          </w:tcPr>
          <w:p w14:paraId="7EE50A86" w14:textId="41E37366" w:rsidR="00250ADE" w:rsidRPr="006E0640" w:rsidRDefault="00250ADE" w:rsidP="00250ADE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รับโอนจากสินค้าคงเหลือ</w:t>
            </w:r>
          </w:p>
        </w:tc>
        <w:tc>
          <w:tcPr>
            <w:tcW w:w="2126" w:type="dxa"/>
          </w:tcPr>
          <w:p w14:paraId="33D1AF77" w14:textId="3FAD9F2B" w:rsidR="00250ADE" w:rsidRPr="00250ADE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50ADE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                      8,249</w:t>
            </w:r>
          </w:p>
        </w:tc>
        <w:tc>
          <w:tcPr>
            <w:tcW w:w="236" w:type="dxa"/>
          </w:tcPr>
          <w:p w14:paraId="0E453A94" w14:textId="77777777" w:rsidR="00250ADE" w:rsidRPr="000C3D5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10E50B26" w14:textId="6C0CD73E" w:rsidR="00250ADE" w:rsidRPr="006E064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6,3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37</w:t>
            </w:r>
          </w:p>
        </w:tc>
      </w:tr>
      <w:tr w:rsidR="00250ADE" w:rsidRPr="000C3D50" w14:paraId="1692E3B1" w14:textId="77777777" w:rsidTr="006E0640">
        <w:tc>
          <w:tcPr>
            <w:tcW w:w="4394" w:type="dxa"/>
          </w:tcPr>
          <w:p w14:paraId="04D8B50C" w14:textId="78AD48B1" w:rsidR="00250ADE" w:rsidRPr="006E0640" w:rsidRDefault="00250ADE" w:rsidP="00250ADE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ต้นทุนการกู้ยืมเงินที่รวมเป็นต้นทุน</w:t>
            </w:r>
          </w:p>
        </w:tc>
        <w:tc>
          <w:tcPr>
            <w:tcW w:w="2126" w:type="dxa"/>
          </w:tcPr>
          <w:p w14:paraId="08A63C58" w14:textId="1B466D33" w:rsidR="00250ADE" w:rsidRPr="000C3D5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 w:rsidRPr="009913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4,325</w:t>
            </w:r>
          </w:p>
        </w:tc>
        <w:tc>
          <w:tcPr>
            <w:tcW w:w="236" w:type="dxa"/>
          </w:tcPr>
          <w:p w14:paraId="6C65AB2C" w14:textId="77777777" w:rsidR="00250ADE" w:rsidRPr="000C3D5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1364A176" w14:textId="2735B995" w:rsidR="00250ADE" w:rsidRPr="006E0640" w:rsidRDefault="00250ADE" w:rsidP="00250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</w:t>
            </w:r>
            <w:r w:rsidRPr="006E064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50ADE" w:rsidRPr="000C3D50" w14:paraId="77A246BD" w14:textId="77777777" w:rsidTr="006E0640">
        <w:tc>
          <w:tcPr>
            <w:tcW w:w="4394" w:type="dxa"/>
          </w:tcPr>
          <w:p w14:paraId="225368EB" w14:textId="2ACAAD28" w:rsidR="00250ADE" w:rsidRPr="006E0640" w:rsidRDefault="00250ADE" w:rsidP="00250ADE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4ECC07B" w14:textId="2D405F4E" w:rsidR="00250ADE" w:rsidRPr="0099134B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  <w:r w:rsidRPr="009913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(22,282)</w:t>
            </w:r>
          </w:p>
        </w:tc>
        <w:tc>
          <w:tcPr>
            <w:tcW w:w="236" w:type="dxa"/>
          </w:tcPr>
          <w:p w14:paraId="39A128F8" w14:textId="77777777" w:rsidR="00250ADE" w:rsidRPr="000C3D5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76AD765A" w14:textId="4AFA3B61" w:rsidR="00250ADE" w:rsidRPr="006E064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(17,324)</w:t>
            </w:r>
          </w:p>
        </w:tc>
      </w:tr>
      <w:tr w:rsidR="00250ADE" w:rsidRPr="000C3D50" w14:paraId="59602633" w14:textId="77777777" w:rsidTr="006E0640">
        <w:tc>
          <w:tcPr>
            <w:tcW w:w="4394" w:type="dxa"/>
          </w:tcPr>
          <w:p w14:paraId="33FBFDA8" w14:textId="329C4BA9" w:rsidR="00250ADE" w:rsidRPr="006E0640" w:rsidRDefault="00250ADE" w:rsidP="00250ADE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ตัดจำหน่ายระหว่างงวด</w:t>
            </w:r>
          </w:p>
        </w:tc>
        <w:tc>
          <w:tcPr>
            <w:tcW w:w="2126" w:type="dxa"/>
          </w:tcPr>
          <w:p w14:paraId="653EF111" w14:textId="0FDF3C7B" w:rsidR="00250ADE" w:rsidRPr="0099134B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  <w:r w:rsidRPr="009913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1,411</w:t>
            </w:r>
            <w:r w:rsidRPr="009913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36" w:type="dxa"/>
          </w:tcPr>
          <w:p w14:paraId="3AB30D9D" w14:textId="77777777" w:rsidR="00250ADE" w:rsidRPr="000C3D5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021E2438" w14:textId="5ACBF901" w:rsidR="00250ADE" w:rsidRPr="006E064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(1,408)</w:t>
            </w:r>
          </w:p>
        </w:tc>
      </w:tr>
      <w:tr w:rsidR="00250ADE" w:rsidRPr="000C3D50" w14:paraId="2CBA1A72" w14:textId="77777777" w:rsidTr="006E0640">
        <w:tc>
          <w:tcPr>
            <w:tcW w:w="4394" w:type="dxa"/>
          </w:tcPr>
          <w:p w14:paraId="09B9EA74" w14:textId="3AE20664" w:rsidR="00250ADE" w:rsidRPr="006E0640" w:rsidRDefault="00250ADE" w:rsidP="00250ADE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F9357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6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6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C6426AD" w14:textId="4BE643D8" w:rsidR="00250ADE" w:rsidRPr="0099134B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  <w:r w:rsidRPr="009913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               2,94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Pr="0099134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108</w:t>
            </w:r>
          </w:p>
        </w:tc>
        <w:tc>
          <w:tcPr>
            <w:tcW w:w="236" w:type="dxa"/>
          </w:tcPr>
          <w:p w14:paraId="692CA013" w14:textId="77777777" w:rsidR="00250ADE" w:rsidRPr="000C3D5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05E1F3" w14:textId="7D03C3F9" w:rsidR="00250ADE" w:rsidRPr="006E0640" w:rsidRDefault="00250ADE" w:rsidP="00250ADE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1,677,820</w:t>
            </w:r>
          </w:p>
        </w:tc>
      </w:tr>
    </w:tbl>
    <w:p w14:paraId="7A9541EE" w14:textId="77777777" w:rsidR="0081450C" w:rsidRPr="00EE31CA" w:rsidRDefault="0081450C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4B0F4258" w14:textId="56406CC8" w:rsidR="00371706" w:rsidRDefault="00CB5A4B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E0640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6E0640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</w:t>
      </w:r>
      <w:r w:rsidR="00ED4AC9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="00371706" w:rsidRPr="006E0640">
        <w:rPr>
          <w:rFonts w:ascii="Browallia New" w:hAnsi="Browallia New" w:cs="Browallia New"/>
          <w:sz w:val="28"/>
          <w:szCs w:val="28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6E0640">
        <w:rPr>
          <w:rFonts w:ascii="Browallia New" w:hAnsi="Browallia New" w:cs="Browallia New"/>
          <w:sz w:val="28"/>
          <w:szCs w:val="28"/>
          <w:cs/>
          <w:lang w:val="en-GB"/>
        </w:rPr>
        <w:t>แห่งหนึ่ง</w:t>
      </w:r>
      <w:r w:rsidR="00E270C2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 w:rsidR="006F0042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27639E" w:rsidRPr="006E0640">
        <w:rPr>
          <w:rFonts w:ascii="Browallia New" w:hAnsi="Browallia New" w:cs="Browallia New"/>
          <w:sz w:val="28"/>
          <w:szCs w:val="28"/>
          <w:lang w:val="en-GB"/>
        </w:rPr>
        <w:t>1</w:t>
      </w:r>
      <w:r w:rsidR="00BE5A56">
        <w:rPr>
          <w:rFonts w:ascii="Browallia New" w:hAnsi="Browallia New" w:cs="Browallia New"/>
          <w:sz w:val="28"/>
          <w:szCs w:val="28"/>
        </w:rPr>
        <w:t>3</w:t>
      </w:r>
      <w:r w:rsidR="0027639E" w:rsidRPr="006E06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7639E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6F0042" w:rsidRPr="006E0640">
        <w:rPr>
          <w:rFonts w:ascii="Browallia New" w:hAnsi="Browallia New" w:cs="Browallia New"/>
          <w:sz w:val="28"/>
          <w:szCs w:val="28"/>
        </w:rPr>
        <w:t>1</w:t>
      </w:r>
      <w:r w:rsidR="00BE5A56">
        <w:rPr>
          <w:rFonts w:ascii="Browallia New" w:hAnsi="Browallia New" w:cs="Browallia New"/>
          <w:sz w:val="28"/>
          <w:szCs w:val="28"/>
        </w:rPr>
        <w:t>5</w:t>
      </w:r>
    </w:p>
    <w:p w14:paraId="16417877" w14:textId="06863D53" w:rsidR="00E810D5" w:rsidRDefault="00E8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  <w:r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p w14:paraId="2886F971" w14:textId="2B23C4CB" w:rsidR="002342C5" w:rsidRPr="006E0640" w:rsidRDefault="002342C5" w:rsidP="002342C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โปรแกรมคอมพิวเตอร์</w:t>
      </w:r>
      <w:r w:rsidRPr="006E06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5D1C3832" w14:textId="77777777" w:rsidR="002342C5" w:rsidRPr="00EE31CA" w:rsidRDefault="002342C5" w:rsidP="002342C5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EA4AF55" w14:textId="563D74E8" w:rsidR="002342C5" w:rsidRPr="006E0640" w:rsidRDefault="002342C5" w:rsidP="002342C5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64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สามเดือน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Pr="006E064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  <w:r w:rsidRPr="006E0640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6E0640">
        <w:rPr>
          <w:rFonts w:ascii="Browallia New" w:hAnsi="Browallia New" w:cs="Browallia New"/>
          <w:sz w:val="28"/>
          <w:szCs w:val="28"/>
          <w:lang w:val="en-GB"/>
        </w:rPr>
        <w:t xml:space="preserve">2562 </w:t>
      </w:r>
      <w:r w:rsidRPr="006E0640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</w:t>
      </w:r>
      <w:r>
        <w:rPr>
          <w:rFonts w:ascii="Browallia New" w:hAnsi="Browallia New" w:cs="Browallia New" w:hint="cs"/>
          <w:sz w:val="28"/>
          <w:szCs w:val="28"/>
          <w:cs/>
        </w:rPr>
        <w:t>โปรแกรมคอมพิวเตอร์</w:t>
      </w:r>
      <w:r w:rsidRPr="006E0640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</w:p>
    <w:p w14:paraId="2EE70933" w14:textId="77777777" w:rsidR="002342C5" w:rsidRPr="00EE31CA" w:rsidRDefault="002342C5" w:rsidP="002342C5">
      <w:pPr>
        <w:ind w:left="426"/>
        <w:jc w:val="thaiDistribute"/>
        <w:rPr>
          <w:rFonts w:ascii="Browallia New" w:hAnsi="Browallia New" w:cs="Browallia New"/>
          <w:sz w:val="24"/>
          <w:szCs w:val="24"/>
          <w:highlight w:val="cyan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2342C5" w:rsidRPr="000C3D50" w14:paraId="032C27A6" w14:textId="77777777" w:rsidTr="002342C5">
        <w:tc>
          <w:tcPr>
            <w:tcW w:w="4394" w:type="dxa"/>
          </w:tcPr>
          <w:p w14:paraId="7058C1A4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26" w:type="dxa"/>
          </w:tcPr>
          <w:p w14:paraId="1809A1CC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414" w:type="dxa"/>
            <w:gridSpan w:val="2"/>
            <w:shd w:val="clear" w:color="auto" w:fill="auto"/>
          </w:tcPr>
          <w:p w14:paraId="4490D445" w14:textId="77777777" w:rsidR="002342C5" w:rsidRPr="006E0640" w:rsidRDefault="002342C5" w:rsidP="002342C5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2342C5" w:rsidRPr="000C3D50" w14:paraId="519009C7" w14:textId="77777777" w:rsidTr="002342C5">
        <w:tc>
          <w:tcPr>
            <w:tcW w:w="4394" w:type="dxa"/>
          </w:tcPr>
          <w:p w14:paraId="4FF9B0D8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9022863" w14:textId="77777777" w:rsidR="002342C5" w:rsidRPr="00E4790D" w:rsidRDefault="002342C5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79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479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22D4273F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3FF26817" w14:textId="77777777" w:rsidR="002342C5" w:rsidRPr="006E0640" w:rsidRDefault="002342C5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2342C5" w:rsidRPr="000C3D50" w14:paraId="4B090B4C" w14:textId="77777777" w:rsidTr="002342C5">
        <w:trPr>
          <w:trHeight w:hRule="exact" w:val="379"/>
        </w:trPr>
        <w:tc>
          <w:tcPr>
            <w:tcW w:w="4394" w:type="dxa"/>
          </w:tcPr>
          <w:p w14:paraId="1DD405D1" w14:textId="77777777" w:rsidR="002342C5" w:rsidRPr="006E0640" w:rsidRDefault="002342C5" w:rsidP="002342C5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9EFD354" w14:textId="77777777" w:rsidR="002342C5" w:rsidRPr="00E4790D" w:rsidRDefault="002342C5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8B2465" w14:textId="77777777" w:rsidR="002342C5" w:rsidRPr="000C3D50" w:rsidRDefault="002342C5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14:paraId="64FFF93A" w14:textId="77777777" w:rsidR="002342C5" w:rsidRPr="006E0640" w:rsidRDefault="002342C5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2D07C8" w:rsidRPr="000C3D50" w14:paraId="06B5B57F" w14:textId="77777777" w:rsidTr="002342C5">
        <w:tc>
          <w:tcPr>
            <w:tcW w:w="4394" w:type="dxa"/>
          </w:tcPr>
          <w:p w14:paraId="35034BA9" w14:textId="3E61A233" w:rsidR="002D07C8" w:rsidRPr="006E0640" w:rsidRDefault="002D07C8" w:rsidP="002D07C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8023F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สุทธิ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126" w:type="dxa"/>
          </w:tcPr>
          <w:p w14:paraId="5A7A5F32" w14:textId="0FB4306D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9,437</w:t>
            </w:r>
          </w:p>
        </w:tc>
        <w:tc>
          <w:tcPr>
            <w:tcW w:w="236" w:type="dxa"/>
          </w:tcPr>
          <w:p w14:paraId="23A2E1F9" w14:textId="77777777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3AC3DB02" w14:textId="00F222C7" w:rsidR="002D07C8" w:rsidRPr="002D07C8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9,437</w:t>
            </w:r>
          </w:p>
        </w:tc>
      </w:tr>
      <w:tr w:rsidR="002D07C8" w:rsidRPr="000C3D50" w14:paraId="3A04DCC9" w14:textId="77777777" w:rsidTr="002342C5">
        <w:tc>
          <w:tcPr>
            <w:tcW w:w="4394" w:type="dxa"/>
          </w:tcPr>
          <w:p w14:paraId="074CFA10" w14:textId="05B26A5A" w:rsidR="002D07C8" w:rsidRPr="006E0640" w:rsidRDefault="002D07C8" w:rsidP="002D07C8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2126" w:type="dxa"/>
          </w:tcPr>
          <w:p w14:paraId="2F21F46E" w14:textId="0EB27CAC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(239)</w:t>
            </w:r>
          </w:p>
        </w:tc>
        <w:tc>
          <w:tcPr>
            <w:tcW w:w="236" w:type="dxa"/>
          </w:tcPr>
          <w:p w14:paraId="44AAF7C7" w14:textId="77777777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6DF062A2" w14:textId="55D98F09" w:rsidR="002D07C8" w:rsidRPr="006E064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(239)</w:t>
            </w:r>
          </w:p>
        </w:tc>
      </w:tr>
      <w:tr w:rsidR="002D07C8" w:rsidRPr="000C3D50" w14:paraId="007D828D" w14:textId="77777777" w:rsidTr="002342C5">
        <w:tc>
          <w:tcPr>
            <w:tcW w:w="4394" w:type="dxa"/>
          </w:tcPr>
          <w:p w14:paraId="0A9C1FB3" w14:textId="0D9A140A" w:rsidR="002D07C8" w:rsidRPr="006E0640" w:rsidRDefault="002D07C8" w:rsidP="002D07C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8023FA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6E06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E06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2278D51E" w14:textId="7065995D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9,198</w:t>
            </w:r>
          </w:p>
        </w:tc>
        <w:tc>
          <w:tcPr>
            <w:tcW w:w="236" w:type="dxa"/>
          </w:tcPr>
          <w:p w14:paraId="1094B77E" w14:textId="77777777" w:rsidR="002D07C8" w:rsidRPr="000C3D5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01D36" w14:textId="11410E06" w:rsidR="002D07C8" w:rsidRPr="006E0640" w:rsidRDefault="002D07C8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9,198</w:t>
            </w:r>
          </w:p>
        </w:tc>
      </w:tr>
    </w:tbl>
    <w:p w14:paraId="07C1BFEF" w14:textId="77777777" w:rsidR="002342C5" w:rsidRPr="00EE31CA" w:rsidRDefault="002342C5" w:rsidP="0023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4703F0B" w14:textId="1A81600F" w:rsidR="00034107" w:rsidRDefault="005635D8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เงินเบิกเกินบัญชีและ</w:t>
      </w:r>
      <w:r w:rsidR="00034107" w:rsidRPr="0003410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เงินกู้ยืมระยะสั้นจากสถาบันการเงิน</w:t>
      </w:r>
    </w:p>
    <w:p w14:paraId="26EA0A9D" w14:textId="3126799B" w:rsidR="00034107" w:rsidRPr="00EE31CA" w:rsidRDefault="00034107" w:rsidP="007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7944B6" w:rsidRPr="00ED7901" w14:paraId="1833A49C" w14:textId="77777777" w:rsidTr="004242A0">
        <w:trPr>
          <w:cantSplit/>
        </w:trPr>
        <w:tc>
          <w:tcPr>
            <w:tcW w:w="3786" w:type="dxa"/>
          </w:tcPr>
          <w:p w14:paraId="3ECFC067" w14:textId="77777777" w:rsidR="007944B6" w:rsidRPr="00ED7901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4315037D" w14:textId="77777777" w:rsidR="007944B6" w:rsidRPr="00ED7901" w:rsidRDefault="007944B6" w:rsidP="004242A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944B6" w:rsidRPr="00ED7901" w14:paraId="3272C3CD" w14:textId="77777777" w:rsidTr="004242A0">
        <w:trPr>
          <w:cantSplit/>
          <w:trHeight w:val="373"/>
        </w:trPr>
        <w:tc>
          <w:tcPr>
            <w:tcW w:w="3786" w:type="dxa"/>
          </w:tcPr>
          <w:p w14:paraId="103EB21E" w14:textId="77777777" w:rsidR="007944B6" w:rsidRPr="00ED7901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5043DA47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619A42B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0BBDF50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0540" w:rsidRPr="00ED7901" w14:paraId="5EA1C2AE" w14:textId="77777777" w:rsidTr="004242A0">
        <w:trPr>
          <w:cantSplit/>
        </w:trPr>
        <w:tc>
          <w:tcPr>
            <w:tcW w:w="3786" w:type="dxa"/>
          </w:tcPr>
          <w:p w14:paraId="77CE4ABD" w14:textId="77777777" w:rsidR="008C0540" w:rsidRPr="00ED7901" w:rsidRDefault="008C0540" w:rsidP="008C054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62880" w14:textId="61FE8BBB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D1C8972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B72D" w14:textId="1EFBE80F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lo-LA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1A6D0E3E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4C832A5" w14:textId="4027312D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4BC0C6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6E28" w14:textId="363BF98B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lo-LA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7944B6" w:rsidRPr="00ED7901" w14:paraId="65498E38" w14:textId="77777777" w:rsidTr="004242A0">
        <w:trPr>
          <w:cantSplit/>
          <w:trHeight w:val="318"/>
        </w:trPr>
        <w:tc>
          <w:tcPr>
            <w:tcW w:w="3786" w:type="dxa"/>
          </w:tcPr>
          <w:p w14:paraId="7EB6785B" w14:textId="77777777" w:rsidR="007944B6" w:rsidRPr="00ED7901" w:rsidRDefault="007944B6" w:rsidP="004242A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39343185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25C9BE7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55D5A590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003D6B72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F4F97A1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78E391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96" w:type="dxa"/>
          </w:tcPr>
          <w:p w14:paraId="27BEFF01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C3D50" w:rsidRPr="00ED7901" w14:paraId="21CE3FF4" w14:textId="77777777" w:rsidTr="00AD2F9E">
        <w:trPr>
          <w:cantSplit/>
        </w:trPr>
        <w:tc>
          <w:tcPr>
            <w:tcW w:w="3786" w:type="dxa"/>
          </w:tcPr>
          <w:p w14:paraId="51E1F7C6" w14:textId="2A8E4C33" w:rsidR="000C3D50" w:rsidRPr="00ED7901" w:rsidRDefault="000C3D50" w:rsidP="000C3D5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หนี้สินภายใต้สัญญาทรัสต์รีซีทส์</w:t>
            </w:r>
          </w:p>
        </w:tc>
        <w:tc>
          <w:tcPr>
            <w:tcW w:w="1107" w:type="dxa"/>
          </w:tcPr>
          <w:p w14:paraId="64EB4350" w14:textId="2556BC5D" w:rsidR="000C3D50" w:rsidRPr="00ED7901" w:rsidRDefault="00244373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D811A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592</w:t>
            </w:r>
          </w:p>
        </w:tc>
        <w:tc>
          <w:tcPr>
            <w:tcW w:w="242" w:type="dxa"/>
          </w:tcPr>
          <w:p w14:paraId="308252D8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12B0E8D6" w14:textId="125FA69D" w:rsidR="000C3D50" w:rsidRPr="00D811AC" w:rsidRDefault="000C3D50" w:rsidP="00D8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41,443 </w:t>
            </w:r>
          </w:p>
        </w:tc>
        <w:tc>
          <w:tcPr>
            <w:tcW w:w="237" w:type="dxa"/>
          </w:tcPr>
          <w:p w14:paraId="27E10E58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FF00D12" w14:textId="5EAF877B" w:rsidR="000C3D50" w:rsidRPr="000C3D50" w:rsidRDefault="000C3D50" w:rsidP="000C3D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C3D5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7327A34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2686F0BD" w14:textId="09CF2301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3,496</w:t>
            </w:r>
          </w:p>
        </w:tc>
      </w:tr>
      <w:tr w:rsidR="000C3D50" w:rsidRPr="00ED7901" w14:paraId="645C173C" w14:textId="77777777" w:rsidTr="00AD2F9E">
        <w:trPr>
          <w:cantSplit/>
        </w:trPr>
        <w:tc>
          <w:tcPr>
            <w:tcW w:w="3786" w:type="dxa"/>
          </w:tcPr>
          <w:p w14:paraId="00783D73" w14:textId="3558E010" w:rsidR="000C3D50" w:rsidRPr="00ED7901" w:rsidRDefault="000C3D50" w:rsidP="000C3D5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107" w:type="dxa"/>
          </w:tcPr>
          <w:p w14:paraId="1FDA1509" w14:textId="0F86894E" w:rsidR="000C3D50" w:rsidRPr="00ED7901" w:rsidRDefault="00D811AC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295,</w:t>
            </w:r>
            <w:r w:rsidR="00244373">
              <w:rPr>
                <w:rFonts w:ascii="Browallia New" w:hAnsi="Browallia New" w:cs="Browallia New"/>
                <w:sz w:val="28"/>
                <w:szCs w:val="28"/>
              </w:rPr>
              <w:t>086</w:t>
            </w:r>
          </w:p>
        </w:tc>
        <w:tc>
          <w:tcPr>
            <w:tcW w:w="242" w:type="dxa"/>
          </w:tcPr>
          <w:p w14:paraId="0C65ACDA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33A4D71D" w14:textId="7A879FBC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225,500 </w:t>
            </w:r>
          </w:p>
        </w:tc>
        <w:tc>
          <w:tcPr>
            <w:tcW w:w="237" w:type="dxa"/>
          </w:tcPr>
          <w:p w14:paraId="55DD404C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3F8941E" w14:textId="0EED5D44" w:rsidR="000C3D50" w:rsidRPr="000C3D50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3D50">
              <w:rPr>
                <w:rFonts w:ascii="Browallia New" w:hAnsi="Browallia New" w:cs="Browallia New"/>
                <w:sz w:val="28"/>
                <w:szCs w:val="28"/>
              </w:rPr>
              <w:t>250,000</w:t>
            </w:r>
          </w:p>
        </w:tc>
        <w:tc>
          <w:tcPr>
            <w:tcW w:w="236" w:type="dxa"/>
          </w:tcPr>
          <w:p w14:paraId="1256FF4B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2E8CA329" w14:textId="6A7E8EAA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200,000</w:t>
            </w:r>
          </w:p>
        </w:tc>
      </w:tr>
      <w:tr w:rsidR="000C3D50" w:rsidRPr="00ED7901" w14:paraId="64B0FBD9" w14:textId="77777777" w:rsidTr="00ED7901">
        <w:trPr>
          <w:cantSplit/>
        </w:trPr>
        <w:tc>
          <w:tcPr>
            <w:tcW w:w="3786" w:type="dxa"/>
          </w:tcPr>
          <w:p w14:paraId="3BF4539B" w14:textId="1A539BFD" w:rsidR="000C3D50" w:rsidRPr="00ED7901" w:rsidRDefault="000C3D50" w:rsidP="000C3D5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107" w:type="dxa"/>
          </w:tcPr>
          <w:p w14:paraId="27382FFC" w14:textId="6E6CCF61" w:rsidR="000C3D50" w:rsidRPr="00877827" w:rsidRDefault="00877827" w:rsidP="000C3D50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77827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="00D811AC" w:rsidRPr="0087782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77827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811093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42" w:type="dxa"/>
          </w:tcPr>
          <w:p w14:paraId="3195A5BF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55046A00" w14:textId="4007F32C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25,793 </w:t>
            </w:r>
          </w:p>
        </w:tc>
        <w:tc>
          <w:tcPr>
            <w:tcW w:w="237" w:type="dxa"/>
          </w:tcPr>
          <w:p w14:paraId="25636522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12B88BD" w14:textId="431FBC8A" w:rsidR="000C3D50" w:rsidRPr="000C3D50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05" w:right="-3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C3D5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E29AE20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009D805" w14:textId="049DDF9A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C3D50" w:rsidRPr="00ED7901" w14:paraId="722ED453" w14:textId="77777777" w:rsidTr="00AD2F9E">
        <w:trPr>
          <w:cantSplit/>
        </w:trPr>
        <w:tc>
          <w:tcPr>
            <w:tcW w:w="3786" w:type="dxa"/>
          </w:tcPr>
          <w:p w14:paraId="34AB94E6" w14:textId="4EB84C1B" w:rsidR="000C3D50" w:rsidRPr="00ED7901" w:rsidRDefault="000C3D50" w:rsidP="000C3D5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57C1E76" w14:textId="020F7FBD" w:rsidR="000C3D50" w:rsidRPr="00ED7901" w:rsidRDefault="00D811AC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44373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44373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811093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42" w:type="dxa"/>
          </w:tcPr>
          <w:p w14:paraId="75A965B6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7EAFF6F1" w14:textId="0C08ACD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292,736 </w:t>
            </w:r>
          </w:p>
        </w:tc>
        <w:tc>
          <w:tcPr>
            <w:tcW w:w="237" w:type="dxa"/>
          </w:tcPr>
          <w:p w14:paraId="3FA17742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3068F49F" w14:textId="3390D4DF" w:rsidR="000C3D50" w:rsidRPr="000C3D50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3D50">
              <w:rPr>
                <w:rFonts w:ascii="Browallia New" w:hAnsi="Browallia New" w:cs="Browallia New"/>
                <w:sz w:val="28"/>
                <w:szCs w:val="28"/>
              </w:rPr>
              <w:t>250,000</w:t>
            </w:r>
          </w:p>
        </w:tc>
        <w:tc>
          <w:tcPr>
            <w:tcW w:w="236" w:type="dxa"/>
          </w:tcPr>
          <w:p w14:paraId="457D42D7" w14:textId="77777777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7A0C17" w14:textId="299201DB" w:rsidR="000C3D50" w:rsidRPr="00ED7901" w:rsidRDefault="000C3D50" w:rsidP="000C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203,49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</w:tbl>
    <w:p w14:paraId="2C7307B9" w14:textId="77777777" w:rsidR="00E810D5" w:rsidRDefault="00E810D5" w:rsidP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EF1730" w14:textId="0DB785A3" w:rsidR="00076EBE" w:rsidRPr="003F7072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C73DDA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บริษัทมีเงินกู้ยืมระยะสั้นจากสถาบันการเงินเป็นจำนวน</w:t>
      </w:r>
      <w:r w:rsidR="00076FD0">
        <w:rPr>
          <w:rFonts w:ascii="Browallia New" w:hAnsi="Browallia New" w:cs="Browallia New"/>
          <w:sz w:val="28"/>
          <w:szCs w:val="28"/>
          <w:lang w:val="en-GB"/>
        </w:rPr>
        <w:t xml:space="preserve"> 250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โดยมีอัตราดอกเบี้ยร้อยละ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8C10C8">
        <w:rPr>
          <w:rFonts w:ascii="Browallia New" w:hAnsi="Browallia New" w:cs="Browallia New"/>
          <w:sz w:val="28"/>
          <w:szCs w:val="28"/>
          <w:lang w:val="en-GB"/>
        </w:rPr>
        <w:t>.00%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ต่อปี ซึ่ง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>เงินกู้ยืมดังกล่าว</w:t>
      </w:r>
      <w:r w:rsidR="00D53B8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ค้ำประกันโดยการจดจำนองที่ดินพร้อมสิ่งปลูกสร้างตามหมายเหตุ </w:t>
      </w:r>
      <w:r w:rsidR="003F7072">
        <w:rPr>
          <w:rFonts w:ascii="Browallia New" w:hAnsi="Browallia New" w:cs="Browallia New"/>
          <w:sz w:val="28"/>
          <w:szCs w:val="28"/>
        </w:rPr>
        <w:t>11</w:t>
      </w:r>
    </w:p>
    <w:p w14:paraId="7E2B777D" w14:textId="6493EE12" w:rsidR="00076EBE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210587" w14:textId="40912F03" w:rsidR="00076EBE" w:rsidRPr="004242A0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C73DDA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บริษัทย่อยมีเงินเบิกเกินบัญชีและเงินกู้ยืม</w:t>
      </w:r>
      <w:r w:rsidR="002118E5">
        <w:rPr>
          <w:rFonts w:ascii="Browallia New" w:hAnsi="Browallia New" w:cs="Browallia New" w:hint="cs"/>
          <w:sz w:val="28"/>
          <w:szCs w:val="28"/>
          <w:cs/>
          <w:lang w:val="en-GB"/>
        </w:rPr>
        <w:t>ระยะสั้น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จากสถาบันการเงินเป็นจำนวนเงิน </w:t>
      </w:r>
      <w:r w:rsidR="00877827" w:rsidRPr="00877827">
        <w:rPr>
          <w:rFonts w:ascii="Browallia New" w:hAnsi="Browallia New" w:cs="Browallia New"/>
          <w:sz w:val="28"/>
          <w:szCs w:val="28"/>
          <w:lang w:val="en-GB"/>
        </w:rPr>
        <w:t>24</w:t>
      </w:r>
      <w:r w:rsidRPr="00877827">
        <w:rPr>
          <w:rFonts w:ascii="Browallia New" w:hAnsi="Browallia New" w:cs="Browallia New"/>
          <w:sz w:val="28"/>
          <w:szCs w:val="28"/>
          <w:lang w:val="en-GB"/>
        </w:rPr>
        <w:t>.</w:t>
      </w:r>
      <w:r w:rsidR="00877827" w:rsidRPr="00877827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85085A">
        <w:rPr>
          <w:rFonts w:ascii="Browallia New" w:hAnsi="Browallia New" w:cs="Browallia New"/>
          <w:sz w:val="28"/>
          <w:szCs w:val="28"/>
        </w:rPr>
        <w:t>119</w:t>
      </w:r>
      <w:r w:rsidR="002118E5" w:rsidRPr="00323A18">
        <w:rPr>
          <w:rFonts w:ascii="Browallia New" w:hAnsi="Browallia New" w:cs="Browallia New"/>
          <w:sz w:val="28"/>
          <w:szCs w:val="28"/>
        </w:rPr>
        <w:t>.6</w:t>
      </w:r>
      <w:r w:rsidR="00323A18" w:rsidRPr="00323A18">
        <w:rPr>
          <w:rFonts w:ascii="Browallia New" w:hAnsi="Browallia New" w:cs="Browallia New"/>
          <w:sz w:val="28"/>
          <w:szCs w:val="28"/>
        </w:rPr>
        <w:t>8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EE62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25CB"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</w:t>
      </w:r>
      <w:r w:rsidRPr="00176424">
        <w:rPr>
          <w:rFonts w:ascii="Browallia New" w:hAnsi="Browallia New" w:cs="Browallia New"/>
          <w:sz w:val="28"/>
          <w:szCs w:val="28"/>
          <w:cs/>
          <w:lang w:val="en-GB"/>
        </w:rPr>
        <w:t xml:space="preserve">ดอกเบี้ยร้อยละ </w:t>
      </w:r>
      <w:r w:rsidR="000F55CE" w:rsidRPr="00176424">
        <w:rPr>
          <w:rFonts w:ascii="Browallia New" w:hAnsi="Browallia New" w:cs="Browallia New"/>
          <w:sz w:val="28"/>
          <w:szCs w:val="28"/>
          <w:lang w:val="en-GB"/>
        </w:rPr>
        <w:t xml:space="preserve">MOR </w:t>
      </w:r>
      <w:r w:rsidR="00AF25CB" w:rsidRPr="00176424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  <w:r w:rsidRPr="00AF25C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และร้อย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F25CB">
        <w:rPr>
          <w:rFonts w:ascii="Browallia New" w:hAnsi="Browallia New" w:cs="Browallia New" w:hint="cs"/>
          <w:sz w:val="28"/>
          <w:szCs w:val="28"/>
          <w:cs/>
        </w:rPr>
        <w:t>ต่อป</w:t>
      </w:r>
      <w:r w:rsidR="00D53B81">
        <w:rPr>
          <w:rFonts w:ascii="Browallia New" w:hAnsi="Browallia New" w:cs="Browallia New" w:hint="cs"/>
          <w:sz w:val="28"/>
          <w:szCs w:val="28"/>
          <w:cs/>
        </w:rPr>
        <w:t>ี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 ซึ่งเงินกู้ยื</w:t>
      </w:r>
      <w:r w:rsidR="0027639E">
        <w:rPr>
          <w:rFonts w:ascii="Browallia New" w:hAnsi="Browallia New" w:cs="Browallia New" w:hint="cs"/>
          <w:sz w:val="28"/>
          <w:szCs w:val="28"/>
          <w:cs/>
          <w:lang w:val="en-GB"/>
        </w:rPr>
        <w:t>มดังกล่าว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 ค้ำประกันโดยบริษัทใหญ่</w:t>
      </w:r>
      <w:r w:rsidR="00F819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เครื่องจักรและที่ดินบางส่วนพร้อมสิ่งปลูกสร้างของ</w:t>
      </w:r>
      <w:r w:rsidR="00601D6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ตามหมายเหตุ</w:t>
      </w:r>
      <w:r w:rsidR="004242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242A0">
        <w:rPr>
          <w:rFonts w:ascii="Browallia New" w:hAnsi="Browallia New" w:cs="Browallia New"/>
          <w:sz w:val="28"/>
          <w:szCs w:val="28"/>
        </w:rPr>
        <w:t>11</w:t>
      </w:r>
    </w:p>
    <w:p w14:paraId="4566EE43" w14:textId="18CF4EB8" w:rsidR="008025B1" w:rsidRDefault="00E8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410AF51D" w14:textId="3A33186B" w:rsidR="008C1521" w:rsidRPr="009D735E" w:rsidRDefault="008C1521" w:rsidP="00C73DD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D735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เจ้าหนี้การค้าและเจ้าหนี้อื่น</w:t>
      </w:r>
    </w:p>
    <w:p w14:paraId="5C6A3386" w14:textId="77777777" w:rsidR="008C1521" w:rsidRPr="00EE31CA" w:rsidRDefault="008C1521" w:rsidP="008C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89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6"/>
        <w:gridCol w:w="1062"/>
        <w:gridCol w:w="242"/>
        <w:gridCol w:w="1045"/>
        <w:gridCol w:w="237"/>
        <w:gridCol w:w="1059"/>
        <w:gridCol w:w="239"/>
        <w:gridCol w:w="1069"/>
      </w:tblGrid>
      <w:tr w:rsidR="008C1521" w:rsidRPr="009D735E" w14:paraId="7B1BDCF4" w14:textId="77777777" w:rsidTr="00EE31CA">
        <w:trPr>
          <w:cantSplit/>
        </w:trPr>
        <w:tc>
          <w:tcPr>
            <w:tcW w:w="4026" w:type="dxa"/>
          </w:tcPr>
          <w:p w14:paraId="71477B49" w14:textId="77777777" w:rsidR="008C1521" w:rsidRPr="009D735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953" w:type="dxa"/>
            <w:gridSpan w:val="7"/>
          </w:tcPr>
          <w:p w14:paraId="5E519707" w14:textId="77777777" w:rsidR="008C1521" w:rsidRPr="009D735E" w:rsidRDefault="008C1521" w:rsidP="003049B6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C1521" w:rsidRPr="009D735E" w14:paraId="128D2C9A" w14:textId="77777777" w:rsidTr="00EE31CA">
        <w:trPr>
          <w:cantSplit/>
          <w:trHeight w:val="373"/>
        </w:trPr>
        <w:tc>
          <w:tcPr>
            <w:tcW w:w="4026" w:type="dxa"/>
          </w:tcPr>
          <w:p w14:paraId="76F86EAE" w14:textId="77777777" w:rsidR="008C1521" w:rsidRPr="009D735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49" w:type="dxa"/>
            <w:gridSpan w:val="3"/>
          </w:tcPr>
          <w:p w14:paraId="33BAF4BC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64B9CF3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</w:tcPr>
          <w:p w14:paraId="3DD0E926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9D735E" w14:paraId="5170AB50" w14:textId="77777777" w:rsidTr="00EE31CA">
        <w:trPr>
          <w:cantSplit/>
        </w:trPr>
        <w:tc>
          <w:tcPr>
            <w:tcW w:w="4026" w:type="dxa"/>
          </w:tcPr>
          <w:p w14:paraId="4CF4C299" w14:textId="77777777" w:rsidR="00C73DDA" w:rsidRPr="009D735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954" w14:textId="436221B1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2D62BE0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FA7C" w14:textId="4B31126E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695F0CCF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E7B5004" w14:textId="6B6CBC9F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BB99C18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1B42" w14:textId="5160C071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C1521" w:rsidRPr="009D735E" w14:paraId="2B960FD1" w14:textId="77777777" w:rsidTr="00EE31CA">
        <w:trPr>
          <w:cantSplit/>
          <w:trHeight w:hRule="exact" w:val="245"/>
        </w:trPr>
        <w:tc>
          <w:tcPr>
            <w:tcW w:w="4026" w:type="dxa"/>
          </w:tcPr>
          <w:p w14:paraId="6A68EB1C" w14:textId="77777777" w:rsidR="008C1521" w:rsidRPr="009D735E" w:rsidRDefault="008C1521" w:rsidP="008C152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2" w:type="dxa"/>
          </w:tcPr>
          <w:p w14:paraId="56108336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28699FD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10CE63EB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8DBDC27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05999D56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135A58F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321D5D6E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0B43" w:rsidRPr="009D735E" w14:paraId="268C57B1" w14:textId="77777777" w:rsidTr="00EE31CA">
        <w:trPr>
          <w:cantSplit/>
        </w:trPr>
        <w:tc>
          <w:tcPr>
            <w:tcW w:w="4026" w:type="dxa"/>
          </w:tcPr>
          <w:p w14:paraId="36E98A03" w14:textId="77777777" w:rsidR="00B90B43" w:rsidRPr="009D735E" w:rsidRDefault="00B90B43" w:rsidP="00B90B4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1062" w:type="dxa"/>
          </w:tcPr>
          <w:p w14:paraId="38605AB3" w14:textId="2A1F85A6" w:rsidR="00B90B43" w:rsidRPr="009D735E" w:rsidRDefault="001E1E97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8811F3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242" w:type="dxa"/>
          </w:tcPr>
          <w:p w14:paraId="6384550D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66BFAD43" w14:textId="2BCD3F1F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379,260 </w:t>
            </w:r>
          </w:p>
        </w:tc>
        <w:tc>
          <w:tcPr>
            <w:tcW w:w="237" w:type="dxa"/>
          </w:tcPr>
          <w:p w14:paraId="6266BF80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ACD7B60" w14:textId="2AC63C62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326,796</w:t>
            </w:r>
          </w:p>
        </w:tc>
        <w:tc>
          <w:tcPr>
            <w:tcW w:w="239" w:type="dxa"/>
          </w:tcPr>
          <w:p w14:paraId="5802DE9A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012293CA" w14:textId="38810DD6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368,775 </w:t>
            </w:r>
          </w:p>
        </w:tc>
      </w:tr>
      <w:tr w:rsidR="00D34C2A" w:rsidRPr="009D735E" w14:paraId="13E52300" w14:textId="77777777" w:rsidTr="00EE31CA">
        <w:trPr>
          <w:cantSplit/>
        </w:trPr>
        <w:tc>
          <w:tcPr>
            <w:tcW w:w="4026" w:type="dxa"/>
          </w:tcPr>
          <w:p w14:paraId="710CFAB0" w14:textId="77777777" w:rsidR="00D34C2A" w:rsidRPr="009D735E" w:rsidRDefault="00D34C2A" w:rsidP="00D34C2A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062" w:type="dxa"/>
          </w:tcPr>
          <w:p w14:paraId="19FA3208" w14:textId="01B57135" w:rsidR="00D34C2A" w:rsidRPr="009D735E" w:rsidRDefault="00D34C2A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811F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8811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374</w:t>
            </w:r>
          </w:p>
        </w:tc>
        <w:tc>
          <w:tcPr>
            <w:tcW w:w="242" w:type="dxa"/>
          </w:tcPr>
          <w:p w14:paraId="2E5E10FC" w14:textId="77777777" w:rsidR="00D34C2A" w:rsidRPr="009D735E" w:rsidRDefault="00D34C2A" w:rsidP="00D3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69BE503D" w14:textId="7BFB5429" w:rsidR="00D34C2A" w:rsidRPr="009D735E" w:rsidRDefault="00D34C2A" w:rsidP="00D3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56,568 </w:t>
            </w:r>
          </w:p>
        </w:tc>
        <w:tc>
          <w:tcPr>
            <w:tcW w:w="237" w:type="dxa"/>
          </w:tcPr>
          <w:p w14:paraId="451912F2" w14:textId="77777777" w:rsidR="00D34C2A" w:rsidRPr="009D735E" w:rsidRDefault="00D34C2A" w:rsidP="00D3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DF89F22" w14:textId="12074662" w:rsidR="00D34C2A" w:rsidRPr="009D735E" w:rsidRDefault="00D34C2A" w:rsidP="00D3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40,586</w:t>
            </w:r>
          </w:p>
        </w:tc>
        <w:tc>
          <w:tcPr>
            <w:tcW w:w="239" w:type="dxa"/>
          </w:tcPr>
          <w:p w14:paraId="75FDD7A8" w14:textId="77777777" w:rsidR="00D34C2A" w:rsidRPr="009D735E" w:rsidRDefault="00D34C2A" w:rsidP="00D3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6472F0F" w14:textId="49FC92BF" w:rsidR="00D34C2A" w:rsidRPr="009D735E" w:rsidRDefault="00D34C2A" w:rsidP="00D34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34,965 </w:t>
            </w:r>
          </w:p>
        </w:tc>
      </w:tr>
      <w:tr w:rsidR="008811F3" w:rsidRPr="009D735E" w14:paraId="38207A44" w14:textId="77777777" w:rsidTr="00EE31CA">
        <w:trPr>
          <w:cantSplit/>
        </w:trPr>
        <w:tc>
          <w:tcPr>
            <w:tcW w:w="4026" w:type="dxa"/>
          </w:tcPr>
          <w:p w14:paraId="587C7497" w14:textId="77777777" w:rsidR="008811F3" w:rsidRPr="009D735E" w:rsidRDefault="008811F3" w:rsidP="008811F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1062" w:type="dxa"/>
          </w:tcPr>
          <w:p w14:paraId="3991AA89" w14:textId="0060F00F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8,9</w:t>
            </w:r>
            <w:r>
              <w:rPr>
                <w:rFonts w:ascii="Browallia New" w:hAnsi="Browallia New" w:cs="Browallia New"/>
                <w:sz w:val="28"/>
                <w:szCs w:val="28"/>
              </w:rPr>
              <w:t>81</w:t>
            </w:r>
          </w:p>
        </w:tc>
        <w:tc>
          <w:tcPr>
            <w:tcW w:w="242" w:type="dxa"/>
          </w:tcPr>
          <w:p w14:paraId="24480FE8" w14:textId="77777777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7B96EB5A" w14:textId="30C300CD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  <w:r w:rsidR="008648E9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648E9"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67CFE51D" w14:textId="77777777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D956879" w14:textId="143FCDEF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05" w:right="-3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7D5A2C0" w14:textId="77777777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9D193D1" w14:textId="79969894" w:rsidR="008811F3" w:rsidRPr="009D735E" w:rsidRDefault="008811F3" w:rsidP="0088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90B43" w:rsidRPr="009D735E" w14:paraId="6D3A71D3" w14:textId="77777777" w:rsidTr="00EE31CA">
        <w:trPr>
          <w:cantSplit/>
        </w:trPr>
        <w:tc>
          <w:tcPr>
            <w:tcW w:w="4026" w:type="dxa"/>
          </w:tcPr>
          <w:p w14:paraId="50FF452A" w14:textId="77777777" w:rsidR="00B90B43" w:rsidRPr="009D735E" w:rsidRDefault="00B90B43" w:rsidP="00B90B4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1062" w:type="dxa"/>
          </w:tcPr>
          <w:p w14:paraId="6C0D3A84" w14:textId="14B02A77" w:rsidR="00B90B43" w:rsidRPr="009D735E" w:rsidRDefault="008811F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84D86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242" w:type="dxa"/>
          </w:tcPr>
          <w:p w14:paraId="528AC71F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3105E321" w14:textId="020570BB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648E9"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648E9"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9E72DEC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4D994C5" w14:textId="0628FABB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05" w:right="-3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A2D21D4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77C12B" w14:textId="216854E3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651438" w:rsidRPr="009D735E" w14:paraId="5419BAC7" w14:textId="77777777" w:rsidTr="00EE31CA">
        <w:trPr>
          <w:cantSplit/>
        </w:trPr>
        <w:tc>
          <w:tcPr>
            <w:tcW w:w="4026" w:type="dxa"/>
          </w:tcPr>
          <w:p w14:paraId="2EBAD920" w14:textId="7C1B889A" w:rsidR="00651438" w:rsidRPr="009D735E" w:rsidRDefault="00651438" w:rsidP="0065143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เจ้าหนี้อื่น – ผู้ค้าทั่วไป</w:t>
            </w:r>
          </w:p>
        </w:tc>
        <w:tc>
          <w:tcPr>
            <w:tcW w:w="1062" w:type="dxa"/>
          </w:tcPr>
          <w:p w14:paraId="51287020" w14:textId="374DA51D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6,928</w:t>
            </w:r>
          </w:p>
        </w:tc>
        <w:tc>
          <w:tcPr>
            <w:tcW w:w="242" w:type="dxa"/>
          </w:tcPr>
          <w:p w14:paraId="17624AC1" w14:textId="77777777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30DA7A66" w14:textId="57F6636E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3,106</w:t>
            </w:r>
          </w:p>
        </w:tc>
        <w:tc>
          <w:tcPr>
            <w:tcW w:w="237" w:type="dxa"/>
          </w:tcPr>
          <w:p w14:paraId="48965BF1" w14:textId="77777777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B5211EE" w14:textId="1D8448F2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05" w:right="-34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686A816" w14:textId="77777777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6EB188E" w14:textId="3A8D4A54" w:rsidR="00651438" w:rsidRPr="009D735E" w:rsidRDefault="00651438" w:rsidP="00651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90B43" w:rsidRPr="009D735E" w14:paraId="15B2AAF3" w14:textId="77777777" w:rsidTr="00EE31CA">
        <w:trPr>
          <w:cantSplit/>
        </w:trPr>
        <w:tc>
          <w:tcPr>
            <w:tcW w:w="4026" w:type="dxa"/>
          </w:tcPr>
          <w:p w14:paraId="762D985F" w14:textId="77777777" w:rsidR="00B90B43" w:rsidRPr="009D735E" w:rsidRDefault="00B90B43" w:rsidP="00B90B4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062" w:type="dxa"/>
          </w:tcPr>
          <w:p w14:paraId="4E3B63EE" w14:textId="03F16F3A" w:rsidR="00B90B43" w:rsidRPr="009D735E" w:rsidRDefault="00A84D86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7,663</w:t>
            </w:r>
          </w:p>
        </w:tc>
        <w:tc>
          <w:tcPr>
            <w:tcW w:w="242" w:type="dxa"/>
          </w:tcPr>
          <w:p w14:paraId="57757F32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519D83EB" w14:textId="76CADC52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51438">
              <w:rPr>
                <w:rFonts w:ascii="Browallia New" w:hAnsi="Browallia New" w:cs="Browallia New"/>
                <w:sz w:val="28"/>
                <w:szCs w:val="28"/>
              </w:rPr>
              <w:t>7,663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22DAB7A6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BC416A6" w14:textId="045F84B3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7,66</w:t>
            </w:r>
            <w:r w:rsidR="008E035D" w:rsidRPr="009D735E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6CA5B2BF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BC73E6D" w14:textId="59694564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7,663 </w:t>
            </w:r>
          </w:p>
        </w:tc>
      </w:tr>
      <w:tr w:rsidR="00B90B43" w:rsidRPr="009D735E" w14:paraId="685CB5F4" w14:textId="77777777" w:rsidTr="00EE31CA">
        <w:trPr>
          <w:cantSplit/>
        </w:trPr>
        <w:tc>
          <w:tcPr>
            <w:tcW w:w="4026" w:type="dxa"/>
          </w:tcPr>
          <w:p w14:paraId="0254ED78" w14:textId="77777777" w:rsidR="00B90B43" w:rsidRPr="009D735E" w:rsidRDefault="00B90B43" w:rsidP="00B90B4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1062" w:type="dxa"/>
          </w:tcPr>
          <w:p w14:paraId="0F26C91F" w14:textId="71BBE2B8" w:rsidR="00B90B43" w:rsidRPr="009D735E" w:rsidRDefault="001E1E97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80,812</w:t>
            </w:r>
          </w:p>
        </w:tc>
        <w:tc>
          <w:tcPr>
            <w:tcW w:w="242" w:type="dxa"/>
          </w:tcPr>
          <w:p w14:paraId="5DFE6A67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0444CE7C" w14:textId="5CC6AC5E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  <w:tc>
          <w:tcPr>
            <w:tcW w:w="237" w:type="dxa"/>
          </w:tcPr>
          <w:p w14:paraId="5EB20F16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FF9A6FD" w14:textId="5C68826C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80,812</w:t>
            </w:r>
          </w:p>
        </w:tc>
        <w:tc>
          <w:tcPr>
            <w:tcW w:w="239" w:type="dxa"/>
          </w:tcPr>
          <w:p w14:paraId="57883C9B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089FA86" w14:textId="3697F51B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</w:tr>
      <w:tr w:rsidR="00B90B43" w:rsidRPr="009D735E" w14:paraId="49633D31" w14:textId="77777777" w:rsidTr="00EE31CA">
        <w:trPr>
          <w:cantSplit/>
        </w:trPr>
        <w:tc>
          <w:tcPr>
            <w:tcW w:w="4026" w:type="dxa"/>
          </w:tcPr>
          <w:p w14:paraId="47BD3239" w14:textId="77777777" w:rsidR="00B90B43" w:rsidRPr="009D735E" w:rsidRDefault="00B90B43" w:rsidP="00B90B4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062" w:type="dxa"/>
          </w:tcPr>
          <w:p w14:paraId="403C93B7" w14:textId="1BC49C79" w:rsidR="00B90B43" w:rsidRPr="009D735E" w:rsidRDefault="008811F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F74C9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E1E97"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AF74C9">
              <w:rPr>
                <w:rFonts w:ascii="Browallia New" w:hAnsi="Browallia New" w:cs="Browallia New"/>
                <w:sz w:val="28"/>
                <w:szCs w:val="28"/>
              </w:rPr>
              <w:t>973</w:t>
            </w:r>
          </w:p>
        </w:tc>
        <w:tc>
          <w:tcPr>
            <w:tcW w:w="242" w:type="dxa"/>
          </w:tcPr>
          <w:p w14:paraId="6EFBB99B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</w:tcPr>
          <w:p w14:paraId="4A0C5F40" w14:textId="4CCF7055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39,887 </w:t>
            </w:r>
          </w:p>
        </w:tc>
        <w:tc>
          <w:tcPr>
            <w:tcW w:w="237" w:type="dxa"/>
          </w:tcPr>
          <w:p w14:paraId="57AF0279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FFECF32" w14:textId="3060513C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32,688</w:t>
            </w:r>
          </w:p>
        </w:tc>
        <w:tc>
          <w:tcPr>
            <w:tcW w:w="239" w:type="dxa"/>
          </w:tcPr>
          <w:p w14:paraId="1D5F98F1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77B1F0D" w14:textId="7EA2D63C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30,271 </w:t>
            </w:r>
          </w:p>
        </w:tc>
      </w:tr>
      <w:tr w:rsidR="00B90B43" w:rsidRPr="00C73DDA" w14:paraId="7FF83BB0" w14:textId="77777777" w:rsidTr="00EE31CA">
        <w:trPr>
          <w:cantSplit/>
          <w:trHeight w:val="188"/>
        </w:trPr>
        <w:tc>
          <w:tcPr>
            <w:tcW w:w="4026" w:type="dxa"/>
          </w:tcPr>
          <w:p w14:paraId="7F2F6A39" w14:textId="77777777" w:rsidR="00B90B43" w:rsidRPr="009D735E" w:rsidRDefault="00B90B43" w:rsidP="00B90B4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590AFC59" w14:textId="25E87113" w:rsidR="00B90B43" w:rsidRPr="009D735E" w:rsidRDefault="001E1E97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594,378</w:t>
            </w:r>
          </w:p>
        </w:tc>
        <w:tc>
          <w:tcPr>
            <w:tcW w:w="242" w:type="dxa"/>
          </w:tcPr>
          <w:p w14:paraId="157FD50D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2" w:space="0" w:color="auto"/>
            </w:tcBorders>
          </w:tcPr>
          <w:p w14:paraId="641D0AB8" w14:textId="4D155315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D735E">
              <w:rPr>
                <w:rFonts w:ascii="Browallia New" w:hAnsi="Browallia New" w:cs="Browallia New"/>
                <w:noProof/>
                <w:sz w:val="28"/>
                <w:szCs w:val="28"/>
              </w:rPr>
              <w:t>624,661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9311B1F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12" w:space="0" w:color="auto"/>
            </w:tcBorders>
          </w:tcPr>
          <w:p w14:paraId="7BEA4BC6" w14:textId="7A194921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488,545</w:t>
            </w:r>
          </w:p>
        </w:tc>
        <w:tc>
          <w:tcPr>
            <w:tcW w:w="239" w:type="dxa"/>
          </w:tcPr>
          <w:p w14:paraId="6669F120" w14:textId="77777777" w:rsidR="00B90B43" w:rsidRPr="009D735E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09543EC2" w14:textId="4801BC4C" w:rsidR="00B90B43" w:rsidRPr="00A437C9" w:rsidRDefault="00B90B43" w:rsidP="00B9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515,745</w:t>
            </w:r>
            <w:r w:rsidRPr="00A437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67132ED" w14:textId="3B4C4E1F" w:rsidR="00076EBE" w:rsidRPr="00EE31CA" w:rsidRDefault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5379142" w14:textId="0E988DC9" w:rsidR="00D911E3" w:rsidRPr="008F2A3E" w:rsidRDefault="00D911E3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เงินกู้ยืมระยะยาวจากสถาบันการเงิน</w:t>
      </w:r>
      <w:r w:rsidR="002D614A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0FCC3B50" w14:textId="77777777" w:rsidR="00D911E3" w:rsidRPr="00887E75" w:rsidRDefault="00D911E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7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38"/>
        <w:gridCol w:w="1044"/>
        <w:gridCol w:w="236"/>
        <w:gridCol w:w="1060"/>
        <w:gridCol w:w="236"/>
        <w:gridCol w:w="1060"/>
        <w:gridCol w:w="236"/>
        <w:gridCol w:w="1060"/>
      </w:tblGrid>
      <w:tr w:rsidR="00845A05" w:rsidRPr="0057729E" w14:paraId="03E2F922" w14:textId="77777777" w:rsidTr="00EE31CA">
        <w:trPr>
          <w:cantSplit/>
        </w:trPr>
        <w:tc>
          <w:tcPr>
            <w:tcW w:w="4038" w:type="dxa"/>
          </w:tcPr>
          <w:p w14:paraId="290C3798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932" w:type="dxa"/>
            <w:gridSpan w:val="7"/>
          </w:tcPr>
          <w:p w14:paraId="54BD794A" w14:textId="77777777" w:rsidR="00845A05" w:rsidRPr="0057729E" w:rsidRDefault="00845A05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45A05" w:rsidRPr="0057729E" w14:paraId="73550DE9" w14:textId="77777777" w:rsidTr="00EE31CA">
        <w:trPr>
          <w:cantSplit/>
        </w:trPr>
        <w:tc>
          <w:tcPr>
            <w:tcW w:w="4038" w:type="dxa"/>
          </w:tcPr>
          <w:p w14:paraId="357C3A62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3"/>
          </w:tcPr>
          <w:p w14:paraId="79D8A1CE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464BC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14:paraId="37592E61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57729E" w14:paraId="488D1D87" w14:textId="77777777" w:rsidTr="00EE31CA">
        <w:trPr>
          <w:cantSplit/>
        </w:trPr>
        <w:tc>
          <w:tcPr>
            <w:tcW w:w="4038" w:type="dxa"/>
          </w:tcPr>
          <w:p w14:paraId="21039936" w14:textId="77777777" w:rsidR="00C73DDA" w:rsidRPr="0057729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5FF2" w14:textId="6F2CBD42" w:rsidR="00C73DDA" w:rsidRPr="0057729E" w:rsidRDefault="00C73DDA" w:rsidP="00C73DDA">
            <w:pPr>
              <w:tabs>
                <w:tab w:val="clear" w:pos="907"/>
                <w:tab w:val="clear" w:pos="2580"/>
                <w:tab w:val="left" w:pos="99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828AA6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E3F0" w14:textId="2D95477F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20EE3BAA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E73BB8D" w14:textId="5A92287D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EF0569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6A48" w14:textId="02614D24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45A05" w:rsidRPr="00887E75" w14:paraId="7DC90876" w14:textId="77777777" w:rsidTr="00EE31CA">
        <w:trPr>
          <w:cantSplit/>
          <w:trHeight w:val="224"/>
        </w:trPr>
        <w:tc>
          <w:tcPr>
            <w:tcW w:w="4038" w:type="dxa"/>
          </w:tcPr>
          <w:p w14:paraId="68B2A7EC" w14:textId="77777777" w:rsidR="00845A05" w:rsidRPr="00887E75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044" w:type="dxa"/>
          </w:tcPr>
          <w:p w14:paraId="28E0E772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1BCAAB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60" w:type="dxa"/>
          </w:tcPr>
          <w:p w14:paraId="603ADC2F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1DDDA7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0DCD1CB3" w14:textId="77777777" w:rsidR="00845A05" w:rsidRPr="00887E75" w:rsidRDefault="00845A05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D2A804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60" w:type="dxa"/>
          </w:tcPr>
          <w:p w14:paraId="7C8462A3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024B3" w:rsidRPr="0057729E" w14:paraId="03F93D61" w14:textId="77777777" w:rsidTr="00EE31CA">
        <w:trPr>
          <w:cantSplit/>
        </w:trPr>
        <w:tc>
          <w:tcPr>
            <w:tcW w:w="4038" w:type="dxa"/>
            <w:vAlign w:val="bottom"/>
          </w:tcPr>
          <w:p w14:paraId="2456A3CF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44" w:type="dxa"/>
          </w:tcPr>
          <w:p w14:paraId="2AD7094D" w14:textId="05C760B7" w:rsidR="005024B3" w:rsidRPr="0057729E" w:rsidRDefault="008871EE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993,149</w:t>
            </w:r>
          </w:p>
        </w:tc>
        <w:tc>
          <w:tcPr>
            <w:tcW w:w="236" w:type="dxa"/>
          </w:tcPr>
          <w:p w14:paraId="168CA54B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2CADEB50" w14:textId="2B8E3F71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6" w:type="dxa"/>
          </w:tcPr>
          <w:p w14:paraId="27293754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733C4E21" w14:textId="1C667F19" w:rsidR="005024B3" w:rsidRPr="007B195C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4B3">
              <w:rPr>
                <w:rFonts w:ascii="Browallia New" w:hAnsi="Browallia New" w:cs="Browallia New"/>
                <w:sz w:val="28"/>
                <w:szCs w:val="28"/>
              </w:rPr>
              <w:t>275,009</w:t>
            </w:r>
          </w:p>
        </w:tc>
        <w:tc>
          <w:tcPr>
            <w:tcW w:w="236" w:type="dxa"/>
          </w:tcPr>
          <w:p w14:paraId="6B8E462A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4C26B4F7" w14:textId="5CF0131A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302,909 </w:t>
            </w:r>
          </w:p>
        </w:tc>
      </w:tr>
      <w:tr w:rsidR="005024B3" w:rsidRPr="0057729E" w14:paraId="46734E58" w14:textId="77777777" w:rsidTr="00EE31CA">
        <w:trPr>
          <w:cantSplit/>
        </w:trPr>
        <w:tc>
          <w:tcPr>
            <w:tcW w:w="4038" w:type="dxa"/>
            <w:vAlign w:val="bottom"/>
          </w:tcPr>
          <w:p w14:paraId="0BB456F5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44" w:type="dxa"/>
          </w:tcPr>
          <w:p w14:paraId="2078A8A2" w14:textId="623FC87E" w:rsidR="005024B3" w:rsidRPr="0057729E" w:rsidRDefault="008871EE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(207,000)</w:t>
            </w:r>
          </w:p>
        </w:tc>
        <w:tc>
          <w:tcPr>
            <w:tcW w:w="236" w:type="dxa"/>
          </w:tcPr>
          <w:p w14:paraId="4FEA0819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6045783A" w14:textId="549D245D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(193,500)</w:t>
            </w:r>
          </w:p>
        </w:tc>
        <w:tc>
          <w:tcPr>
            <w:tcW w:w="236" w:type="dxa"/>
          </w:tcPr>
          <w:p w14:paraId="64223E68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0C106DB" w14:textId="2326A645" w:rsidR="005024B3" w:rsidRPr="007B195C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4B3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5024B3">
              <w:rPr>
                <w:rFonts w:ascii="Browallia New" w:hAnsi="Browallia New" w:cs="Browallia New"/>
                <w:sz w:val="28"/>
                <w:szCs w:val="28"/>
              </w:rPr>
              <w:t>111,600</w:t>
            </w:r>
            <w:r w:rsidRPr="005024B3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830C8B0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28FEC90" w14:textId="0119AB75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</w:tr>
      <w:tr w:rsidR="005024B3" w:rsidRPr="0057729E" w14:paraId="0B5445D3" w14:textId="77777777" w:rsidTr="00EE31CA">
        <w:trPr>
          <w:cantSplit/>
        </w:trPr>
        <w:tc>
          <w:tcPr>
            <w:tcW w:w="4038" w:type="dxa"/>
            <w:vAlign w:val="center"/>
          </w:tcPr>
          <w:p w14:paraId="50914D60" w14:textId="77777777" w:rsidR="005024B3" w:rsidRPr="0057729E" w:rsidRDefault="005024B3" w:rsidP="005024B3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715239AF" w14:textId="76B9B223" w:rsidR="005024B3" w:rsidRPr="0057729E" w:rsidRDefault="008871EE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786,149</w:t>
            </w:r>
          </w:p>
        </w:tc>
        <w:tc>
          <w:tcPr>
            <w:tcW w:w="236" w:type="dxa"/>
          </w:tcPr>
          <w:p w14:paraId="7A7BD84B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7C25C0D6" w14:textId="161D1B72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815,819</w:t>
            </w:r>
          </w:p>
        </w:tc>
        <w:tc>
          <w:tcPr>
            <w:tcW w:w="236" w:type="dxa"/>
          </w:tcPr>
          <w:p w14:paraId="4F63BADE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4004AA7E" w14:textId="1CC563C9" w:rsidR="005024B3" w:rsidRPr="007B195C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4B3">
              <w:rPr>
                <w:rFonts w:ascii="Browallia New" w:hAnsi="Browallia New" w:cs="Browallia New"/>
                <w:sz w:val="28"/>
                <w:szCs w:val="28"/>
              </w:rPr>
              <w:t>163,409</w:t>
            </w:r>
          </w:p>
        </w:tc>
        <w:tc>
          <w:tcPr>
            <w:tcW w:w="236" w:type="dxa"/>
          </w:tcPr>
          <w:p w14:paraId="0E0D876E" w14:textId="77777777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381150C4" w14:textId="50D36744" w:rsidR="005024B3" w:rsidRPr="0057729E" w:rsidRDefault="005024B3" w:rsidP="005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191,309 </w:t>
            </w:r>
          </w:p>
        </w:tc>
      </w:tr>
    </w:tbl>
    <w:p w14:paraId="4FB23CE8" w14:textId="77777777" w:rsidR="00D60CBB" w:rsidRPr="00EE31CA" w:rsidRDefault="00D6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</w:rPr>
      </w:pPr>
    </w:p>
    <w:p w14:paraId="25503C37" w14:textId="752F3A2F" w:rsidR="00173756" w:rsidRPr="008F2A3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รายการเคลื่อนไหวของเงินกู้ยืมระยะยาวจากสถาบันการเงิน มี</w:t>
      </w:r>
      <w:r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22C819" w14:textId="77777777" w:rsidR="00173756" w:rsidRPr="00887E75" w:rsidRDefault="00173756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7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38"/>
        <w:gridCol w:w="1044"/>
        <w:gridCol w:w="236"/>
        <w:gridCol w:w="1060"/>
        <w:gridCol w:w="236"/>
        <w:gridCol w:w="1060"/>
        <w:gridCol w:w="239"/>
        <w:gridCol w:w="1057"/>
      </w:tblGrid>
      <w:tr w:rsidR="00FC7A44" w:rsidRPr="0057729E" w14:paraId="4CA1D3AD" w14:textId="77777777" w:rsidTr="00C73DDA">
        <w:trPr>
          <w:cantSplit/>
        </w:trPr>
        <w:tc>
          <w:tcPr>
            <w:tcW w:w="4038" w:type="dxa"/>
          </w:tcPr>
          <w:p w14:paraId="5B6330CF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4932" w:type="dxa"/>
            <w:gridSpan w:val="7"/>
          </w:tcPr>
          <w:p w14:paraId="07546B37" w14:textId="77777777" w:rsidR="00FC7A44" w:rsidRPr="0057729E" w:rsidRDefault="00FC7A44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C7A44" w:rsidRPr="0057729E" w14:paraId="31F31A4D" w14:textId="77777777" w:rsidTr="00C73DDA">
        <w:trPr>
          <w:cantSplit/>
        </w:trPr>
        <w:tc>
          <w:tcPr>
            <w:tcW w:w="4038" w:type="dxa"/>
          </w:tcPr>
          <w:p w14:paraId="7742849D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3"/>
          </w:tcPr>
          <w:p w14:paraId="4DE66309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A722E9B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14:paraId="2972BE16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57729E" w14:paraId="5BDF4C6F" w14:textId="77777777" w:rsidTr="00C73DDA">
        <w:trPr>
          <w:cantSplit/>
        </w:trPr>
        <w:tc>
          <w:tcPr>
            <w:tcW w:w="4038" w:type="dxa"/>
          </w:tcPr>
          <w:p w14:paraId="5644BA50" w14:textId="77777777" w:rsidR="00C73DDA" w:rsidRPr="0057729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6DB3" w14:textId="7916236F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92F50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EE40" w14:textId="6379B295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61F8CD16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0E0BBE8" w14:textId="68A4367B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689570DF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800B0" w14:textId="4CE88716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C7A44" w:rsidRPr="00887E75" w14:paraId="15029539" w14:textId="77777777" w:rsidTr="00887E75">
        <w:trPr>
          <w:cantSplit/>
          <w:trHeight w:val="224"/>
        </w:trPr>
        <w:tc>
          <w:tcPr>
            <w:tcW w:w="4038" w:type="dxa"/>
          </w:tcPr>
          <w:p w14:paraId="208418C4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44" w:type="dxa"/>
          </w:tcPr>
          <w:p w14:paraId="06B6D3E6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EBD6FA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28A3060B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2BA9F1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53234323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AD38596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57" w:type="dxa"/>
          </w:tcPr>
          <w:p w14:paraId="6FB8863C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E38DD" w:rsidRPr="0057729E" w14:paraId="7132B626" w14:textId="77777777" w:rsidTr="00C73DDA">
        <w:trPr>
          <w:cantSplit/>
        </w:trPr>
        <w:tc>
          <w:tcPr>
            <w:tcW w:w="4038" w:type="dxa"/>
          </w:tcPr>
          <w:p w14:paraId="1F237510" w14:textId="77777777" w:rsidR="00AE38DD" w:rsidRPr="0057729E" w:rsidRDefault="00AE38DD" w:rsidP="00AE38D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วันต้นงวด/ปี</w:t>
            </w:r>
          </w:p>
        </w:tc>
        <w:tc>
          <w:tcPr>
            <w:tcW w:w="1044" w:type="dxa"/>
          </w:tcPr>
          <w:p w14:paraId="2E4EB9FC" w14:textId="61C6B5EB" w:rsidR="00AE38DD" w:rsidRPr="0057729E" w:rsidRDefault="008871EE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1,009,319</w:t>
            </w:r>
          </w:p>
        </w:tc>
        <w:tc>
          <w:tcPr>
            <w:tcW w:w="236" w:type="dxa"/>
          </w:tcPr>
          <w:p w14:paraId="1D41C3DA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7F034AB9" w14:textId="1C2337B0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710,086 </w:t>
            </w:r>
          </w:p>
        </w:tc>
        <w:tc>
          <w:tcPr>
            <w:tcW w:w="236" w:type="dxa"/>
          </w:tcPr>
          <w:p w14:paraId="3C5694D1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6097E845" w14:textId="26E8B1B2" w:rsidR="00AE38DD" w:rsidRPr="00460699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2E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302,909</w:t>
            </w:r>
          </w:p>
        </w:tc>
        <w:tc>
          <w:tcPr>
            <w:tcW w:w="239" w:type="dxa"/>
          </w:tcPr>
          <w:p w14:paraId="3EB690CF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CDE24B2" w14:textId="76737922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1F5E5A" w:rsidRPr="0057729E" w14:paraId="26032FE8" w14:textId="77777777" w:rsidTr="00C73DDA">
        <w:trPr>
          <w:cantSplit/>
        </w:trPr>
        <w:tc>
          <w:tcPr>
            <w:tcW w:w="4038" w:type="dxa"/>
          </w:tcPr>
          <w:p w14:paraId="4182C8D0" w14:textId="53F689F5" w:rsidR="001F5E5A" w:rsidRPr="0057729E" w:rsidRDefault="001F5E5A" w:rsidP="001F5E5A">
            <w:pPr>
              <w:tabs>
                <w:tab w:val="clear" w:pos="454"/>
                <w:tab w:val="left" w:pos="531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กู้ระหว่างงวด/ปี</w:t>
            </w:r>
          </w:p>
        </w:tc>
        <w:tc>
          <w:tcPr>
            <w:tcW w:w="1044" w:type="dxa"/>
          </w:tcPr>
          <w:p w14:paraId="515EBAE3" w14:textId="101520E4" w:rsidR="001F5E5A" w:rsidRPr="0057729E" w:rsidRDefault="008871EE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28,830</w:t>
            </w:r>
          </w:p>
        </w:tc>
        <w:tc>
          <w:tcPr>
            <w:tcW w:w="236" w:type="dxa"/>
          </w:tcPr>
          <w:p w14:paraId="3A3482D0" w14:textId="77777777" w:rsidR="001F5E5A" w:rsidRPr="0057729E" w:rsidRDefault="001F5E5A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0B8B3211" w14:textId="0E1C26D8" w:rsidR="001F5E5A" w:rsidRPr="0057729E" w:rsidRDefault="001F5E5A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142,016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60C7B1B" w14:textId="77777777" w:rsidR="001F5E5A" w:rsidRPr="0057729E" w:rsidRDefault="001F5E5A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57DBBF35" w14:textId="0D496DE2" w:rsidR="001F5E5A" w:rsidRPr="00460699" w:rsidRDefault="001F5E5A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4432C99" w14:textId="77777777" w:rsidR="001F5E5A" w:rsidRPr="0057729E" w:rsidRDefault="001F5E5A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4012A2FA" w14:textId="46FB0649" w:rsidR="001F5E5A" w:rsidRPr="0057729E" w:rsidRDefault="001F5E5A" w:rsidP="001F5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19,430</w:t>
            </w:r>
          </w:p>
        </w:tc>
      </w:tr>
      <w:tr w:rsidR="008871EE" w:rsidRPr="0057729E" w14:paraId="56EF5DA7" w14:textId="77777777" w:rsidTr="00C73DDA">
        <w:trPr>
          <w:cantSplit/>
        </w:trPr>
        <w:tc>
          <w:tcPr>
            <w:tcW w:w="4038" w:type="dxa"/>
          </w:tcPr>
          <w:p w14:paraId="0CEF29C2" w14:textId="4E5C7D14" w:rsidR="008871EE" w:rsidRPr="00C73DDA" w:rsidRDefault="008871EE" w:rsidP="008871EE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73D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      </w:t>
            </w:r>
            <w:r w:rsidRPr="00C73D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โอนจากเงินกู้ยืมระยะสั้นจากสถาบันการเงิน</w:t>
            </w:r>
          </w:p>
        </w:tc>
        <w:tc>
          <w:tcPr>
            <w:tcW w:w="1044" w:type="dxa"/>
          </w:tcPr>
          <w:p w14:paraId="4E21C1CE" w14:textId="32CAC7FB" w:rsidR="008871EE" w:rsidRPr="0057729E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14DCDF" w14:textId="77777777" w:rsidR="008871EE" w:rsidRPr="0057729E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3B6A131B" w14:textId="690AE004" w:rsidR="008871EE" w:rsidRPr="0057729E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306,717</w:t>
            </w:r>
          </w:p>
        </w:tc>
        <w:tc>
          <w:tcPr>
            <w:tcW w:w="236" w:type="dxa"/>
          </w:tcPr>
          <w:p w14:paraId="6F6BC035" w14:textId="77777777" w:rsidR="008871EE" w:rsidRPr="0057729E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13B9B116" w14:textId="2BF106ED" w:rsidR="008871EE" w:rsidRPr="001F5E5A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5CB47F9" w14:textId="77777777" w:rsidR="008871EE" w:rsidRPr="0057729E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294F106" w14:textId="5ECB947E" w:rsidR="008871EE" w:rsidRPr="0057729E" w:rsidRDefault="008871EE" w:rsidP="00887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E38DD" w:rsidRPr="0057729E" w14:paraId="62212A37" w14:textId="77777777" w:rsidTr="00C73DDA">
        <w:trPr>
          <w:cantSplit/>
        </w:trPr>
        <w:tc>
          <w:tcPr>
            <w:tcW w:w="4038" w:type="dxa"/>
            <w:vAlign w:val="bottom"/>
          </w:tcPr>
          <w:p w14:paraId="63519E03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44" w:type="dxa"/>
          </w:tcPr>
          <w:p w14:paraId="4D27C4E9" w14:textId="5952845B" w:rsidR="00AE38DD" w:rsidRPr="0057729E" w:rsidRDefault="008871EE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(45,000)</w:t>
            </w:r>
          </w:p>
        </w:tc>
        <w:tc>
          <w:tcPr>
            <w:tcW w:w="236" w:type="dxa"/>
          </w:tcPr>
          <w:p w14:paraId="09BA0719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</w:tcPr>
          <w:p w14:paraId="40AF0580" w14:textId="6140F874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(149,500)</w:t>
            </w:r>
          </w:p>
        </w:tc>
        <w:tc>
          <w:tcPr>
            <w:tcW w:w="236" w:type="dxa"/>
          </w:tcPr>
          <w:p w14:paraId="1572DAEA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72450D8F" w14:textId="11F9B74F" w:rsidR="00AE38DD" w:rsidRPr="00460699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2EB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932E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27,900</w:t>
            </w:r>
            <w:r w:rsidRPr="00932EB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9" w:type="dxa"/>
          </w:tcPr>
          <w:p w14:paraId="5E261CE3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7" w:type="dxa"/>
          </w:tcPr>
          <w:p w14:paraId="772F06B4" w14:textId="043DA7B8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(103,200)</w:t>
            </w:r>
          </w:p>
        </w:tc>
      </w:tr>
      <w:tr w:rsidR="00AE38DD" w:rsidRPr="0057729E" w14:paraId="162D0849" w14:textId="77777777" w:rsidTr="00C73DDA">
        <w:trPr>
          <w:cantSplit/>
        </w:trPr>
        <w:tc>
          <w:tcPr>
            <w:tcW w:w="4038" w:type="dxa"/>
            <w:vAlign w:val="center"/>
          </w:tcPr>
          <w:p w14:paraId="2D5D5F84" w14:textId="77777777" w:rsidR="00AE38DD" w:rsidRPr="0057729E" w:rsidRDefault="00AE38DD" w:rsidP="00AE38D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วันสิ้นงวด/ปี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12" w:space="0" w:color="auto"/>
            </w:tcBorders>
          </w:tcPr>
          <w:p w14:paraId="72261521" w14:textId="5013BAE5" w:rsidR="00AE38DD" w:rsidRPr="0057729E" w:rsidRDefault="008871EE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993,149</w:t>
            </w:r>
          </w:p>
        </w:tc>
        <w:tc>
          <w:tcPr>
            <w:tcW w:w="236" w:type="dxa"/>
          </w:tcPr>
          <w:p w14:paraId="3A058C73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01E9DC31" w14:textId="148875C6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6" w:type="dxa"/>
          </w:tcPr>
          <w:p w14:paraId="03B0F110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361C9B34" w14:textId="33FA167C" w:rsidR="00AE38DD" w:rsidRPr="00460699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32E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275,009</w:t>
            </w:r>
          </w:p>
        </w:tc>
        <w:tc>
          <w:tcPr>
            <w:tcW w:w="239" w:type="dxa"/>
          </w:tcPr>
          <w:p w14:paraId="027AE0B1" w14:textId="77777777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2" w:space="0" w:color="auto"/>
            </w:tcBorders>
          </w:tcPr>
          <w:p w14:paraId="3F0AA371" w14:textId="4C57DF7C" w:rsidR="00AE38DD" w:rsidRPr="0057729E" w:rsidRDefault="00AE38DD" w:rsidP="00A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</w:tr>
    </w:tbl>
    <w:p w14:paraId="6007AD85" w14:textId="77777777" w:rsidR="00887E75" w:rsidRPr="00887E75" w:rsidRDefault="00887E75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BE58594" w14:textId="0F97ADC0" w:rsidR="00B84849" w:rsidRDefault="00046118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วงเงินสินเชื่อดังกล่าวค้ำประกันโดยการจดจำนองเครื่องจักรและที่ดินพร้อมสิ่งปลูกสร้าง </w:t>
      </w:r>
      <w:r w:rsidR="003C4475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>
        <w:rPr>
          <w:rFonts w:ascii="Browallia New" w:hAnsi="Browallia New" w:cs="Browallia New"/>
          <w:sz w:val="28"/>
          <w:szCs w:val="28"/>
        </w:rPr>
        <w:t>1</w:t>
      </w:r>
      <w:r w:rsidR="006F1C00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6187D6E2" w14:textId="5FA9BA10" w:rsidR="00371706" w:rsidRPr="00B84849" w:rsidRDefault="00371706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848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การเปิดเผยข้อมูลเครื่องมือทางการเงิน</w:t>
      </w:r>
    </w:p>
    <w:p w14:paraId="334B932A" w14:textId="77777777" w:rsidR="00CA3DC0" w:rsidRPr="0043754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75597DC8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7729E">
        <w:rPr>
          <w:rFonts w:ascii="Browallia New" w:hAnsi="Browallia New" w:cs="Browallia New"/>
          <w:i/>
          <w:i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053B6576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52B00076" w14:textId="36663442" w:rsidR="00DE069E" w:rsidRDefault="00CA3DC0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</w:t>
      </w:r>
      <w:r w:rsidR="004F7754" w:rsidRPr="0057729E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</w:t>
      </w:r>
      <w:r w:rsidRPr="0057729E">
        <w:rPr>
          <w:rFonts w:ascii="Browallia New" w:hAnsi="Browallia New" w:cs="Browallia New"/>
          <w:sz w:val="28"/>
          <w:szCs w:val="28"/>
          <w:cs/>
        </w:rPr>
        <w:t>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50E893B" w14:textId="3FF613EF" w:rsidR="004E53AA" w:rsidRPr="0057729E" w:rsidRDefault="004E53AA" w:rsidP="008F1AAC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236939" w14:textId="45CB4917" w:rsidR="00FC7663" w:rsidRDefault="00371706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C73DDA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C73DD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24F3" w:rsidRPr="005772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57729E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ดังนี้  </w:t>
      </w:r>
    </w:p>
    <w:p w14:paraId="456BF63E" w14:textId="77777777" w:rsidR="00221201" w:rsidRPr="004242A0" w:rsidRDefault="00221201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9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48"/>
        <w:gridCol w:w="13"/>
        <w:gridCol w:w="1517"/>
        <w:gridCol w:w="13"/>
        <w:gridCol w:w="1517"/>
        <w:gridCol w:w="13"/>
        <w:gridCol w:w="1517"/>
        <w:gridCol w:w="13"/>
      </w:tblGrid>
      <w:tr w:rsidR="00FC7663" w:rsidRPr="0057729E" w14:paraId="58EBB314" w14:textId="77777777" w:rsidTr="00C73DDA">
        <w:trPr>
          <w:cantSplit/>
        </w:trPr>
        <w:tc>
          <w:tcPr>
            <w:tcW w:w="2790" w:type="dxa"/>
            <w:vAlign w:val="bottom"/>
          </w:tcPr>
          <w:p w14:paraId="4A88808E" w14:textId="77777777" w:rsidR="00FC7663" w:rsidRPr="0057729E" w:rsidRDefault="00FC7663" w:rsidP="005C4E3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091" w:type="dxa"/>
            <w:gridSpan w:val="4"/>
            <w:vAlign w:val="bottom"/>
          </w:tcPr>
          <w:p w14:paraId="71B8A10C" w14:textId="77777777" w:rsidR="00FC7663" w:rsidRPr="00BB142F" w:rsidRDefault="00E44889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B142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530744EA" w14:textId="77777777" w:rsidR="00FC7663" w:rsidRPr="0057729E" w:rsidRDefault="00FC7663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E44889" w:rsidRPr="0057729E" w14:paraId="0E858525" w14:textId="77777777" w:rsidTr="00C73DDA">
        <w:tc>
          <w:tcPr>
            <w:tcW w:w="2790" w:type="dxa"/>
            <w:vAlign w:val="bottom"/>
          </w:tcPr>
          <w:p w14:paraId="6541D995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A4528BC" w14:textId="77777777" w:rsidR="00E44889" w:rsidRPr="00BB142F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3A387496" w14:textId="77777777" w:rsidR="00E44889" w:rsidRPr="00BB142F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gridSpan w:val="2"/>
            <w:vAlign w:val="bottom"/>
          </w:tcPr>
          <w:p w14:paraId="22DD727D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247DF0A4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E44889" w:rsidRPr="0057729E" w14:paraId="6D1A25A6" w14:textId="77777777" w:rsidTr="00C73DDA">
        <w:tc>
          <w:tcPr>
            <w:tcW w:w="2790" w:type="dxa"/>
            <w:vAlign w:val="bottom"/>
          </w:tcPr>
          <w:p w14:paraId="33518D72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5AAC204F" w14:textId="77777777" w:rsidR="00E44889" w:rsidRPr="00BB142F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186064FF" w14:textId="77777777" w:rsidR="00E44889" w:rsidRPr="00BB142F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450F4C8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76F6976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E44889" w:rsidRPr="0057729E" w14:paraId="68D1C045" w14:textId="77777777" w:rsidTr="00C73DDA">
        <w:tc>
          <w:tcPr>
            <w:tcW w:w="2790" w:type="dxa"/>
            <w:vAlign w:val="bottom"/>
          </w:tcPr>
          <w:p w14:paraId="1F23412D" w14:textId="77777777" w:rsidR="00E44889" w:rsidRPr="0057729E" w:rsidRDefault="00E44889" w:rsidP="00E44889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688162B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DC739A6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FB80D3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8A1198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31EB3" w:rsidRPr="0057729E" w14:paraId="698A021F" w14:textId="77777777" w:rsidTr="00C73DDA">
        <w:trPr>
          <w:gridAfter w:val="1"/>
          <w:wAfter w:w="13" w:type="dxa"/>
          <w:trHeight w:val="366"/>
        </w:trPr>
        <w:tc>
          <w:tcPr>
            <w:tcW w:w="2790" w:type="dxa"/>
            <w:vAlign w:val="bottom"/>
          </w:tcPr>
          <w:p w14:paraId="34E57F3F" w14:textId="77777777" w:rsidR="00D31EB3" w:rsidRPr="0057729E" w:rsidRDefault="00D31EB3" w:rsidP="00D31EB3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48" w:type="dxa"/>
            <w:vAlign w:val="bottom"/>
          </w:tcPr>
          <w:p w14:paraId="634F5B97" w14:textId="60368F0A" w:rsidR="00D31EB3" w:rsidRPr="006B2C49" w:rsidRDefault="00D31EB3" w:rsidP="00D31EB3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1530" w:type="dxa"/>
            <w:gridSpan w:val="2"/>
          </w:tcPr>
          <w:p w14:paraId="7679A989" w14:textId="0AE91C11" w:rsidR="00D31EB3" w:rsidRPr="00D31EB3" w:rsidRDefault="00D31EB3" w:rsidP="00D31EB3">
            <w:pPr>
              <w:tabs>
                <w:tab w:val="clear" w:pos="1644"/>
              </w:tabs>
              <w:ind w:left="-157" w:right="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</w:t>
            </w:r>
            <w:r w:rsidRPr="002825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3469EC60" w14:textId="5DDB4F03" w:rsidR="00D31EB3" w:rsidRPr="005A0EEB" w:rsidRDefault="00D31EB3" w:rsidP="00D31EB3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1530" w:type="dxa"/>
            <w:gridSpan w:val="2"/>
          </w:tcPr>
          <w:p w14:paraId="5E9DDF3D" w14:textId="325CA102" w:rsidR="00D31EB3" w:rsidRPr="002825D9" w:rsidRDefault="00D31EB3" w:rsidP="00D31EB3">
            <w:pPr>
              <w:tabs>
                <w:tab w:val="clear" w:pos="1644"/>
              </w:tabs>
              <w:ind w:left="-157" w:right="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</w:t>
            </w:r>
            <w:r w:rsidRPr="002825D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1B3ED5AE" w14:textId="76696315" w:rsidR="0020035F" w:rsidRDefault="0020035F" w:rsidP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56DFB65" w14:textId="6A547637" w:rsidR="00BE3F64" w:rsidRDefault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5550375" w14:textId="77777777" w:rsidR="00BE3F64" w:rsidRDefault="00BE3F64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BE3F64" w:rsidSect="008648E9">
          <w:footerReference w:type="even" r:id="rId11"/>
          <w:footerReference w:type="default" r:id="rId12"/>
          <w:footerReference w:type="first" r:id="rId13"/>
          <w:pgSz w:w="11909" w:h="16834" w:code="9"/>
          <w:pgMar w:top="1530" w:right="1134" w:bottom="709" w:left="1440" w:header="992" w:footer="383" w:gutter="0"/>
          <w:pgNumType w:start="10"/>
          <w:cols w:space="720"/>
          <w:docGrid w:linePitch="245"/>
        </w:sectPr>
      </w:pPr>
    </w:p>
    <w:p w14:paraId="54982942" w14:textId="4547FA2A" w:rsidR="003251F5" w:rsidRPr="008F2A3E" w:rsidRDefault="003251F5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ส่วนงานดำเนินงาน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C73B9E4" w14:textId="77777777" w:rsidR="00EE66CF" w:rsidRPr="009E0371" w:rsidRDefault="00EE66CF" w:rsidP="00EE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64F5FA5" w14:textId="6F98467C" w:rsidR="00BE3F64" w:rsidRDefault="00BE3F64" w:rsidP="009E0371">
      <w:pPr>
        <w:tabs>
          <w:tab w:val="clear" w:pos="454"/>
          <w:tab w:val="clear" w:pos="680"/>
          <w:tab w:val="left" w:pos="666"/>
        </w:tabs>
        <w:spacing w:line="240" w:lineRule="auto"/>
        <w:ind w:left="48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ข้อมูลรายได้และกำไรขั้นต้นของส่วนงานของบริษัทและบริษัทย่อยสำหรับงวดสามเดือนสิ้นสุดวันที่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FD4F1CB" w14:textId="77777777" w:rsidR="00BE3F64" w:rsidRDefault="00BE3F64" w:rsidP="001A0039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70"/>
        <w:gridCol w:w="1170"/>
        <w:gridCol w:w="1080"/>
        <w:gridCol w:w="1170"/>
        <w:gridCol w:w="1080"/>
        <w:gridCol w:w="1080"/>
        <w:gridCol w:w="1080"/>
        <w:gridCol w:w="1080"/>
        <w:gridCol w:w="1108"/>
        <w:gridCol w:w="1142"/>
        <w:gridCol w:w="1080"/>
      </w:tblGrid>
      <w:tr w:rsidR="00887E75" w:rsidRPr="00E62488" w14:paraId="16B7E46B" w14:textId="77777777" w:rsidTr="00887E75">
        <w:tc>
          <w:tcPr>
            <w:tcW w:w="2610" w:type="dxa"/>
          </w:tcPr>
          <w:p w14:paraId="0E4FE1D8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3" w:name="_Hlk7782759"/>
          </w:p>
        </w:tc>
        <w:tc>
          <w:tcPr>
            <w:tcW w:w="270" w:type="dxa"/>
          </w:tcPr>
          <w:p w14:paraId="2997D6AA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0"/>
          </w:tcPr>
          <w:p w14:paraId="413B3047" w14:textId="28F36B55" w:rsidR="00887E75" w:rsidRPr="00E62488" w:rsidRDefault="00887E75" w:rsidP="00104D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หน่วย </w:t>
            </w:r>
            <w:r w:rsidRPr="00E62488">
              <w:rPr>
                <w:rFonts w:ascii="Browallia New" w:hAnsi="Browallia New" w:cs="Browallia New"/>
                <w:sz w:val="24"/>
                <w:szCs w:val="24"/>
              </w:rPr>
              <w:t>:</w:t>
            </w:r>
            <w:proofErr w:type="gramEnd"/>
            <w:r w:rsidRPr="00E6248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887E75" w:rsidRPr="00E62488" w14:paraId="6317ECA9" w14:textId="77777777" w:rsidTr="00887E75">
        <w:tc>
          <w:tcPr>
            <w:tcW w:w="2610" w:type="dxa"/>
          </w:tcPr>
          <w:p w14:paraId="27C2A16F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0B7DA84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0"/>
          </w:tcPr>
          <w:p w14:paraId="503D84AE" w14:textId="7D2100F7" w:rsidR="00887E75" w:rsidRPr="00E62488" w:rsidRDefault="00887E75" w:rsidP="00104DF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Pr="00E62488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มีนาคม </w:t>
            </w:r>
          </w:p>
        </w:tc>
      </w:tr>
      <w:tr w:rsidR="00887E75" w:rsidRPr="00E62488" w14:paraId="39D1301D" w14:textId="77777777" w:rsidTr="00887E75">
        <w:tc>
          <w:tcPr>
            <w:tcW w:w="2610" w:type="dxa"/>
          </w:tcPr>
          <w:p w14:paraId="19BFBA4F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B5B15F4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9E9905C" w14:textId="43FDD345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A4D00B4" w14:textId="3000E8D7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ผลิตและจำหน่ายลวดแรงดึงสูงพิเศษ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02776E1F" w14:textId="55265E4B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</w:tcBorders>
            <w:vAlign w:val="bottom"/>
          </w:tcPr>
          <w:p w14:paraId="394DCFD4" w14:textId="5EF89BA2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การตัดรายการ</w:t>
            </w:r>
          </w:p>
          <w:p w14:paraId="4CE4E330" w14:textId="04F80112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บัญชีระหว่างกัน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</w:tcBorders>
            <w:vAlign w:val="bottom"/>
          </w:tcPr>
          <w:p w14:paraId="25B8B3A9" w14:textId="59C21FAB" w:rsidR="00887E75" w:rsidRPr="00E62488" w:rsidRDefault="00887E75" w:rsidP="00AC47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87E75" w:rsidRPr="00E62488" w14:paraId="7CC55D46" w14:textId="77777777" w:rsidTr="00887E75">
        <w:tc>
          <w:tcPr>
            <w:tcW w:w="2610" w:type="dxa"/>
          </w:tcPr>
          <w:p w14:paraId="27DF0D5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30FF62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6625849" w14:textId="540BA6E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05E1AB82" w14:textId="5E0FA245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3D7D5C8A" w14:textId="4F6F43D6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0D53EA76" w14:textId="7A8A5A1B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053F476E" w14:textId="369A7417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10A782C1" w14:textId="5E646567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6756598D" w14:textId="476534C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8" w:type="dxa"/>
          </w:tcPr>
          <w:p w14:paraId="76B66843" w14:textId="6AC63504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42" w:type="dxa"/>
          </w:tcPr>
          <w:p w14:paraId="4ECABDB6" w14:textId="785437B2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52DCD432" w14:textId="7051EE4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887E75" w:rsidRPr="00E62488" w14:paraId="2219C695" w14:textId="77777777" w:rsidTr="00887E75">
        <w:tc>
          <w:tcPr>
            <w:tcW w:w="2610" w:type="dxa"/>
          </w:tcPr>
          <w:p w14:paraId="3A9841D6" w14:textId="768295D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7E228EDF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ED002F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D0D89D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B6D5F4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DED421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5FFDA1C" w14:textId="77777777" w:rsidR="00887E75" w:rsidRPr="00887E75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F1BD43" w14:textId="3F5549E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0E6791" w14:textId="654D0CD2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2DA80A6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22A309E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3BE99A9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E0371" w:rsidRPr="00E62488" w14:paraId="3528A2D0" w14:textId="77777777" w:rsidTr="00887E75">
        <w:tc>
          <w:tcPr>
            <w:tcW w:w="2610" w:type="dxa"/>
          </w:tcPr>
          <w:p w14:paraId="51E401F8" w14:textId="78C35EAD" w:rsidR="009E0371" w:rsidRPr="00E62488" w:rsidRDefault="009E0371" w:rsidP="009E037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</w:tcPr>
          <w:p w14:paraId="332C57A5" w14:textId="77777777" w:rsidR="009E0371" w:rsidRPr="00E62488" w:rsidRDefault="009E0371" w:rsidP="009E037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72B1288" w14:textId="73277683" w:rsidR="009E0371" w:rsidRPr="00887E75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573,058</w:t>
            </w:r>
          </w:p>
        </w:tc>
        <w:tc>
          <w:tcPr>
            <w:tcW w:w="1080" w:type="dxa"/>
          </w:tcPr>
          <w:p w14:paraId="5A72D115" w14:textId="16A123C3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440,591</w:t>
            </w:r>
          </w:p>
        </w:tc>
        <w:tc>
          <w:tcPr>
            <w:tcW w:w="1170" w:type="dxa"/>
          </w:tcPr>
          <w:p w14:paraId="01CBFF21" w14:textId="451F1F95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67,251</w:t>
            </w:r>
          </w:p>
        </w:tc>
        <w:tc>
          <w:tcPr>
            <w:tcW w:w="1080" w:type="dxa"/>
          </w:tcPr>
          <w:p w14:paraId="0A074911" w14:textId="7138643A" w:rsidR="009E0371" w:rsidRPr="00E62488" w:rsidRDefault="009E0371" w:rsidP="009E0371">
            <w:pP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66F55ED2" w14:textId="1F63C6B6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22,364</w:t>
            </w:r>
          </w:p>
        </w:tc>
        <w:tc>
          <w:tcPr>
            <w:tcW w:w="1080" w:type="dxa"/>
          </w:tcPr>
          <w:p w14:paraId="513F8F0C" w14:textId="207A7E20" w:rsidR="009E0371" w:rsidRPr="00E62488" w:rsidRDefault="009E0371" w:rsidP="009E0371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548ACDDE" w14:textId="13C31303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(2,754)</w:t>
            </w:r>
          </w:p>
        </w:tc>
        <w:tc>
          <w:tcPr>
            <w:tcW w:w="1108" w:type="dxa"/>
          </w:tcPr>
          <w:p w14:paraId="6C08B36D" w14:textId="4026552C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(5,420)</w:t>
            </w:r>
          </w:p>
        </w:tc>
        <w:tc>
          <w:tcPr>
            <w:tcW w:w="1142" w:type="dxa"/>
          </w:tcPr>
          <w:p w14:paraId="24D83BD5" w14:textId="67676EAF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659,919</w:t>
            </w:r>
          </w:p>
        </w:tc>
        <w:tc>
          <w:tcPr>
            <w:tcW w:w="1080" w:type="dxa"/>
          </w:tcPr>
          <w:p w14:paraId="167C2F20" w14:textId="238820A4" w:rsidR="009E0371" w:rsidRPr="00E62488" w:rsidRDefault="009E0371" w:rsidP="009E037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435,172</w:t>
            </w:r>
          </w:p>
        </w:tc>
      </w:tr>
      <w:tr w:rsidR="009E0371" w:rsidRPr="00E62488" w14:paraId="7F23D4DB" w14:textId="77777777" w:rsidTr="00887E75">
        <w:tc>
          <w:tcPr>
            <w:tcW w:w="2610" w:type="dxa"/>
          </w:tcPr>
          <w:p w14:paraId="72FAC446" w14:textId="58AC1525" w:rsidR="009E0371" w:rsidRPr="00E62488" w:rsidRDefault="009E0371" w:rsidP="009E037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270" w:type="dxa"/>
          </w:tcPr>
          <w:p w14:paraId="1948B2E9" w14:textId="77777777" w:rsidR="009E0371" w:rsidRPr="00E62488" w:rsidRDefault="009E0371" w:rsidP="009E037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5044354" w14:textId="125751E9" w:rsidR="009E0371" w:rsidRPr="00E6248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(520,044)</w:t>
            </w:r>
          </w:p>
        </w:tc>
        <w:tc>
          <w:tcPr>
            <w:tcW w:w="1080" w:type="dxa"/>
          </w:tcPr>
          <w:p w14:paraId="5F97A735" w14:textId="0503E4B2" w:rsidR="009E0371" w:rsidRPr="00E6248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428,861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</w:tcPr>
          <w:p w14:paraId="57F69736" w14:textId="365D2C21" w:rsidR="009E0371" w:rsidRPr="00E6248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(75,329)</w:t>
            </w:r>
          </w:p>
        </w:tc>
        <w:tc>
          <w:tcPr>
            <w:tcW w:w="1080" w:type="dxa"/>
          </w:tcPr>
          <w:p w14:paraId="2A13CF3B" w14:textId="73FF3A9E" w:rsidR="009E0371" w:rsidRPr="00E62488" w:rsidRDefault="009E0371" w:rsidP="009E0371">
            <w:pPr>
              <w:pBdr>
                <w:bottom w:val="single" w:sz="4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09AE983B" w14:textId="560C2C65" w:rsidR="009E0371" w:rsidRPr="004616E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(19,584)</w:t>
            </w:r>
          </w:p>
        </w:tc>
        <w:tc>
          <w:tcPr>
            <w:tcW w:w="1080" w:type="dxa"/>
          </w:tcPr>
          <w:p w14:paraId="3221B53F" w14:textId="7E137E9A" w:rsidR="009E0371" w:rsidRPr="004616E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5501D164" w14:textId="569AE6C4" w:rsidR="009E0371" w:rsidRPr="004616E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108" w:type="dxa"/>
          </w:tcPr>
          <w:p w14:paraId="41CAC3B1" w14:textId="53A81A81" w:rsidR="009E0371" w:rsidRPr="00E6248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3,924</w:t>
            </w:r>
          </w:p>
        </w:tc>
        <w:tc>
          <w:tcPr>
            <w:tcW w:w="1142" w:type="dxa"/>
          </w:tcPr>
          <w:p w14:paraId="1AC23964" w14:textId="1A076D06" w:rsidR="009E0371" w:rsidRPr="00E6248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(614,906)</w:t>
            </w:r>
          </w:p>
        </w:tc>
        <w:tc>
          <w:tcPr>
            <w:tcW w:w="1080" w:type="dxa"/>
          </w:tcPr>
          <w:p w14:paraId="28206DDF" w14:textId="7B6B361E" w:rsidR="009E0371" w:rsidRPr="00E62488" w:rsidRDefault="009E0371" w:rsidP="009E037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(424,938)</w:t>
            </w:r>
          </w:p>
        </w:tc>
      </w:tr>
      <w:tr w:rsidR="009E0371" w:rsidRPr="00E62488" w14:paraId="28B2ECBD" w14:textId="77777777" w:rsidTr="00887E75">
        <w:tc>
          <w:tcPr>
            <w:tcW w:w="2610" w:type="dxa"/>
          </w:tcPr>
          <w:p w14:paraId="1CA9D564" w14:textId="42BEB60A" w:rsidR="009E0371" w:rsidRPr="00E62488" w:rsidRDefault="009E0371" w:rsidP="009E037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ขั้นต้นตามส่วนงาน</w:t>
            </w:r>
          </w:p>
        </w:tc>
        <w:tc>
          <w:tcPr>
            <w:tcW w:w="270" w:type="dxa"/>
          </w:tcPr>
          <w:p w14:paraId="3A6C0C4F" w14:textId="77777777" w:rsidR="009E0371" w:rsidRPr="00E62488" w:rsidRDefault="009E0371" w:rsidP="009E0371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E210844" w14:textId="3F5AE992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53,014</w:t>
            </w:r>
          </w:p>
        </w:tc>
        <w:tc>
          <w:tcPr>
            <w:tcW w:w="1080" w:type="dxa"/>
          </w:tcPr>
          <w:p w14:paraId="3447032D" w14:textId="497928E3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11,730</w:t>
            </w:r>
          </w:p>
        </w:tc>
        <w:tc>
          <w:tcPr>
            <w:tcW w:w="1170" w:type="dxa"/>
          </w:tcPr>
          <w:p w14:paraId="2351B376" w14:textId="54367462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(8,078)</w:t>
            </w:r>
          </w:p>
        </w:tc>
        <w:tc>
          <w:tcPr>
            <w:tcW w:w="1080" w:type="dxa"/>
          </w:tcPr>
          <w:p w14:paraId="105E6EBE" w14:textId="30ABC512" w:rsidR="009E0371" w:rsidRPr="00E62488" w:rsidRDefault="009E0371" w:rsidP="009E0371">
            <w:pPr>
              <w:pBdr>
                <w:bottom w:val="single" w:sz="12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0E170EE9" w14:textId="4EC73F17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2,780</w:t>
            </w:r>
          </w:p>
        </w:tc>
        <w:tc>
          <w:tcPr>
            <w:tcW w:w="1080" w:type="dxa"/>
          </w:tcPr>
          <w:p w14:paraId="13A8A435" w14:textId="32A27659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1080" w:type="dxa"/>
          </w:tcPr>
          <w:p w14:paraId="11CB1D55" w14:textId="669B4C46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(2,702)</w:t>
            </w:r>
          </w:p>
        </w:tc>
        <w:tc>
          <w:tcPr>
            <w:tcW w:w="1108" w:type="dxa"/>
          </w:tcPr>
          <w:p w14:paraId="38310319" w14:textId="0C5023BB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(1,496)</w:t>
            </w:r>
          </w:p>
        </w:tc>
        <w:tc>
          <w:tcPr>
            <w:tcW w:w="1142" w:type="dxa"/>
          </w:tcPr>
          <w:p w14:paraId="4B5098EB" w14:textId="43CCA302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45,013</w:t>
            </w:r>
          </w:p>
        </w:tc>
        <w:tc>
          <w:tcPr>
            <w:tcW w:w="1080" w:type="dxa"/>
          </w:tcPr>
          <w:p w14:paraId="6E074A1B" w14:textId="70B5E7F7" w:rsidR="009E0371" w:rsidRPr="00E62488" w:rsidRDefault="009E0371" w:rsidP="009E037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10,234</w:t>
            </w:r>
          </w:p>
        </w:tc>
      </w:tr>
      <w:tr w:rsidR="00887E75" w:rsidRPr="00E62488" w14:paraId="631E2E0B" w14:textId="77777777" w:rsidTr="00887E75">
        <w:tc>
          <w:tcPr>
            <w:tcW w:w="2610" w:type="dxa"/>
          </w:tcPr>
          <w:p w14:paraId="724B984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1ED89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F67838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12CA84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93FAEE2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B251C2D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2542C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121C870" w14:textId="23C65E88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9B6986D" w14:textId="2D28CBDE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6D0282A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145A769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D8359F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7E75" w:rsidRPr="00E62488" w14:paraId="710581DA" w14:textId="77777777" w:rsidTr="00887E75">
        <w:tc>
          <w:tcPr>
            <w:tcW w:w="2610" w:type="dxa"/>
          </w:tcPr>
          <w:p w14:paraId="2A4BF06C" w14:textId="3853526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3E532BA9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7BED6BA" w14:textId="56F3AD89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40595E" w14:textId="45B1F43D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2B11CAD" w14:textId="3D88D721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FA5F529" w14:textId="358B56AC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A2A507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AB0623" w14:textId="237AD74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CBAF758" w14:textId="6C232E1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1BAFAF75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3DEACFBB" w14:textId="0BEBC2C5" w:rsidR="00887E75" w:rsidRPr="00E62488" w:rsidRDefault="006B371D" w:rsidP="006B37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7,582</w:t>
            </w:r>
          </w:p>
        </w:tc>
        <w:tc>
          <w:tcPr>
            <w:tcW w:w="1080" w:type="dxa"/>
          </w:tcPr>
          <w:p w14:paraId="7430038F" w14:textId="1F27B4C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5,446</w:t>
            </w:r>
          </w:p>
        </w:tc>
      </w:tr>
      <w:tr w:rsidR="00887E75" w:rsidRPr="00E62488" w14:paraId="1196927F" w14:textId="77777777" w:rsidTr="00887E75">
        <w:tc>
          <w:tcPr>
            <w:tcW w:w="5130" w:type="dxa"/>
            <w:gridSpan w:val="4"/>
          </w:tcPr>
          <w:p w14:paraId="38287323" w14:textId="10B9E3BC" w:rsidR="00887E75" w:rsidRPr="00E62488" w:rsidRDefault="00887E75" w:rsidP="00887E7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ส่วนแบ่ง</w:t>
            </w:r>
            <w:r w:rsidR="00285DC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 w:rsidR="00D60CB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85DC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85DC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="00285DCE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="00D60CB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จากเงินลงทุนในบริษัทร่วมและ</w:t>
            </w:r>
            <w:r w:rsidR="00D60C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1170" w:type="dxa"/>
          </w:tcPr>
          <w:p w14:paraId="02D5D37F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01F5114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67094B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6A2726C" w14:textId="45E3FD13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C7650F9" w14:textId="05EED65D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520D2FBB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5EECF984" w14:textId="40EF3678" w:rsidR="00887E75" w:rsidRPr="00E62488" w:rsidRDefault="00CC6CC4" w:rsidP="00CC6C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952F2">
              <w:rPr>
                <w:rFonts w:ascii="Browallia New" w:hAnsi="Browallia New" w:cs="Browallia New"/>
                <w:sz w:val="24"/>
                <w:szCs w:val="24"/>
                <w:lang w:val="en-GB"/>
              </w:rPr>
              <w:t>3,470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442D1BF6" w14:textId="5CACFD02" w:rsidR="00887E75" w:rsidRPr="00E62488" w:rsidRDefault="00AE605A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87E7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887E75" w:rsidRPr="00E62488" w14:paraId="56C5ACAF" w14:textId="77777777" w:rsidTr="00887E75">
        <w:tc>
          <w:tcPr>
            <w:tcW w:w="2610" w:type="dxa"/>
          </w:tcPr>
          <w:p w14:paraId="66213FB3" w14:textId="7BD373C4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และค่าตัดจำหน่าย</w:t>
            </w:r>
          </w:p>
        </w:tc>
        <w:tc>
          <w:tcPr>
            <w:tcW w:w="270" w:type="dxa"/>
          </w:tcPr>
          <w:p w14:paraId="2495AF3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D6E9344" w14:textId="21022D8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6144E7A" w14:textId="547B809F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4136FB1" w14:textId="4059EA3A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B0BD2E" w14:textId="2BE66268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9DD22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C852E6" w14:textId="0FA14341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F566C6B" w14:textId="04D2385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618A357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0E32D68D" w14:textId="5877AB10" w:rsidR="00887E75" w:rsidRPr="00E62488" w:rsidRDefault="00CC6CC4" w:rsidP="00CC6C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(22,521)</w:t>
            </w:r>
          </w:p>
        </w:tc>
        <w:tc>
          <w:tcPr>
            <w:tcW w:w="1080" w:type="dxa"/>
          </w:tcPr>
          <w:p w14:paraId="4F5DA667" w14:textId="0880BB23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(17,468)</w:t>
            </w:r>
          </w:p>
        </w:tc>
      </w:tr>
      <w:tr w:rsidR="00887E75" w:rsidRPr="00E62488" w14:paraId="52919629" w14:textId="77777777" w:rsidTr="009E0371">
        <w:trPr>
          <w:trHeight w:val="153"/>
        </w:trPr>
        <w:tc>
          <w:tcPr>
            <w:tcW w:w="2610" w:type="dxa"/>
          </w:tcPr>
          <w:p w14:paraId="303D9691" w14:textId="558E3ABB" w:rsidR="00887E75" w:rsidRPr="00E62488" w:rsidRDefault="00285DCE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270" w:type="dxa"/>
          </w:tcPr>
          <w:p w14:paraId="45C5F88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6DBB080" w14:textId="5D13A821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50F0274" w14:textId="797A1F6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BDE01D1" w14:textId="75D4A2E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EF89B6C" w14:textId="6B995EBF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336A5E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9F0758" w14:textId="6E7B1738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6F58AC" w14:textId="72CB844A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64A9A18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5AA709EA" w14:textId="25278BAC" w:rsidR="00887E75" w:rsidRPr="00E62488" w:rsidRDefault="00757544" w:rsidP="0075754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(12,969)</w:t>
            </w:r>
          </w:p>
        </w:tc>
        <w:tc>
          <w:tcPr>
            <w:tcW w:w="1080" w:type="dxa"/>
          </w:tcPr>
          <w:p w14:paraId="55344D98" w14:textId="71BE8A0F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(6,462)</w:t>
            </w:r>
          </w:p>
        </w:tc>
      </w:tr>
      <w:tr w:rsidR="00887E75" w:rsidRPr="00E62488" w14:paraId="5ACE7687" w14:textId="77777777" w:rsidTr="00887E75">
        <w:trPr>
          <w:trHeight w:val="126"/>
        </w:trPr>
        <w:tc>
          <w:tcPr>
            <w:tcW w:w="2610" w:type="dxa"/>
          </w:tcPr>
          <w:p w14:paraId="738DD81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3A8D2E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EB01095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378F919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2F90D2C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77B29B4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A77144C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944756A" w14:textId="229BB4E2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AFB9443" w14:textId="227262C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</w:tcPr>
          <w:p w14:paraId="5073BF2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</w:tcPr>
          <w:p w14:paraId="037A36D5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2964B2C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87E75" w:rsidRPr="00E62488" w14:paraId="18A2AC3E" w14:textId="77777777" w:rsidTr="00887E75">
        <w:tc>
          <w:tcPr>
            <w:tcW w:w="2610" w:type="dxa"/>
          </w:tcPr>
          <w:p w14:paraId="716C0303" w14:textId="0ACC881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70" w:type="dxa"/>
          </w:tcPr>
          <w:p w14:paraId="57BC7A0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4A26D21" w14:textId="78FDA40C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6417E3B" w14:textId="58B37E3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9945EFE" w14:textId="064D25E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C0D3400" w14:textId="5625E19D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5A45D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4FC184B" w14:textId="5B901AA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90DC43" w14:textId="326CDA36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4D5EBE5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46B9252A" w14:textId="6D646C27" w:rsidR="00887E75" w:rsidRPr="00E62488" w:rsidRDefault="000F0D60" w:rsidP="000F0D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075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25,262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47D38503" w14:textId="2F7822A2" w:rsidR="00887E75" w:rsidRPr="00E62488" w:rsidRDefault="00887E75" w:rsidP="00887E7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(40,319)</w:t>
            </w:r>
          </w:p>
        </w:tc>
      </w:tr>
      <w:bookmarkEnd w:id="3"/>
    </w:tbl>
    <w:p w14:paraId="254757C3" w14:textId="5972966A" w:rsidR="0050334A" w:rsidRDefault="005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7AF286A" w14:textId="77777777" w:rsidR="00BE3F64" w:rsidRDefault="00BE3F64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BE3F64" w:rsidSect="008648E9">
          <w:pgSz w:w="16834" w:h="11909" w:orient="landscape" w:code="9"/>
          <w:pgMar w:top="1440" w:right="1530" w:bottom="1134" w:left="1170" w:header="992" w:footer="293" w:gutter="0"/>
          <w:cols w:space="720"/>
          <w:docGrid w:linePitch="245"/>
        </w:sectPr>
      </w:pPr>
    </w:p>
    <w:p w14:paraId="41BBEFE0" w14:textId="1C01448A" w:rsidR="008A5461" w:rsidRPr="00192B3C" w:rsidRDefault="00371706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92B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ภาระผูกพันและหนี้สินที่อาจเกิดขึ้น</w:t>
      </w:r>
    </w:p>
    <w:p w14:paraId="61EE43C2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0CAA4C16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7C359CF7" w14:textId="77777777" w:rsidR="00D95F0B" w:rsidRPr="00C73DDA" w:rsidRDefault="00D95F0B" w:rsidP="0015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D399AE" w14:textId="37C8644A" w:rsidR="00D83556" w:rsidRPr="0057729E" w:rsidRDefault="00D95F0B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57729E">
        <w:rPr>
          <w:rFonts w:ascii="Browallia New" w:hAnsi="Browallia New" w:cs="Browallia New"/>
          <w:sz w:val="28"/>
          <w:szCs w:val="28"/>
          <w:cs/>
        </w:rPr>
        <w:t>มีสัญญาขายสินค้าและให้บริการกับลูกค้าซึ่งยังไม่ได้ส่งมอบสินค้าหรือยังไม่ได้ส่งมอบงานบริการ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</w:t>
      </w:r>
      <w:r w:rsidRPr="0057729E">
        <w:rPr>
          <w:rFonts w:ascii="Browallia New" w:hAnsi="Browallia New" w:cs="Browallia New"/>
          <w:sz w:val="28"/>
          <w:szCs w:val="28"/>
          <w:cs/>
        </w:rPr>
        <w:t xml:space="preserve">เป็นจำนวนเงินรวม </w:t>
      </w:r>
      <w:r w:rsidR="001226E0">
        <w:rPr>
          <w:rFonts w:ascii="Browallia New" w:hAnsi="Browallia New" w:cs="Browallia New"/>
          <w:sz w:val="28"/>
          <w:szCs w:val="28"/>
          <w:lang w:val="en-GB"/>
        </w:rPr>
        <w:t xml:space="preserve">1,966 </w:t>
      </w:r>
      <w:r w:rsidRPr="0057729E">
        <w:rPr>
          <w:rFonts w:ascii="Browallia New" w:hAnsi="Browallia New" w:cs="Browallia New"/>
          <w:sz w:val="28"/>
          <w:szCs w:val="28"/>
          <w:cs/>
        </w:rPr>
        <w:t>ล้านบา</w:t>
      </w:r>
      <w:r w:rsidR="00C95748" w:rsidRPr="0057729E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2F2047B3" w14:textId="77777777" w:rsidR="00C175F4" w:rsidRPr="00C73DDA" w:rsidRDefault="00C175F4" w:rsidP="00D8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65C32AD3" w14:textId="180BF328" w:rsidR="00D8355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</w:t>
      </w:r>
      <w:r w:rsidR="00E1048D" w:rsidRPr="0057729E">
        <w:rPr>
          <w:rFonts w:ascii="Browallia New" w:hAnsi="Browallia New" w:cs="Browallia New"/>
          <w:sz w:val="28"/>
          <w:szCs w:val="28"/>
          <w:cs/>
        </w:rPr>
        <w:t>สำหรับการปฏิบัติตามสัญญาและการใช้ไฟฟ้า พร้อมทั้งได้นำเงินฝากประจำของบริษัท และที่ดินบางส่วนพร้อมสิ่งปลูกสร้างของบริษัทไปเป็นหลักประกันหนังสือค้ำประกันดังกล</w:t>
      </w:r>
      <w:r w:rsidR="008E687F" w:rsidRPr="0057729E">
        <w:rPr>
          <w:rFonts w:ascii="Browallia New" w:hAnsi="Browallia New" w:cs="Browallia New" w:hint="cs"/>
          <w:sz w:val="28"/>
          <w:szCs w:val="28"/>
          <w:cs/>
        </w:rPr>
        <w:t>่าว ดังต่อไปนี้</w:t>
      </w:r>
    </w:p>
    <w:p w14:paraId="0B4EDDA3" w14:textId="77777777" w:rsidR="0020035F" w:rsidRPr="00C73DDA" w:rsidRDefault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8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71"/>
        <w:gridCol w:w="2070"/>
      </w:tblGrid>
      <w:tr w:rsidR="008E687F" w:rsidRPr="00C73DDA" w14:paraId="65BF6A6C" w14:textId="77777777" w:rsidTr="0057729E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9968CA" w14:textId="77777777" w:rsidR="008E687F" w:rsidRPr="00C73DDA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4" w:name="_Hlk513819362"/>
          </w:p>
        </w:tc>
        <w:tc>
          <w:tcPr>
            <w:tcW w:w="2160" w:type="dxa"/>
          </w:tcPr>
          <w:p w14:paraId="7755FE86" w14:textId="77777777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14:paraId="39123F4F" w14:textId="77777777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0C139172" w14:textId="37A0A87B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8C550D" w:rsidRP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E687F" w:rsidRPr="00C73DDA" w14:paraId="6A098C65" w14:textId="77777777" w:rsidTr="0057729E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62B149" w14:textId="77777777" w:rsidR="008E687F" w:rsidRPr="00C73DDA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38279F" w14:textId="77777777" w:rsidR="008E687F" w:rsidRPr="00C73DDA" w:rsidRDefault="008E687F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4954BA08" w14:textId="77777777" w:rsidR="008E687F" w:rsidRPr="00C73DDA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19262" w14:textId="1C512477" w:rsidR="008E687F" w:rsidRPr="00C73DDA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8E687F" w:rsidRPr="00C73DDA" w14:paraId="62C1DF7C" w14:textId="77777777" w:rsidTr="0057729E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B5BF3E2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1A7DBDF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1" w:type="dxa"/>
          </w:tcPr>
          <w:p w14:paraId="7FAAF1BE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091044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3E0BDE" w:rsidRPr="00C73DDA" w14:paraId="27289B84" w14:textId="77777777" w:rsidTr="0057729E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2A78FA2" w14:textId="77777777" w:rsidR="003E0BDE" w:rsidRPr="00C73DDA" w:rsidRDefault="003E0BDE" w:rsidP="003E0BD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313E0FCC" w14:textId="297247B0" w:rsidR="003E0BDE" w:rsidRPr="00C73DDA" w:rsidRDefault="0049073A" w:rsidP="003E0BDE">
            <w:pPr>
              <w:ind w:left="-157"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279,758</w:t>
            </w:r>
          </w:p>
        </w:tc>
        <w:tc>
          <w:tcPr>
            <w:tcW w:w="171" w:type="dxa"/>
          </w:tcPr>
          <w:p w14:paraId="34F0C5B3" w14:textId="77777777" w:rsidR="003E0BDE" w:rsidRPr="00C73DDA" w:rsidRDefault="003E0BDE" w:rsidP="003E0BD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DD2D89" w14:textId="717E2E0C" w:rsidR="003E0BDE" w:rsidRPr="00C73DDA" w:rsidRDefault="003E0BDE" w:rsidP="003E0BDE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86FAE">
              <w:rPr>
                <w:rFonts w:ascii="Browallia New" w:hAnsi="Browallia New" w:cs="Browallia New"/>
                <w:sz w:val="28"/>
                <w:szCs w:val="28"/>
              </w:rPr>
              <w:t>256,986</w:t>
            </w:r>
          </w:p>
        </w:tc>
      </w:tr>
      <w:bookmarkEnd w:id="4"/>
    </w:tbl>
    <w:p w14:paraId="5BD2195E" w14:textId="4B208879" w:rsidR="00221201" w:rsidRDefault="00221201" w:rsidP="005772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8D294BC" w14:textId="252FAC73" w:rsidR="0037170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/>
          <w:sz w:val="28"/>
          <w:szCs w:val="28"/>
          <w:cs/>
        </w:rPr>
        <w:t>บริษัท</w:t>
      </w:r>
      <w:r w:rsidR="004112D5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มีภาระผูกพันเกี่ยวกับสัญญาเช่า</w:t>
      </w:r>
      <w:r w:rsidR="007C1BAE" w:rsidRPr="00D15EA2">
        <w:rPr>
          <w:rFonts w:ascii="Browallia New" w:hAnsi="Browallia New" w:cs="Browallia New" w:hint="cs"/>
          <w:sz w:val="28"/>
          <w:szCs w:val="28"/>
          <w:cs/>
        </w:rPr>
        <w:t>ที่ดิน</w:t>
      </w:r>
      <w:r w:rsidRPr="00D15EA2">
        <w:rPr>
          <w:rFonts w:ascii="Browallia New" w:hAnsi="Browallia New" w:cs="Browallia New"/>
          <w:sz w:val="28"/>
          <w:szCs w:val="28"/>
          <w:cs/>
        </w:rPr>
        <w:t>และรถยนต์ จำนวนเงินที่ต้องจ่ายในอนาคตตามสัญญาเช่า</w:t>
      </w:r>
      <w:r w:rsidRPr="0057729E">
        <w:rPr>
          <w:rFonts w:ascii="Browallia New" w:hAnsi="Browallia New" w:cs="Browallia New"/>
          <w:sz w:val="28"/>
          <w:szCs w:val="28"/>
          <w:cs/>
        </w:rPr>
        <w:t>ดำเนินงานที่ไม่สามารถยกเลิกได้ มีดังนี้</w:t>
      </w:r>
    </w:p>
    <w:p w14:paraId="084BF2FC" w14:textId="77777777" w:rsidR="001A0039" w:rsidRPr="00C73DDA" w:rsidRDefault="001A0039" w:rsidP="001A0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A0BC80" w14:textId="77777777" w:rsidR="00371706" w:rsidRPr="003562D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6"/>
          <w:szCs w:val="6"/>
          <w:cs/>
        </w:rPr>
      </w:pPr>
    </w:p>
    <w:tbl>
      <w:tblPr>
        <w:tblW w:w="8376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80"/>
        <w:gridCol w:w="2079"/>
      </w:tblGrid>
      <w:tr w:rsidR="002861FF" w:rsidRPr="00C73DDA" w14:paraId="2005A454" w14:textId="77777777" w:rsidTr="0004055B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6C49EC" w14:textId="77777777" w:rsidR="002861FF" w:rsidRPr="00C73DDA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5" w:name="_Hlk513819592"/>
          </w:p>
        </w:tc>
        <w:tc>
          <w:tcPr>
            <w:tcW w:w="2160" w:type="dxa"/>
          </w:tcPr>
          <w:p w14:paraId="1B5CD142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14:paraId="52D48174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left w:val="nil"/>
            </w:tcBorders>
          </w:tcPr>
          <w:p w14:paraId="3D772CFC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861FF" w:rsidRPr="00C73DDA" w14:paraId="1F440977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7DE9C2" w14:textId="77777777" w:rsidR="002861FF" w:rsidRPr="00C73DDA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83D5023" w14:textId="7DE77B0F" w:rsidR="002861FF" w:rsidRPr="00C73DDA" w:rsidRDefault="002861FF" w:rsidP="001037A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383165" w14:textId="77777777" w:rsidR="002861FF" w:rsidRPr="00C73DDA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BD1FF" w14:textId="48884E17" w:rsidR="002861FF" w:rsidRPr="00C73DDA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2861FF" w:rsidRPr="00C73DDA" w14:paraId="4049165E" w14:textId="77777777" w:rsidTr="0004055B">
        <w:trPr>
          <w:cantSplit/>
          <w:trHeight w:val="21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02BEE4E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61D22C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89F6D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98F058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99459B" w:rsidRPr="00C73DDA" w14:paraId="30DF0D25" w14:textId="77777777" w:rsidTr="0004055B">
        <w:trPr>
          <w:cantSplit/>
          <w:trHeight w:val="8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BE90B" w14:textId="77777777" w:rsidR="0099459B" w:rsidRPr="00C73DDA" w:rsidRDefault="0099459B" w:rsidP="0099459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B58341F" w14:textId="2E9351EF" w:rsidR="0099459B" w:rsidRPr="00C73DDA" w:rsidRDefault="00505B89" w:rsidP="0099459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21,801</w:t>
            </w:r>
          </w:p>
        </w:tc>
        <w:tc>
          <w:tcPr>
            <w:tcW w:w="180" w:type="dxa"/>
          </w:tcPr>
          <w:p w14:paraId="11D45D09" w14:textId="77777777" w:rsidR="0099459B" w:rsidRPr="00C73DDA" w:rsidRDefault="0099459B" w:rsidP="0099459B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1D898" w14:textId="0A6DF023" w:rsidR="0099459B" w:rsidRPr="0099459B" w:rsidRDefault="0099459B" w:rsidP="0099459B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9459B">
              <w:rPr>
                <w:rFonts w:ascii="Browallia New" w:hAnsi="Browallia New" w:cs="Browallia New"/>
                <w:sz w:val="28"/>
                <w:szCs w:val="28"/>
              </w:rPr>
              <w:t>16,180</w:t>
            </w:r>
          </w:p>
        </w:tc>
      </w:tr>
      <w:tr w:rsidR="0099459B" w:rsidRPr="00C73DDA" w14:paraId="2E88718D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8081AAE" w14:textId="77777777" w:rsidR="0099459B" w:rsidRPr="00C73DDA" w:rsidRDefault="0099459B" w:rsidP="0099459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F48809" w14:textId="155A6F8A" w:rsidR="0099459B" w:rsidRPr="00C73DDA" w:rsidRDefault="00505B89" w:rsidP="0099459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17,883</w:t>
            </w:r>
          </w:p>
        </w:tc>
        <w:tc>
          <w:tcPr>
            <w:tcW w:w="180" w:type="dxa"/>
          </w:tcPr>
          <w:p w14:paraId="6513A0CD" w14:textId="77777777" w:rsidR="0099459B" w:rsidRPr="00C73DDA" w:rsidRDefault="0099459B" w:rsidP="0099459B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0CC904" w14:textId="36A22903" w:rsidR="0099459B" w:rsidRPr="0099459B" w:rsidRDefault="0099459B" w:rsidP="0099459B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59B">
              <w:rPr>
                <w:rFonts w:ascii="Browallia New" w:hAnsi="Browallia New" w:cs="Browallia New"/>
                <w:sz w:val="28"/>
                <w:szCs w:val="28"/>
              </w:rPr>
              <w:t>12,656</w:t>
            </w:r>
          </w:p>
        </w:tc>
      </w:tr>
      <w:tr w:rsidR="0099459B" w:rsidRPr="00C73DDA" w14:paraId="0410E0DD" w14:textId="77777777" w:rsidTr="00A57E2F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378F28F" w14:textId="77777777" w:rsidR="0099459B" w:rsidRPr="00C73DDA" w:rsidRDefault="0099459B" w:rsidP="0099459B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11FE249B" w14:textId="7C73CE1F" w:rsidR="0099459B" w:rsidRPr="00C73DDA" w:rsidRDefault="00505B89" w:rsidP="0099459B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39,684</w:t>
            </w:r>
          </w:p>
        </w:tc>
        <w:tc>
          <w:tcPr>
            <w:tcW w:w="180" w:type="dxa"/>
          </w:tcPr>
          <w:p w14:paraId="5DCEFAD1" w14:textId="77777777" w:rsidR="0099459B" w:rsidRPr="00C73DDA" w:rsidRDefault="0099459B" w:rsidP="0099459B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78F9B7" w14:textId="060C17B5" w:rsidR="0099459B" w:rsidRPr="0099459B" w:rsidRDefault="0099459B" w:rsidP="0099459B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9459B">
              <w:rPr>
                <w:rFonts w:ascii="Browallia New" w:hAnsi="Browallia New" w:cs="Browallia New"/>
                <w:sz w:val="28"/>
                <w:szCs w:val="28"/>
              </w:rPr>
              <w:t>28,836</w:t>
            </w:r>
          </w:p>
        </w:tc>
      </w:tr>
      <w:bookmarkEnd w:id="5"/>
    </w:tbl>
    <w:p w14:paraId="168F29AC" w14:textId="665027E1" w:rsidR="00630B01" w:rsidRDefault="00630B01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3E657B" w14:textId="361C7983" w:rsidR="00371706" w:rsidRPr="008F2A3E" w:rsidRDefault="007A4E5F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31</w:t>
      </w:r>
      <w:r w:rsidR="00C73DDA" w:rsidRPr="00263DDE">
        <w:rPr>
          <w:rFonts w:ascii="Browallia New" w:hAnsi="Browallia New" w:cs="Browallia New"/>
          <w:sz w:val="28"/>
          <w:szCs w:val="28"/>
        </w:rPr>
        <w:t xml:space="preserve"> 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73DDA">
        <w:rPr>
          <w:rFonts w:ascii="Browallia New" w:hAnsi="Browallia New" w:cs="Browallia New"/>
          <w:spacing w:val="-4"/>
          <w:sz w:val="28"/>
          <w:szCs w:val="28"/>
        </w:rPr>
        <w:t>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บริษัทและบริษัทย่อยมีวงเงินสินเชื่อ ดังต่อไปนี้</w:t>
      </w:r>
    </w:p>
    <w:p w14:paraId="2DC7E9CA" w14:textId="77777777" w:rsidR="00371706" w:rsidRPr="00C73DDA" w:rsidRDefault="00371706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5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900"/>
        <w:gridCol w:w="900"/>
        <w:gridCol w:w="900"/>
        <w:gridCol w:w="810"/>
      </w:tblGrid>
      <w:tr w:rsidR="00371706" w:rsidRPr="008F2A3E" w14:paraId="32DE00A3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6960B682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880C" w14:textId="77777777" w:rsidR="00371706" w:rsidRPr="008F2A3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71706" w:rsidRPr="008F2A3E" w14:paraId="12AFA5E6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09CB439C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7BB5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1706" w:rsidRPr="008F2A3E" w14:paraId="19028ADB" w14:textId="77777777" w:rsidTr="009D0C73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7C258B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4027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FF59" w14:textId="73362206" w:rsidR="00371706" w:rsidRPr="00E535AB" w:rsidRDefault="00E535AB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B174" w14:textId="4990853A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371706" w:rsidRPr="008F2A3E" w14:paraId="6830371E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1195B3A0" w14:textId="77777777" w:rsidR="00371706" w:rsidRPr="008F2A3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C03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D592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28D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209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C9E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C213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233A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371706" w:rsidRPr="008F2A3E" w14:paraId="111E8224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1CBF6BF1" w14:textId="77777777" w:rsidR="00371706" w:rsidRPr="008F2A3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C18F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6FF3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5B7C8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734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A91A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1A1A2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129D05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535AB" w:rsidRPr="008F2A3E" w14:paraId="59E2919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5A7350D4" w14:textId="77777777" w:rsidR="00E535AB" w:rsidRPr="008F2A3E" w:rsidRDefault="00E535AB" w:rsidP="00E535AB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C63C" w14:textId="77777777" w:rsidR="00E535AB" w:rsidRPr="008F2A3E" w:rsidRDefault="00E535AB" w:rsidP="00E535AB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1B0E1" w14:textId="379D90B7" w:rsidR="00E535AB" w:rsidRPr="006B2C49" w:rsidRDefault="00D21667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9120B6" w:rsidRPr="009120B6">
              <w:rPr>
                <w:rFonts w:ascii="Browallia New" w:hAnsi="Browallia New" w:cs="Browallia New"/>
                <w:sz w:val="24"/>
                <w:szCs w:val="24"/>
              </w:rPr>
              <w:t>,971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B93B6" w14:textId="1D180B5C" w:rsidR="00E535AB" w:rsidRPr="006B2C49" w:rsidRDefault="009120B6" w:rsidP="00912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6">
              <w:rPr>
                <w:rFonts w:ascii="Browallia New" w:hAnsi="Browallia New" w:cs="Browallia New"/>
                <w:sz w:val="24"/>
                <w:szCs w:val="24"/>
              </w:rPr>
              <w:t>(279,758)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7D38" w14:textId="59397999" w:rsidR="00E535AB" w:rsidRPr="006B2C49" w:rsidRDefault="00D21667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="009120B6" w:rsidRPr="009120B6">
              <w:rPr>
                <w:rFonts w:ascii="Browallia New" w:hAnsi="Browallia New" w:cs="Browallia New"/>
                <w:sz w:val="24"/>
                <w:szCs w:val="24"/>
              </w:rPr>
              <w:t>,213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877C" w14:textId="17881C3C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585,643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89E74" w14:textId="5BAFD5DA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(269,835)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38C1A" w14:textId="03AC04E9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315,808</w:t>
            </w:r>
          </w:p>
        </w:tc>
      </w:tr>
      <w:tr w:rsidR="00E535AB" w:rsidRPr="008F2A3E" w14:paraId="387EB8E6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63F941DF" w14:textId="77777777" w:rsidR="00E535AB" w:rsidRPr="008F2A3E" w:rsidRDefault="00E535AB" w:rsidP="00E535AB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61024B" w14:textId="77777777" w:rsidR="00E535AB" w:rsidRPr="008F2A3E" w:rsidRDefault="00E535AB" w:rsidP="00E535AB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1E1DE" w14:textId="1C45D48E" w:rsidR="00E535AB" w:rsidRPr="006B2C49" w:rsidRDefault="009120B6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6">
              <w:rPr>
                <w:rFonts w:ascii="Browallia New" w:hAnsi="Browallia New" w:cs="Browallia New"/>
                <w:sz w:val="24"/>
                <w:szCs w:val="24"/>
              </w:rPr>
              <w:t>1,935,000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62EDC5" w14:textId="38EFE07B" w:rsidR="00E535AB" w:rsidRPr="006B2C49" w:rsidRDefault="009120B6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20B6">
              <w:rPr>
                <w:rFonts w:ascii="Browallia New" w:hAnsi="Browallia New" w:cs="Browallia New"/>
                <w:sz w:val="24"/>
                <w:szCs w:val="24"/>
              </w:rPr>
              <w:t>(1,775,895)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87C87" w14:textId="300BE6A6" w:rsidR="00E535AB" w:rsidRPr="006B2C49" w:rsidRDefault="009120B6" w:rsidP="00912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</w:pPr>
            <w:r w:rsidRPr="009120B6">
              <w:rPr>
                <w:rFonts w:ascii="Browallia New" w:hAnsi="Browallia New" w:cs="Browallia New"/>
                <w:noProof/>
                <w:sz w:val="24"/>
                <w:szCs w:val="24"/>
              </w:rPr>
              <w:t>159,105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1857" w14:textId="794503A8" w:rsidR="00E535AB" w:rsidRPr="008F2A3E" w:rsidRDefault="00E535AB" w:rsidP="00E535AB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1,885,000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89E85" w14:textId="67AA39E4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(1,624,863)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C610C9" w14:textId="087BD565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260,137</w:t>
            </w:r>
          </w:p>
        </w:tc>
      </w:tr>
    </w:tbl>
    <w:p w14:paraId="0481E756" w14:textId="0750927A" w:rsidR="0050334A" w:rsidRDefault="0050334A"/>
    <w:p w14:paraId="39100785" w14:textId="77777777" w:rsidR="0050334A" w:rsidRDefault="005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457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427"/>
        <w:gridCol w:w="720"/>
        <w:gridCol w:w="900"/>
        <w:gridCol w:w="900"/>
        <w:gridCol w:w="900"/>
        <w:gridCol w:w="900"/>
        <w:gridCol w:w="900"/>
        <w:gridCol w:w="810"/>
      </w:tblGrid>
      <w:tr w:rsidR="00E535AB" w:rsidRPr="008F2A3E" w14:paraId="6AAFCD9A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1C684CB6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9CB5" w14:textId="77777777" w:rsidR="00E535AB" w:rsidRPr="008F2A3E" w:rsidRDefault="00E535AB" w:rsidP="00E535AB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E535AB" w:rsidRPr="008F2A3E" w14:paraId="227183EC" w14:textId="77777777" w:rsidTr="009D0C73">
        <w:trPr>
          <w:cantSplit/>
          <w:trHeight w:val="279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56F84D4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AD5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35AB" w:rsidRPr="008F2A3E" w14:paraId="3C862DDB" w14:textId="77777777" w:rsidTr="00AD2F9E">
        <w:trPr>
          <w:cantSplit/>
          <w:trHeight w:val="243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center"/>
          </w:tcPr>
          <w:p w14:paraId="77DEC6B4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DCA7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D6D9" w14:textId="30A2E3A5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มีนาคม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170E" w14:textId="58AB9D03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E535AB" w:rsidRPr="008F2A3E" w14:paraId="690E7A33" w14:textId="77777777" w:rsidTr="009D0C73">
        <w:trPr>
          <w:cantSplit/>
          <w:trHeight w:val="288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029A0620" w14:textId="77777777" w:rsidR="00E535AB" w:rsidRPr="008F2A3E" w:rsidRDefault="00E535AB" w:rsidP="00E535AB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BC0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273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4D42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C1C2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EEB8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803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D349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E535AB" w:rsidRPr="008F2A3E" w14:paraId="59A1D15E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6B72D8D5" w14:textId="77777777" w:rsidR="00E535AB" w:rsidRPr="008F2A3E" w:rsidRDefault="00E535AB" w:rsidP="00E535AB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935" w14:textId="77777777" w:rsidR="00E535AB" w:rsidRPr="008F2A3E" w:rsidRDefault="00E535AB" w:rsidP="00E535AB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4A65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10438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BB82D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57C67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23E2E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83E7B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F16EA" w:rsidRPr="008F2A3E" w14:paraId="7842EDB0" w14:textId="77777777" w:rsidTr="009D0C73">
        <w:trPr>
          <w:trHeight w:val="171"/>
        </w:trPr>
        <w:tc>
          <w:tcPr>
            <w:tcW w:w="2427" w:type="dxa"/>
            <w:tcBorders>
              <w:top w:val="nil"/>
              <w:left w:val="nil"/>
              <w:bottom w:val="nil"/>
            </w:tcBorders>
            <w:vAlign w:val="bottom"/>
          </w:tcPr>
          <w:p w14:paraId="2FE9F770" w14:textId="77777777" w:rsidR="008F16EA" w:rsidRPr="008F2A3E" w:rsidRDefault="008F16EA" w:rsidP="008F16EA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9EE" w14:textId="77777777" w:rsidR="008F16EA" w:rsidRPr="008F2A3E" w:rsidRDefault="008F16EA" w:rsidP="008F16EA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4DBEB" w14:textId="6FB6495C" w:rsidR="008F16EA" w:rsidRPr="008F16EA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16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5CC1F" w14:textId="1BECB1C2" w:rsidR="008F16EA" w:rsidRPr="008F16EA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16EA">
              <w:rPr>
                <w:rFonts w:ascii="Browallia New" w:hAnsi="Browallia New" w:cs="Browallia New"/>
                <w:sz w:val="24"/>
                <w:szCs w:val="24"/>
                <w:lang w:val="en-GB"/>
              </w:rPr>
              <w:t>(256,986)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47D94" w14:textId="2CDFD749" w:rsidR="008F16EA" w:rsidRPr="008F16EA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16EA">
              <w:rPr>
                <w:rFonts w:ascii="Browallia New" w:hAnsi="Browallia New" w:cs="Browallia New"/>
                <w:sz w:val="24"/>
                <w:szCs w:val="24"/>
                <w:lang w:val="en-GB"/>
              </w:rPr>
              <w:t>48,014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27912" w14:textId="431A9298" w:rsidR="008F16EA" w:rsidRPr="008F2A3E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B8D5D" w14:textId="6D76AAC1" w:rsidR="008F16EA" w:rsidRPr="008F2A3E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(255,392)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B2337" w14:textId="7C81B0A3" w:rsidR="008F16EA" w:rsidRPr="008F2A3E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49,608</w:t>
            </w:r>
          </w:p>
        </w:tc>
      </w:tr>
      <w:tr w:rsidR="008F16EA" w:rsidRPr="008F2A3E" w14:paraId="04A704FE" w14:textId="77777777" w:rsidTr="009D0C73">
        <w:trPr>
          <w:trHeight w:val="287"/>
        </w:trPr>
        <w:tc>
          <w:tcPr>
            <w:tcW w:w="2427" w:type="dxa"/>
            <w:tcBorders>
              <w:top w:val="nil"/>
              <w:left w:val="nil"/>
              <w:bottom w:val="nil"/>
            </w:tcBorders>
          </w:tcPr>
          <w:p w14:paraId="3AA56AC1" w14:textId="77777777" w:rsidR="008F16EA" w:rsidRPr="008F2A3E" w:rsidRDefault="008F16EA" w:rsidP="008F16EA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D44A7" w14:textId="77777777" w:rsidR="008F16EA" w:rsidRPr="008F2A3E" w:rsidRDefault="008F16EA" w:rsidP="008F16EA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3FB300" w14:textId="2252E848" w:rsidR="008F16EA" w:rsidRPr="008F16EA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16EA">
              <w:rPr>
                <w:rFonts w:ascii="Browallia New" w:hAnsi="Browallia New" w:cs="Browallia New"/>
                <w:sz w:val="24"/>
                <w:szCs w:val="24"/>
                <w:lang w:val="en-GB"/>
              </w:rPr>
              <w:t>945,000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2FC6A" w14:textId="68A9C618" w:rsidR="008F16EA" w:rsidRPr="008F16EA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16EA">
              <w:rPr>
                <w:rFonts w:ascii="Browallia New" w:hAnsi="Browallia New" w:cs="Browallia New"/>
                <w:sz w:val="24"/>
                <w:szCs w:val="24"/>
                <w:lang w:val="en-GB"/>
              </w:rPr>
              <w:t>(850,239)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A3A43" w14:textId="349DAFD8" w:rsidR="008F16EA" w:rsidRPr="008F16EA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16EA">
              <w:rPr>
                <w:rFonts w:ascii="Browallia New" w:hAnsi="Browallia New" w:cs="Browallia New"/>
                <w:sz w:val="24"/>
                <w:szCs w:val="24"/>
                <w:lang w:val="en-GB"/>
              </w:rPr>
              <w:t>94,761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9E851" w14:textId="1662473E" w:rsidR="008F16EA" w:rsidRPr="008F2A3E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4C4E" w14:textId="5353C9E6" w:rsidR="008F16EA" w:rsidRPr="008F2A3E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(783,033)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64738" w14:textId="5075551F" w:rsidR="008F16EA" w:rsidRPr="008F2A3E" w:rsidRDefault="008F16EA" w:rsidP="008F16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111,967</w:t>
            </w:r>
          </w:p>
        </w:tc>
      </w:tr>
    </w:tbl>
    <w:p w14:paraId="167728FE" w14:textId="77777777" w:rsidR="00371706" w:rsidRPr="008F2A3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1F78EBD3" w14:textId="77777777" w:rsidR="00E5563C" w:rsidRPr="00C73DDA" w:rsidRDefault="00E5563C" w:rsidP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A89629" w14:textId="6DB1F9CB" w:rsidR="00D77E40" w:rsidRPr="0057729E" w:rsidRDefault="00AA5653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 xml:space="preserve">บริษัทมีภาระผูกพันจากการออกหนังสือค้ำประกัน 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(</w:t>
      </w:r>
      <w:r w:rsidR="00A45C66" w:rsidRPr="00D15EA2">
        <w:rPr>
          <w:rFonts w:ascii="Browallia New" w:hAnsi="Browallia New" w:cs="Browallia New"/>
          <w:sz w:val="28"/>
          <w:szCs w:val="28"/>
        </w:rPr>
        <w:t>Letter of credit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)</w:t>
      </w:r>
      <w:r w:rsidRPr="00D15EA2">
        <w:rPr>
          <w:rFonts w:ascii="Browallia New" w:hAnsi="Browallia New" w:cs="Browallia New"/>
          <w:sz w:val="28"/>
          <w:szCs w:val="28"/>
        </w:rPr>
        <w:t xml:space="preserve"> 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กับธนาคาร</w:t>
      </w:r>
      <w:r w:rsidR="005E3E96" w:rsidRPr="00D15EA2">
        <w:rPr>
          <w:rFonts w:ascii="Browallia New" w:hAnsi="Browallia New" w:cs="Browallia New" w:hint="cs"/>
          <w:sz w:val="28"/>
          <w:szCs w:val="28"/>
          <w:cs/>
        </w:rPr>
        <w:t>แห่งหนึ่งร่วมกับบริษัท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  </w:t>
      </w:r>
      <w:r w:rsidR="005E3E96" w:rsidRPr="0057729E">
        <w:rPr>
          <w:rFonts w:ascii="Browallia New" w:hAnsi="Browallia New" w:cs="Browallia New" w:hint="cs"/>
          <w:sz w:val="28"/>
          <w:szCs w:val="28"/>
          <w:cs/>
        </w:rPr>
        <w:t>ที่เกี่ยวข้อง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06884" w:rsidRPr="002828FD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F53C7" w:rsidRPr="002828FD">
        <w:rPr>
          <w:rFonts w:ascii="Browallia New" w:hAnsi="Browallia New" w:cs="Browallia New"/>
          <w:sz w:val="28"/>
          <w:szCs w:val="28"/>
          <w:lang w:val="en-GB"/>
        </w:rPr>
        <w:t>6.07</w:t>
      </w:r>
      <w:r w:rsidR="002861FF" w:rsidRPr="002828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6884" w:rsidRPr="002828FD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เหรียญสหรัฐ เพื่อค้ำประกันวงเงินสินเชื่อของการร่วมค้า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 xml:space="preserve"> วงเงินดังกล่าว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2418A" w:rsidRPr="0057729E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A45C66" w:rsidRPr="0057729E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="00B31392">
        <w:rPr>
          <w:rFonts w:ascii="Browallia New" w:hAnsi="Browallia New" w:cs="Browallia New" w:hint="cs"/>
          <w:sz w:val="28"/>
          <w:szCs w:val="28"/>
          <w:cs/>
        </w:rPr>
        <w:t>ในกิจการร่วมค้า</w:t>
      </w:r>
    </w:p>
    <w:p w14:paraId="36008043" w14:textId="52A2E6E6" w:rsidR="0004055B" w:rsidRPr="00C73DDA" w:rsidRDefault="0004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8D20575" w14:textId="7A23444F" w:rsidR="00D77E40" w:rsidRPr="00D15EA2" w:rsidRDefault="00D77E40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มีภาระผูกพันในการจ่ายชำระค่า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สินทรัพย์ดังนี้</w:t>
      </w:r>
    </w:p>
    <w:p w14:paraId="5C283E81" w14:textId="77777777" w:rsidR="008E28F0" w:rsidRPr="00C73DDA" w:rsidRDefault="008E28F0" w:rsidP="008E2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5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172"/>
        <w:gridCol w:w="180"/>
        <w:gridCol w:w="1893"/>
        <w:gridCol w:w="180"/>
        <w:gridCol w:w="2138"/>
      </w:tblGrid>
      <w:tr w:rsidR="00D77E40" w:rsidRPr="00E535AB" w14:paraId="4534312B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F2D560" w14:textId="77777777" w:rsidR="00D77E40" w:rsidRPr="00E535AB" w:rsidRDefault="00D77E40" w:rsidP="0045302F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076AE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  <w:r w:rsidR="003562D3" w:rsidRPr="00E535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562D3"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80" w:type="dxa"/>
          </w:tcPr>
          <w:p w14:paraId="6805AA87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BFB86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9D0E89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4362DA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77E40" w:rsidRPr="00E535AB" w14:paraId="0DBCCEE8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4F0EA4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F1A97B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6FFAFED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0CBB37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76F595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B855B4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C3DD2" w:rsidRPr="00E535AB" w14:paraId="236A6407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5A5F25" w14:textId="77777777" w:rsidR="00BC3DD2" w:rsidRPr="00E535AB" w:rsidRDefault="00BC3DD2" w:rsidP="00BC3DD2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2" w:type="dxa"/>
            <w:hideMark/>
          </w:tcPr>
          <w:p w14:paraId="6900BF25" w14:textId="77777777" w:rsidR="00BC3DD2" w:rsidRPr="00E535AB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CB1CAD4" w14:textId="77777777" w:rsidR="00BC3DD2" w:rsidRPr="00E535AB" w:rsidRDefault="00BC3DD2" w:rsidP="00BC3DD2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BBEFF6F" w14:textId="02246195" w:rsidR="00BC3DD2" w:rsidRPr="00E535AB" w:rsidRDefault="009177EB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23.96</w:t>
            </w:r>
          </w:p>
        </w:tc>
        <w:tc>
          <w:tcPr>
            <w:tcW w:w="180" w:type="dxa"/>
          </w:tcPr>
          <w:p w14:paraId="595A05B0" w14:textId="77777777" w:rsidR="00BC3DD2" w:rsidRPr="00E535AB" w:rsidRDefault="00BC3DD2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6D990BE6" w14:textId="50AC902E" w:rsidR="00BC3DD2" w:rsidRPr="00DE7788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77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  <w:tr w:rsidR="00BC3DD2" w:rsidRPr="00E535AB" w14:paraId="4063FAE7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38C228E" w14:textId="77777777" w:rsidR="00BC3DD2" w:rsidRPr="00E535AB" w:rsidRDefault="00BC3DD2" w:rsidP="00BC3DD2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ค่าที่ปรึกษาการก่อสร้างโรงงาน</w:t>
            </w:r>
          </w:p>
        </w:tc>
        <w:tc>
          <w:tcPr>
            <w:tcW w:w="1172" w:type="dxa"/>
            <w:hideMark/>
          </w:tcPr>
          <w:p w14:paraId="72167C65" w14:textId="77777777" w:rsidR="00BC3DD2" w:rsidRPr="00E535AB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เยน</w:t>
            </w:r>
          </w:p>
        </w:tc>
        <w:tc>
          <w:tcPr>
            <w:tcW w:w="180" w:type="dxa"/>
          </w:tcPr>
          <w:p w14:paraId="63AF3496" w14:textId="77777777" w:rsidR="00BC3DD2" w:rsidRPr="00E535AB" w:rsidRDefault="00BC3DD2" w:rsidP="00BC3DD2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814F1C" w14:textId="4EA01C58" w:rsidR="00BC3DD2" w:rsidRPr="00E535AB" w:rsidRDefault="009177EB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16.07</w:t>
            </w:r>
          </w:p>
        </w:tc>
        <w:tc>
          <w:tcPr>
            <w:tcW w:w="180" w:type="dxa"/>
          </w:tcPr>
          <w:p w14:paraId="22C4BF3D" w14:textId="77777777" w:rsidR="00BC3DD2" w:rsidRPr="00E535AB" w:rsidRDefault="00BC3DD2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</w:tcPr>
          <w:p w14:paraId="70E9475F" w14:textId="24EF51EF" w:rsidR="00BC3DD2" w:rsidRPr="00DE7788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77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  <w:tr w:rsidR="004D6114" w:rsidRPr="00E535AB" w14:paraId="0790A671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9D3F44" w14:textId="77777777" w:rsidR="004D6114" w:rsidRPr="00E535AB" w:rsidRDefault="004D6114" w:rsidP="004D6114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2" w:type="dxa"/>
            <w:hideMark/>
          </w:tcPr>
          <w:p w14:paraId="6990FB40" w14:textId="77777777" w:rsidR="004D6114" w:rsidRPr="00E535AB" w:rsidRDefault="004D6114" w:rsidP="004D6114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A03C780" w14:textId="77777777" w:rsidR="004D6114" w:rsidRPr="00E535AB" w:rsidRDefault="004D6114" w:rsidP="004D61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96000" w14:textId="42D58D77" w:rsidR="004D6114" w:rsidRPr="00E535AB" w:rsidRDefault="009177EB" w:rsidP="004D6114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6.84</w:t>
            </w:r>
          </w:p>
        </w:tc>
        <w:tc>
          <w:tcPr>
            <w:tcW w:w="180" w:type="dxa"/>
          </w:tcPr>
          <w:p w14:paraId="48B4CC6C" w14:textId="77777777" w:rsidR="004D6114" w:rsidRPr="00E535AB" w:rsidRDefault="004D6114" w:rsidP="004D6114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5B131EC7" w14:textId="18EF2208" w:rsidR="004D6114" w:rsidRPr="00DE7788" w:rsidRDefault="00FB757B" w:rsidP="00BC3DD2">
            <w:pPr>
              <w:ind w:left="-157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E778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E7788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DE7788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</w:tr>
      <w:tr w:rsidR="00BC3DD2" w:rsidRPr="00E535AB" w14:paraId="000F8775" w14:textId="77777777" w:rsidTr="00D271D3">
        <w:trPr>
          <w:cantSplit/>
          <w:trHeight w:val="344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4DF0FA" w14:textId="77777777" w:rsidR="00BC3DD2" w:rsidRPr="00E535AB" w:rsidRDefault="00BC3DD2" w:rsidP="00BC3DD2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70227BF0" w14:textId="78722465" w:rsidR="00BC3DD2" w:rsidRPr="00E535AB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80" w:type="dxa"/>
          </w:tcPr>
          <w:p w14:paraId="75F98D36" w14:textId="77777777" w:rsidR="00BC3DD2" w:rsidRPr="00E535AB" w:rsidRDefault="00BC3DD2" w:rsidP="00BC3DD2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1AB4788" w14:textId="3BFDB600" w:rsidR="00BC3DD2" w:rsidRPr="00E535AB" w:rsidRDefault="009177EB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0.18</w:t>
            </w:r>
          </w:p>
        </w:tc>
        <w:tc>
          <w:tcPr>
            <w:tcW w:w="180" w:type="dxa"/>
          </w:tcPr>
          <w:p w14:paraId="22E3EA13" w14:textId="77777777" w:rsidR="00BC3DD2" w:rsidRPr="00E535AB" w:rsidRDefault="00BC3DD2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1C97A131" w14:textId="7FC562ED" w:rsidR="00BC3DD2" w:rsidRPr="00DE7788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77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-</w:t>
            </w:r>
          </w:p>
        </w:tc>
      </w:tr>
      <w:tr w:rsidR="00BC3DD2" w:rsidRPr="00E535AB" w14:paraId="32B581D8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C3EE3" w14:textId="77777777" w:rsidR="00BC3DD2" w:rsidRPr="00E535AB" w:rsidRDefault="00BC3DD2" w:rsidP="00BC3DD2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2C956AD3" w14:textId="77777777" w:rsidR="00BC3DD2" w:rsidRPr="00E535AB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80" w:type="dxa"/>
          </w:tcPr>
          <w:p w14:paraId="7B2FF88A" w14:textId="77777777" w:rsidR="00BC3DD2" w:rsidRPr="00E535AB" w:rsidRDefault="00BC3DD2" w:rsidP="00BC3DD2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5EC8CE" w14:textId="4E80333E" w:rsidR="00BC3DD2" w:rsidRPr="00E535AB" w:rsidRDefault="009177EB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0.11</w:t>
            </w:r>
          </w:p>
        </w:tc>
        <w:tc>
          <w:tcPr>
            <w:tcW w:w="180" w:type="dxa"/>
          </w:tcPr>
          <w:p w14:paraId="214A7EA6" w14:textId="77777777" w:rsidR="00BC3DD2" w:rsidRPr="00E535AB" w:rsidRDefault="00BC3DD2" w:rsidP="00BC3DD2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</w:tcPr>
          <w:p w14:paraId="41E96ADD" w14:textId="5684FA3C" w:rsidR="00BC3DD2" w:rsidRPr="00BC3DD2" w:rsidRDefault="00BC3DD2" w:rsidP="00BC3D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</w:t>
            </w:r>
            <w:r w:rsidRPr="00BC3DD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73C6E587" w14:textId="30606E7F" w:rsidR="00C73DDA" w:rsidRDefault="00C73DDA" w:rsidP="00C73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7C368CF" w14:textId="071FB7CA" w:rsidR="000B0875" w:rsidRPr="00003449" w:rsidRDefault="001A1A68" w:rsidP="000B087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เหตุการณ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์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ภายหลังวันสิ้นรอบระยะเวลา</w:t>
      </w:r>
      <w:r w:rsidR="00C506D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รายงาน</w:t>
      </w:r>
    </w:p>
    <w:p w14:paraId="46712C42" w14:textId="77777777" w:rsidR="001A0039" w:rsidRPr="00003449" w:rsidRDefault="001A0039" w:rsidP="001A0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D36A42A" w14:textId="3FB9935A" w:rsidR="00476619" w:rsidRPr="00003449" w:rsidRDefault="001A1A68" w:rsidP="002B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18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ภายหลังวันสิ้นรอบระยะเวลาบัญชี 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</w:rPr>
        <w:t>5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>
        <w:rPr>
          <w:rFonts w:ascii="Browallia New" w:hAnsi="Browallia New" w:cs="Browallia New"/>
          <w:sz w:val="28"/>
          <w:szCs w:val="28"/>
        </w:rPr>
        <w:t>2562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 สภานิติบัญญัติแห่งชาติได้ประกาศพระราชบัญญัติคุ้มครองแรงงานฉบับที่ </w:t>
      </w:r>
      <w:r>
        <w:rPr>
          <w:rFonts w:ascii="Browallia New" w:hAnsi="Browallia New" w:cs="Browallia New"/>
          <w:sz w:val="28"/>
          <w:szCs w:val="28"/>
        </w:rPr>
        <w:t>7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 พ.ศ.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2562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 ในราชกิจจานุเบกษา ซึ่งให้สิทธิแก่ลูกจ้างที่ทำงานติดต่อกันครบ </w:t>
      </w:r>
      <w:r>
        <w:rPr>
          <w:rFonts w:ascii="Browallia New" w:hAnsi="Browallia New" w:cs="Browallia New"/>
          <w:sz w:val="28"/>
          <w:szCs w:val="28"/>
        </w:rPr>
        <w:t>20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 ปีขึ้นไป ได้รับค่าชดเชยไม่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น้อยกว่าค่าจ้างอัตราสุดท้าย </w:t>
      </w:r>
      <w:r w:rsidRPr="009D735E">
        <w:rPr>
          <w:rFonts w:ascii="Browallia New" w:hAnsi="Browallia New" w:cs="Browallia New"/>
          <w:sz w:val="28"/>
          <w:szCs w:val="28"/>
        </w:rPr>
        <w:t>400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วั</w:t>
      </w:r>
      <w:r w:rsidRPr="009D735E">
        <w:rPr>
          <w:rFonts w:ascii="Browallia New" w:hAnsi="Browallia New" w:cs="Browallia New" w:hint="cs"/>
          <w:sz w:val="28"/>
          <w:szCs w:val="28"/>
          <w:cs/>
        </w:rPr>
        <w:t>น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กฎหมายฉบับปรับปรุงจะมีผลบังคับใช้ตั้งแต่วันที่</w:t>
      </w:r>
      <w:r w:rsidR="009E0371">
        <w:rPr>
          <w:rFonts w:ascii="Browallia New" w:hAnsi="Browallia New" w:cs="Browallia New"/>
          <w:sz w:val="28"/>
          <w:szCs w:val="28"/>
        </w:rPr>
        <w:t xml:space="preserve">                       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9D735E">
        <w:rPr>
          <w:rFonts w:ascii="Browallia New" w:hAnsi="Browallia New" w:cs="Browallia New"/>
          <w:sz w:val="28"/>
          <w:szCs w:val="28"/>
        </w:rPr>
        <w:t>5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9D735E">
        <w:rPr>
          <w:rFonts w:ascii="Browallia New" w:hAnsi="Browallia New" w:cs="Browallia New"/>
          <w:sz w:val="28"/>
          <w:szCs w:val="28"/>
        </w:rPr>
        <w:t>2562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และจะส่งผลให้ภาระผูกพันผลประโยชน์พนักงานรวมถึงต้นทุนบริการในอดีต</w:t>
      </w:r>
      <w:r w:rsidRPr="009D735E">
        <w:rPr>
          <w:rFonts w:ascii="Browallia New" w:hAnsi="Browallia New" w:cs="Browallia New" w:hint="cs"/>
          <w:sz w:val="28"/>
          <w:szCs w:val="28"/>
          <w:cs/>
        </w:rPr>
        <w:t>ในกำไรขาดทุน</w:t>
      </w:r>
      <w:r w:rsidRPr="009D735E">
        <w:rPr>
          <w:rFonts w:ascii="Browallia New" w:hAnsi="Browallia New" w:cs="Browallia New"/>
          <w:sz w:val="28"/>
          <w:szCs w:val="28"/>
          <w:cs/>
        </w:rPr>
        <w:t>เพิ่มขึ้นจำนวน</w:t>
      </w:r>
      <w:r w:rsidRPr="009D735E">
        <w:rPr>
          <w:rFonts w:ascii="Browallia New" w:hAnsi="Browallia New" w:cs="Browallia New"/>
          <w:sz w:val="28"/>
          <w:szCs w:val="28"/>
        </w:rPr>
        <w:t xml:space="preserve"> </w:t>
      </w:r>
      <w:r w:rsidR="003862FF" w:rsidRPr="009D735E">
        <w:rPr>
          <w:rFonts w:ascii="Browallia New" w:hAnsi="Browallia New" w:cs="Browallia New"/>
          <w:sz w:val="28"/>
          <w:szCs w:val="28"/>
        </w:rPr>
        <w:t>7.60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862FF" w:rsidRPr="009D735E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บาท ในงบการเงินรวม และ </w:t>
      </w:r>
      <w:r w:rsidR="003862FF" w:rsidRPr="009D735E">
        <w:rPr>
          <w:rFonts w:ascii="Browallia New" w:hAnsi="Browallia New" w:cs="Browallia New"/>
          <w:sz w:val="28"/>
          <w:szCs w:val="28"/>
        </w:rPr>
        <w:t>7.10</w:t>
      </w:r>
      <w:r w:rsidRPr="009D73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862FF" w:rsidRPr="009D735E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9D735E">
        <w:rPr>
          <w:rFonts w:ascii="Browallia New" w:hAnsi="Browallia New" w:cs="Browallia New"/>
          <w:sz w:val="28"/>
          <w:szCs w:val="28"/>
          <w:cs/>
        </w:rPr>
        <w:t>บาท ในงบการเงิน</w:t>
      </w:r>
      <w:r w:rsidRPr="00293BF9">
        <w:rPr>
          <w:rFonts w:ascii="Browallia New" w:hAnsi="Browallia New" w:cs="Browallia New"/>
          <w:sz w:val="28"/>
          <w:szCs w:val="28"/>
          <w:cs/>
        </w:rPr>
        <w:t>เฉพาะ</w:t>
      </w:r>
      <w:r w:rsidR="00C76DA5">
        <w:rPr>
          <w:rFonts w:ascii="Browallia New" w:hAnsi="Browallia New" w:cs="Browallia New" w:hint="cs"/>
          <w:sz w:val="28"/>
          <w:szCs w:val="28"/>
          <w:cs/>
        </w:rPr>
        <w:t>ของ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293BF9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</w:p>
    <w:p w14:paraId="4DA9DE14" w14:textId="77777777" w:rsidR="00476619" w:rsidRPr="00E535AB" w:rsidRDefault="00476619" w:rsidP="00205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Times New Roman" w:hAnsi="Times New Roman" w:cs="Times New Roman"/>
          <w:sz w:val="36"/>
          <w:szCs w:val="36"/>
        </w:rPr>
      </w:pPr>
    </w:p>
    <w:p w14:paraId="76D287D8" w14:textId="4C8090AA" w:rsidR="00011983" w:rsidRPr="00460699" w:rsidRDefault="00011983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36"/>
          <w:szCs w:val="36"/>
        </w:rPr>
      </w:pPr>
    </w:p>
    <w:p w14:paraId="5BACAD11" w14:textId="77777777" w:rsidR="00523CFB" w:rsidRDefault="00523CFB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64E6705" w14:textId="7A7617C4" w:rsidR="00993E94" w:rsidRPr="00025864" w:rsidRDefault="00993E94" w:rsidP="00025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sectPr w:rsidR="00993E94" w:rsidRPr="00025864" w:rsidSect="008648E9">
      <w:pgSz w:w="11909" w:h="16834" w:code="9"/>
      <w:pgMar w:top="1530" w:right="1134" w:bottom="709" w:left="1440" w:header="992" w:footer="29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A66BA" w14:textId="77777777" w:rsidR="00DA432A" w:rsidRDefault="00DA432A">
      <w:r>
        <w:separator/>
      </w:r>
    </w:p>
  </w:endnote>
  <w:endnote w:type="continuationSeparator" w:id="0">
    <w:p w14:paraId="0CEE786F" w14:textId="77777777" w:rsidR="00DA432A" w:rsidRDefault="00DA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D0F9" w14:textId="77777777" w:rsidR="00CB6D53" w:rsidRDefault="00CB6D53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CB6D53" w:rsidRDefault="00CB6D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CCEB" w14:textId="696350F1" w:rsidR="00CB6D53" w:rsidRPr="004D5A33" w:rsidRDefault="00CB6D5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30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8A02E1C" w14:textId="77777777" w:rsidR="00CB6D53" w:rsidRDefault="00CB6D53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1415C0BD" w14:textId="77777777" w:rsidR="00CB6D53" w:rsidRDefault="00CB6D53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1017" w14:textId="77777777" w:rsidR="00CB6D53" w:rsidRDefault="00CB6D53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CC662" w14:textId="77777777" w:rsidR="00DA432A" w:rsidRDefault="00DA432A">
      <w:r>
        <w:separator/>
      </w:r>
    </w:p>
  </w:footnote>
  <w:footnote w:type="continuationSeparator" w:id="0">
    <w:p w14:paraId="719A5D24" w14:textId="77777777" w:rsidR="00DA432A" w:rsidRDefault="00DA4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E0501A"/>
    <w:multiLevelType w:val="hybridMultilevel"/>
    <w:tmpl w:val="593CBF2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16F228B"/>
    <w:multiLevelType w:val="hybridMultilevel"/>
    <w:tmpl w:val="3D7AC114"/>
    <w:lvl w:ilvl="0" w:tplc="B60A1B50">
      <w:numFmt w:val="bullet"/>
      <w:lvlText w:val="-"/>
      <w:lvlJc w:val="left"/>
      <w:pPr>
        <w:ind w:left="2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</w:abstractNum>
  <w:abstractNum w:abstractNumId="12" w15:restartNumberingAfterBreak="0">
    <w:nsid w:val="046079BC"/>
    <w:multiLevelType w:val="hybridMultilevel"/>
    <w:tmpl w:val="F03A606C"/>
    <w:lvl w:ilvl="0" w:tplc="90687C38">
      <w:start w:val="1"/>
      <w:numFmt w:val="bullet"/>
      <w:lvlText w:val="-"/>
      <w:lvlJc w:val="left"/>
      <w:pPr>
        <w:ind w:left="81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06EB259A"/>
    <w:multiLevelType w:val="multilevel"/>
    <w:tmpl w:val="96CA6D7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C93224D"/>
    <w:multiLevelType w:val="multilevel"/>
    <w:tmpl w:val="A2E6F1E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CC6308C"/>
    <w:multiLevelType w:val="multilevel"/>
    <w:tmpl w:val="1AA6A7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F276C80"/>
    <w:multiLevelType w:val="multilevel"/>
    <w:tmpl w:val="8B3C22D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4EC1C67"/>
    <w:multiLevelType w:val="multilevel"/>
    <w:tmpl w:val="57444A0C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2BA10C62"/>
    <w:multiLevelType w:val="hybridMultilevel"/>
    <w:tmpl w:val="EA72D322"/>
    <w:lvl w:ilvl="0" w:tplc="444CA6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2CE20CE4"/>
    <w:multiLevelType w:val="hybridMultilevel"/>
    <w:tmpl w:val="A5F4F9A6"/>
    <w:lvl w:ilvl="0" w:tplc="C58AFB26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2" w15:restartNumberingAfterBreak="0">
    <w:nsid w:val="2D223D2C"/>
    <w:multiLevelType w:val="hybridMultilevel"/>
    <w:tmpl w:val="67AEFB96"/>
    <w:lvl w:ilvl="0" w:tplc="CE229A28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5" w15:restartNumberingAfterBreak="0">
    <w:nsid w:val="3A951A45"/>
    <w:multiLevelType w:val="hybridMultilevel"/>
    <w:tmpl w:val="9BEAE414"/>
    <w:lvl w:ilvl="0" w:tplc="04090001">
      <w:start w:val="1"/>
      <w:numFmt w:val="bullet"/>
      <w:lvlText w:val=""/>
      <w:lvlJc w:val="left"/>
      <w:pPr>
        <w:ind w:left="1425" w:hanging="43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4A4B65FD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0C56365"/>
    <w:multiLevelType w:val="hybridMultilevel"/>
    <w:tmpl w:val="B1CEB06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523451D5"/>
    <w:multiLevelType w:val="multilevel"/>
    <w:tmpl w:val="4D26038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1" w15:restartNumberingAfterBreak="0">
    <w:nsid w:val="54BC6843"/>
    <w:multiLevelType w:val="multilevel"/>
    <w:tmpl w:val="DB480A6E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A884E2D"/>
    <w:multiLevelType w:val="hybridMultilevel"/>
    <w:tmpl w:val="A3F2F41E"/>
    <w:lvl w:ilvl="0" w:tplc="E0B2A800">
      <w:numFmt w:val="bullet"/>
      <w:lvlText w:val="•"/>
      <w:lvlJc w:val="left"/>
      <w:pPr>
        <w:ind w:left="1425" w:hanging="72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5B6877D1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 w15:restartNumberingAfterBreak="0">
    <w:nsid w:val="5E4F493A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6994221"/>
    <w:multiLevelType w:val="hybridMultilevel"/>
    <w:tmpl w:val="9724DDA8"/>
    <w:lvl w:ilvl="0" w:tplc="078E1BBC">
      <w:start w:val="1"/>
      <w:numFmt w:val="decimal"/>
      <w:lvlText w:val="3.%1"/>
      <w:lvlJc w:val="left"/>
      <w:pPr>
        <w:ind w:left="1170" w:hanging="360"/>
      </w:pPr>
      <w:rPr>
        <w:rFonts w:cs="Times New Roman" w:hint="default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7" w15:restartNumberingAfterBreak="0">
    <w:nsid w:val="6AA32DB2"/>
    <w:multiLevelType w:val="multilevel"/>
    <w:tmpl w:val="A4E68E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6"/>
  </w:num>
  <w:num w:numId="14">
    <w:abstractNumId w:val="23"/>
  </w:num>
  <w:num w:numId="15">
    <w:abstractNumId w:val="27"/>
  </w:num>
  <w:num w:numId="16">
    <w:abstractNumId w:val="33"/>
  </w:num>
  <w:num w:numId="17">
    <w:abstractNumId w:val="31"/>
  </w:num>
  <w:num w:numId="18">
    <w:abstractNumId w:val="37"/>
  </w:num>
  <w:num w:numId="19">
    <w:abstractNumId w:val="19"/>
  </w:num>
  <w:num w:numId="20">
    <w:abstractNumId w:val="16"/>
  </w:num>
  <w:num w:numId="21">
    <w:abstractNumId w:val="14"/>
  </w:num>
  <w:num w:numId="22">
    <w:abstractNumId w:val="20"/>
  </w:num>
  <w:num w:numId="23">
    <w:abstractNumId w:val="12"/>
  </w:num>
  <w:num w:numId="24">
    <w:abstractNumId w:val="13"/>
  </w:num>
  <w:num w:numId="25">
    <w:abstractNumId w:val="15"/>
  </w:num>
  <w:num w:numId="26">
    <w:abstractNumId w:val="10"/>
  </w:num>
  <w:num w:numId="27">
    <w:abstractNumId w:val="25"/>
  </w:num>
  <w:num w:numId="28">
    <w:abstractNumId w:val="29"/>
  </w:num>
  <w:num w:numId="29">
    <w:abstractNumId w:val="32"/>
  </w:num>
  <w:num w:numId="30">
    <w:abstractNumId w:val="11"/>
  </w:num>
  <w:num w:numId="31">
    <w:abstractNumId w:val="22"/>
  </w:num>
  <w:num w:numId="32">
    <w:abstractNumId w:val="21"/>
  </w:num>
  <w:num w:numId="33">
    <w:abstractNumId w:val="28"/>
  </w:num>
  <w:num w:numId="34">
    <w:abstractNumId w:val="34"/>
  </w:num>
  <w:num w:numId="35">
    <w:abstractNumId w:val="17"/>
  </w:num>
  <w:num w:numId="36">
    <w:abstractNumId w:val="30"/>
  </w:num>
  <w:num w:numId="37">
    <w:abstractNumId w:val="35"/>
  </w:num>
  <w:num w:numId="3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17F7"/>
    <w:rsid w:val="000030A8"/>
    <w:rsid w:val="00003449"/>
    <w:rsid w:val="00004FD8"/>
    <w:rsid w:val="0000608E"/>
    <w:rsid w:val="00006E8A"/>
    <w:rsid w:val="00010346"/>
    <w:rsid w:val="00010873"/>
    <w:rsid w:val="00010A95"/>
    <w:rsid w:val="0001139C"/>
    <w:rsid w:val="0001196A"/>
    <w:rsid w:val="00011983"/>
    <w:rsid w:val="00011A1D"/>
    <w:rsid w:val="00011E26"/>
    <w:rsid w:val="0001213A"/>
    <w:rsid w:val="0001223E"/>
    <w:rsid w:val="000128FA"/>
    <w:rsid w:val="00012ECC"/>
    <w:rsid w:val="00013288"/>
    <w:rsid w:val="0001339E"/>
    <w:rsid w:val="000138E1"/>
    <w:rsid w:val="00013AE1"/>
    <w:rsid w:val="00014838"/>
    <w:rsid w:val="00014C5F"/>
    <w:rsid w:val="00015B2E"/>
    <w:rsid w:val="00015D59"/>
    <w:rsid w:val="00016131"/>
    <w:rsid w:val="000164BD"/>
    <w:rsid w:val="00016777"/>
    <w:rsid w:val="0002025E"/>
    <w:rsid w:val="000207D1"/>
    <w:rsid w:val="00020DCE"/>
    <w:rsid w:val="00021167"/>
    <w:rsid w:val="00021371"/>
    <w:rsid w:val="00021705"/>
    <w:rsid w:val="0002174D"/>
    <w:rsid w:val="0002208E"/>
    <w:rsid w:val="0002228C"/>
    <w:rsid w:val="0002245C"/>
    <w:rsid w:val="00022D4E"/>
    <w:rsid w:val="00023CCC"/>
    <w:rsid w:val="000244F1"/>
    <w:rsid w:val="00024602"/>
    <w:rsid w:val="00024B4F"/>
    <w:rsid w:val="00024BAB"/>
    <w:rsid w:val="00025864"/>
    <w:rsid w:val="00026872"/>
    <w:rsid w:val="00026D0D"/>
    <w:rsid w:val="0002720A"/>
    <w:rsid w:val="00027654"/>
    <w:rsid w:val="000276EA"/>
    <w:rsid w:val="000277DA"/>
    <w:rsid w:val="00027E09"/>
    <w:rsid w:val="00027FB1"/>
    <w:rsid w:val="0003038B"/>
    <w:rsid w:val="00030743"/>
    <w:rsid w:val="00030E46"/>
    <w:rsid w:val="00031350"/>
    <w:rsid w:val="00031ABC"/>
    <w:rsid w:val="000325C3"/>
    <w:rsid w:val="000326E3"/>
    <w:rsid w:val="000327EE"/>
    <w:rsid w:val="00032BA4"/>
    <w:rsid w:val="00033041"/>
    <w:rsid w:val="0003306D"/>
    <w:rsid w:val="00034107"/>
    <w:rsid w:val="000346AC"/>
    <w:rsid w:val="00034741"/>
    <w:rsid w:val="00034CA0"/>
    <w:rsid w:val="00034F52"/>
    <w:rsid w:val="00034F7A"/>
    <w:rsid w:val="00035042"/>
    <w:rsid w:val="00035678"/>
    <w:rsid w:val="0003577B"/>
    <w:rsid w:val="000357CE"/>
    <w:rsid w:val="000358C4"/>
    <w:rsid w:val="00036C74"/>
    <w:rsid w:val="00036DA0"/>
    <w:rsid w:val="00037249"/>
    <w:rsid w:val="000373FF"/>
    <w:rsid w:val="0004055B"/>
    <w:rsid w:val="000415AE"/>
    <w:rsid w:val="00041946"/>
    <w:rsid w:val="000423CB"/>
    <w:rsid w:val="00042F8E"/>
    <w:rsid w:val="000435DE"/>
    <w:rsid w:val="0004361D"/>
    <w:rsid w:val="00043DF3"/>
    <w:rsid w:val="000442AC"/>
    <w:rsid w:val="00044D68"/>
    <w:rsid w:val="00044FCA"/>
    <w:rsid w:val="00045146"/>
    <w:rsid w:val="00045633"/>
    <w:rsid w:val="00045A67"/>
    <w:rsid w:val="00046118"/>
    <w:rsid w:val="0004618D"/>
    <w:rsid w:val="00046865"/>
    <w:rsid w:val="00047995"/>
    <w:rsid w:val="00047D04"/>
    <w:rsid w:val="0005094A"/>
    <w:rsid w:val="00050A67"/>
    <w:rsid w:val="00050C70"/>
    <w:rsid w:val="0005273C"/>
    <w:rsid w:val="00052A28"/>
    <w:rsid w:val="0005390F"/>
    <w:rsid w:val="00053C98"/>
    <w:rsid w:val="00053F76"/>
    <w:rsid w:val="00054AE8"/>
    <w:rsid w:val="00055141"/>
    <w:rsid w:val="00055572"/>
    <w:rsid w:val="00055B4C"/>
    <w:rsid w:val="00056382"/>
    <w:rsid w:val="000563D7"/>
    <w:rsid w:val="000565C3"/>
    <w:rsid w:val="00056791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441"/>
    <w:rsid w:val="0006359D"/>
    <w:rsid w:val="00063BFE"/>
    <w:rsid w:val="00064E6C"/>
    <w:rsid w:val="000661F5"/>
    <w:rsid w:val="0006628D"/>
    <w:rsid w:val="00066925"/>
    <w:rsid w:val="0006699D"/>
    <w:rsid w:val="000670B4"/>
    <w:rsid w:val="000676DF"/>
    <w:rsid w:val="000676F0"/>
    <w:rsid w:val="00067E17"/>
    <w:rsid w:val="000703DC"/>
    <w:rsid w:val="000704D4"/>
    <w:rsid w:val="00070F21"/>
    <w:rsid w:val="0007175C"/>
    <w:rsid w:val="00071B38"/>
    <w:rsid w:val="00071DB4"/>
    <w:rsid w:val="000729E9"/>
    <w:rsid w:val="00072B8D"/>
    <w:rsid w:val="000737B8"/>
    <w:rsid w:val="000739A4"/>
    <w:rsid w:val="00073B12"/>
    <w:rsid w:val="00074AA5"/>
    <w:rsid w:val="00074BC4"/>
    <w:rsid w:val="00075711"/>
    <w:rsid w:val="0007590C"/>
    <w:rsid w:val="000767F0"/>
    <w:rsid w:val="000768AA"/>
    <w:rsid w:val="00076A22"/>
    <w:rsid w:val="00076A94"/>
    <w:rsid w:val="00076EBE"/>
    <w:rsid w:val="00076FD0"/>
    <w:rsid w:val="000771D7"/>
    <w:rsid w:val="000803F1"/>
    <w:rsid w:val="0008140E"/>
    <w:rsid w:val="00081CC2"/>
    <w:rsid w:val="00081D62"/>
    <w:rsid w:val="00081E2D"/>
    <w:rsid w:val="00082258"/>
    <w:rsid w:val="00082E8A"/>
    <w:rsid w:val="00083752"/>
    <w:rsid w:val="000839D0"/>
    <w:rsid w:val="00083A51"/>
    <w:rsid w:val="00085CEC"/>
    <w:rsid w:val="000863BC"/>
    <w:rsid w:val="00086B5D"/>
    <w:rsid w:val="000877B8"/>
    <w:rsid w:val="000900E7"/>
    <w:rsid w:val="000907BC"/>
    <w:rsid w:val="00090913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A0782"/>
    <w:rsid w:val="000A0CA4"/>
    <w:rsid w:val="000A135D"/>
    <w:rsid w:val="000A23A5"/>
    <w:rsid w:val="000A2414"/>
    <w:rsid w:val="000A2427"/>
    <w:rsid w:val="000A2B1F"/>
    <w:rsid w:val="000A378D"/>
    <w:rsid w:val="000A3AE8"/>
    <w:rsid w:val="000A5333"/>
    <w:rsid w:val="000A54BE"/>
    <w:rsid w:val="000A5B86"/>
    <w:rsid w:val="000A5C2F"/>
    <w:rsid w:val="000A6BFF"/>
    <w:rsid w:val="000A6C85"/>
    <w:rsid w:val="000A6CB0"/>
    <w:rsid w:val="000A6E21"/>
    <w:rsid w:val="000A73B5"/>
    <w:rsid w:val="000A7505"/>
    <w:rsid w:val="000A7826"/>
    <w:rsid w:val="000A78CD"/>
    <w:rsid w:val="000B0875"/>
    <w:rsid w:val="000B157B"/>
    <w:rsid w:val="000B17D5"/>
    <w:rsid w:val="000B1828"/>
    <w:rsid w:val="000B1F61"/>
    <w:rsid w:val="000B21B2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B47"/>
    <w:rsid w:val="000B4F3C"/>
    <w:rsid w:val="000B5042"/>
    <w:rsid w:val="000B5278"/>
    <w:rsid w:val="000B5E03"/>
    <w:rsid w:val="000B6C35"/>
    <w:rsid w:val="000B741C"/>
    <w:rsid w:val="000B7A68"/>
    <w:rsid w:val="000B7B9E"/>
    <w:rsid w:val="000C0D06"/>
    <w:rsid w:val="000C0F26"/>
    <w:rsid w:val="000C1122"/>
    <w:rsid w:val="000C11A2"/>
    <w:rsid w:val="000C1804"/>
    <w:rsid w:val="000C24FC"/>
    <w:rsid w:val="000C2707"/>
    <w:rsid w:val="000C2CCE"/>
    <w:rsid w:val="000C3053"/>
    <w:rsid w:val="000C30D5"/>
    <w:rsid w:val="000C36AB"/>
    <w:rsid w:val="000C3AA1"/>
    <w:rsid w:val="000C3C7A"/>
    <w:rsid w:val="000C3D50"/>
    <w:rsid w:val="000C3E61"/>
    <w:rsid w:val="000C3FDE"/>
    <w:rsid w:val="000C3FE3"/>
    <w:rsid w:val="000C4167"/>
    <w:rsid w:val="000C4301"/>
    <w:rsid w:val="000C6751"/>
    <w:rsid w:val="000C6898"/>
    <w:rsid w:val="000C6A8F"/>
    <w:rsid w:val="000C6B88"/>
    <w:rsid w:val="000C7448"/>
    <w:rsid w:val="000D00E2"/>
    <w:rsid w:val="000D0132"/>
    <w:rsid w:val="000D1542"/>
    <w:rsid w:val="000D1D4B"/>
    <w:rsid w:val="000D2B79"/>
    <w:rsid w:val="000D2B91"/>
    <w:rsid w:val="000D2E75"/>
    <w:rsid w:val="000D326E"/>
    <w:rsid w:val="000D3400"/>
    <w:rsid w:val="000D3BA6"/>
    <w:rsid w:val="000D3D7F"/>
    <w:rsid w:val="000D5D96"/>
    <w:rsid w:val="000D5DD3"/>
    <w:rsid w:val="000D710F"/>
    <w:rsid w:val="000D7E4A"/>
    <w:rsid w:val="000E0A70"/>
    <w:rsid w:val="000E21A2"/>
    <w:rsid w:val="000E23E5"/>
    <w:rsid w:val="000E2571"/>
    <w:rsid w:val="000E38D6"/>
    <w:rsid w:val="000E3920"/>
    <w:rsid w:val="000E3E5C"/>
    <w:rsid w:val="000E4441"/>
    <w:rsid w:val="000E4A00"/>
    <w:rsid w:val="000E5975"/>
    <w:rsid w:val="000E5EA9"/>
    <w:rsid w:val="000E61BD"/>
    <w:rsid w:val="000E682A"/>
    <w:rsid w:val="000E6B33"/>
    <w:rsid w:val="000E6E34"/>
    <w:rsid w:val="000E7D98"/>
    <w:rsid w:val="000F07D5"/>
    <w:rsid w:val="000F0925"/>
    <w:rsid w:val="000F0D4D"/>
    <w:rsid w:val="000F0D60"/>
    <w:rsid w:val="000F1BB6"/>
    <w:rsid w:val="000F2126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CC9"/>
    <w:rsid w:val="000F6BCF"/>
    <w:rsid w:val="000F72E9"/>
    <w:rsid w:val="001000E5"/>
    <w:rsid w:val="00100BC2"/>
    <w:rsid w:val="00100C8A"/>
    <w:rsid w:val="001017E2"/>
    <w:rsid w:val="001019BA"/>
    <w:rsid w:val="001020AE"/>
    <w:rsid w:val="00102292"/>
    <w:rsid w:val="001022F0"/>
    <w:rsid w:val="001037AF"/>
    <w:rsid w:val="00103EDA"/>
    <w:rsid w:val="0010401C"/>
    <w:rsid w:val="001043F4"/>
    <w:rsid w:val="00104843"/>
    <w:rsid w:val="00104DF8"/>
    <w:rsid w:val="00104E6C"/>
    <w:rsid w:val="0010595F"/>
    <w:rsid w:val="00105971"/>
    <w:rsid w:val="00105D91"/>
    <w:rsid w:val="0010616D"/>
    <w:rsid w:val="001064A4"/>
    <w:rsid w:val="00107012"/>
    <w:rsid w:val="0010750F"/>
    <w:rsid w:val="001079FC"/>
    <w:rsid w:val="001102F1"/>
    <w:rsid w:val="00110FC1"/>
    <w:rsid w:val="001116FA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5D4"/>
    <w:rsid w:val="00115BE7"/>
    <w:rsid w:val="00115E65"/>
    <w:rsid w:val="001162E6"/>
    <w:rsid w:val="001162F7"/>
    <w:rsid w:val="001167AA"/>
    <w:rsid w:val="00116B6C"/>
    <w:rsid w:val="0011727F"/>
    <w:rsid w:val="001172BA"/>
    <w:rsid w:val="0011757D"/>
    <w:rsid w:val="001206FF"/>
    <w:rsid w:val="00120897"/>
    <w:rsid w:val="001214C8"/>
    <w:rsid w:val="001226E0"/>
    <w:rsid w:val="00122876"/>
    <w:rsid w:val="00122B86"/>
    <w:rsid w:val="00123581"/>
    <w:rsid w:val="00123ED6"/>
    <w:rsid w:val="00125243"/>
    <w:rsid w:val="00125637"/>
    <w:rsid w:val="00125834"/>
    <w:rsid w:val="001259F6"/>
    <w:rsid w:val="001261CD"/>
    <w:rsid w:val="0012690B"/>
    <w:rsid w:val="00127C69"/>
    <w:rsid w:val="00127E19"/>
    <w:rsid w:val="001303A2"/>
    <w:rsid w:val="00130E65"/>
    <w:rsid w:val="00130ED8"/>
    <w:rsid w:val="00131113"/>
    <w:rsid w:val="0013121A"/>
    <w:rsid w:val="001312C0"/>
    <w:rsid w:val="001324FA"/>
    <w:rsid w:val="00132BB8"/>
    <w:rsid w:val="00132D35"/>
    <w:rsid w:val="00133EC9"/>
    <w:rsid w:val="001344BB"/>
    <w:rsid w:val="00134679"/>
    <w:rsid w:val="0013476A"/>
    <w:rsid w:val="001367CD"/>
    <w:rsid w:val="00136966"/>
    <w:rsid w:val="00140FE2"/>
    <w:rsid w:val="00141202"/>
    <w:rsid w:val="00141402"/>
    <w:rsid w:val="00141AE3"/>
    <w:rsid w:val="00142225"/>
    <w:rsid w:val="00142529"/>
    <w:rsid w:val="0014258D"/>
    <w:rsid w:val="00142DB5"/>
    <w:rsid w:val="0014388D"/>
    <w:rsid w:val="00143E1A"/>
    <w:rsid w:val="001441FB"/>
    <w:rsid w:val="00144A02"/>
    <w:rsid w:val="00144C14"/>
    <w:rsid w:val="001460BA"/>
    <w:rsid w:val="001466C1"/>
    <w:rsid w:val="0014696A"/>
    <w:rsid w:val="00146980"/>
    <w:rsid w:val="00146B28"/>
    <w:rsid w:val="001473D0"/>
    <w:rsid w:val="00147573"/>
    <w:rsid w:val="0014757A"/>
    <w:rsid w:val="0014782A"/>
    <w:rsid w:val="001478DD"/>
    <w:rsid w:val="00147FCA"/>
    <w:rsid w:val="0015001F"/>
    <w:rsid w:val="001501C6"/>
    <w:rsid w:val="001508CA"/>
    <w:rsid w:val="00150F18"/>
    <w:rsid w:val="00151953"/>
    <w:rsid w:val="00151AFA"/>
    <w:rsid w:val="00151C58"/>
    <w:rsid w:val="001520C7"/>
    <w:rsid w:val="001525EE"/>
    <w:rsid w:val="0015277E"/>
    <w:rsid w:val="00152B1F"/>
    <w:rsid w:val="00152EEC"/>
    <w:rsid w:val="001530A4"/>
    <w:rsid w:val="00153858"/>
    <w:rsid w:val="00153DC0"/>
    <w:rsid w:val="0015478B"/>
    <w:rsid w:val="00154C8A"/>
    <w:rsid w:val="00154E5A"/>
    <w:rsid w:val="00155252"/>
    <w:rsid w:val="00155BF8"/>
    <w:rsid w:val="00155CE4"/>
    <w:rsid w:val="00156D42"/>
    <w:rsid w:val="00156E4C"/>
    <w:rsid w:val="0015753B"/>
    <w:rsid w:val="00157DF3"/>
    <w:rsid w:val="0016041E"/>
    <w:rsid w:val="00160642"/>
    <w:rsid w:val="00161E54"/>
    <w:rsid w:val="00163984"/>
    <w:rsid w:val="00163A4F"/>
    <w:rsid w:val="00164266"/>
    <w:rsid w:val="00165649"/>
    <w:rsid w:val="00165810"/>
    <w:rsid w:val="00165D71"/>
    <w:rsid w:val="001660FF"/>
    <w:rsid w:val="00166860"/>
    <w:rsid w:val="00166BBB"/>
    <w:rsid w:val="001672C5"/>
    <w:rsid w:val="001674A5"/>
    <w:rsid w:val="00167C7C"/>
    <w:rsid w:val="00170378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F4"/>
    <w:rsid w:val="00174A98"/>
    <w:rsid w:val="00174B27"/>
    <w:rsid w:val="001757FE"/>
    <w:rsid w:val="001763FF"/>
    <w:rsid w:val="00176424"/>
    <w:rsid w:val="00176E7D"/>
    <w:rsid w:val="00176EEE"/>
    <w:rsid w:val="00177947"/>
    <w:rsid w:val="00180700"/>
    <w:rsid w:val="00180A4B"/>
    <w:rsid w:val="00180A9E"/>
    <w:rsid w:val="00181AFB"/>
    <w:rsid w:val="00181B99"/>
    <w:rsid w:val="00182500"/>
    <w:rsid w:val="0018286A"/>
    <w:rsid w:val="00182BB7"/>
    <w:rsid w:val="00183A02"/>
    <w:rsid w:val="00183C98"/>
    <w:rsid w:val="001845FA"/>
    <w:rsid w:val="00185F48"/>
    <w:rsid w:val="001863D6"/>
    <w:rsid w:val="0018690A"/>
    <w:rsid w:val="00186C51"/>
    <w:rsid w:val="00186ECA"/>
    <w:rsid w:val="0018706D"/>
    <w:rsid w:val="001879B4"/>
    <w:rsid w:val="001905CA"/>
    <w:rsid w:val="00190DAF"/>
    <w:rsid w:val="001912C3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917"/>
    <w:rsid w:val="00195295"/>
    <w:rsid w:val="00195673"/>
    <w:rsid w:val="001964ED"/>
    <w:rsid w:val="00196678"/>
    <w:rsid w:val="0019677F"/>
    <w:rsid w:val="00196979"/>
    <w:rsid w:val="00197450"/>
    <w:rsid w:val="0019781A"/>
    <w:rsid w:val="001978B5"/>
    <w:rsid w:val="001A0039"/>
    <w:rsid w:val="001A00D2"/>
    <w:rsid w:val="001A14DB"/>
    <w:rsid w:val="001A16B9"/>
    <w:rsid w:val="001A1A68"/>
    <w:rsid w:val="001A23C2"/>
    <w:rsid w:val="001A2F52"/>
    <w:rsid w:val="001A30E4"/>
    <w:rsid w:val="001A357F"/>
    <w:rsid w:val="001A3EB1"/>
    <w:rsid w:val="001A44FB"/>
    <w:rsid w:val="001A4651"/>
    <w:rsid w:val="001A47EF"/>
    <w:rsid w:val="001A4F57"/>
    <w:rsid w:val="001A5344"/>
    <w:rsid w:val="001A535B"/>
    <w:rsid w:val="001A596B"/>
    <w:rsid w:val="001A59BF"/>
    <w:rsid w:val="001A5A62"/>
    <w:rsid w:val="001A68E1"/>
    <w:rsid w:val="001A729A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3801"/>
    <w:rsid w:val="001B3926"/>
    <w:rsid w:val="001B3B99"/>
    <w:rsid w:val="001B5135"/>
    <w:rsid w:val="001B6F83"/>
    <w:rsid w:val="001B760D"/>
    <w:rsid w:val="001B7681"/>
    <w:rsid w:val="001B7D47"/>
    <w:rsid w:val="001C247A"/>
    <w:rsid w:val="001C2734"/>
    <w:rsid w:val="001C30B4"/>
    <w:rsid w:val="001C376E"/>
    <w:rsid w:val="001C3C2B"/>
    <w:rsid w:val="001C5060"/>
    <w:rsid w:val="001C5070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64E"/>
    <w:rsid w:val="001D1FAF"/>
    <w:rsid w:val="001D3232"/>
    <w:rsid w:val="001D41B6"/>
    <w:rsid w:val="001D4A80"/>
    <w:rsid w:val="001D56D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E05B8"/>
    <w:rsid w:val="001E0DE2"/>
    <w:rsid w:val="001E0E8A"/>
    <w:rsid w:val="001E1334"/>
    <w:rsid w:val="001E1C8E"/>
    <w:rsid w:val="001E1E97"/>
    <w:rsid w:val="001E1E9D"/>
    <w:rsid w:val="001E25B3"/>
    <w:rsid w:val="001E288E"/>
    <w:rsid w:val="001E298E"/>
    <w:rsid w:val="001E2D0D"/>
    <w:rsid w:val="001E316F"/>
    <w:rsid w:val="001E3CE0"/>
    <w:rsid w:val="001E3F8A"/>
    <w:rsid w:val="001E482B"/>
    <w:rsid w:val="001E54A3"/>
    <w:rsid w:val="001E55CD"/>
    <w:rsid w:val="001E5B56"/>
    <w:rsid w:val="001E618D"/>
    <w:rsid w:val="001E624C"/>
    <w:rsid w:val="001E70F6"/>
    <w:rsid w:val="001E7146"/>
    <w:rsid w:val="001E76B3"/>
    <w:rsid w:val="001F17AC"/>
    <w:rsid w:val="001F3227"/>
    <w:rsid w:val="001F41C7"/>
    <w:rsid w:val="001F49C7"/>
    <w:rsid w:val="001F4DDC"/>
    <w:rsid w:val="001F4F82"/>
    <w:rsid w:val="001F537F"/>
    <w:rsid w:val="001F55D3"/>
    <w:rsid w:val="001F56AB"/>
    <w:rsid w:val="001F5B22"/>
    <w:rsid w:val="001F5C6C"/>
    <w:rsid w:val="001F5E5A"/>
    <w:rsid w:val="001F5FF7"/>
    <w:rsid w:val="001F6306"/>
    <w:rsid w:val="001F6595"/>
    <w:rsid w:val="001F6619"/>
    <w:rsid w:val="001F6877"/>
    <w:rsid w:val="001F6948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141A"/>
    <w:rsid w:val="002020F0"/>
    <w:rsid w:val="00203569"/>
    <w:rsid w:val="00203B20"/>
    <w:rsid w:val="00203DFB"/>
    <w:rsid w:val="00204B57"/>
    <w:rsid w:val="00204D0D"/>
    <w:rsid w:val="00205083"/>
    <w:rsid w:val="00205CB8"/>
    <w:rsid w:val="00205F5E"/>
    <w:rsid w:val="00205F9F"/>
    <w:rsid w:val="00205FC5"/>
    <w:rsid w:val="00207575"/>
    <w:rsid w:val="00207CAF"/>
    <w:rsid w:val="00210AF8"/>
    <w:rsid w:val="00210E5D"/>
    <w:rsid w:val="00210F4A"/>
    <w:rsid w:val="00211560"/>
    <w:rsid w:val="002118E5"/>
    <w:rsid w:val="002122CF"/>
    <w:rsid w:val="00212AF1"/>
    <w:rsid w:val="00212B0B"/>
    <w:rsid w:val="00213CAF"/>
    <w:rsid w:val="00214286"/>
    <w:rsid w:val="00214446"/>
    <w:rsid w:val="00214B27"/>
    <w:rsid w:val="00215873"/>
    <w:rsid w:val="002158DC"/>
    <w:rsid w:val="002160B1"/>
    <w:rsid w:val="00216185"/>
    <w:rsid w:val="002161F7"/>
    <w:rsid w:val="0021651F"/>
    <w:rsid w:val="00216919"/>
    <w:rsid w:val="00216B1A"/>
    <w:rsid w:val="00216F8A"/>
    <w:rsid w:val="00217681"/>
    <w:rsid w:val="002176D7"/>
    <w:rsid w:val="0022016C"/>
    <w:rsid w:val="0022065C"/>
    <w:rsid w:val="00220765"/>
    <w:rsid w:val="00221201"/>
    <w:rsid w:val="0022173B"/>
    <w:rsid w:val="00221807"/>
    <w:rsid w:val="00221834"/>
    <w:rsid w:val="00221FAC"/>
    <w:rsid w:val="002223F0"/>
    <w:rsid w:val="00222B2C"/>
    <w:rsid w:val="00222F80"/>
    <w:rsid w:val="00223799"/>
    <w:rsid w:val="0022391D"/>
    <w:rsid w:val="00225FD6"/>
    <w:rsid w:val="00226B3B"/>
    <w:rsid w:val="00227F07"/>
    <w:rsid w:val="002301B7"/>
    <w:rsid w:val="00230D62"/>
    <w:rsid w:val="00230E6A"/>
    <w:rsid w:val="00230F6F"/>
    <w:rsid w:val="00231107"/>
    <w:rsid w:val="00231F1C"/>
    <w:rsid w:val="00232276"/>
    <w:rsid w:val="002324F3"/>
    <w:rsid w:val="0023259D"/>
    <w:rsid w:val="00232940"/>
    <w:rsid w:val="00232CDF"/>
    <w:rsid w:val="00233F66"/>
    <w:rsid w:val="0023415F"/>
    <w:rsid w:val="002342C5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16A"/>
    <w:rsid w:val="0024276A"/>
    <w:rsid w:val="00242915"/>
    <w:rsid w:val="00242D43"/>
    <w:rsid w:val="002430D4"/>
    <w:rsid w:val="0024332A"/>
    <w:rsid w:val="002434E1"/>
    <w:rsid w:val="00243FB6"/>
    <w:rsid w:val="002440D8"/>
    <w:rsid w:val="0024419B"/>
    <w:rsid w:val="00244373"/>
    <w:rsid w:val="00244DDF"/>
    <w:rsid w:val="002452E7"/>
    <w:rsid w:val="002453EB"/>
    <w:rsid w:val="002465E6"/>
    <w:rsid w:val="002466C5"/>
    <w:rsid w:val="00246999"/>
    <w:rsid w:val="0024699E"/>
    <w:rsid w:val="002471D8"/>
    <w:rsid w:val="00247E09"/>
    <w:rsid w:val="0025043D"/>
    <w:rsid w:val="002508AE"/>
    <w:rsid w:val="00250ADE"/>
    <w:rsid w:val="00251062"/>
    <w:rsid w:val="002515FD"/>
    <w:rsid w:val="00251B22"/>
    <w:rsid w:val="00251EAF"/>
    <w:rsid w:val="0025212C"/>
    <w:rsid w:val="0025247A"/>
    <w:rsid w:val="00252BA8"/>
    <w:rsid w:val="00252CF1"/>
    <w:rsid w:val="002546C6"/>
    <w:rsid w:val="0025524A"/>
    <w:rsid w:val="0025619B"/>
    <w:rsid w:val="002561E1"/>
    <w:rsid w:val="002562C7"/>
    <w:rsid w:val="002568BB"/>
    <w:rsid w:val="00256FE1"/>
    <w:rsid w:val="00257805"/>
    <w:rsid w:val="00260A5E"/>
    <w:rsid w:val="00260DDF"/>
    <w:rsid w:val="00261650"/>
    <w:rsid w:val="00262034"/>
    <w:rsid w:val="00262496"/>
    <w:rsid w:val="00262AC5"/>
    <w:rsid w:val="00262DD2"/>
    <w:rsid w:val="002632A0"/>
    <w:rsid w:val="00263DDE"/>
    <w:rsid w:val="00264119"/>
    <w:rsid w:val="00264265"/>
    <w:rsid w:val="0026485C"/>
    <w:rsid w:val="0026488C"/>
    <w:rsid w:val="00264DAD"/>
    <w:rsid w:val="00265138"/>
    <w:rsid w:val="00265797"/>
    <w:rsid w:val="00265E75"/>
    <w:rsid w:val="00266163"/>
    <w:rsid w:val="00266CC1"/>
    <w:rsid w:val="002670F2"/>
    <w:rsid w:val="00267235"/>
    <w:rsid w:val="00267373"/>
    <w:rsid w:val="0026765F"/>
    <w:rsid w:val="00267792"/>
    <w:rsid w:val="00267A03"/>
    <w:rsid w:val="00267BF4"/>
    <w:rsid w:val="00271CBC"/>
    <w:rsid w:val="0027268F"/>
    <w:rsid w:val="00272A07"/>
    <w:rsid w:val="00272C30"/>
    <w:rsid w:val="00273A12"/>
    <w:rsid w:val="00273E57"/>
    <w:rsid w:val="002749F4"/>
    <w:rsid w:val="00274C49"/>
    <w:rsid w:val="0027510B"/>
    <w:rsid w:val="002757DE"/>
    <w:rsid w:val="00275B21"/>
    <w:rsid w:val="00276311"/>
    <w:rsid w:val="0027639E"/>
    <w:rsid w:val="00276B2B"/>
    <w:rsid w:val="0027762B"/>
    <w:rsid w:val="002777F1"/>
    <w:rsid w:val="00280382"/>
    <w:rsid w:val="00280E18"/>
    <w:rsid w:val="002822E3"/>
    <w:rsid w:val="002825D9"/>
    <w:rsid w:val="00282878"/>
    <w:rsid w:val="002828FD"/>
    <w:rsid w:val="00282CEF"/>
    <w:rsid w:val="002836E1"/>
    <w:rsid w:val="00284EEC"/>
    <w:rsid w:val="002857C4"/>
    <w:rsid w:val="002858EA"/>
    <w:rsid w:val="00285CD0"/>
    <w:rsid w:val="00285DCE"/>
    <w:rsid w:val="00286091"/>
    <w:rsid w:val="002861FF"/>
    <w:rsid w:val="00286B7C"/>
    <w:rsid w:val="00286DD5"/>
    <w:rsid w:val="00287070"/>
    <w:rsid w:val="00287225"/>
    <w:rsid w:val="00287457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2211"/>
    <w:rsid w:val="00292AE1"/>
    <w:rsid w:val="00292CCC"/>
    <w:rsid w:val="0029326C"/>
    <w:rsid w:val="0029340D"/>
    <w:rsid w:val="002934D3"/>
    <w:rsid w:val="00293ED1"/>
    <w:rsid w:val="0029459D"/>
    <w:rsid w:val="002952F2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A0E1B"/>
    <w:rsid w:val="002A0EE1"/>
    <w:rsid w:val="002A1115"/>
    <w:rsid w:val="002A1406"/>
    <w:rsid w:val="002A29AB"/>
    <w:rsid w:val="002A2A6A"/>
    <w:rsid w:val="002A2E4A"/>
    <w:rsid w:val="002A2F35"/>
    <w:rsid w:val="002A4AA4"/>
    <w:rsid w:val="002A4CF6"/>
    <w:rsid w:val="002A519D"/>
    <w:rsid w:val="002A5D62"/>
    <w:rsid w:val="002A66B0"/>
    <w:rsid w:val="002A6840"/>
    <w:rsid w:val="002A6C4D"/>
    <w:rsid w:val="002A6F10"/>
    <w:rsid w:val="002A7C83"/>
    <w:rsid w:val="002B0071"/>
    <w:rsid w:val="002B0240"/>
    <w:rsid w:val="002B070C"/>
    <w:rsid w:val="002B0933"/>
    <w:rsid w:val="002B0ABD"/>
    <w:rsid w:val="002B0D8B"/>
    <w:rsid w:val="002B1218"/>
    <w:rsid w:val="002B23A0"/>
    <w:rsid w:val="002B272D"/>
    <w:rsid w:val="002B2B49"/>
    <w:rsid w:val="002B38DC"/>
    <w:rsid w:val="002B4408"/>
    <w:rsid w:val="002B447C"/>
    <w:rsid w:val="002B4775"/>
    <w:rsid w:val="002B48E2"/>
    <w:rsid w:val="002B4A58"/>
    <w:rsid w:val="002B4F4E"/>
    <w:rsid w:val="002B4FEA"/>
    <w:rsid w:val="002B57E8"/>
    <w:rsid w:val="002B5937"/>
    <w:rsid w:val="002B5D33"/>
    <w:rsid w:val="002B6CD0"/>
    <w:rsid w:val="002B73D1"/>
    <w:rsid w:val="002B7A95"/>
    <w:rsid w:val="002C0052"/>
    <w:rsid w:val="002C03A3"/>
    <w:rsid w:val="002C104A"/>
    <w:rsid w:val="002C1903"/>
    <w:rsid w:val="002C2122"/>
    <w:rsid w:val="002C26E6"/>
    <w:rsid w:val="002C31EA"/>
    <w:rsid w:val="002C3232"/>
    <w:rsid w:val="002C3C09"/>
    <w:rsid w:val="002C4A75"/>
    <w:rsid w:val="002C4D4C"/>
    <w:rsid w:val="002C5351"/>
    <w:rsid w:val="002C551D"/>
    <w:rsid w:val="002C557B"/>
    <w:rsid w:val="002C5AE4"/>
    <w:rsid w:val="002C5DED"/>
    <w:rsid w:val="002C5E13"/>
    <w:rsid w:val="002C6A80"/>
    <w:rsid w:val="002C6FED"/>
    <w:rsid w:val="002D02EA"/>
    <w:rsid w:val="002D07C8"/>
    <w:rsid w:val="002D121C"/>
    <w:rsid w:val="002D127D"/>
    <w:rsid w:val="002D27B5"/>
    <w:rsid w:val="002D27E5"/>
    <w:rsid w:val="002D2924"/>
    <w:rsid w:val="002D32F8"/>
    <w:rsid w:val="002D3C42"/>
    <w:rsid w:val="002D4E1E"/>
    <w:rsid w:val="002D5327"/>
    <w:rsid w:val="002D58B6"/>
    <w:rsid w:val="002D58D4"/>
    <w:rsid w:val="002D5F51"/>
    <w:rsid w:val="002D5F73"/>
    <w:rsid w:val="002D614A"/>
    <w:rsid w:val="002D6299"/>
    <w:rsid w:val="002D7AE0"/>
    <w:rsid w:val="002E003D"/>
    <w:rsid w:val="002E0986"/>
    <w:rsid w:val="002E0D1B"/>
    <w:rsid w:val="002E1438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54B2"/>
    <w:rsid w:val="002E5BE5"/>
    <w:rsid w:val="002E5C0C"/>
    <w:rsid w:val="002E5C25"/>
    <w:rsid w:val="002E6832"/>
    <w:rsid w:val="002E6984"/>
    <w:rsid w:val="002E7306"/>
    <w:rsid w:val="002E7AE1"/>
    <w:rsid w:val="002E7D0E"/>
    <w:rsid w:val="002E7D7C"/>
    <w:rsid w:val="002E7DE6"/>
    <w:rsid w:val="002F1EE3"/>
    <w:rsid w:val="002F3311"/>
    <w:rsid w:val="002F33D8"/>
    <w:rsid w:val="002F4050"/>
    <w:rsid w:val="002F40B6"/>
    <w:rsid w:val="002F42E6"/>
    <w:rsid w:val="002F4606"/>
    <w:rsid w:val="002F50BD"/>
    <w:rsid w:val="002F52F8"/>
    <w:rsid w:val="002F607C"/>
    <w:rsid w:val="002F6346"/>
    <w:rsid w:val="002F7665"/>
    <w:rsid w:val="002F775E"/>
    <w:rsid w:val="003003B1"/>
    <w:rsid w:val="00300E2B"/>
    <w:rsid w:val="00301C46"/>
    <w:rsid w:val="00301D63"/>
    <w:rsid w:val="0030289B"/>
    <w:rsid w:val="00303A7A"/>
    <w:rsid w:val="0030413C"/>
    <w:rsid w:val="00304903"/>
    <w:rsid w:val="003049B6"/>
    <w:rsid w:val="00304BD5"/>
    <w:rsid w:val="00304F8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567"/>
    <w:rsid w:val="003119C1"/>
    <w:rsid w:val="00311E99"/>
    <w:rsid w:val="00313556"/>
    <w:rsid w:val="00313F4A"/>
    <w:rsid w:val="00314159"/>
    <w:rsid w:val="00315594"/>
    <w:rsid w:val="00316029"/>
    <w:rsid w:val="003167F6"/>
    <w:rsid w:val="003171B7"/>
    <w:rsid w:val="00317222"/>
    <w:rsid w:val="00317FB8"/>
    <w:rsid w:val="003206D5"/>
    <w:rsid w:val="00320735"/>
    <w:rsid w:val="0032114C"/>
    <w:rsid w:val="00321863"/>
    <w:rsid w:val="00321F47"/>
    <w:rsid w:val="00322B72"/>
    <w:rsid w:val="00323A18"/>
    <w:rsid w:val="00324BC9"/>
    <w:rsid w:val="003250AD"/>
    <w:rsid w:val="003251F5"/>
    <w:rsid w:val="003252C5"/>
    <w:rsid w:val="00325655"/>
    <w:rsid w:val="00326051"/>
    <w:rsid w:val="00326500"/>
    <w:rsid w:val="003269B3"/>
    <w:rsid w:val="00326EA7"/>
    <w:rsid w:val="00327770"/>
    <w:rsid w:val="00330D23"/>
    <w:rsid w:val="00330D27"/>
    <w:rsid w:val="003321FA"/>
    <w:rsid w:val="003329DC"/>
    <w:rsid w:val="00332F60"/>
    <w:rsid w:val="00333047"/>
    <w:rsid w:val="00334296"/>
    <w:rsid w:val="00334349"/>
    <w:rsid w:val="00334FFC"/>
    <w:rsid w:val="003358DF"/>
    <w:rsid w:val="00335FF0"/>
    <w:rsid w:val="00336489"/>
    <w:rsid w:val="0033692E"/>
    <w:rsid w:val="00337512"/>
    <w:rsid w:val="003376AC"/>
    <w:rsid w:val="00337D1A"/>
    <w:rsid w:val="003403A1"/>
    <w:rsid w:val="0034140C"/>
    <w:rsid w:val="003427EE"/>
    <w:rsid w:val="00342DDC"/>
    <w:rsid w:val="0034380A"/>
    <w:rsid w:val="0034423E"/>
    <w:rsid w:val="00344405"/>
    <w:rsid w:val="003448A8"/>
    <w:rsid w:val="00345647"/>
    <w:rsid w:val="00345BEE"/>
    <w:rsid w:val="003463C2"/>
    <w:rsid w:val="003471AC"/>
    <w:rsid w:val="00350216"/>
    <w:rsid w:val="003507ED"/>
    <w:rsid w:val="00350A20"/>
    <w:rsid w:val="00350E5A"/>
    <w:rsid w:val="00351129"/>
    <w:rsid w:val="003525F6"/>
    <w:rsid w:val="00352695"/>
    <w:rsid w:val="00352EAB"/>
    <w:rsid w:val="003531F5"/>
    <w:rsid w:val="003542A3"/>
    <w:rsid w:val="00354A66"/>
    <w:rsid w:val="0035542B"/>
    <w:rsid w:val="00355512"/>
    <w:rsid w:val="0035587D"/>
    <w:rsid w:val="003562D3"/>
    <w:rsid w:val="00356792"/>
    <w:rsid w:val="00356AAB"/>
    <w:rsid w:val="00357324"/>
    <w:rsid w:val="003575D4"/>
    <w:rsid w:val="00357EBA"/>
    <w:rsid w:val="003607AB"/>
    <w:rsid w:val="00360EFB"/>
    <w:rsid w:val="00361283"/>
    <w:rsid w:val="003614E8"/>
    <w:rsid w:val="00361A57"/>
    <w:rsid w:val="003629F8"/>
    <w:rsid w:val="003630FF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A5F"/>
    <w:rsid w:val="003671C3"/>
    <w:rsid w:val="00367226"/>
    <w:rsid w:val="00367348"/>
    <w:rsid w:val="003708C1"/>
    <w:rsid w:val="00371706"/>
    <w:rsid w:val="003723F3"/>
    <w:rsid w:val="00372573"/>
    <w:rsid w:val="00372894"/>
    <w:rsid w:val="00372CE8"/>
    <w:rsid w:val="00373042"/>
    <w:rsid w:val="003733BD"/>
    <w:rsid w:val="00373B2A"/>
    <w:rsid w:val="00373D1F"/>
    <w:rsid w:val="00374430"/>
    <w:rsid w:val="003751DB"/>
    <w:rsid w:val="00375416"/>
    <w:rsid w:val="003755BD"/>
    <w:rsid w:val="0037560F"/>
    <w:rsid w:val="0037594E"/>
    <w:rsid w:val="00376051"/>
    <w:rsid w:val="0037646D"/>
    <w:rsid w:val="003764AE"/>
    <w:rsid w:val="00376631"/>
    <w:rsid w:val="00376A1E"/>
    <w:rsid w:val="0037709B"/>
    <w:rsid w:val="003771E3"/>
    <w:rsid w:val="00377627"/>
    <w:rsid w:val="00377B12"/>
    <w:rsid w:val="00377D8F"/>
    <w:rsid w:val="00377DAE"/>
    <w:rsid w:val="003801A2"/>
    <w:rsid w:val="003804EB"/>
    <w:rsid w:val="003807C6"/>
    <w:rsid w:val="00380839"/>
    <w:rsid w:val="003821A1"/>
    <w:rsid w:val="00382442"/>
    <w:rsid w:val="00382F12"/>
    <w:rsid w:val="00382F46"/>
    <w:rsid w:val="003830A8"/>
    <w:rsid w:val="003831B3"/>
    <w:rsid w:val="00383E64"/>
    <w:rsid w:val="003841D5"/>
    <w:rsid w:val="00384E78"/>
    <w:rsid w:val="003862FF"/>
    <w:rsid w:val="00386922"/>
    <w:rsid w:val="003906B3"/>
    <w:rsid w:val="003906FB"/>
    <w:rsid w:val="003907FD"/>
    <w:rsid w:val="003912FD"/>
    <w:rsid w:val="00391960"/>
    <w:rsid w:val="00391A78"/>
    <w:rsid w:val="00391FCB"/>
    <w:rsid w:val="003926F9"/>
    <w:rsid w:val="00393EF5"/>
    <w:rsid w:val="00394035"/>
    <w:rsid w:val="003950A0"/>
    <w:rsid w:val="0039552B"/>
    <w:rsid w:val="00395948"/>
    <w:rsid w:val="00396059"/>
    <w:rsid w:val="00396451"/>
    <w:rsid w:val="003965DF"/>
    <w:rsid w:val="0039684A"/>
    <w:rsid w:val="00396AC5"/>
    <w:rsid w:val="003978E3"/>
    <w:rsid w:val="003A068B"/>
    <w:rsid w:val="003A0793"/>
    <w:rsid w:val="003A0C9F"/>
    <w:rsid w:val="003A14D7"/>
    <w:rsid w:val="003A2CBD"/>
    <w:rsid w:val="003A2CFB"/>
    <w:rsid w:val="003A31FF"/>
    <w:rsid w:val="003A3494"/>
    <w:rsid w:val="003A49F9"/>
    <w:rsid w:val="003A4D7F"/>
    <w:rsid w:val="003A4ED5"/>
    <w:rsid w:val="003A5A94"/>
    <w:rsid w:val="003A6A62"/>
    <w:rsid w:val="003A6C7E"/>
    <w:rsid w:val="003A76CA"/>
    <w:rsid w:val="003A7D69"/>
    <w:rsid w:val="003B0464"/>
    <w:rsid w:val="003B08B0"/>
    <w:rsid w:val="003B0FE9"/>
    <w:rsid w:val="003B22B8"/>
    <w:rsid w:val="003B2368"/>
    <w:rsid w:val="003B2987"/>
    <w:rsid w:val="003B2FAE"/>
    <w:rsid w:val="003B3314"/>
    <w:rsid w:val="003B37A2"/>
    <w:rsid w:val="003B37C3"/>
    <w:rsid w:val="003B454D"/>
    <w:rsid w:val="003B612E"/>
    <w:rsid w:val="003B726D"/>
    <w:rsid w:val="003B7AF8"/>
    <w:rsid w:val="003B7EFA"/>
    <w:rsid w:val="003C0401"/>
    <w:rsid w:val="003C0C27"/>
    <w:rsid w:val="003C0DDB"/>
    <w:rsid w:val="003C1016"/>
    <w:rsid w:val="003C187D"/>
    <w:rsid w:val="003C25DE"/>
    <w:rsid w:val="003C433D"/>
    <w:rsid w:val="003C43B0"/>
    <w:rsid w:val="003C4475"/>
    <w:rsid w:val="003C4537"/>
    <w:rsid w:val="003C48EF"/>
    <w:rsid w:val="003C4A3E"/>
    <w:rsid w:val="003C5358"/>
    <w:rsid w:val="003C5A04"/>
    <w:rsid w:val="003C61E4"/>
    <w:rsid w:val="003C645E"/>
    <w:rsid w:val="003C6615"/>
    <w:rsid w:val="003C68E2"/>
    <w:rsid w:val="003C6D5D"/>
    <w:rsid w:val="003C7607"/>
    <w:rsid w:val="003C7BF9"/>
    <w:rsid w:val="003D04DA"/>
    <w:rsid w:val="003D0ED1"/>
    <w:rsid w:val="003D102E"/>
    <w:rsid w:val="003D122B"/>
    <w:rsid w:val="003D1578"/>
    <w:rsid w:val="003D1A9F"/>
    <w:rsid w:val="003D1FD2"/>
    <w:rsid w:val="003D27F8"/>
    <w:rsid w:val="003D3665"/>
    <w:rsid w:val="003D3E6E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0BDE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F07"/>
    <w:rsid w:val="003E4154"/>
    <w:rsid w:val="003E46B2"/>
    <w:rsid w:val="003E51B1"/>
    <w:rsid w:val="003E782B"/>
    <w:rsid w:val="003F0B0F"/>
    <w:rsid w:val="003F0FB4"/>
    <w:rsid w:val="003F1067"/>
    <w:rsid w:val="003F1496"/>
    <w:rsid w:val="003F1D03"/>
    <w:rsid w:val="003F1F7F"/>
    <w:rsid w:val="003F417F"/>
    <w:rsid w:val="003F4D27"/>
    <w:rsid w:val="003F5EEA"/>
    <w:rsid w:val="003F6CA7"/>
    <w:rsid w:val="003F7072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4550"/>
    <w:rsid w:val="004051D9"/>
    <w:rsid w:val="00405D46"/>
    <w:rsid w:val="0040639E"/>
    <w:rsid w:val="00410B6E"/>
    <w:rsid w:val="004112D5"/>
    <w:rsid w:val="004113BA"/>
    <w:rsid w:val="00411864"/>
    <w:rsid w:val="00411ABF"/>
    <w:rsid w:val="00412382"/>
    <w:rsid w:val="00412F71"/>
    <w:rsid w:val="004132D8"/>
    <w:rsid w:val="00413C07"/>
    <w:rsid w:val="00413DF9"/>
    <w:rsid w:val="004146C3"/>
    <w:rsid w:val="0041481D"/>
    <w:rsid w:val="00415194"/>
    <w:rsid w:val="004152CA"/>
    <w:rsid w:val="00415300"/>
    <w:rsid w:val="004153B6"/>
    <w:rsid w:val="00415690"/>
    <w:rsid w:val="004159E0"/>
    <w:rsid w:val="00416829"/>
    <w:rsid w:val="00416F94"/>
    <w:rsid w:val="00417273"/>
    <w:rsid w:val="00417B00"/>
    <w:rsid w:val="00417B0A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414E"/>
    <w:rsid w:val="004242A0"/>
    <w:rsid w:val="00424791"/>
    <w:rsid w:val="00424DEA"/>
    <w:rsid w:val="004252FF"/>
    <w:rsid w:val="0042565D"/>
    <w:rsid w:val="00425760"/>
    <w:rsid w:val="004259CB"/>
    <w:rsid w:val="00426972"/>
    <w:rsid w:val="004272B7"/>
    <w:rsid w:val="00427ACB"/>
    <w:rsid w:val="00427C40"/>
    <w:rsid w:val="00427FF3"/>
    <w:rsid w:val="00430335"/>
    <w:rsid w:val="00430CFD"/>
    <w:rsid w:val="00432D49"/>
    <w:rsid w:val="0043330E"/>
    <w:rsid w:val="004334F7"/>
    <w:rsid w:val="0043435D"/>
    <w:rsid w:val="004346F9"/>
    <w:rsid w:val="00435805"/>
    <w:rsid w:val="0043612A"/>
    <w:rsid w:val="00436523"/>
    <w:rsid w:val="00436AB4"/>
    <w:rsid w:val="00436E3C"/>
    <w:rsid w:val="00437549"/>
    <w:rsid w:val="00437965"/>
    <w:rsid w:val="00437F9B"/>
    <w:rsid w:val="004403CB"/>
    <w:rsid w:val="00440470"/>
    <w:rsid w:val="004408B3"/>
    <w:rsid w:val="00440D17"/>
    <w:rsid w:val="004426D8"/>
    <w:rsid w:val="00442AF2"/>
    <w:rsid w:val="00442D84"/>
    <w:rsid w:val="00443384"/>
    <w:rsid w:val="004442AB"/>
    <w:rsid w:val="00444775"/>
    <w:rsid w:val="00445465"/>
    <w:rsid w:val="004454D1"/>
    <w:rsid w:val="00445BC6"/>
    <w:rsid w:val="00445C51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3936"/>
    <w:rsid w:val="00454234"/>
    <w:rsid w:val="004546B0"/>
    <w:rsid w:val="004546BC"/>
    <w:rsid w:val="00454A81"/>
    <w:rsid w:val="00454C1D"/>
    <w:rsid w:val="00454DC5"/>
    <w:rsid w:val="004554A9"/>
    <w:rsid w:val="004556F0"/>
    <w:rsid w:val="00455C11"/>
    <w:rsid w:val="00455C9D"/>
    <w:rsid w:val="004563FC"/>
    <w:rsid w:val="00456653"/>
    <w:rsid w:val="00457798"/>
    <w:rsid w:val="0045799C"/>
    <w:rsid w:val="00457AF4"/>
    <w:rsid w:val="0046027F"/>
    <w:rsid w:val="0046034D"/>
    <w:rsid w:val="0046058B"/>
    <w:rsid w:val="00460699"/>
    <w:rsid w:val="004608C2"/>
    <w:rsid w:val="00460910"/>
    <w:rsid w:val="0046098A"/>
    <w:rsid w:val="00460DD5"/>
    <w:rsid w:val="00461389"/>
    <w:rsid w:val="004616E8"/>
    <w:rsid w:val="00461C8A"/>
    <w:rsid w:val="00461F67"/>
    <w:rsid w:val="00462420"/>
    <w:rsid w:val="00462642"/>
    <w:rsid w:val="0046311F"/>
    <w:rsid w:val="0046406B"/>
    <w:rsid w:val="00464BC6"/>
    <w:rsid w:val="004664BD"/>
    <w:rsid w:val="00466563"/>
    <w:rsid w:val="00466765"/>
    <w:rsid w:val="00466F93"/>
    <w:rsid w:val="0046702D"/>
    <w:rsid w:val="0046718D"/>
    <w:rsid w:val="00467263"/>
    <w:rsid w:val="004673D3"/>
    <w:rsid w:val="0046773B"/>
    <w:rsid w:val="00467A5F"/>
    <w:rsid w:val="0047018B"/>
    <w:rsid w:val="004709E9"/>
    <w:rsid w:val="004711AE"/>
    <w:rsid w:val="004713E4"/>
    <w:rsid w:val="00471748"/>
    <w:rsid w:val="00471F9F"/>
    <w:rsid w:val="0047280C"/>
    <w:rsid w:val="004732BD"/>
    <w:rsid w:val="00473C8E"/>
    <w:rsid w:val="00473FAF"/>
    <w:rsid w:val="00474C9B"/>
    <w:rsid w:val="00475B19"/>
    <w:rsid w:val="004760ED"/>
    <w:rsid w:val="00476619"/>
    <w:rsid w:val="00476628"/>
    <w:rsid w:val="00476ED1"/>
    <w:rsid w:val="00477470"/>
    <w:rsid w:val="0047789F"/>
    <w:rsid w:val="00477B1F"/>
    <w:rsid w:val="00477B5A"/>
    <w:rsid w:val="00477C94"/>
    <w:rsid w:val="00477FA3"/>
    <w:rsid w:val="00480988"/>
    <w:rsid w:val="00480A16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5B4A"/>
    <w:rsid w:val="004860EE"/>
    <w:rsid w:val="00486152"/>
    <w:rsid w:val="00486B2F"/>
    <w:rsid w:val="00486C0A"/>
    <w:rsid w:val="00486CE2"/>
    <w:rsid w:val="00487DA8"/>
    <w:rsid w:val="00487F98"/>
    <w:rsid w:val="0049073A"/>
    <w:rsid w:val="004918E5"/>
    <w:rsid w:val="004921EF"/>
    <w:rsid w:val="0049224D"/>
    <w:rsid w:val="00493095"/>
    <w:rsid w:val="0049374F"/>
    <w:rsid w:val="00494678"/>
    <w:rsid w:val="00495483"/>
    <w:rsid w:val="004955EE"/>
    <w:rsid w:val="004956DC"/>
    <w:rsid w:val="00495E2E"/>
    <w:rsid w:val="0049600D"/>
    <w:rsid w:val="004963E4"/>
    <w:rsid w:val="00496AD3"/>
    <w:rsid w:val="00497268"/>
    <w:rsid w:val="004976D4"/>
    <w:rsid w:val="00497BF5"/>
    <w:rsid w:val="004A043C"/>
    <w:rsid w:val="004A0874"/>
    <w:rsid w:val="004A0BB3"/>
    <w:rsid w:val="004A1214"/>
    <w:rsid w:val="004A15CA"/>
    <w:rsid w:val="004A20CA"/>
    <w:rsid w:val="004A366E"/>
    <w:rsid w:val="004A3DC0"/>
    <w:rsid w:val="004A4EA2"/>
    <w:rsid w:val="004A5064"/>
    <w:rsid w:val="004A5142"/>
    <w:rsid w:val="004A51DA"/>
    <w:rsid w:val="004A5EA9"/>
    <w:rsid w:val="004A6723"/>
    <w:rsid w:val="004A6798"/>
    <w:rsid w:val="004A67BA"/>
    <w:rsid w:val="004A6B50"/>
    <w:rsid w:val="004A7625"/>
    <w:rsid w:val="004A7DBE"/>
    <w:rsid w:val="004A7F7C"/>
    <w:rsid w:val="004B0800"/>
    <w:rsid w:val="004B09D7"/>
    <w:rsid w:val="004B0A05"/>
    <w:rsid w:val="004B0C01"/>
    <w:rsid w:val="004B11EE"/>
    <w:rsid w:val="004B2524"/>
    <w:rsid w:val="004B25E4"/>
    <w:rsid w:val="004B26BC"/>
    <w:rsid w:val="004B2D9C"/>
    <w:rsid w:val="004B2DFC"/>
    <w:rsid w:val="004B371F"/>
    <w:rsid w:val="004B42DB"/>
    <w:rsid w:val="004B432B"/>
    <w:rsid w:val="004B443F"/>
    <w:rsid w:val="004B445E"/>
    <w:rsid w:val="004B470F"/>
    <w:rsid w:val="004B48BB"/>
    <w:rsid w:val="004B4AB9"/>
    <w:rsid w:val="004B629F"/>
    <w:rsid w:val="004B69A6"/>
    <w:rsid w:val="004B6CA0"/>
    <w:rsid w:val="004B6DE2"/>
    <w:rsid w:val="004B74BB"/>
    <w:rsid w:val="004B75D4"/>
    <w:rsid w:val="004B7FEF"/>
    <w:rsid w:val="004C016A"/>
    <w:rsid w:val="004C0C8C"/>
    <w:rsid w:val="004C1115"/>
    <w:rsid w:val="004C185E"/>
    <w:rsid w:val="004C1F70"/>
    <w:rsid w:val="004C2A51"/>
    <w:rsid w:val="004C2AF7"/>
    <w:rsid w:val="004C3057"/>
    <w:rsid w:val="004C498D"/>
    <w:rsid w:val="004C4B41"/>
    <w:rsid w:val="004C4F23"/>
    <w:rsid w:val="004C52BD"/>
    <w:rsid w:val="004C53FB"/>
    <w:rsid w:val="004C560F"/>
    <w:rsid w:val="004C62CA"/>
    <w:rsid w:val="004C67BB"/>
    <w:rsid w:val="004C6FF1"/>
    <w:rsid w:val="004C70BE"/>
    <w:rsid w:val="004D00B3"/>
    <w:rsid w:val="004D0BD5"/>
    <w:rsid w:val="004D0DAC"/>
    <w:rsid w:val="004D1C79"/>
    <w:rsid w:val="004D2096"/>
    <w:rsid w:val="004D243F"/>
    <w:rsid w:val="004D25B8"/>
    <w:rsid w:val="004D3070"/>
    <w:rsid w:val="004D3344"/>
    <w:rsid w:val="004D3424"/>
    <w:rsid w:val="004D4064"/>
    <w:rsid w:val="004D4172"/>
    <w:rsid w:val="004D428C"/>
    <w:rsid w:val="004D4D7C"/>
    <w:rsid w:val="004D53D6"/>
    <w:rsid w:val="004D5A33"/>
    <w:rsid w:val="004D60A5"/>
    <w:rsid w:val="004D6114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25CD"/>
    <w:rsid w:val="004E2AA4"/>
    <w:rsid w:val="004E2CDE"/>
    <w:rsid w:val="004E2F1C"/>
    <w:rsid w:val="004E2FFB"/>
    <w:rsid w:val="004E3151"/>
    <w:rsid w:val="004E3B38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69D"/>
    <w:rsid w:val="004E7836"/>
    <w:rsid w:val="004F0A58"/>
    <w:rsid w:val="004F1CE2"/>
    <w:rsid w:val="004F2F3B"/>
    <w:rsid w:val="004F4607"/>
    <w:rsid w:val="004F46F6"/>
    <w:rsid w:val="004F49E8"/>
    <w:rsid w:val="004F4D4E"/>
    <w:rsid w:val="004F58A8"/>
    <w:rsid w:val="004F6904"/>
    <w:rsid w:val="004F7754"/>
    <w:rsid w:val="004F7A88"/>
    <w:rsid w:val="004F7AB1"/>
    <w:rsid w:val="00500149"/>
    <w:rsid w:val="005004AC"/>
    <w:rsid w:val="00500C65"/>
    <w:rsid w:val="00500D79"/>
    <w:rsid w:val="00501F8D"/>
    <w:rsid w:val="005022C5"/>
    <w:rsid w:val="005024B3"/>
    <w:rsid w:val="00502798"/>
    <w:rsid w:val="0050334A"/>
    <w:rsid w:val="00503AF6"/>
    <w:rsid w:val="00503EB9"/>
    <w:rsid w:val="0050414D"/>
    <w:rsid w:val="005042CD"/>
    <w:rsid w:val="005042F1"/>
    <w:rsid w:val="005043FB"/>
    <w:rsid w:val="00504980"/>
    <w:rsid w:val="00505041"/>
    <w:rsid w:val="005052C0"/>
    <w:rsid w:val="0050547F"/>
    <w:rsid w:val="00505B89"/>
    <w:rsid w:val="00507075"/>
    <w:rsid w:val="00507178"/>
    <w:rsid w:val="0050720D"/>
    <w:rsid w:val="0051029E"/>
    <w:rsid w:val="0051079A"/>
    <w:rsid w:val="00510D32"/>
    <w:rsid w:val="005127B9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6072"/>
    <w:rsid w:val="005172DC"/>
    <w:rsid w:val="00517429"/>
    <w:rsid w:val="005174E7"/>
    <w:rsid w:val="005203BF"/>
    <w:rsid w:val="005204D6"/>
    <w:rsid w:val="005208C4"/>
    <w:rsid w:val="00520BC0"/>
    <w:rsid w:val="00520FF6"/>
    <w:rsid w:val="00521181"/>
    <w:rsid w:val="00521942"/>
    <w:rsid w:val="00521CFE"/>
    <w:rsid w:val="00521F09"/>
    <w:rsid w:val="0052203F"/>
    <w:rsid w:val="005230CE"/>
    <w:rsid w:val="005233E3"/>
    <w:rsid w:val="0052368B"/>
    <w:rsid w:val="0052394A"/>
    <w:rsid w:val="00523CFB"/>
    <w:rsid w:val="005241AA"/>
    <w:rsid w:val="005245CE"/>
    <w:rsid w:val="00524803"/>
    <w:rsid w:val="0052496C"/>
    <w:rsid w:val="00524B40"/>
    <w:rsid w:val="00525B94"/>
    <w:rsid w:val="00525C88"/>
    <w:rsid w:val="005261CA"/>
    <w:rsid w:val="00527261"/>
    <w:rsid w:val="00527FC2"/>
    <w:rsid w:val="005304F7"/>
    <w:rsid w:val="0053094D"/>
    <w:rsid w:val="00530C48"/>
    <w:rsid w:val="00530D0F"/>
    <w:rsid w:val="005314CD"/>
    <w:rsid w:val="005316AD"/>
    <w:rsid w:val="00531B0E"/>
    <w:rsid w:val="00531E2B"/>
    <w:rsid w:val="00532454"/>
    <w:rsid w:val="00532479"/>
    <w:rsid w:val="00532496"/>
    <w:rsid w:val="005326CA"/>
    <w:rsid w:val="0053345E"/>
    <w:rsid w:val="005336F3"/>
    <w:rsid w:val="00533B3F"/>
    <w:rsid w:val="005342B5"/>
    <w:rsid w:val="00534647"/>
    <w:rsid w:val="00535890"/>
    <w:rsid w:val="00535D8D"/>
    <w:rsid w:val="00535D9D"/>
    <w:rsid w:val="00536746"/>
    <w:rsid w:val="00536D22"/>
    <w:rsid w:val="005379C7"/>
    <w:rsid w:val="00537AE6"/>
    <w:rsid w:val="005428A8"/>
    <w:rsid w:val="005428BB"/>
    <w:rsid w:val="00542EEA"/>
    <w:rsid w:val="00542F62"/>
    <w:rsid w:val="00543B79"/>
    <w:rsid w:val="005441BB"/>
    <w:rsid w:val="00544278"/>
    <w:rsid w:val="00544C47"/>
    <w:rsid w:val="00544CAA"/>
    <w:rsid w:val="00544CAE"/>
    <w:rsid w:val="00545A2B"/>
    <w:rsid w:val="00546214"/>
    <w:rsid w:val="005462ED"/>
    <w:rsid w:val="00546380"/>
    <w:rsid w:val="00547E13"/>
    <w:rsid w:val="005507E5"/>
    <w:rsid w:val="00550D7A"/>
    <w:rsid w:val="00550E4D"/>
    <w:rsid w:val="00551988"/>
    <w:rsid w:val="005524E4"/>
    <w:rsid w:val="00553062"/>
    <w:rsid w:val="00553495"/>
    <w:rsid w:val="005537AE"/>
    <w:rsid w:val="00553AB3"/>
    <w:rsid w:val="00553FC9"/>
    <w:rsid w:val="0055468E"/>
    <w:rsid w:val="00554750"/>
    <w:rsid w:val="00554AAB"/>
    <w:rsid w:val="005554F1"/>
    <w:rsid w:val="005557EF"/>
    <w:rsid w:val="0055582D"/>
    <w:rsid w:val="00555A3D"/>
    <w:rsid w:val="00556CF0"/>
    <w:rsid w:val="005575D8"/>
    <w:rsid w:val="00557616"/>
    <w:rsid w:val="00557B08"/>
    <w:rsid w:val="00557DC6"/>
    <w:rsid w:val="00557EEB"/>
    <w:rsid w:val="00557FCC"/>
    <w:rsid w:val="00560554"/>
    <w:rsid w:val="00560DD8"/>
    <w:rsid w:val="0056103E"/>
    <w:rsid w:val="005610D3"/>
    <w:rsid w:val="005635D8"/>
    <w:rsid w:val="005648D0"/>
    <w:rsid w:val="00564D65"/>
    <w:rsid w:val="00565467"/>
    <w:rsid w:val="00566128"/>
    <w:rsid w:val="00566F4A"/>
    <w:rsid w:val="0056742A"/>
    <w:rsid w:val="00567B8E"/>
    <w:rsid w:val="00570427"/>
    <w:rsid w:val="00572677"/>
    <w:rsid w:val="00572C0C"/>
    <w:rsid w:val="00572E8C"/>
    <w:rsid w:val="005733C6"/>
    <w:rsid w:val="005734A5"/>
    <w:rsid w:val="00573EB6"/>
    <w:rsid w:val="005745E2"/>
    <w:rsid w:val="0057472A"/>
    <w:rsid w:val="00574A8F"/>
    <w:rsid w:val="00574BA7"/>
    <w:rsid w:val="0057549E"/>
    <w:rsid w:val="0057620A"/>
    <w:rsid w:val="00576290"/>
    <w:rsid w:val="0057656B"/>
    <w:rsid w:val="005765A2"/>
    <w:rsid w:val="005771A2"/>
    <w:rsid w:val="00577226"/>
    <w:rsid w:val="0057729E"/>
    <w:rsid w:val="0057740D"/>
    <w:rsid w:val="005776B7"/>
    <w:rsid w:val="00577C94"/>
    <w:rsid w:val="00577F4D"/>
    <w:rsid w:val="00580C87"/>
    <w:rsid w:val="00582ADF"/>
    <w:rsid w:val="005830D8"/>
    <w:rsid w:val="0058380D"/>
    <w:rsid w:val="00583C18"/>
    <w:rsid w:val="00583FA3"/>
    <w:rsid w:val="00584693"/>
    <w:rsid w:val="00584A64"/>
    <w:rsid w:val="00584FA8"/>
    <w:rsid w:val="00584FF5"/>
    <w:rsid w:val="00585322"/>
    <w:rsid w:val="005855EC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7B8"/>
    <w:rsid w:val="00591D2E"/>
    <w:rsid w:val="0059254E"/>
    <w:rsid w:val="00592871"/>
    <w:rsid w:val="00593897"/>
    <w:rsid w:val="00594722"/>
    <w:rsid w:val="0059497F"/>
    <w:rsid w:val="00594AF2"/>
    <w:rsid w:val="00594EFD"/>
    <w:rsid w:val="00594F95"/>
    <w:rsid w:val="00595257"/>
    <w:rsid w:val="0059607E"/>
    <w:rsid w:val="00596831"/>
    <w:rsid w:val="00596CA8"/>
    <w:rsid w:val="00597552"/>
    <w:rsid w:val="00597E60"/>
    <w:rsid w:val="005A08DC"/>
    <w:rsid w:val="005A0C37"/>
    <w:rsid w:val="005A0D99"/>
    <w:rsid w:val="005A0EEB"/>
    <w:rsid w:val="005A1084"/>
    <w:rsid w:val="005A13DF"/>
    <w:rsid w:val="005A13E8"/>
    <w:rsid w:val="005A20FA"/>
    <w:rsid w:val="005A23FB"/>
    <w:rsid w:val="005A2770"/>
    <w:rsid w:val="005A27D8"/>
    <w:rsid w:val="005A32F0"/>
    <w:rsid w:val="005A3428"/>
    <w:rsid w:val="005A405B"/>
    <w:rsid w:val="005A417A"/>
    <w:rsid w:val="005A450C"/>
    <w:rsid w:val="005A4BC2"/>
    <w:rsid w:val="005A50E4"/>
    <w:rsid w:val="005A5162"/>
    <w:rsid w:val="005A53E1"/>
    <w:rsid w:val="005A6573"/>
    <w:rsid w:val="005A6BBB"/>
    <w:rsid w:val="005A6F22"/>
    <w:rsid w:val="005A73F7"/>
    <w:rsid w:val="005A787E"/>
    <w:rsid w:val="005B0302"/>
    <w:rsid w:val="005B04B0"/>
    <w:rsid w:val="005B06F9"/>
    <w:rsid w:val="005B0AA1"/>
    <w:rsid w:val="005B0E35"/>
    <w:rsid w:val="005B21E6"/>
    <w:rsid w:val="005B2470"/>
    <w:rsid w:val="005B2594"/>
    <w:rsid w:val="005B2953"/>
    <w:rsid w:val="005B2D8C"/>
    <w:rsid w:val="005B305C"/>
    <w:rsid w:val="005B344F"/>
    <w:rsid w:val="005B3846"/>
    <w:rsid w:val="005B4137"/>
    <w:rsid w:val="005B4159"/>
    <w:rsid w:val="005B42F6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C02F7"/>
    <w:rsid w:val="005C0B9B"/>
    <w:rsid w:val="005C21C0"/>
    <w:rsid w:val="005C2850"/>
    <w:rsid w:val="005C2919"/>
    <w:rsid w:val="005C2AC6"/>
    <w:rsid w:val="005C329D"/>
    <w:rsid w:val="005C3768"/>
    <w:rsid w:val="005C42C5"/>
    <w:rsid w:val="005C44EA"/>
    <w:rsid w:val="005C471E"/>
    <w:rsid w:val="005C4E38"/>
    <w:rsid w:val="005C605A"/>
    <w:rsid w:val="005C687C"/>
    <w:rsid w:val="005C6DFE"/>
    <w:rsid w:val="005C7455"/>
    <w:rsid w:val="005C7469"/>
    <w:rsid w:val="005D0215"/>
    <w:rsid w:val="005D13C8"/>
    <w:rsid w:val="005D17D8"/>
    <w:rsid w:val="005D19C4"/>
    <w:rsid w:val="005D1F5B"/>
    <w:rsid w:val="005D2524"/>
    <w:rsid w:val="005D295D"/>
    <w:rsid w:val="005D3037"/>
    <w:rsid w:val="005D381E"/>
    <w:rsid w:val="005D3913"/>
    <w:rsid w:val="005D4D0D"/>
    <w:rsid w:val="005D565D"/>
    <w:rsid w:val="005D576C"/>
    <w:rsid w:val="005D5776"/>
    <w:rsid w:val="005D6040"/>
    <w:rsid w:val="005D6361"/>
    <w:rsid w:val="005D6580"/>
    <w:rsid w:val="005D759F"/>
    <w:rsid w:val="005E14BC"/>
    <w:rsid w:val="005E1C23"/>
    <w:rsid w:val="005E1F22"/>
    <w:rsid w:val="005E24DB"/>
    <w:rsid w:val="005E24F2"/>
    <w:rsid w:val="005E2E27"/>
    <w:rsid w:val="005E38FD"/>
    <w:rsid w:val="005E3E1A"/>
    <w:rsid w:val="005E3E96"/>
    <w:rsid w:val="005E3FE8"/>
    <w:rsid w:val="005E4416"/>
    <w:rsid w:val="005E4D8A"/>
    <w:rsid w:val="005E4EE1"/>
    <w:rsid w:val="005E4F3A"/>
    <w:rsid w:val="005E5BA1"/>
    <w:rsid w:val="005E6D61"/>
    <w:rsid w:val="005E6ED5"/>
    <w:rsid w:val="005E75F8"/>
    <w:rsid w:val="005E76D8"/>
    <w:rsid w:val="005E790E"/>
    <w:rsid w:val="005E7E18"/>
    <w:rsid w:val="005F14FB"/>
    <w:rsid w:val="005F216E"/>
    <w:rsid w:val="005F35DE"/>
    <w:rsid w:val="005F362E"/>
    <w:rsid w:val="005F3B0B"/>
    <w:rsid w:val="005F4450"/>
    <w:rsid w:val="005F475E"/>
    <w:rsid w:val="005F5245"/>
    <w:rsid w:val="005F59DA"/>
    <w:rsid w:val="005F6681"/>
    <w:rsid w:val="005F67D0"/>
    <w:rsid w:val="005F6BD1"/>
    <w:rsid w:val="005F709B"/>
    <w:rsid w:val="005F7491"/>
    <w:rsid w:val="005F76F3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822"/>
    <w:rsid w:val="00610213"/>
    <w:rsid w:val="0061023F"/>
    <w:rsid w:val="0061034E"/>
    <w:rsid w:val="00610777"/>
    <w:rsid w:val="00610C64"/>
    <w:rsid w:val="00611CDA"/>
    <w:rsid w:val="00612DA7"/>
    <w:rsid w:val="0061341C"/>
    <w:rsid w:val="0061358B"/>
    <w:rsid w:val="00613CB6"/>
    <w:rsid w:val="00613F63"/>
    <w:rsid w:val="00615094"/>
    <w:rsid w:val="006151B5"/>
    <w:rsid w:val="00615808"/>
    <w:rsid w:val="00616113"/>
    <w:rsid w:val="00616A53"/>
    <w:rsid w:val="00616A61"/>
    <w:rsid w:val="00616E4D"/>
    <w:rsid w:val="00617442"/>
    <w:rsid w:val="0062019E"/>
    <w:rsid w:val="00620A95"/>
    <w:rsid w:val="0062159C"/>
    <w:rsid w:val="00621950"/>
    <w:rsid w:val="0062209B"/>
    <w:rsid w:val="0062268A"/>
    <w:rsid w:val="00622BE7"/>
    <w:rsid w:val="00622FB4"/>
    <w:rsid w:val="006252AD"/>
    <w:rsid w:val="006264C8"/>
    <w:rsid w:val="00626BAF"/>
    <w:rsid w:val="00627113"/>
    <w:rsid w:val="0062745B"/>
    <w:rsid w:val="00627860"/>
    <w:rsid w:val="00627D79"/>
    <w:rsid w:val="00630B01"/>
    <w:rsid w:val="00631281"/>
    <w:rsid w:val="00631298"/>
    <w:rsid w:val="006312E6"/>
    <w:rsid w:val="0063184C"/>
    <w:rsid w:val="00631DC0"/>
    <w:rsid w:val="00631E83"/>
    <w:rsid w:val="006328FC"/>
    <w:rsid w:val="006349A6"/>
    <w:rsid w:val="00634D75"/>
    <w:rsid w:val="006362DA"/>
    <w:rsid w:val="0063632E"/>
    <w:rsid w:val="00637246"/>
    <w:rsid w:val="00637942"/>
    <w:rsid w:val="0064005E"/>
    <w:rsid w:val="00640608"/>
    <w:rsid w:val="0064162C"/>
    <w:rsid w:val="0064163A"/>
    <w:rsid w:val="0064163D"/>
    <w:rsid w:val="006416AA"/>
    <w:rsid w:val="00641819"/>
    <w:rsid w:val="0064230E"/>
    <w:rsid w:val="006425F3"/>
    <w:rsid w:val="00643B5B"/>
    <w:rsid w:val="00644343"/>
    <w:rsid w:val="0064460F"/>
    <w:rsid w:val="00644A69"/>
    <w:rsid w:val="00644E16"/>
    <w:rsid w:val="006451FD"/>
    <w:rsid w:val="00645926"/>
    <w:rsid w:val="00646255"/>
    <w:rsid w:val="00646CE9"/>
    <w:rsid w:val="00646F12"/>
    <w:rsid w:val="00647DC2"/>
    <w:rsid w:val="00647E70"/>
    <w:rsid w:val="0065009E"/>
    <w:rsid w:val="00650DE0"/>
    <w:rsid w:val="00651438"/>
    <w:rsid w:val="00651780"/>
    <w:rsid w:val="006520CB"/>
    <w:rsid w:val="00652A9F"/>
    <w:rsid w:val="006530CD"/>
    <w:rsid w:val="006538D8"/>
    <w:rsid w:val="00653A0C"/>
    <w:rsid w:val="00653B2C"/>
    <w:rsid w:val="00653FB1"/>
    <w:rsid w:val="00653FEF"/>
    <w:rsid w:val="0065429A"/>
    <w:rsid w:val="006560BD"/>
    <w:rsid w:val="00656254"/>
    <w:rsid w:val="0065737E"/>
    <w:rsid w:val="006573CE"/>
    <w:rsid w:val="006577EA"/>
    <w:rsid w:val="00660016"/>
    <w:rsid w:val="0066012B"/>
    <w:rsid w:val="006601B0"/>
    <w:rsid w:val="00660596"/>
    <w:rsid w:val="0066073B"/>
    <w:rsid w:val="006610D3"/>
    <w:rsid w:val="00663EAB"/>
    <w:rsid w:val="006644D6"/>
    <w:rsid w:val="006644E8"/>
    <w:rsid w:val="00664616"/>
    <w:rsid w:val="00664F3D"/>
    <w:rsid w:val="00666662"/>
    <w:rsid w:val="00666AA6"/>
    <w:rsid w:val="00666E50"/>
    <w:rsid w:val="00667A0B"/>
    <w:rsid w:val="006703AB"/>
    <w:rsid w:val="006708F0"/>
    <w:rsid w:val="00670979"/>
    <w:rsid w:val="00670FE5"/>
    <w:rsid w:val="00671319"/>
    <w:rsid w:val="00671329"/>
    <w:rsid w:val="006715A2"/>
    <w:rsid w:val="00671C64"/>
    <w:rsid w:val="00672B99"/>
    <w:rsid w:val="00672F40"/>
    <w:rsid w:val="00674E06"/>
    <w:rsid w:val="0067565B"/>
    <w:rsid w:val="00675DEE"/>
    <w:rsid w:val="00675DF5"/>
    <w:rsid w:val="00675E47"/>
    <w:rsid w:val="00677438"/>
    <w:rsid w:val="00677983"/>
    <w:rsid w:val="006804B2"/>
    <w:rsid w:val="00680C40"/>
    <w:rsid w:val="00680FFF"/>
    <w:rsid w:val="006811F2"/>
    <w:rsid w:val="00681AA9"/>
    <w:rsid w:val="00681B8F"/>
    <w:rsid w:val="00681D02"/>
    <w:rsid w:val="00681F80"/>
    <w:rsid w:val="00682090"/>
    <w:rsid w:val="006820CA"/>
    <w:rsid w:val="006824D9"/>
    <w:rsid w:val="006827F3"/>
    <w:rsid w:val="00683502"/>
    <w:rsid w:val="00683E1F"/>
    <w:rsid w:val="006846AC"/>
    <w:rsid w:val="00684A9A"/>
    <w:rsid w:val="006853A6"/>
    <w:rsid w:val="00690055"/>
    <w:rsid w:val="0069141A"/>
    <w:rsid w:val="006915DD"/>
    <w:rsid w:val="006916A3"/>
    <w:rsid w:val="006916CB"/>
    <w:rsid w:val="00692A79"/>
    <w:rsid w:val="00693907"/>
    <w:rsid w:val="00693D85"/>
    <w:rsid w:val="006942C1"/>
    <w:rsid w:val="00694510"/>
    <w:rsid w:val="00694E0A"/>
    <w:rsid w:val="0069596C"/>
    <w:rsid w:val="00695B24"/>
    <w:rsid w:val="00695D48"/>
    <w:rsid w:val="006967B5"/>
    <w:rsid w:val="00696D40"/>
    <w:rsid w:val="00697220"/>
    <w:rsid w:val="006A0111"/>
    <w:rsid w:val="006A099F"/>
    <w:rsid w:val="006A0AEB"/>
    <w:rsid w:val="006A0FA2"/>
    <w:rsid w:val="006A16F8"/>
    <w:rsid w:val="006A1BD7"/>
    <w:rsid w:val="006A1E9D"/>
    <w:rsid w:val="006A2096"/>
    <w:rsid w:val="006A2A18"/>
    <w:rsid w:val="006A2B03"/>
    <w:rsid w:val="006A3588"/>
    <w:rsid w:val="006A41E8"/>
    <w:rsid w:val="006A5B9D"/>
    <w:rsid w:val="006A66B4"/>
    <w:rsid w:val="006A68C4"/>
    <w:rsid w:val="006A691F"/>
    <w:rsid w:val="006A7230"/>
    <w:rsid w:val="006A761C"/>
    <w:rsid w:val="006A7771"/>
    <w:rsid w:val="006A7C4A"/>
    <w:rsid w:val="006B0FF6"/>
    <w:rsid w:val="006B1AB6"/>
    <w:rsid w:val="006B23DC"/>
    <w:rsid w:val="006B245C"/>
    <w:rsid w:val="006B28A3"/>
    <w:rsid w:val="006B2B6A"/>
    <w:rsid w:val="006B2C49"/>
    <w:rsid w:val="006B2D4C"/>
    <w:rsid w:val="006B2EC0"/>
    <w:rsid w:val="006B371D"/>
    <w:rsid w:val="006B3784"/>
    <w:rsid w:val="006B4275"/>
    <w:rsid w:val="006B4A06"/>
    <w:rsid w:val="006B53AD"/>
    <w:rsid w:val="006B5886"/>
    <w:rsid w:val="006B66F0"/>
    <w:rsid w:val="006B6FE2"/>
    <w:rsid w:val="006C0215"/>
    <w:rsid w:val="006C03B0"/>
    <w:rsid w:val="006C06F0"/>
    <w:rsid w:val="006C17F4"/>
    <w:rsid w:val="006C1C97"/>
    <w:rsid w:val="006C29B2"/>
    <w:rsid w:val="006C3763"/>
    <w:rsid w:val="006C38DA"/>
    <w:rsid w:val="006C3DC4"/>
    <w:rsid w:val="006C3E23"/>
    <w:rsid w:val="006C40A9"/>
    <w:rsid w:val="006C4E0C"/>
    <w:rsid w:val="006C54BA"/>
    <w:rsid w:val="006C576F"/>
    <w:rsid w:val="006C5888"/>
    <w:rsid w:val="006C5E2B"/>
    <w:rsid w:val="006C6167"/>
    <w:rsid w:val="006C6E53"/>
    <w:rsid w:val="006C71C5"/>
    <w:rsid w:val="006C72E3"/>
    <w:rsid w:val="006C750A"/>
    <w:rsid w:val="006C7772"/>
    <w:rsid w:val="006D022D"/>
    <w:rsid w:val="006D2848"/>
    <w:rsid w:val="006D2C98"/>
    <w:rsid w:val="006D4E8A"/>
    <w:rsid w:val="006D5260"/>
    <w:rsid w:val="006D54BE"/>
    <w:rsid w:val="006D5AD2"/>
    <w:rsid w:val="006D6036"/>
    <w:rsid w:val="006D6037"/>
    <w:rsid w:val="006D6181"/>
    <w:rsid w:val="006D6638"/>
    <w:rsid w:val="006D6A63"/>
    <w:rsid w:val="006D746A"/>
    <w:rsid w:val="006D77B2"/>
    <w:rsid w:val="006E0640"/>
    <w:rsid w:val="006E1C21"/>
    <w:rsid w:val="006E1D81"/>
    <w:rsid w:val="006E1E6C"/>
    <w:rsid w:val="006E205D"/>
    <w:rsid w:val="006E21C7"/>
    <w:rsid w:val="006E22E5"/>
    <w:rsid w:val="006E3078"/>
    <w:rsid w:val="006E3681"/>
    <w:rsid w:val="006E3770"/>
    <w:rsid w:val="006E3D11"/>
    <w:rsid w:val="006E5B19"/>
    <w:rsid w:val="006E5E84"/>
    <w:rsid w:val="006E679A"/>
    <w:rsid w:val="006E67E6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2514"/>
    <w:rsid w:val="006F27CE"/>
    <w:rsid w:val="006F34A3"/>
    <w:rsid w:val="006F3749"/>
    <w:rsid w:val="006F4070"/>
    <w:rsid w:val="006F4377"/>
    <w:rsid w:val="006F4772"/>
    <w:rsid w:val="006F4E7F"/>
    <w:rsid w:val="006F5855"/>
    <w:rsid w:val="006F6738"/>
    <w:rsid w:val="006F6CFB"/>
    <w:rsid w:val="006F7208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CC0"/>
    <w:rsid w:val="007033AF"/>
    <w:rsid w:val="007033C5"/>
    <w:rsid w:val="007043D4"/>
    <w:rsid w:val="00704760"/>
    <w:rsid w:val="0070513B"/>
    <w:rsid w:val="0070614D"/>
    <w:rsid w:val="00706884"/>
    <w:rsid w:val="00706A6D"/>
    <w:rsid w:val="00706B18"/>
    <w:rsid w:val="00707311"/>
    <w:rsid w:val="00707629"/>
    <w:rsid w:val="00710040"/>
    <w:rsid w:val="007102D3"/>
    <w:rsid w:val="007104F7"/>
    <w:rsid w:val="0071057F"/>
    <w:rsid w:val="00710D23"/>
    <w:rsid w:val="00711079"/>
    <w:rsid w:val="007116F1"/>
    <w:rsid w:val="00711EBB"/>
    <w:rsid w:val="007122DA"/>
    <w:rsid w:val="00713FA4"/>
    <w:rsid w:val="00713FD5"/>
    <w:rsid w:val="00713FD6"/>
    <w:rsid w:val="0071598F"/>
    <w:rsid w:val="00716774"/>
    <w:rsid w:val="0071714E"/>
    <w:rsid w:val="007213C2"/>
    <w:rsid w:val="007215A3"/>
    <w:rsid w:val="0072183D"/>
    <w:rsid w:val="007219DD"/>
    <w:rsid w:val="00722859"/>
    <w:rsid w:val="007228A1"/>
    <w:rsid w:val="00723443"/>
    <w:rsid w:val="00725062"/>
    <w:rsid w:val="00725334"/>
    <w:rsid w:val="00725652"/>
    <w:rsid w:val="0072576D"/>
    <w:rsid w:val="00726B4C"/>
    <w:rsid w:val="007270FE"/>
    <w:rsid w:val="00727A11"/>
    <w:rsid w:val="00727F1F"/>
    <w:rsid w:val="007304A6"/>
    <w:rsid w:val="00730506"/>
    <w:rsid w:val="0073071D"/>
    <w:rsid w:val="00730759"/>
    <w:rsid w:val="00731384"/>
    <w:rsid w:val="007327B7"/>
    <w:rsid w:val="00732C37"/>
    <w:rsid w:val="00732C66"/>
    <w:rsid w:val="007336AF"/>
    <w:rsid w:val="00734564"/>
    <w:rsid w:val="00734A5F"/>
    <w:rsid w:val="007350B2"/>
    <w:rsid w:val="007356D9"/>
    <w:rsid w:val="00736042"/>
    <w:rsid w:val="00736ABE"/>
    <w:rsid w:val="00736DBB"/>
    <w:rsid w:val="007373B0"/>
    <w:rsid w:val="00737957"/>
    <w:rsid w:val="00737EF0"/>
    <w:rsid w:val="0074092A"/>
    <w:rsid w:val="00740D2A"/>
    <w:rsid w:val="00741C49"/>
    <w:rsid w:val="00742A62"/>
    <w:rsid w:val="00742DA8"/>
    <w:rsid w:val="007430C9"/>
    <w:rsid w:val="007436E8"/>
    <w:rsid w:val="00744358"/>
    <w:rsid w:val="00745029"/>
    <w:rsid w:val="00745053"/>
    <w:rsid w:val="0074574E"/>
    <w:rsid w:val="00745CE0"/>
    <w:rsid w:val="00745FA2"/>
    <w:rsid w:val="00747163"/>
    <w:rsid w:val="00747E2A"/>
    <w:rsid w:val="007500BB"/>
    <w:rsid w:val="00750705"/>
    <w:rsid w:val="00750BB3"/>
    <w:rsid w:val="0075223A"/>
    <w:rsid w:val="00752F8B"/>
    <w:rsid w:val="00753296"/>
    <w:rsid w:val="00753FF9"/>
    <w:rsid w:val="007543D8"/>
    <w:rsid w:val="00754BA6"/>
    <w:rsid w:val="0075588B"/>
    <w:rsid w:val="00755A18"/>
    <w:rsid w:val="00755FB6"/>
    <w:rsid w:val="0075635E"/>
    <w:rsid w:val="0075672B"/>
    <w:rsid w:val="00756971"/>
    <w:rsid w:val="00756ADE"/>
    <w:rsid w:val="00756AEE"/>
    <w:rsid w:val="00757544"/>
    <w:rsid w:val="007605F1"/>
    <w:rsid w:val="0076088C"/>
    <w:rsid w:val="0076176B"/>
    <w:rsid w:val="007617D5"/>
    <w:rsid w:val="00761DDD"/>
    <w:rsid w:val="00761ED1"/>
    <w:rsid w:val="00762526"/>
    <w:rsid w:val="00764216"/>
    <w:rsid w:val="00764DE5"/>
    <w:rsid w:val="007660E0"/>
    <w:rsid w:val="00766258"/>
    <w:rsid w:val="0076652F"/>
    <w:rsid w:val="00766C64"/>
    <w:rsid w:val="00767DE4"/>
    <w:rsid w:val="00771004"/>
    <w:rsid w:val="007715B9"/>
    <w:rsid w:val="007721D2"/>
    <w:rsid w:val="00773807"/>
    <w:rsid w:val="00773E30"/>
    <w:rsid w:val="00774031"/>
    <w:rsid w:val="00774182"/>
    <w:rsid w:val="00774D48"/>
    <w:rsid w:val="007755FF"/>
    <w:rsid w:val="00775AFF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BFF"/>
    <w:rsid w:val="0078495D"/>
    <w:rsid w:val="007856BD"/>
    <w:rsid w:val="007859C3"/>
    <w:rsid w:val="00785E62"/>
    <w:rsid w:val="00785FCE"/>
    <w:rsid w:val="00786E6B"/>
    <w:rsid w:val="0078774C"/>
    <w:rsid w:val="00790050"/>
    <w:rsid w:val="00790393"/>
    <w:rsid w:val="00790664"/>
    <w:rsid w:val="00791148"/>
    <w:rsid w:val="00791F2B"/>
    <w:rsid w:val="00791F35"/>
    <w:rsid w:val="00793317"/>
    <w:rsid w:val="00793410"/>
    <w:rsid w:val="00793D36"/>
    <w:rsid w:val="007944B6"/>
    <w:rsid w:val="00794D60"/>
    <w:rsid w:val="00795322"/>
    <w:rsid w:val="007955D0"/>
    <w:rsid w:val="00796628"/>
    <w:rsid w:val="00796723"/>
    <w:rsid w:val="00796973"/>
    <w:rsid w:val="00796A72"/>
    <w:rsid w:val="00796D14"/>
    <w:rsid w:val="00796DC0"/>
    <w:rsid w:val="00797DF4"/>
    <w:rsid w:val="007A0470"/>
    <w:rsid w:val="007A08D1"/>
    <w:rsid w:val="007A0FCB"/>
    <w:rsid w:val="007A1373"/>
    <w:rsid w:val="007A2107"/>
    <w:rsid w:val="007A2251"/>
    <w:rsid w:val="007A28BF"/>
    <w:rsid w:val="007A2BBE"/>
    <w:rsid w:val="007A2CBA"/>
    <w:rsid w:val="007A2F06"/>
    <w:rsid w:val="007A30BE"/>
    <w:rsid w:val="007A3423"/>
    <w:rsid w:val="007A4045"/>
    <w:rsid w:val="007A4E5F"/>
    <w:rsid w:val="007A5627"/>
    <w:rsid w:val="007A5C32"/>
    <w:rsid w:val="007A5CC3"/>
    <w:rsid w:val="007A6C51"/>
    <w:rsid w:val="007A6F82"/>
    <w:rsid w:val="007A783E"/>
    <w:rsid w:val="007A797A"/>
    <w:rsid w:val="007A7E31"/>
    <w:rsid w:val="007B194E"/>
    <w:rsid w:val="007B195C"/>
    <w:rsid w:val="007B21B1"/>
    <w:rsid w:val="007B2875"/>
    <w:rsid w:val="007B28DE"/>
    <w:rsid w:val="007B4CA7"/>
    <w:rsid w:val="007B4EC3"/>
    <w:rsid w:val="007B51B0"/>
    <w:rsid w:val="007B60FD"/>
    <w:rsid w:val="007B7980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E1C"/>
    <w:rsid w:val="007C3EF5"/>
    <w:rsid w:val="007C4CEB"/>
    <w:rsid w:val="007C51C9"/>
    <w:rsid w:val="007C5229"/>
    <w:rsid w:val="007C5384"/>
    <w:rsid w:val="007C5D9C"/>
    <w:rsid w:val="007C6033"/>
    <w:rsid w:val="007C63F3"/>
    <w:rsid w:val="007C6A6F"/>
    <w:rsid w:val="007C6E88"/>
    <w:rsid w:val="007C71E2"/>
    <w:rsid w:val="007C7D00"/>
    <w:rsid w:val="007D00C6"/>
    <w:rsid w:val="007D017C"/>
    <w:rsid w:val="007D0478"/>
    <w:rsid w:val="007D070E"/>
    <w:rsid w:val="007D0730"/>
    <w:rsid w:val="007D0773"/>
    <w:rsid w:val="007D0E6C"/>
    <w:rsid w:val="007D0F72"/>
    <w:rsid w:val="007D196E"/>
    <w:rsid w:val="007D1E04"/>
    <w:rsid w:val="007D243D"/>
    <w:rsid w:val="007D2F75"/>
    <w:rsid w:val="007D2FB6"/>
    <w:rsid w:val="007D40A0"/>
    <w:rsid w:val="007D469E"/>
    <w:rsid w:val="007D46B3"/>
    <w:rsid w:val="007D49F6"/>
    <w:rsid w:val="007D602B"/>
    <w:rsid w:val="007D64B2"/>
    <w:rsid w:val="007D69A1"/>
    <w:rsid w:val="007D6BB4"/>
    <w:rsid w:val="007D6C5D"/>
    <w:rsid w:val="007D75D9"/>
    <w:rsid w:val="007D75E7"/>
    <w:rsid w:val="007D7E62"/>
    <w:rsid w:val="007E00E0"/>
    <w:rsid w:val="007E02EE"/>
    <w:rsid w:val="007E0522"/>
    <w:rsid w:val="007E1646"/>
    <w:rsid w:val="007E1858"/>
    <w:rsid w:val="007E23BC"/>
    <w:rsid w:val="007E26C0"/>
    <w:rsid w:val="007E3378"/>
    <w:rsid w:val="007E346A"/>
    <w:rsid w:val="007E43AB"/>
    <w:rsid w:val="007E444E"/>
    <w:rsid w:val="007E49DE"/>
    <w:rsid w:val="007E4D04"/>
    <w:rsid w:val="007E5124"/>
    <w:rsid w:val="007E580A"/>
    <w:rsid w:val="007E5D50"/>
    <w:rsid w:val="007E61EC"/>
    <w:rsid w:val="007E6A71"/>
    <w:rsid w:val="007E7682"/>
    <w:rsid w:val="007E7A9B"/>
    <w:rsid w:val="007E7EEB"/>
    <w:rsid w:val="007F17D8"/>
    <w:rsid w:val="007F2E47"/>
    <w:rsid w:val="007F3ABF"/>
    <w:rsid w:val="007F3D6F"/>
    <w:rsid w:val="007F3D82"/>
    <w:rsid w:val="007F3E06"/>
    <w:rsid w:val="007F41CD"/>
    <w:rsid w:val="007F4767"/>
    <w:rsid w:val="007F4BE8"/>
    <w:rsid w:val="007F4D35"/>
    <w:rsid w:val="007F579C"/>
    <w:rsid w:val="007F671B"/>
    <w:rsid w:val="007F6E31"/>
    <w:rsid w:val="007F707E"/>
    <w:rsid w:val="007F7529"/>
    <w:rsid w:val="00800349"/>
    <w:rsid w:val="008009B4"/>
    <w:rsid w:val="00800EDB"/>
    <w:rsid w:val="0080111D"/>
    <w:rsid w:val="008018CA"/>
    <w:rsid w:val="00801AFD"/>
    <w:rsid w:val="00801B6E"/>
    <w:rsid w:val="008023FA"/>
    <w:rsid w:val="008025B1"/>
    <w:rsid w:val="00802BDB"/>
    <w:rsid w:val="00802E41"/>
    <w:rsid w:val="008031F0"/>
    <w:rsid w:val="00803527"/>
    <w:rsid w:val="00803A4D"/>
    <w:rsid w:val="00803BD5"/>
    <w:rsid w:val="00804940"/>
    <w:rsid w:val="00804A19"/>
    <w:rsid w:val="008053B8"/>
    <w:rsid w:val="00805BBB"/>
    <w:rsid w:val="00806090"/>
    <w:rsid w:val="008060BB"/>
    <w:rsid w:val="008061C7"/>
    <w:rsid w:val="008064D9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D9E"/>
    <w:rsid w:val="00810F3D"/>
    <w:rsid w:val="00811093"/>
    <w:rsid w:val="008116D5"/>
    <w:rsid w:val="00811C0D"/>
    <w:rsid w:val="00811DCD"/>
    <w:rsid w:val="00811F4B"/>
    <w:rsid w:val="00812325"/>
    <w:rsid w:val="00812CA0"/>
    <w:rsid w:val="00812DD8"/>
    <w:rsid w:val="00813B47"/>
    <w:rsid w:val="00813E45"/>
    <w:rsid w:val="0081450C"/>
    <w:rsid w:val="008148F1"/>
    <w:rsid w:val="00814BC0"/>
    <w:rsid w:val="00815105"/>
    <w:rsid w:val="00815B24"/>
    <w:rsid w:val="00815D0B"/>
    <w:rsid w:val="008169A4"/>
    <w:rsid w:val="00816A73"/>
    <w:rsid w:val="00816DA4"/>
    <w:rsid w:val="00820CE1"/>
    <w:rsid w:val="00820FB9"/>
    <w:rsid w:val="00821B08"/>
    <w:rsid w:val="00821BB9"/>
    <w:rsid w:val="008221AF"/>
    <w:rsid w:val="0082312E"/>
    <w:rsid w:val="008235A4"/>
    <w:rsid w:val="00823B96"/>
    <w:rsid w:val="008242AA"/>
    <w:rsid w:val="0082485B"/>
    <w:rsid w:val="008259D8"/>
    <w:rsid w:val="00825B6C"/>
    <w:rsid w:val="008262B8"/>
    <w:rsid w:val="00826E04"/>
    <w:rsid w:val="00826EAC"/>
    <w:rsid w:val="00827172"/>
    <w:rsid w:val="0082721D"/>
    <w:rsid w:val="0082727A"/>
    <w:rsid w:val="0082791B"/>
    <w:rsid w:val="00830517"/>
    <w:rsid w:val="00830936"/>
    <w:rsid w:val="008314E3"/>
    <w:rsid w:val="0083234B"/>
    <w:rsid w:val="008323D0"/>
    <w:rsid w:val="00832E31"/>
    <w:rsid w:val="00833623"/>
    <w:rsid w:val="008342C3"/>
    <w:rsid w:val="00834639"/>
    <w:rsid w:val="0083488A"/>
    <w:rsid w:val="008353FC"/>
    <w:rsid w:val="0083560C"/>
    <w:rsid w:val="00835835"/>
    <w:rsid w:val="00835A5A"/>
    <w:rsid w:val="00836752"/>
    <w:rsid w:val="008368BD"/>
    <w:rsid w:val="00836908"/>
    <w:rsid w:val="00836C91"/>
    <w:rsid w:val="00836FB2"/>
    <w:rsid w:val="008374D2"/>
    <w:rsid w:val="00837B67"/>
    <w:rsid w:val="00840528"/>
    <w:rsid w:val="00840887"/>
    <w:rsid w:val="0084135E"/>
    <w:rsid w:val="00841911"/>
    <w:rsid w:val="00842480"/>
    <w:rsid w:val="00842668"/>
    <w:rsid w:val="008438DE"/>
    <w:rsid w:val="00843B0E"/>
    <w:rsid w:val="00844821"/>
    <w:rsid w:val="0084574A"/>
    <w:rsid w:val="0084597E"/>
    <w:rsid w:val="00845A05"/>
    <w:rsid w:val="00845C23"/>
    <w:rsid w:val="0084644C"/>
    <w:rsid w:val="008468C1"/>
    <w:rsid w:val="00850034"/>
    <w:rsid w:val="0085085A"/>
    <w:rsid w:val="0085086A"/>
    <w:rsid w:val="00850CF3"/>
    <w:rsid w:val="00850D21"/>
    <w:rsid w:val="008530C9"/>
    <w:rsid w:val="00853D4B"/>
    <w:rsid w:val="00854033"/>
    <w:rsid w:val="00855509"/>
    <w:rsid w:val="00855B1F"/>
    <w:rsid w:val="008561D2"/>
    <w:rsid w:val="0086029A"/>
    <w:rsid w:val="0086111C"/>
    <w:rsid w:val="0086120D"/>
    <w:rsid w:val="00861932"/>
    <w:rsid w:val="008623C0"/>
    <w:rsid w:val="008639C4"/>
    <w:rsid w:val="008641ED"/>
    <w:rsid w:val="008648E9"/>
    <w:rsid w:val="00864EF0"/>
    <w:rsid w:val="0086763E"/>
    <w:rsid w:val="0087002A"/>
    <w:rsid w:val="0087031D"/>
    <w:rsid w:val="00870738"/>
    <w:rsid w:val="0087198B"/>
    <w:rsid w:val="00871CDC"/>
    <w:rsid w:val="00871DDF"/>
    <w:rsid w:val="00871E0B"/>
    <w:rsid w:val="0087270D"/>
    <w:rsid w:val="0087350B"/>
    <w:rsid w:val="0087355C"/>
    <w:rsid w:val="008735C0"/>
    <w:rsid w:val="0087508A"/>
    <w:rsid w:val="008752AB"/>
    <w:rsid w:val="008755C4"/>
    <w:rsid w:val="00875A29"/>
    <w:rsid w:val="00876220"/>
    <w:rsid w:val="008764C7"/>
    <w:rsid w:val="008765B4"/>
    <w:rsid w:val="00876D26"/>
    <w:rsid w:val="00877827"/>
    <w:rsid w:val="008778A7"/>
    <w:rsid w:val="00877C02"/>
    <w:rsid w:val="008811F3"/>
    <w:rsid w:val="00881465"/>
    <w:rsid w:val="00881E96"/>
    <w:rsid w:val="008823E6"/>
    <w:rsid w:val="0088264E"/>
    <w:rsid w:val="00882A48"/>
    <w:rsid w:val="00882F06"/>
    <w:rsid w:val="00883910"/>
    <w:rsid w:val="00883F66"/>
    <w:rsid w:val="008840EA"/>
    <w:rsid w:val="008846B7"/>
    <w:rsid w:val="008852EE"/>
    <w:rsid w:val="00885699"/>
    <w:rsid w:val="008856DF"/>
    <w:rsid w:val="00885943"/>
    <w:rsid w:val="0088622E"/>
    <w:rsid w:val="00886FAE"/>
    <w:rsid w:val="008871EE"/>
    <w:rsid w:val="008876D6"/>
    <w:rsid w:val="00887A23"/>
    <w:rsid w:val="00887E75"/>
    <w:rsid w:val="00890860"/>
    <w:rsid w:val="00890E91"/>
    <w:rsid w:val="008910B3"/>
    <w:rsid w:val="00891AD7"/>
    <w:rsid w:val="00891D4C"/>
    <w:rsid w:val="00892688"/>
    <w:rsid w:val="008926E0"/>
    <w:rsid w:val="00892943"/>
    <w:rsid w:val="0089304D"/>
    <w:rsid w:val="0089314D"/>
    <w:rsid w:val="00893D63"/>
    <w:rsid w:val="00894809"/>
    <w:rsid w:val="00894A8F"/>
    <w:rsid w:val="00895041"/>
    <w:rsid w:val="00895A92"/>
    <w:rsid w:val="00895E9C"/>
    <w:rsid w:val="008972DC"/>
    <w:rsid w:val="00897436"/>
    <w:rsid w:val="0089752F"/>
    <w:rsid w:val="008979D2"/>
    <w:rsid w:val="008A0461"/>
    <w:rsid w:val="008A05BF"/>
    <w:rsid w:val="008A135E"/>
    <w:rsid w:val="008A1989"/>
    <w:rsid w:val="008A1FCA"/>
    <w:rsid w:val="008A2A54"/>
    <w:rsid w:val="008A3634"/>
    <w:rsid w:val="008A3927"/>
    <w:rsid w:val="008A3BAD"/>
    <w:rsid w:val="008A5461"/>
    <w:rsid w:val="008A6997"/>
    <w:rsid w:val="008A76AA"/>
    <w:rsid w:val="008B00F8"/>
    <w:rsid w:val="008B0206"/>
    <w:rsid w:val="008B0F8A"/>
    <w:rsid w:val="008B0FC7"/>
    <w:rsid w:val="008B0FEA"/>
    <w:rsid w:val="008B12E5"/>
    <w:rsid w:val="008B1312"/>
    <w:rsid w:val="008B223E"/>
    <w:rsid w:val="008B2605"/>
    <w:rsid w:val="008B50C5"/>
    <w:rsid w:val="008B5107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540"/>
    <w:rsid w:val="008C09AA"/>
    <w:rsid w:val="008C0EB6"/>
    <w:rsid w:val="008C10C8"/>
    <w:rsid w:val="008C1157"/>
    <w:rsid w:val="008C141B"/>
    <w:rsid w:val="008C1521"/>
    <w:rsid w:val="008C1815"/>
    <w:rsid w:val="008C1B66"/>
    <w:rsid w:val="008C247A"/>
    <w:rsid w:val="008C2EDA"/>
    <w:rsid w:val="008C3091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F86"/>
    <w:rsid w:val="008D1267"/>
    <w:rsid w:val="008D20C1"/>
    <w:rsid w:val="008D2256"/>
    <w:rsid w:val="008D2784"/>
    <w:rsid w:val="008D3879"/>
    <w:rsid w:val="008D3A60"/>
    <w:rsid w:val="008D453F"/>
    <w:rsid w:val="008D4B6A"/>
    <w:rsid w:val="008D58C8"/>
    <w:rsid w:val="008D5B86"/>
    <w:rsid w:val="008D5EE1"/>
    <w:rsid w:val="008D61FE"/>
    <w:rsid w:val="008D649E"/>
    <w:rsid w:val="008D676D"/>
    <w:rsid w:val="008D749B"/>
    <w:rsid w:val="008D7660"/>
    <w:rsid w:val="008E035D"/>
    <w:rsid w:val="008E0785"/>
    <w:rsid w:val="008E084A"/>
    <w:rsid w:val="008E1AE6"/>
    <w:rsid w:val="008E236D"/>
    <w:rsid w:val="008E23D8"/>
    <w:rsid w:val="008E28F0"/>
    <w:rsid w:val="008E3644"/>
    <w:rsid w:val="008E3926"/>
    <w:rsid w:val="008E3E44"/>
    <w:rsid w:val="008E3EC3"/>
    <w:rsid w:val="008E4B0F"/>
    <w:rsid w:val="008E5463"/>
    <w:rsid w:val="008E582E"/>
    <w:rsid w:val="008E5BA2"/>
    <w:rsid w:val="008E61C1"/>
    <w:rsid w:val="008E6368"/>
    <w:rsid w:val="008E687F"/>
    <w:rsid w:val="008E7582"/>
    <w:rsid w:val="008E7634"/>
    <w:rsid w:val="008E7F06"/>
    <w:rsid w:val="008E7F38"/>
    <w:rsid w:val="008F0B7D"/>
    <w:rsid w:val="008F0CBD"/>
    <w:rsid w:val="008F12BD"/>
    <w:rsid w:val="008F16EA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72C"/>
    <w:rsid w:val="008F67D3"/>
    <w:rsid w:val="008F74C4"/>
    <w:rsid w:val="008F7659"/>
    <w:rsid w:val="008F77E2"/>
    <w:rsid w:val="008F78CC"/>
    <w:rsid w:val="009000F0"/>
    <w:rsid w:val="00900347"/>
    <w:rsid w:val="00900620"/>
    <w:rsid w:val="0090130E"/>
    <w:rsid w:val="00901A50"/>
    <w:rsid w:val="009022BA"/>
    <w:rsid w:val="00902612"/>
    <w:rsid w:val="00902818"/>
    <w:rsid w:val="00902B81"/>
    <w:rsid w:val="00903487"/>
    <w:rsid w:val="00903539"/>
    <w:rsid w:val="00904542"/>
    <w:rsid w:val="00904827"/>
    <w:rsid w:val="00904964"/>
    <w:rsid w:val="00904E04"/>
    <w:rsid w:val="00905788"/>
    <w:rsid w:val="0090637B"/>
    <w:rsid w:val="009063A2"/>
    <w:rsid w:val="00906938"/>
    <w:rsid w:val="00907F1B"/>
    <w:rsid w:val="0091017D"/>
    <w:rsid w:val="009106D3"/>
    <w:rsid w:val="00910D4C"/>
    <w:rsid w:val="00910DE9"/>
    <w:rsid w:val="00911068"/>
    <w:rsid w:val="00911C29"/>
    <w:rsid w:val="009120B6"/>
    <w:rsid w:val="009120D0"/>
    <w:rsid w:val="0091210F"/>
    <w:rsid w:val="00912392"/>
    <w:rsid w:val="0091269B"/>
    <w:rsid w:val="009126E1"/>
    <w:rsid w:val="00912898"/>
    <w:rsid w:val="009135C1"/>
    <w:rsid w:val="0091392C"/>
    <w:rsid w:val="00913B5E"/>
    <w:rsid w:val="00914015"/>
    <w:rsid w:val="0091420D"/>
    <w:rsid w:val="009142E9"/>
    <w:rsid w:val="00915444"/>
    <w:rsid w:val="0091589C"/>
    <w:rsid w:val="00915D3C"/>
    <w:rsid w:val="0091604E"/>
    <w:rsid w:val="00916230"/>
    <w:rsid w:val="00916A84"/>
    <w:rsid w:val="00916B13"/>
    <w:rsid w:val="009177EB"/>
    <w:rsid w:val="00917856"/>
    <w:rsid w:val="0091793F"/>
    <w:rsid w:val="009179E8"/>
    <w:rsid w:val="00917C75"/>
    <w:rsid w:val="009200A8"/>
    <w:rsid w:val="009203AF"/>
    <w:rsid w:val="00920A29"/>
    <w:rsid w:val="00920C12"/>
    <w:rsid w:val="00920CED"/>
    <w:rsid w:val="0092154E"/>
    <w:rsid w:val="0092165C"/>
    <w:rsid w:val="009219BF"/>
    <w:rsid w:val="00921E27"/>
    <w:rsid w:val="00922F3B"/>
    <w:rsid w:val="0092304B"/>
    <w:rsid w:val="00923194"/>
    <w:rsid w:val="0092323E"/>
    <w:rsid w:val="00923317"/>
    <w:rsid w:val="009239D7"/>
    <w:rsid w:val="009243DA"/>
    <w:rsid w:val="009246E1"/>
    <w:rsid w:val="0092497F"/>
    <w:rsid w:val="00924BD8"/>
    <w:rsid w:val="00924E5B"/>
    <w:rsid w:val="00925B38"/>
    <w:rsid w:val="0092660F"/>
    <w:rsid w:val="009271AB"/>
    <w:rsid w:val="009276CF"/>
    <w:rsid w:val="00930733"/>
    <w:rsid w:val="00930951"/>
    <w:rsid w:val="0093121A"/>
    <w:rsid w:val="0093227B"/>
    <w:rsid w:val="009328AB"/>
    <w:rsid w:val="009329C3"/>
    <w:rsid w:val="00932BD5"/>
    <w:rsid w:val="00932EFD"/>
    <w:rsid w:val="009344C2"/>
    <w:rsid w:val="00934727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1F32"/>
    <w:rsid w:val="00942663"/>
    <w:rsid w:val="0094290F"/>
    <w:rsid w:val="00942BE4"/>
    <w:rsid w:val="00942DD2"/>
    <w:rsid w:val="00944455"/>
    <w:rsid w:val="0094472C"/>
    <w:rsid w:val="00944965"/>
    <w:rsid w:val="0094577C"/>
    <w:rsid w:val="009458E7"/>
    <w:rsid w:val="009466D3"/>
    <w:rsid w:val="0094693A"/>
    <w:rsid w:val="00946EE5"/>
    <w:rsid w:val="0094786B"/>
    <w:rsid w:val="00947BAF"/>
    <w:rsid w:val="00947EF6"/>
    <w:rsid w:val="0095022A"/>
    <w:rsid w:val="00951532"/>
    <w:rsid w:val="00951FA6"/>
    <w:rsid w:val="00952891"/>
    <w:rsid w:val="00952FAC"/>
    <w:rsid w:val="009530CB"/>
    <w:rsid w:val="0095335F"/>
    <w:rsid w:val="009541F2"/>
    <w:rsid w:val="00954968"/>
    <w:rsid w:val="00955AD4"/>
    <w:rsid w:val="009564E3"/>
    <w:rsid w:val="0095667C"/>
    <w:rsid w:val="00957239"/>
    <w:rsid w:val="00957606"/>
    <w:rsid w:val="00957AC9"/>
    <w:rsid w:val="00957CFD"/>
    <w:rsid w:val="00957D46"/>
    <w:rsid w:val="00957E7D"/>
    <w:rsid w:val="009600E7"/>
    <w:rsid w:val="0096091A"/>
    <w:rsid w:val="009609EF"/>
    <w:rsid w:val="0096195D"/>
    <w:rsid w:val="00961C14"/>
    <w:rsid w:val="009624C2"/>
    <w:rsid w:val="0096277B"/>
    <w:rsid w:val="00962982"/>
    <w:rsid w:val="0096392D"/>
    <w:rsid w:val="00963969"/>
    <w:rsid w:val="00963BF9"/>
    <w:rsid w:val="009646F4"/>
    <w:rsid w:val="009646FC"/>
    <w:rsid w:val="00964744"/>
    <w:rsid w:val="00964ABE"/>
    <w:rsid w:val="00964C97"/>
    <w:rsid w:val="00964D26"/>
    <w:rsid w:val="00964E5C"/>
    <w:rsid w:val="00964F37"/>
    <w:rsid w:val="00965939"/>
    <w:rsid w:val="00965FCB"/>
    <w:rsid w:val="00966077"/>
    <w:rsid w:val="0096647E"/>
    <w:rsid w:val="00966B9C"/>
    <w:rsid w:val="00966F4E"/>
    <w:rsid w:val="00966FFD"/>
    <w:rsid w:val="009712DF"/>
    <w:rsid w:val="009714AA"/>
    <w:rsid w:val="00971D37"/>
    <w:rsid w:val="00973825"/>
    <w:rsid w:val="00973881"/>
    <w:rsid w:val="00974785"/>
    <w:rsid w:val="00974D35"/>
    <w:rsid w:val="009754FF"/>
    <w:rsid w:val="009778A3"/>
    <w:rsid w:val="009804E6"/>
    <w:rsid w:val="00980A8A"/>
    <w:rsid w:val="00980EF9"/>
    <w:rsid w:val="009811A0"/>
    <w:rsid w:val="009818D2"/>
    <w:rsid w:val="009819C7"/>
    <w:rsid w:val="00981D7A"/>
    <w:rsid w:val="00982981"/>
    <w:rsid w:val="00982AC5"/>
    <w:rsid w:val="009835F0"/>
    <w:rsid w:val="00983A69"/>
    <w:rsid w:val="00984228"/>
    <w:rsid w:val="0098443D"/>
    <w:rsid w:val="009845BD"/>
    <w:rsid w:val="00984C29"/>
    <w:rsid w:val="009850B0"/>
    <w:rsid w:val="00985F51"/>
    <w:rsid w:val="009862CE"/>
    <w:rsid w:val="00986AB4"/>
    <w:rsid w:val="0098748E"/>
    <w:rsid w:val="009879A6"/>
    <w:rsid w:val="00990711"/>
    <w:rsid w:val="00990FEC"/>
    <w:rsid w:val="0099134B"/>
    <w:rsid w:val="00991F4D"/>
    <w:rsid w:val="00992134"/>
    <w:rsid w:val="0099227A"/>
    <w:rsid w:val="009928E5"/>
    <w:rsid w:val="009936AF"/>
    <w:rsid w:val="00993E94"/>
    <w:rsid w:val="009944EF"/>
    <w:rsid w:val="0099459B"/>
    <w:rsid w:val="00994B0A"/>
    <w:rsid w:val="00994EE3"/>
    <w:rsid w:val="009950B6"/>
    <w:rsid w:val="009961FF"/>
    <w:rsid w:val="00996B04"/>
    <w:rsid w:val="00997CE7"/>
    <w:rsid w:val="009A087B"/>
    <w:rsid w:val="009A0DEF"/>
    <w:rsid w:val="009A17D4"/>
    <w:rsid w:val="009A1DB3"/>
    <w:rsid w:val="009A217A"/>
    <w:rsid w:val="009A28A4"/>
    <w:rsid w:val="009A2A7F"/>
    <w:rsid w:val="009A2D37"/>
    <w:rsid w:val="009A32E5"/>
    <w:rsid w:val="009A37E0"/>
    <w:rsid w:val="009A3F0E"/>
    <w:rsid w:val="009A49FC"/>
    <w:rsid w:val="009A4B9F"/>
    <w:rsid w:val="009A5361"/>
    <w:rsid w:val="009A57EA"/>
    <w:rsid w:val="009A587C"/>
    <w:rsid w:val="009A5996"/>
    <w:rsid w:val="009A5DA4"/>
    <w:rsid w:val="009A60B6"/>
    <w:rsid w:val="009A610C"/>
    <w:rsid w:val="009A61E5"/>
    <w:rsid w:val="009A67E0"/>
    <w:rsid w:val="009A796B"/>
    <w:rsid w:val="009A7ED9"/>
    <w:rsid w:val="009B0257"/>
    <w:rsid w:val="009B0C9D"/>
    <w:rsid w:val="009B13D3"/>
    <w:rsid w:val="009B246F"/>
    <w:rsid w:val="009B26C7"/>
    <w:rsid w:val="009B33A0"/>
    <w:rsid w:val="009B3EAD"/>
    <w:rsid w:val="009B49EF"/>
    <w:rsid w:val="009B4C39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744"/>
    <w:rsid w:val="009C07AE"/>
    <w:rsid w:val="009C0994"/>
    <w:rsid w:val="009C0A2F"/>
    <w:rsid w:val="009C0FD6"/>
    <w:rsid w:val="009C1EF0"/>
    <w:rsid w:val="009C251F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5ED"/>
    <w:rsid w:val="009C59A9"/>
    <w:rsid w:val="009C6270"/>
    <w:rsid w:val="009C6EA9"/>
    <w:rsid w:val="009C7DF3"/>
    <w:rsid w:val="009C7DFC"/>
    <w:rsid w:val="009C7E27"/>
    <w:rsid w:val="009D0C73"/>
    <w:rsid w:val="009D1845"/>
    <w:rsid w:val="009D1E6A"/>
    <w:rsid w:val="009D1F83"/>
    <w:rsid w:val="009D2686"/>
    <w:rsid w:val="009D33B2"/>
    <w:rsid w:val="009D35E1"/>
    <w:rsid w:val="009D3A7C"/>
    <w:rsid w:val="009D41F3"/>
    <w:rsid w:val="009D44CB"/>
    <w:rsid w:val="009D4A6A"/>
    <w:rsid w:val="009D4D36"/>
    <w:rsid w:val="009D4D68"/>
    <w:rsid w:val="009D4DAD"/>
    <w:rsid w:val="009D5270"/>
    <w:rsid w:val="009D52A7"/>
    <w:rsid w:val="009D5364"/>
    <w:rsid w:val="009D687D"/>
    <w:rsid w:val="009D7065"/>
    <w:rsid w:val="009D735E"/>
    <w:rsid w:val="009D7477"/>
    <w:rsid w:val="009E0371"/>
    <w:rsid w:val="009E04B8"/>
    <w:rsid w:val="009E18A7"/>
    <w:rsid w:val="009E1A43"/>
    <w:rsid w:val="009E1B94"/>
    <w:rsid w:val="009E1C46"/>
    <w:rsid w:val="009E3195"/>
    <w:rsid w:val="009E35E5"/>
    <w:rsid w:val="009E3F3A"/>
    <w:rsid w:val="009E4354"/>
    <w:rsid w:val="009E4553"/>
    <w:rsid w:val="009E4684"/>
    <w:rsid w:val="009E49ED"/>
    <w:rsid w:val="009E5B4F"/>
    <w:rsid w:val="009E5ECB"/>
    <w:rsid w:val="009E6228"/>
    <w:rsid w:val="009E685B"/>
    <w:rsid w:val="009E6898"/>
    <w:rsid w:val="009E7108"/>
    <w:rsid w:val="009E7BAF"/>
    <w:rsid w:val="009E7EA6"/>
    <w:rsid w:val="009F0898"/>
    <w:rsid w:val="009F0AD4"/>
    <w:rsid w:val="009F122D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71D6"/>
    <w:rsid w:val="00A0063F"/>
    <w:rsid w:val="00A013F2"/>
    <w:rsid w:val="00A01D1C"/>
    <w:rsid w:val="00A0293B"/>
    <w:rsid w:val="00A02CEE"/>
    <w:rsid w:val="00A030A7"/>
    <w:rsid w:val="00A035DF"/>
    <w:rsid w:val="00A03C84"/>
    <w:rsid w:val="00A04F96"/>
    <w:rsid w:val="00A05C1C"/>
    <w:rsid w:val="00A05D24"/>
    <w:rsid w:val="00A0671D"/>
    <w:rsid w:val="00A06F22"/>
    <w:rsid w:val="00A0729C"/>
    <w:rsid w:val="00A074DB"/>
    <w:rsid w:val="00A101FC"/>
    <w:rsid w:val="00A10510"/>
    <w:rsid w:val="00A10649"/>
    <w:rsid w:val="00A10A09"/>
    <w:rsid w:val="00A10C43"/>
    <w:rsid w:val="00A10F9A"/>
    <w:rsid w:val="00A1147E"/>
    <w:rsid w:val="00A11B63"/>
    <w:rsid w:val="00A124A8"/>
    <w:rsid w:val="00A124FD"/>
    <w:rsid w:val="00A125F1"/>
    <w:rsid w:val="00A13169"/>
    <w:rsid w:val="00A13826"/>
    <w:rsid w:val="00A1391C"/>
    <w:rsid w:val="00A13EEE"/>
    <w:rsid w:val="00A143E1"/>
    <w:rsid w:val="00A14659"/>
    <w:rsid w:val="00A14A44"/>
    <w:rsid w:val="00A14D38"/>
    <w:rsid w:val="00A14DBE"/>
    <w:rsid w:val="00A15C2E"/>
    <w:rsid w:val="00A15E45"/>
    <w:rsid w:val="00A161AE"/>
    <w:rsid w:val="00A16D4B"/>
    <w:rsid w:val="00A16FD6"/>
    <w:rsid w:val="00A17768"/>
    <w:rsid w:val="00A20279"/>
    <w:rsid w:val="00A208D1"/>
    <w:rsid w:val="00A2104A"/>
    <w:rsid w:val="00A2122C"/>
    <w:rsid w:val="00A224DE"/>
    <w:rsid w:val="00A22899"/>
    <w:rsid w:val="00A22B01"/>
    <w:rsid w:val="00A22D65"/>
    <w:rsid w:val="00A234EF"/>
    <w:rsid w:val="00A24AA4"/>
    <w:rsid w:val="00A24AF5"/>
    <w:rsid w:val="00A24C4C"/>
    <w:rsid w:val="00A24D39"/>
    <w:rsid w:val="00A24E80"/>
    <w:rsid w:val="00A256D2"/>
    <w:rsid w:val="00A258D1"/>
    <w:rsid w:val="00A25D57"/>
    <w:rsid w:val="00A260CC"/>
    <w:rsid w:val="00A26193"/>
    <w:rsid w:val="00A27423"/>
    <w:rsid w:val="00A274AC"/>
    <w:rsid w:val="00A277EC"/>
    <w:rsid w:val="00A30A64"/>
    <w:rsid w:val="00A30B7E"/>
    <w:rsid w:val="00A30EE0"/>
    <w:rsid w:val="00A320A3"/>
    <w:rsid w:val="00A32594"/>
    <w:rsid w:val="00A325ED"/>
    <w:rsid w:val="00A34612"/>
    <w:rsid w:val="00A35544"/>
    <w:rsid w:val="00A367DF"/>
    <w:rsid w:val="00A36CB8"/>
    <w:rsid w:val="00A36DE1"/>
    <w:rsid w:val="00A40CE3"/>
    <w:rsid w:val="00A40E96"/>
    <w:rsid w:val="00A4105D"/>
    <w:rsid w:val="00A41617"/>
    <w:rsid w:val="00A417DC"/>
    <w:rsid w:val="00A41E93"/>
    <w:rsid w:val="00A42450"/>
    <w:rsid w:val="00A42673"/>
    <w:rsid w:val="00A437C9"/>
    <w:rsid w:val="00A4407E"/>
    <w:rsid w:val="00A44461"/>
    <w:rsid w:val="00A446E8"/>
    <w:rsid w:val="00A44A6A"/>
    <w:rsid w:val="00A44C32"/>
    <w:rsid w:val="00A45C66"/>
    <w:rsid w:val="00A462C3"/>
    <w:rsid w:val="00A464AC"/>
    <w:rsid w:val="00A46B41"/>
    <w:rsid w:val="00A47607"/>
    <w:rsid w:val="00A47794"/>
    <w:rsid w:val="00A50406"/>
    <w:rsid w:val="00A50916"/>
    <w:rsid w:val="00A5099E"/>
    <w:rsid w:val="00A513DB"/>
    <w:rsid w:val="00A51AB4"/>
    <w:rsid w:val="00A51CC8"/>
    <w:rsid w:val="00A52611"/>
    <w:rsid w:val="00A52631"/>
    <w:rsid w:val="00A530FC"/>
    <w:rsid w:val="00A53D71"/>
    <w:rsid w:val="00A540D4"/>
    <w:rsid w:val="00A54500"/>
    <w:rsid w:val="00A54670"/>
    <w:rsid w:val="00A5496E"/>
    <w:rsid w:val="00A54BE2"/>
    <w:rsid w:val="00A54DF3"/>
    <w:rsid w:val="00A554E7"/>
    <w:rsid w:val="00A55D14"/>
    <w:rsid w:val="00A55D81"/>
    <w:rsid w:val="00A56094"/>
    <w:rsid w:val="00A56289"/>
    <w:rsid w:val="00A5675C"/>
    <w:rsid w:val="00A56BD3"/>
    <w:rsid w:val="00A57450"/>
    <w:rsid w:val="00A57E2F"/>
    <w:rsid w:val="00A60204"/>
    <w:rsid w:val="00A61A3A"/>
    <w:rsid w:val="00A62575"/>
    <w:rsid w:val="00A625AF"/>
    <w:rsid w:val="00A629E8"/>
    <w:rsid w:val="00A631AB"/>
    <w:rsid w:val="00A63303"/>
    <w:rsid w:val="00A63483"/>
    <w:rsid w:val="00A6354E"/>
    <w:rsid w:val="00A63FCE"/>
    <w:rsid w:val="00A63FFA"/>
    <w:rsid w:val="00A64465"/>
    <w:rsid w:val="00A6447E"/>
    <w:rsid w:val="00A64B3E"/>
    <w:rsid w:val="00A64EE8"/>
    <w:rsid w:val="00A65237"/>
    <w:rsid w:val="00A66343"/>
    <w:rsid w:val="00A664A5"/>
    <w:rsid w:val="00A669A4"/>
    <w:rsid w:val="00A66E86"/>
    <w:rsid w:val="00A6700A"/>
    <w:rsid w:val="00A672EB"/>
    <w:rsid w:val="00A7078F"/>
    <w:rsid w:val="00A70ACB"/>
    <w:rsid w:val="00A70ECB"/>
    <w:rsid w:val="00A71344"/>
    <w:rsid w:val="00A71BBA"/>
    <w:rsid w:val="00A71F33"/>
    <w:rsid w:val="00A72927"/>
    <w:rsid w:val="00A72BAE"/>
    <w:rsid w:val="00A73BC2"/>
    <w:rsid w:val="00A73EAA"/>
    <w:rsid w:val="00A73FCE"/>
    <w:rsid w:val="00A74714"/>
    <w:rsid w:val="00A74B6F"/>
    <w:rsid w:val="00A74D1F"/>
    <w:rsid w:val="00A75407"/>
    <w:rsid w:val="00A754A0"/>
    <w:rsid w:val="00A7581D"/>
    <w:rsid w:val="00A76E8E"/>
    <w:rsid w:val="00A7769C"/>
    <w:rsid w:val="00A77A30"/>
    <w:rsid w:val="00A77D6B"/>
    <w:rsid w:val="00A80213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3DC6"/>
    <w:rsid w:val="00A83DF1"/>
    <w:rsid w:val="00A84611"/>
    <w:rsid w:val="00A84D86"/>
    <w:rsid w:val="00A8551F"/>
    <w:rsid w:val="00A856ED"/>
    <w:rsid w:val="00A8697F"/>
    <w:rsid w:val="00A86C89"/>
    <w:rsid w:val="00A86CE9"/>
    <w:rsid w:val="00A90220"/>
    <w:rsid w:val="00A910FF"/>
    <w:rsid w:val="00A911FA"/>
    <w:rsid w:val="00A922FF"/>
    <w:rsid w:val="00A934D7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214"/>
    <w:rsid w:val="00A96A72"/>
    <w:rsid w:val="00A96C85"/>
    <w:rsid w:val="00A96F7E"/>
    <w:rsid w:val="00A970D6"/>
    <w:rsid w:val="00A97476"/>
    <w:rsid w:val="00AA0B53"/>
    <w:rsid w:val="00AA1C4E"/>
    <w:rsid w:val="00AA20F2"/>
    <w:rsid w:val="00AA28BD"/>
    <w:rsid w:val="00AA2ED2"/>
    <w:rsid w:val="00AA3CEF"/>
    <w:rsid w:val="00AA4364"/>
    <w:rsid w:val="00AA4F92"/>
    <w:rsid w:val="00AA55A0"/>
    <w:rsid w:val="00AA5653"/>
    <w:rsid w:val="00AA59C1"/>
    <w:rsid w:val="00AA65EA"/>
    <w:rsid w:val="00AA6AA4"/>
    <w:rsid w:val="00AA6E2E"/>
    <w:rsid w:val="00AB09D6"/>
    <w:rsid w:val="00AB151A"/>
    <w:rsid w:val="00AB188E"/>
    <w:rsid w:val="00AB1DE7"/>
    <w:rsid w:val="00AB24B5"/>
    <w:rsid w:val="00AB3299"/>
    <w:rsid w:val="00AB3B01"/>
    <w:rsid w:val="00AB4ED8"/>
    <w:rsid w:val="00AB5231"/>
    <w:rsid w:val="00AB5428"/>
    <w:rsid w:val="00AB558D"/>
    <w:rsid w:val="00AB6282"/>
    <w:rsid w:val="00AB6A13"/>
    <w:rsid w:val="00AB739E"/>
    <w:rsid w:val="00AB78B3"/>
    <w:rsid w:val="00AC0020"/>
    <w:rsid w:val="00AC02F9"/>
    <w:rsid w:val="00AC049E"/>
    <w:rsid w:val="00AC1BD3"/>
    <w:rsid w:val="00AC1BE4"/>
    <w:rsid w:val="00AC2FAA"/>
    <w:rsid w:val="00AC4706"/>
    <w:rsid w:val="00AC49F5"/>
    <w:rsid w:val="00AC4F9E"/>
    <w:rsid w:val="00AC5215"/>
    <w:rsid w:val="00AC5E8B"/>
    <w:rsid w:val="00AC5FBA"/>
    <w:rsid w:val="00AC600C"/>
    <w:rsid w:val="00AC66C5"/>
    <w:rsid w:val="00AC6F27"/>
    <w:rsid w:val="00AC7570"/>
    <w:rsid w:val="00AC780D"/>
    <w:rsid w:val="00AC7D25"/>
    <w:rsid w:val="00AC7DA8"/>
    <w:rsid w:val="00AD18C9"/>
    <w:rsid w:val="00AD29A8"/>
    <w:rsid w:val="00AD2F9E"/>
    <w:rsid w:val="00AD3221"/>
    <w:rsid w:val="00AD35F2"/>
    <w:rsid w:val="00AD361F"/>
    <w:rsid w:val="00AD3B4A"/>
    <w:rsid w:val="00AD4593"/>
    <w:rsid w:val="00AD4EB5"/>
    <w:rsid w:val="00AD514B"/>
    <w:rsid w:val="00AD558B"/>
    <w:rsid w:val="00AD56E3"/>
    <w:rsid w:val="00AD5805"/>
    <w:rsid w:val="00AD5C3A"/>
    <w:rsid w:val="00AD6410"/>
    <w:rsid w:val="00AD6929"/>
    <w:rsid w:val="00AD6E24"/>
    <w:rsid w:val="00AD70A1"/>
    <w:rsid w:val="00AE038F"/>
    <w:rsid w:val="00AE06F7"/>
    <w:rsid w:val="00AE1684"/>
    <w:rsid w:val="00AE2A12"/>
    <w:rsid w:val="00AE2AD1"/>
    <w:rsid w:val="00AE2C58"/>
    <w:rsid w:val="00AE2EB9"/>
    <w:rsid w:val="00AE37F9"/>
    <w:rsid w:val="00AE38DD"/>
    <w:rsid w:val="00AE3D75"/>
    <w:rsid w:val="00AE4292"/>
    <w:rsid w:val="00AE4D6C"/>
    <w:rsid w:val="00AE5094"/>
    <w:rsid w:val="00AE58F9"/>
    <w:rsid w:val="00AE5A54"/>
    <w:rsid w:val="00AE605A"/>
    <w:rsid w:val="00AE7071"/>
    <w:rsid w:val="00AE75B8"/>
    <w:rsid w:val="00AE7889"/>
    <w:rsid w:val="00AF050B"/>
    <w:rsid w:val="00AF1038"/>
    <w:rsid w:val="00AF113D"/>
    <w:rsid w:val="00AF17DC"/>
    <w:rsid w:val="00AF25CB"/>
    <w:rsid w:val="00AF39DF"/>
    <w:rsid w:val="00AF3B2B"/>
    <w:rsid w:val="00AF48A9"/>
    <w:rsid w:val="00AF4BC4"/>
    <w:rsid w:val="00AF5463"/>
    <w:rsid w:val="00AF5D73"/>
    <w:rsid w:val="00AF5D82"/>
    <w:rsid w:val="00AF63F6"/>
    <w:rsid w:val="00AF6479"/>
    <w:rsid w:val="00AF6DF7"/>
    <w:rsid w:val="00AF6FB1"/>
    <w:rsid w:val="00AF739E"/>
    <w:rsid w:val="00AF74C9"/>
    <w:rsid w:val="00AF77B9"/>
    <w:rsid w:val="00AF7EC6"/>
    <w:rsid w:val="00B00EEA"/>
    <w:rsid w:val="00B016FC"/>
    <w:rsid w:val="00B019CD"/>
    <w:rsid w:val="00B027E6"/>
    <w:rsid w:val="00B02B81"/>
    <w:rsid w:val="00B02C8D"/>
    <w:rsid w:val="00B0311F"/>
    <w:rsid w:val="00B04675"/>
    <w:rsid w:val="00B0560A"/>
    <w:rsid w:val="00B063A6"/>
    <w:rsid w:val="00B06896"/>
    <w:rsid w:val="00B07443"/>
    <w:rsid w:val="00B075C0"/>
    <w:rsid w:val="00B077D5"/>
    <w:rsid w:val="00B10830"/>
    <w:rsid w:val="00B10839"/>
    <w:rsid w:val="00B10B37"/>
    <w:rsid w:val="00B12299"/>
    <w:rsid w:val="00B12681"/>
    <w:rsid w:val="00B13440"/>
    <w:rsid w:val="00B138AC"/>
    <w:rsid w:val="00B138B4"/>
    <w:rsid w:val="00B13BF6"/>
    <w:rsid w:val="00B13F8D"/>
    <w:rsid w:val="00B1481D"/>
    <w:rsid w:val="00B14D2B"/>
    <w:rsid w:val="00B15B78"/>
    <w:rsid w:val="00B161E1"/>
    <w:rsid w:val="00B168DA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73E"/>
    <w:rsid w:val="00B23D36"/>
    <w:rsid w:val="00B2413F"/>
    <w:rsid w:val="00B2509C"/>
    <w:rsid w:val="00B25309"/>
    <w:rsid w:val="00B2561F"/>
    <w:rsid w:val="00B25836"/>
    <w:rsid w:val="00B25A24"/>
    <w:rsid w:val="00B26D94"/>
    <w:rsid w:val="00B27B83"/>
    <w:rsid w:val="00B30378"/>
    <w:rsid w:val="00B31392"/>
    <w:rsid w:val="00B333D0"/>
    <w:rsid w:val="00B337F0"/>
    <w:rsid w:val="00B34192"/>
    <w:rsid w:val="00B343D0"/>
    <w:rsid w:val="00B34539"/>
    <w:rsid w:val="00B34BCD"/>
    <w:rsid w:val="00B34DC3"/>
    <w:rsid w:val="00B35C42"/>
    <w:rsid w:val="00B363B8"/>
    <w:rsid w:val="00B3678A"/>
    <w:rsid w:val="00B3688C"/>
    <w:rsid w:val="00B370CC"/>
    <w:rsid w:val="00B37185"/>
    <w:rsid w:val="00B37694"/>
    <w:rsid w:val="00B37C5F"/>
    <w:rsid w:val="00B37D93"/>
    <w:rsid w:val="00B40CF3"/>
    <w:rsid w:val="00B419EE"/>
    <w:rsid w:val="00B41BA4"/>
    <w:rsid w:val="00B42362"/>
    <w:rsid w:val="00B425DB"/>
    <w:rsid w:val="00B42785"/>
    <w:rsid w:val="00B427DD"/>
    <w:rsid w:val="00B44DA7"/>
    <w:rsid w:val="00B45FA1"/>
    <w:rsid w:val="00B4608C"/>
    <w:rsid w:val="00B4665F"/>
    <w:rsid w:val="00B47276"/>
    <w:rsid w:val="00B473D9"/>
    <w:rsid w:val="00B47514"/>
    <w:rsid w:val="00B4771A"/>
    <w:rsid w:val="00B4774A"/>
    <w:rsid w:val="00B47DDD"/>
    <w:rsid w:val="00B47EF4"/>
    <w:rsid w:val="00B51613"/>
    <w:rsid w:val="00B51854"/>
    <w:rsid w:val="00B5190E"/>
    <w:rsid w:val="00B51FCA"/>
    <w:rsid w:val="00B52465"/>
    <w:rsid w:val="00B535D5"/>
    <w:rsid w:val="00B536A9"/>
    <w:rsid w:val="00B5389E"/>
    <w:rsid w:val="00B53F04"/>
    <w:rsid w:val="00B53F63"/>
    <w:rsid w:val="00B546A9"/>
    <w:rsid w:val="00B5750D"/>
    <w:rsid w:val="00B57847"/>
    <w:rsid w:val="00B57D3A"/>
    <w:rsid w:val="00B57EBC"/>
    <w:rsid w:val="00B60863"/>
    <w:rsid w:val="00B60936"/>
    <w:rsid w:val="00B60E7C"/>
    <w:rsid w:val="00B60F75"/>
    <w:rsid w:val="00B61646"/>
    <w:rsid w:val="00B61B5C"/>
    <w:rsid w:val="00B62468"/>
    <w:rsid w:val="00B62719"/>
    <w:rsid w:val="00B6373B"/>
    <w:rsid w:val="00B63E79"/>
    <w:rsid w:val="00B63E8B"/>
    <w:rsid w:val="00B64380"/>
    <w:rsid w:val="00B64D81"/>
    <w:rsid w:val="00B65476"/>
    <w:rsid w:val="00B65ECA"/>
    <w:rsid w:val="00B65FC6"/>
    <w:rsid w:val="00B6639D"/>
    <w:rsid w:val="00B665C7"/>
    <w:rsid w:val="00B667DA"/>
    <w:rsid w:val="00B671AA"/>
    <w:rsid w:val="00B700E4"/>
    <w:rsid w:val="00B706E7"/>
    <w:rsid w:val="00B713F8"/>
    <w:rsid w:val="00B714AF"/>
    <w:rsid w:val="00B71A5B"/>
    <w:rsid w:val="00B71DF4"/>
    <w:rsid w:val="00B721F4"/>
    <w:rsid w:val="00B725C4"/>
    <w:rsid w:val="00B725F0"/>
    <w:rsid w:val="00B7269B"/>
    <w:rsid w:val="00B73B2A"/>
    <w:rsid w:val="00B73C6C"/>
    <w:rsid w:val="00B73D4F"/>
    <w:rsid w:val="00B74D92"/>
    <w:rsid w:val="00B750F7"/>
    <w:rsid w:val="00B75623"/>
    <w:rsid w:val="00B75ADE"/>
    <w:rsid w:val="00B767AB"/>
    <w:rsid w:val="00B76CEB"/>
    <w:rsid w:val="00B776E7"/>
    <w:rsid w:val="00B77929"/>
    <w:rsid w:val="00B77B12"/>
    <w:rsid w:val="00B77B6E"/>
    <w:rsid w:val="00B77C60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F2A"/>
    <w:rsid w:val="00B84321"/>
    <w:rsid w:val="00B84340"/>
    <w:rsid w:val="00B8463E"/>
    <w:rsid w:val="00B84849"/>
    <w:rsid w:val="00B875D3"/>
    <w:rsid w:val="00B87676"/>
    <w:rsid w:val="00B9095F"/>
    <w:rsid w:val="00B90A1D"/>
    <w:rsid w:val="00B90B43"/>
    <w:rsid w:val="00B90F2D"/>
    <w:rsid w:val="00B91119"/>
    <w:rsid w:val="00B9160B"/>
    <w:rsid w:val="00B9179F"/>
    <w:rsid w:val="00B92525"/>
    <w:rsid w:val="00B9283C"/>
    <w:rsid w:val="00B92FCD"/>
    <w:rsid w:val="00B93A10"/>
    <w:rsid w:val="00B96016"/>
    <w:rsid w:val="00B9647D"/>
    <w:rsid w:val="00B964BD"/>
    <w:rsid w:val="00B96517"/>
    <w:rsid w:val="00B96B22"/>
    <w:rsid w:val="00B976D8"/>
    <w:rsid w:val="00BA00BD"/>
    <w:rsid w:val="00BA031E"/>
    <w:rsid w:val="00BA0851"/>
    <w:rsid w:val="00BA0D39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49F"/>
    <w:rsid w:val="00BA587D"/>
    <w:rsid w:val="00BA5918"/>
    <w:rsid w:val="00BA5AC4"/>
    <w:rsid w:val="00BA5C3B"/>
    <w:rsid w:val="00BA63B2"/>
    <w:rsid w:val="00BA63EF"/>
    <w:rsid w:val="00BA73DE"/>
    <w:rsid w:val="00BA7C54"/>
    <w:rsid w:val="00BB0790"/>
    <w:rsid w:val="00BB0DAE"/>
    <w:rsid w:val="00BB1136"/>
    <w:rsid w:val="00BB133F"/>
    <w:rsid w:val="00BB142F"/>
    <w:rsid w:val="00BB17CB"/>
    <w:rsid w:val="00BB252D"/>
    <w:rsid w:val="00BB2748"/>
    <w:rsid w:val="00BB2945"/>
    <w:rsid w:val="00BB2B1A"/>
    <w:rsid w:val="00BB2FAE"/>
    <w:rsid w:val="00BB4603"/>
    <w:rsid w:val="00BB46BF"/>
    <w:rsid w:val="00BB5635"/>
    <w:rsid w:val="00BB61CC"/>
    <w:rsid w:val="00BB7E13"/>
    <w:rsid w:val="00BC02ED"/>
    <w:rsid w:val="00BC0650"/>
    <w:rsid w:val="00BC0C64"/>
    <w:rsid w:val="00BC2EE5"/>
    <w:rsid w:val="00BC3494"/>
    <w:rsid w:val="00BC3DD2"/>
    <w:rsid w:val="00BC3FF3"/>
    <w:rsid w:val="00BC45D7"/>
    <w:rsid w:val="00BC48B6"/>
    <w:rsid w:val="00BC4B8A"/>
    <w:rsid w:val="00BC4F50"/>
    <w:rsid w:val="00BC527D"/>
    <w:rsid w:val="00BC5F3F"/>
    <w:rsid w:val="00BC6A99"/>
    <w:rsid w:val="00BC6D3C"/>
    <w:rsid w:val="00BC6D76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944"/>
    <w:rsid w:val="00BD1A1B"/>
    <w:rsid w:val="00BD245C"/>
    <w:rsid w:val="00BD2CEF"/>
    <w:rsid w:val="00BD316F"/>
    <w:rsid w:val="00BD3FA3"/>
    <w:rsid w:val="00BD43A5"/>
    <w:rsid w:val="00BD5350"/>
    <w:rsid w:val="00BD56F2"/>
    <w:rsid w:val="00BD59DF"/>
    <w:rsid w:val="00BD5B2A"/>
    <w:rsid w:val="00BD5D2E"/>
    <w:rsid w:val="00BD5E01"/>
    <w:rsid w:val="00BD6AC6"/>
    <w:rsid w:val="00BD6F20"/>
    <w:rsid w:val="00BD7ED7"/>
    <w:rsid w:val="00BE0002"/>
    <w:rsid w:val="00BE1614"/>
    <w:rsid w:val="00BE17A6"/>
    <w:rsid w:val="00BE19E3"/>
    <w:rsid w:val="00BE19FE"/>
    <w:rsid w:val="00BE21EA"/>
    <w:rsid w:val="00BE328D"/>
    <w:rsid w:val="00BE35E8"/>
    <w:rsid w:val="00BE361B"/>
    <w:rsid w:val="00BE3977"/>
    <w:rsid w:val="00BE3E2C"/>
    <w:rsid w:val="00BE3F64"/>
    <w:rsid w:val="00BE3F76"/>
    <w:rsid w:val="00BE46B9"/>
    <w:rsid w:val="00BE4ADA"/>
    <w:rsid w:val="00BE586B"/>
    <w:rsid w:val="00BE5A56"/>
    <w:rsid w:val="00BE5F2B"/>
    <w:rsid w:val="00BE5F37"/>
    <w:rsid w:val="00BE6038"/>
    <w:rsid w:val="00BE6822"/>
    <w:rsid w:val="00BE6D77"/>
    <w:rsid w:val="00BE6EB4"/>
    <w:rsid w:val="00BE7255"/>
    <w:rsid w:val="00BF19EF"/>
    <w:rsid w:val="00BF1A33"/>
    <w:rsid w:val="00BF2A45"/>
    <w:rsid w:val="00BF305E"/>
    <w:rsid w:val="00BF30A1"/>
    <w:rsid w:val="00BF3B5D"/>
    <w:rsid w:val="00BF3F76"/>
    <w:rsid w:val="00BF41EC"/>
    <w:rsid w:val="00BF45A6"/>
    <w:rsid w:val="00BF50D7"/>
    <w:rsid w:val="00BF5498"/>
    <w:rsid w:val="00BF5BE4"/>
    <w:rsid w:val="00BF5C8E"/>
    <w:rsid w:val="00BF653C"/>
    <w:rsid w:val="00BF701E"/>
    <w:rsid w:val="00BF7DBD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2A"/>
    <w:rsid w:val="00C02A96"/>
    <w:rsid w:val="00C02CC7"/>
    <w:rsid w:val="00C03016"/>
    <w:rsid w:val="00C03621"/>
    <w:rsid w:val="00C03C1B"/>
    <w:rsid w:val="00C04ACE"/>
    <w:rsid w:val="00C0534D"/>
    <w:rsid w:val="00C054F4"/>
    <w:rsid w:val="00C05CDD"/>
    <w:rsid w:val="00C0611D"/>
    <w:rsid w:val="00C065CB"/>
    <w:rsid w:val="00C06B0A"/>
    <w:rsid w:val="00C06C39"/>
    <w:rsid w:val="00C073E3"/>
    <w:rsid w:val="00C07AF1"/>
    <w:rsid w:val="00C10DBD"/>
    <w:rsid w:val="00C10E96"/>
    <w:rsid w:val="00C11B18"/>
    <w:rsid w:val="00C125A7"/>
    <w:rsid w:val="00C12BAC"/>
    <w:rsid w:val="00C137C9"/>
    <w:rsid w:val="00C138A5"/>
    <w:rsid w:val="00C14278"/>
    <w:rsid w:val="00C151B1"/>
    <w:rsid w:val="00C15807"/>
    <w:rsid w:val="00C15A11"/>
    <w:rsid w:val="00C15D5E"/>
    <w:rsid w:val="00C16952"/>
    <w:rsid w:val="00C16CC5"/>
    <w:rsid w:val="00C16E80"/>
    <w:rsid w:val="00C17563"/>
    <w:rsid w:val="00C175B4"/>
    <w:rsid w:val="00C175F4"/>
    <w:rsid w:val="00C17D26"/>
    <w:rsid w:val="00C215B8"/>
    <w:rsid w:val="00C22001"/>
    <w:rsid w:val="00C2202F"/>
    <w:rsid w:val="00C22177"/>
    <w:rsid w:val="00C22736"/>
    <w:rsid w:val="00C23265"/>
    <w:rsid w:val="00C23511"/>
    <w:rsid w:val="00C237EB"/>
    <w:rsid w:val="00C24287"/>
    <w:rsid w:val="00C24783"/>
    <w:rsid w:val="00C25137"/>
    <w:rsid w:val="00C252F2"/>
    <w:rsid w:val="00C256CC"/>
    <w:rsid w:val="00C25858"/>
    <w:rsid w:val="00C25CF5"/>
    <w:rsid w:val="00C25DEF"/>
    <w:rsid w:val="00C2614B"/>
    <w:rsid w:val="00C26A2D"/>
    <w:rsid w:val="00C270DF"/>
    <w:rsid w:val="00C27A45"/>
    <w:rsid w:val="00C27E81"/>
    <w:rsid w:val="00C3114E"/>
    <w:rsid w:val="00C311A3"/>
    <w:rsid w:val="00C31549"/>
    <w:rsid w:val="00C31683"/>
    <w:rsid w:val="00C3184F"/>
    <w:rsid w:val="00C33661"/>
    <w:rsid w:val="00C33C93"/>
    <w:rsid w:val="00C3440B"/>
    <w:rsid w:val="00C351C3"/>
    <w:rsid w:val="00C360C0"/>
    <w:rsid w:val="00C36A8B"/>
    <w:rsid w:val="00C36DE4"/>
    <w:rsid w:val="00C4090A"/>
    <w:rsid w:val="00C41A62"/>
    <w:rsid w:val="00C422B8"/>
    <w:rsid w:val="00C4234F"/>
    <w:rsid w:val="00C423FB"/>
    <w:rsid w:val="00C430D5"/>
    <w:rsid w:val="00C4359E"/>
    <w:rsid w:val="00C443A7"/>
    <w:rsid w:val="00C444FE"/>
    <w:rsid w:val="00C44D8F"/>
    <w:rsid w:val="00C454C7"/>
    <w:rsid w:val="00C4597F"/>
    <w:rsid w:val="00C46AD0"/>
    <w:rsid w:val="00C471CC"/>
    <w:rsid w:val="00C47869"/>
    <w:rsid w:val="00C47DD1"/>
    <w:rsid w:val="00C47FD5"/>
    <w:rsid w:val="00C506D4"/>
    <w:rsid w:val="00C50F27"/>
    <w:rsid w:val="00C51256"/>
    <w:rsid w:val="00C51E6D"/>
    <w:rsid w:val="00C52066"/>
    <w:rsid w:val="00C527C6"/>
    <w:rsid w:val="00C545C4"/>
    <w:rsid w:val="00C5494A"/>
    <w:rsid w:val="00C56104"/>
    <w:rsid w:val="00C5651A"/>
    <w:rsid w:val="00C56B79"/>
    <w:rsid w:val="00C570D4"/>
    <w:rsid w:val="00C576ED"/>
    <w:rsid w:val="00C57C31"/>
    <w:rsid w:val="00C60066"/>
    <w:rsid w:val="00C60285"/>
    <w:rsid w:val="00C61E01"/>
    <w:rsid w:val="00C6368E"/>
    <w:rsid w:val="00C652ED"/>
    <w:rsid w:val="00C65764"/>
    <w:rsid w:val="00C66580"/>
    <w:rsid w:val="00C669AB"/>
    <w:rsid w:val="00C67288"/>
    <w:rsid w:val="00C67410"/>
    <w:rsid w:val="00C6749E"/>
    <w:rsid w:val="00C67CDC"/>
    <w:rsid w:val="00C70809"/>
    <w:rsid w:val="00C71E7F"/>
    <w:rsid w:val="00C72304"/>
    <w:rsid w:val="00C72AEC"/>
    <w:rsid w:val="00C73009"/>
    <w:rsid w:val="00C73AA8"/>
    <w:rsid w:val="00C73DDA"/>
    <w:rsid w:val="00C744B9"/>
    <w:rsid w:val="00C74DC4"/>
    <w:rsid w:val="00C74F59"/>
    <w:rsid w:val="00C76334"/>
    <w:rsid w:val="00C76341"/>
    <w:rsid w:val="00C76377"/>
    <w:rsid w:val="00C763B1"/>
    <w:rsid w:val="00C766C9"/>
    <w:rsid w:val="00C76DA5"/>
    <w:rsid w:val="00C77082"/>
    <w:rsid w:val="00C77919"/>
    <w:rsid w:val="00C77B4F"/>
    <w:rsid w:val="00C8145E"/>
    <w:rsid w:val="00C8165B"/>
    <w:rsid w:val="00C81A62"/>
    <w:rsid w:val="00C81B1A"/>
    <w:rsid w:val="00C81E12"/>
    <w:rsid w:val="00C8209D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62A0"/>
    <w:rsid w:val="00C86CC4"/>
    <w:rsid w:val="00C86F02"/>
    <w:rsid w:val="00C90778"/>
    <w:rsid w:val="00C919B6"/>
    <w:rsid w:val="00C91BEB"/>
    <w:rsid w:val="00C92048"/>
    <w:rsid w:val="00C929F9"/>
    <w:rsid w:val="00C931E9"/>
    <w:rsid w:val="00C93FC3"/>
    <w:rsid w:val="00C9407B"/>
    <w:rsid w:val="00C941FC"/>
    <w:rsid w:val="00C94320"/>
    <w:rsid w:val="00C9454D"/>
    <w:rsid w:val="00C94735"/>
    <w:rsid w:val="00C94742"/>
    <w:rsid w:val="00C95748"/>
    <w:rsid w:val="00C95CE3"/>
    <w:rsid w:val="00C95E53"/>
    <w:rsid w:val="00C96EB3"/>
    <w:rsid w:val="00C971ED"/>
    <w:rsid w:val="00C97503"/>
    <w:rsid w:val="00CA070A"/>
    <w:rsid w:val="00CA0A3D"/>
    <w:rsid w:val="00CA0CE8"/>
    <w:rsid w:val="00CA1288"/>
    <w:rsid w:val="00CA1BD6"/>
    <w:rsid w:val="00CA20EB"/>
    <w:rsid w:val="00CA260B"/>
    <w:rsid w:val="00CA3DC0"/>
    <w:rsid w:val="00CA3F77"/>
    <w:rsid w:val="00CA5726"/>
    <w:rsid w:val="00CA5940"/>
    <w:rsid w:val="00CA5D28"/>
    <w:rsid w:val="00CA62E8"/>
    <w:rsid w:val="00CA6607"/>
    <w:rsid w:val="00CA6B43"/>
    <w:rsid w:val="00CA7465"/>
    <w:rsid w:val="00CA79C0"/>
    <w:rsid w:val="00CA7AA1"/>
    <w:rsid w:val="00CA7DF7"/>
    <w:rsid w:val="00CB0CDA"/>
    <w:rsid w:val="00CB2526"/>
    <w:rsid w:val="00CB3157"/>
    <w:rsid w:val="00CB323B"/>
    <w:rsid w:val="00CB3769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6D53"/>
    <w:rsid w:val="00CB76D6"/>
    <w:rsid w:val="00CB78E5"/>
    <w:rsid w:val="00CC03A0"/>
    <w:rsid w:val="00CC1316"/>
    <w:rsid w:val="00CC1858"/>
    <w:rsid w:val="00CC1995"/>
    <w:rsid w:val="00CC1E31"/>
    <w:rsid w:val="00CC4115"/>
    <w:rsid w:val="00CC467B"/>
    <w:rsid w:val="00CC4962"/>
    <w:rsid w:val="00CC536E"/>
    <w:rsid w:val="00CC5CCE"/>
    <w:rsid w:val="00CC5D64"/>
    <w:rsid w:val="00CC5F6D"/>
    <w:rsid w:val="00CC5FA0"/>
    <w:rsid w:val="00CC6735"/>
    <w:rsid w:val="00CC6BF8"/>
    <w:rsid w:val="00CC6CC4"/>
    <w:rsid w:val="00CC6EAD"/>
    <w:rsid w:val="00CC6F2D"/>
    <w:rsid w:val="00CC7AB3"/>
    <w:rsid w:val="00CC7E4D"/>
    <w:rsid w:val="00CD08BA"/>
    <w:rsid w:val="00CD11D3"/>
    <w:rsid w:val="00CD1456"/>
    <w:rsid w:val="00CD14E8"/>
    <w:rsid w:val="00CD2AEE"/>
    <w:rsid w:val="00CD2CA0"/>
    <w:rsid w:val="00CD2EDE"/>
    <w:rsid w:val="00CD2F2B"/>
    <w:rsid w:val="00CD302A"/>
    <w:rsid w:val="00CD31DE"/>
    <w:rsid w:val="00CD4384"/>
    <w:rsid w:val="00CD44C6"/>
    <w:rsid w:val="00CD4F0B"/>
    <w:rsid w:val="00CD5561"/>
    <w:rsid w:val="00CD5859"/>
    <w:rsid w:val="00CD61CB"/>
    <w:rsid w:val="00CD6E11"/>
    <w:rsid w:val="00CD70EB"/>
    <w:rsid w:val="00CE04BC"/>
    <w:rsid w:val="00CE05E5"/>
    <w:rsid w:val="00CE0CCA"/>
    <w:rsid w:val="00CE0EA2"/>
    <w:rsid w:val="00CE1A19"/>
    <w:rsid w:val="00CE2310"/>
    <w:rsid w:val="00CE2BE0"/>
    <w:rsid w:val="00CE4268"/>
    <w:rsid w:val="00CE4688"/>
    <w:rsid w:val="00CE4EEC"/>
    <w:rsid w:val="00CE6752"/>
    <w:rsid w:val="00CE7152"/>
    <w:rsid w:val="00CE76FD"/>
    <w:rsid w:val="00CE7F89"/>
    <w:rsid w:val="00CF02F5"/>
    <w:rsid w:val="00CF1FC3"/>
    <w:rsid w:val="00CF2166"/>
    <w:rsid w:val="00CF22E4"/>
    <w:rsid w:val="00CF2D46"/>
    <w:rsid w:val="00CF2F3A"/>
    <w:rsid w:val="00CF3698"/>
    <w:rsid w:val="00CF3DC4"/>
    <w:rsid w:val="00CF4A26"/>
    <w:rsid w:val="00CF546F"/>
    <w:rsid w:val="00CF5CEB"/>
    <w:rsid w:val="00CF608B"/>
    <w:rsid w:val="00CF65AC"/>
    <w:rsid w:val="00CF6735"/>
    <w:rsid w:val="00CF682F"/>
    <w:rsid w:val="00CF7521"/>
    <w:rsid w:val="00D00839"/>
    <w:rsid w:val="00D00A0C"/>
    <w:rsid w:val="00D00E1A"/>
    <w:rsid w:val="00D0181F"/>
    <w:rsid w:val="00D01962"/>
    <w:rsid w:val="00D02200"/>
    <w:rsid w:val="00D0257F"/>
    <w:rsid w:val="00D02CF2"/>
    <w:rsid w:val="00D03673"/>
    <w:rsid w:val="00D04AFA"/>
    <w:rsid w:val="00D04C9D"/>
    <w:rsid w:val="00D04F5C"/>
    <w:rsid w:val="00D05294"/>
    <w:rsid w:val="00D05308"/>
    <w:rsid w:val="00D057F2"/>
    <w:rsid w:val="00D064E9"/>
    <w:rsid w:val="00D10140"/>
    <w:rsid w:val="00D1090C"/>
    <w:rsid w:val="00D109A0"/>
    <w:rsid w:val="00D10F2E"/>
    <w:rsid w:val="00D1170A"/>
    <w:rsid w:val="00D12227"/>
    <w:rsid w:val="00D123D7"/>
    <w:rsid w:val="00D127CF"/>
    <w:rsid w:val="00D12AB3"/>
    <w:rsid w:val="00D12F1F"/>
    <w:rsid w:val="00D131ED"/>
    <w:rsid w:val="00D14184"/>
    <w:rsid w:val="00D142FB"/>
    <w:rsid w:val="00D150FF"/>
    <w:rsid w:val="00D159FD"/>
    <w:rsid w:val="00D15EA2"/>
    <w:rsid w:val="00D1618E"/>
    <w:rsid w:val="00D16A1A"/>
    <w:rsid w:val="00D170ED"/>
    <w:rsid w:val="00D17528"/>
    <w:rsid w:val="00D17610"/>
    <w:rsid w:val="00D17802"/>
    <w:rsid w:val="00D2078C"/>
    <w:rsid w:val="00D21667"/>
    <w:rsid w:val="00D21704"/>
    <w:rsid w:val="00D21B11"/>
    <w:rsid w:val="00D21F75"/>
    <w:rsid w:val="00D2326F"/>
    <w:rsid w:val="00D2385E"/>
    <w:rsid w:val="00D23B78"/>
    <w:rsid w:val="00D23E22"/>
    <w:rsid w:val="00D2411B"/>
    <w:rsid w:val="00D24F1C"/>
    <w:rsid w:val="00D25487"/>
    <w:rsid w:val="00D2558C"/>
    <w:rsid w:val="00D25653"/>
    <w:rsid w:val="00D25C70"/>
    <w:rsid w:val="00D268ED"/>
    <w:rsid w:val="00D271D3"/>
    <w:rsid w:val="00D3045E"/>
    <w:rsid w:val="00D30F74"/>
    <w:rsid w:val="00D31E3A"/>
    <w:rsid w:val="00D31EB3"/>
    <w:rsid w:val="00D32777"/>
    <w:rsid w:val="00D328F2"/>
    <w:rsid w:val="00D32F7D"/>
    <w:rsid w:val="00D33528"/>
    <w:rsid w:val="00D33556"/>
    <w:rsid w:val="00D33C60"/>
    <w:rsid w:val="00D33D4C"/>
    <w:rsid w:val="00D34086"/>
    <w:rsid w:val="00D34C2A"/>
    <w:rsid w:val="00D34CE2"/>
    <w:rsid w:val="00D35578"/>
    <w:rsid w:val="00D35E9A"/>
    <w:rsid w:val="00D36DFA"/>
    <w:rsid w:val="00D42005"/>
    <w:rsid w:val="00D42075"/>
    <w:rsid w:val="00D42452"/>
    <w:rsid w:val="00D43283"/>
    <w:rsid w:val="00D43FE3"/>
    <w:rsid w:val="00D44E65"/>
    <w:rsid w:val="00D45408"/>
    <w:rsid w:val="00D45A38"/>
    <w:rsid w:val="00D468C2"/>
    <w:rsid w:val="00D473C8"/>
    <w:rsid w:val="00D47E11"/>
    <w:rsid w:val="00D47F22"/>
    <w:rsid w:val="00D502E5"/>
    <w:rsid w:val="00D50976"/>
    <w:rsid w:val="00D50A10"/>
    <w:rsid w:val="00D50ACE"/>
    <w:rsid w:val="00D50C4D"/>
    <w:rsid w:val="00D50E4D"/>
    <w:rsid w:val="00D50E67"/>
    <w:rsid w:val="00D5162A"/>
    <w:rsid w:val="00D51EBE"/>
    <w:rsid w:val="00D51EE3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50C1"/>
    <w:rsid w:val="00D55768"/>
    <w:rsid w:val="00D55A54"/>
    <w:rsid w:val="00D5748F"/>
    <w:rsid w:val="00D57ABA"/>
    <w:rsid w:val="00D6033B"/>
    <w:rsid w:val="00D60669"/>
    <w:rsid w:val="00D60C3F"/>
    <w:rsid w:val="00D60CBB"/>
    <w:rsid w:val="00D61598"/>
    <w:rsid w:val="00D62DC8"/>
    <w:rsid w:val="00D63B60"/>
    <w:rsid w:val="00D63BD4"/>
    <w:rsid w:val="00D63D18"/>
    <w:rsid w:val="00D642DF"/>
    <w:rsid w:val="00D65188"/>
    <w:rsid w:val="00D65207"/>
    <w:rsid w:val="00D665C2"/>
    <w:rsid w:val="00D673BF"/>
    <w:rsid w:val="00D67430"/>
    <w:rsid w:val="00D67F94"/>
    <w:rsid w:val="00D708A8"/>
    <w:rsid w:val="00D70A0D"/>
    <w:rsid w:val="00D70B7E"/>
    <w:rsid w:val="00D70FCC"/>
    <w:rsid w:val="00D710DC"/>
    <w:rsid w:val="00D7164A"/>
    <w:rsid w:val="00D71F19"/>
    <w:rsid w:val="00D72110"/>
    <w:rsid w:val="00D72796"/>
    <w:rsid w:val="00D73270"/>
    <w:rsid w:val="00D73A7C"/>
    <w:rsid w:val="00D7404C"/>
    <w:rsid w:val="00D74CF3"/>
    <w:rsid w:val="00D7592A"/>
    <w:rsid w:val="00D76CC2"/>
    <w:rsid w:val="00D77096"/>
    <w:rsid w:val="00D77E40"/>
    <w:rsid w:val="00D808CF"/>
    <w:rsid w:val="00D811AC"/>
    <w:rsid w:val="00D8217A"/>
    <w:rsid w:val="00D829F1"/>
    <w:rsid w:val="00D82A2C"/>
    <w:rsid w:val="00D8343D"/>
    <w:rsid w:val="00D83556"/>
    <w:rsid w:val="00D8489A"/>
    <w:rsid w:val="00D84E8B"/>
    <w:rsid w:val="00D85624"/>
    <w:rsid w:val="00D85EA7"/>
    <w:rsid w:val="00D865B1"/>
    <w:rsid w:val="00D86A98"/>
    <w:rsid w:val="00D86CC7"/>
    <w:rsid w:val="00D8705A"/>
    <w:rsid w:val="00D874E7"/>
    <w:rsid w:val="00D904B1"/>
    <w:rsid w:val="00D90840"/>
    <w:rsid w:val="00D909C4"/>
    <w:rsid w:val="00D90B6E"/>
    <w:rsid w:val="00D90C99"/>
    <w:rsid w:val="00D911E3"/>
    <w:rsid w:val="00D912D1"/>
    <w:rsid w:val="00D9147C"/>
    <w:rsid w:val="00D9184A"/>
    <w:rsid w:val="00D91B52"/>
    <w:rsid w:val="00D91DFF"/>
    <w:rsid w:val="00D928C9"/>
    <w:rsid w:val="00D92B61"/>
    <w:rsid w:val="00D92B95"/>
    <w:rsid w:val="00D92F37"/>
    <w:rsid w:val="00D939C7"/>
    <w:rsid w:val="00D93F4D"/>
    <w:rsid w:val="00D9472D"/>
    <w:rsid w:val="00D948AC"/>
    <w:rsid w:val="00D94A2C"/>
    <w:rsid w:val="00D94DDB"/>
    <w:rsid w:val="00D94F50"/>
    <w:rsid w:val="00D95A05"/>
    <w:rsid w:val="00D95F0B"/>
    <w:rsid w:val="00D97ABE"/>
    <w:rsid w:val="00D97D68"/>
    <w:rsid w:val="00D97E28"/>
    <w:rsid w:val="00DA12D8"/>
    <w:rsid w:val="00DA15D9"/>
    <w:rsid w:val="00DA178A"/>
    <w:rsid w:val="00DA1FD4"/>
    <w:rsid w:val="00DA2012"/>
    <w:rsid w:val="00DA29DC"/>
    <w:rsid w:val="00DA406E"/>
    <w:rsid w:val="00DA432A"/>
    <w:rsid w:val="00DA45E3"/>
    <w:rsid w:val="00DA4CA3"/>
    <w:rsid w:val="00DA5867"/>
    <w:rsid w:val="00DA5A35"/>
    <w:rsid w:val="00DA5BBF"/>
    <w:rsid w:val="00DA5E72"/>
    <w:rsid w:val="00DA6F01"/>
    <w:rsid w:val="00DA7E0C"/>
    <w:rsid w:val="00DB0561"/>
    <w:rsid w:val="00DB090E"/>
    <w:rsid w:val="00DB0A5B"/>
    <w:rsid w:val="00DB3489"/>
    <w:rsid w:val="00DB3C8E"/>
    <w:rsid w:val="00DB4263"/>
    <w:rsid w:val="00DB4A6B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95F"/>
    <w:rsid w:val="00DC0BB9"/>
    <w:rsid w:val="00DC12D8"/>
    <w:rsid w:val="00DC2B94"/>
    <w:rsid w:val="00DC2C04"/>
    <w:rsid w:val="00DC3319"/>
    <w:rsid w:val="00DC3329"/>
    <w:rsid w:val="00DC449F"/>
    <w:rsid w:val="00DC4809"/>
    <w:rsid w:val="00DC4A94"/>
    <w:rsid w:val="00DC5917"/>
    <w:rsid w:val="00DC5EF3"/>
    <w:rsid w:val="00DC6727"/>
    <w:rsid w:val="00DC711D"/>
    <w:rsid w:val="00DC7239"/>
    <w:rsid w:val="00DC7A02"/>
    <w:rsid w:val="00DD0C60"/>
    <w:rsid w:val="00DD1A3B"/>
    <w:rsid w:val="00DD1C9E"/>
    <w:rsid w:val="00DD1E84"/>
    <w:rsid w:val="00DD2133"/>
    <w:rsid w:val="00DD235F"/>
    <w:rsid w:val="00DD2AC0"/>
    <w:rsid w:val="00DD30AB"/>
    <w:rsid w:val="00DD37E9"/>
    <w:rsid w:val="00DD37F7"/>
    <w:rsid w:val="00DD3BAE"/>
    <w:rsid w:val="00DD3CD1"/>
    <w:rsid w:val="00DD46B7"/>
    <w:rsid w:val="00DD5172"/>
    <w:rsid w:val="00DD529B"/>
    <w:rsid w:val="00DD5F83"/>
    <w:rsid w:val="00DD60EA"/>
    <w:rsid w:val="00DD6DA6"/>
    <w:rsid w:val="00DD72DD"/>
    <w:rsid w:val="00DD7455"/>
    <w:rsid w:val="00DE009C"/>
    <w:rsid w:val="00DE069E"/>
    <w:rsid w:val="00DE0853"/>
    <w:rsid w:val="00DE0E3D"/>
    <w:rsid w:val="00DE10C1"/>
    <w:rsid w:val="00DE149F"/>
    <w:rsid w:val="00DE1ECC"/>
    <w:rsid w:val="00DE2A30"/>
    <w:rsid w:val="00DE3559"/>
    <w:rsid w:val="00DE3A30"/>
    <w:rsid w:val="00DE4ACC"/>
    <w:rsid w:val="00DE4D7A"/>
    <w:rsid w:val="00DE5ABE"/>
    <w:rsid w:val="00DE5F70"/>
    <w:rsid w:val="00DE6637"/>
    <w:rsid w:val="00DE6AF9"/>
    <w:rsid w:val="00DE6CD2"/>
    <w:rsid w:val="00DE758D"/>
    <w:rsid w:val="00DE7788"/>
    <w:rsid w:val="00DE7D03"/>
    <w:rsid w:val="00DF13D8"/>
    <w:rsid w:val="00DF1679"/>
    <w:rsid w:val="00DF1F02"/>
    <w:rsid w:val="00DF227E"/>
    <w:rsid w:val="00DF2D36"/>
    <w:rsid w:val="00DF315E"/>
    <w:rsid w:val="00DF325F"/>
    <w:rsid w:val="00DF346E"/>
    <w:rsid w:val="00DF3552"/>
    <w:rsid w:val="00DF35A4"/>
    <w:rsid w:val="00DF3BDD"/>
    <w:rsid w:val="00DF40BC"/>
    <w:rsid w:val="00DF4335"/>
    <w:rsid w:val="00DF43DB"/>
    <w:rsid w:val="00DF60AB"/>
    <w:rsid w:val="00DF6685"/>
    <w:rsid w:val="00DF668A"/>
    <w:rsid w:val="00DF6A11"/>
    <w:rsid w:val="00DF6B2B"/>
    <w:rsid w:val="00DF6EB3"/>
    <w:rsid w:val="00DF6EEB"/>
    <w:rsid w:val="00DF7A3E"/>
    <w:rsid w:val="00E0177F"/>
    <w:rsid w:val="00E0183E"/>
    <w:rsid w:val="00E01A5F"/>
    <w:rsid w:val="00E01BAD"/>
    <w:rsid w:val="00E01ECF"/>
    <w:rsid w:val="00E022B2"/>
    <w:rsid w:val="00E02711"/>
    <w:rsid w:val="00E02B1A"/>
    <w:rsid w:val="00E0348D"/>
    <w:rsid w:val="00E0380C"/>
    <w:rsid w:val="00E03A72"/>
    <w:rsid w:val="00E03AC5"/>
    <w:rsid w:val="00E04C2B"/>
    <w:rsid w:val="00E0514D"/>
    <w:rsid w:val="00E0529C"/>
    <w:rsid w:val="00E065AA"/>
    <w:rsid w:val="00E0667B"/>
    <w:rsid w:val="00E06899"/>
    <w:rsid w:val="00E070B5"/>
    <w:rsid w:val="00E075EC"/>
    <w:rsid w:val="00E079A1"/>
    <w:rsid w:val="00E07E2E"/>
    <w:rsid w:val="00E07F19"/>
    <w:rsid w:val="00E1048D"/>
    <w:rsid w:val="00E1071F"/>
    <w:rsid w:val="00E10C4E"/>
    <w:rsid w:val="00E11A95"/>
    <w:rsid w:val="00E1241D"/>
    <w:rsid w:val="00E137AC"/>
    <w:rsid w:val="00E13AA3"/>
    <w:rsid w:val="00E13BF1"/>
    <w:rsid w:val="00E14491"/>
    <w:rsid w:val="00E145BB"/>
    <w:rsid w:val="00E149D1"/>
    <w:rsid w:val="00E14A4F"/>
    <w:rsid w:val="00E15D0E"/>
    <w:rsid w:val="00E16D00"/>
    <w:rsid w:val="00E16D30"/>
    <w:rsid w:val="00E17135"/>
    <w:rsid w:val="00E176FB"/>
    <w:rsid w:val="00E2005B"/>
    <w:rsid w:val="00E21035"/>
    <w:rsid w:val="00E216A7"/>
    <w:rsid w:val="00E21AF4"/>
    <w:rsid w:val="00E221ED"/>
    <w:rsid w:val="00E22D06"/>
    <w:rsid w:val="00E23750"/>
    <w:rsid w:val="00E24BA5"/>
    <w:rsid w:val="00E25413"/>
    <w:rsid w:val="00E25A47"/>
    <w:rsid w:val="00E2626E"/>
    <w:rsid w:val="00E26A53"/>
    <w:rsid w:val="00E26B07"/>
    <w:rsid w:val="00E270C2"/>
    <w:rsid w:val="00E277FF"/>
    <w:rsid w:val="00E30060"/>
    <w:rsid w:val="00E30135"/>
    <w:rsid w:val="00E30C96"/>
    <w:rsid w:val="00E30D4D"/>
    <w:rsid w:val="00E33316"/>
    <w:rsid w:val="00E33474"/>
    <w:rsid w:val="00E3483D"/>
    <w:rsid w:val="00E34B7E"/>
    <w:rsid w:val="00E35CD9"/>
    <w:rsid w:val="00E36E88"/>
    <w:rsid w:val="00E37423"/>
    <w:rsid w:val="00E37B74"/>
    <w:rsid w:val="00E409D2"/>
    <w:rsid w:val="00E40E26"/>
    <w:rsid w:val="00E41B18"/>
    <w:rsid w:val="00E41D20"/>
    <w:rsid w:val="00E41F91"/>
    <w:rsid w:val="00E421D7"/>
    <w:rsid w:val="00E4321F"/>
    <w:rsid w:val="00E43CF9"/>
    <w:rsid w:val="00E43D21"/>
    <w:rsid w:val="00E441E0"/>
    <w:rsid w:val="00E4436E"/>
    <w:rsid w:val="00E44797"/>
    <w:rsid w:val="00E44889"/>
    <w:rsid w:val="00E44ABD"/>
    <w:rsid w:val="00E45297"/>
    <w:rsid w:val="00E4567D"/>
    <w:rsid w:val="00E460A1"/>
    <w:rsid w:val="00E462BF"/>
    <w:rsid w:val="00E46549"/>
    <w:rsid w:val="00E4658E"/>
    <w:rsid w:val="00E478E8"/>
    <w:rsid w:val="00E4790D"/>
    <w:rsid w:val="00E508A9"/>
    <w:rsid w:val="00E50C7B"/>
    <w:rsid w:val="00E50F6B"/>
    <w:rsid w:val="00E51BE3"/>
    <w:rsid w:val="00E52254"/>
    <w:rsid w:val="00E5277E"/>
    <w:rsid w:val="00E52C3B"/>
    <w:rsid w:val="00E532B2"/>
    <w:rsid w:val="00E535AB"/>
    <w:rsid w:val="00E5366F"/>
    <w:rsid w:val="00E53840"/>
    <w:rsid w:val="00E53F25"/>
    <w:rsid w:val="00E5524F"/>
    <w:rsid w:val="00E55568"/>
    <w:rsid w:val="00E5563C"/>
    <w:rsid w:val="00E55669"/>
    <w:rsid w:val="00E5614D"/>
    <w:rsid w:val="00E56A11"/>
    <w:rsid w:val="00E56D4E"/>
    <w:rsid w:val="00E5731C"/>
    <w:rsid w:val="00E57768"/>
    <w:rsid w:val="00E57BF4"/>
    <w:rsid w:val="00E57E19"/>
    <w:rsid w:val="00E61000"/>
    <w:rsid w:val="00E61568"/>
    <w:rsid w:val="00E61FB8"/>
    <w:rsid w:val="00E62488"/>
    <w:rsid w:val="00E6251D"/>
    <w:rsid w:val="00E626B4"/>
    <w:rsid w:val="00E62C08"/>
    <w:rsid w:val="00E6394B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7257"/>
    <w:rsid w:val="00E67414"/>
    <w:rsid w:val="00E67498"/>
    <w:rsid w:val="00E676BB"/>
    <w:rsid w:val="00E6794B"/>
    <w:rsid w:val="00E679D0"/>
    <w:rsid w:val="00E70817"/>
    <w:rsid w:val="00E70AAC"/>
    <w:rsid w:val="00E70C01"/>
    <w:rsid w:val="00E70D80"/>
    <w:rsid w:val="00E70EFD"/>
    <w:rsid w:val="00E71BC5"/>
    <w:rsid w:val="00E72491"/>
    <w:rsid w:val="00E734B6"/>
    <w:rsid w:val="00E736B7"/>
    <w:rsid w:val="00E73ACA"/>
    <w:rsid w:val="00E742C5"/>
    <w:rsid w:val="00E743AB"/>
    <w:rsid w:val="00E744E0"/>
    <w:rsid w:val="00E744E5"/>
    <w:rsid w:val="00E7468E"/>
    <w:rsid w:val="00E74E7D"/>
    <w:rsid w:val="00E76121"/>
    <w:rsid w:val="00E76630"/>
    <w:rsid w:val="00E76BBF"/>
    <w:rsid w:val="00E77BE2"/>
    <w:rsid w:val="00E77C49"/>
    <w:rsid w:val="00E80797"/>
    <w:rsid w:val="00E80CC9"/>
    <w:rsid w:val="00E810D5"/>
    <w:rsid w:val="00E819F6"/>
    <w:rsid w:val="00E81A71"/>
    <w:rsid w:val="00E822A2"/>
    <w:rsid w:val="00E82ADE"/>
    <w:rsid w:val="00E82D6F"/>
    <w:rsid w:val="00E82EAB"/>
    <w:rsid w:val="00E8357E"/>
    <w:rsid w:val="00E83EE2"/>
    <w:rsid w:val="00E8451A"/>
    <w:rsid w:val="00E84903"/>
    <w:rsid w:val="00E8495F"/>
    <w:rsid w:val="00E84D0F"/>
    <w:rsid w:val="00E84EEB"/>
    <w:rsid w:val="00E854B6"/>
    <w:rsid w:val="00E86200"/>
    <w:rsid w:val="00E862E3"/>
    <w:rsid w:val="00E86615"/>
    <w:rsid w:val="00E86AA5"/>
    <w:rsid w:val="00E86E75"/>
    <w:rsid w:val="00E87719"/>
    <w:rsid w:val="00E9055B"/>
    <w:rsid w:val="00E905A9"/>
    <w:rsid w:val="00E90DDE"/>
    <w:rsid w:val="00E911C5"/>
    <w:rsid w:val="00E91403"/>
    <w:rsid w:val="00E914E1"/>
    <w:rsid w:val="00E914E5"/>
    <w:rsid w:val="00E92AC2"/>
    <w:rsid w:val="00E9348B"/>
    <w:rsid w:val="00E9469B"/>
    <w:rsid w:val="00E94CBF"/>
    <w:rsid w:val="00E957D0"/>
    <w:rsid w:val="00E96185"/>
    <w:rsid w:val="00E96D43"/>
    <w:rsid w:val="00E96D82"/>
    <w:rsid w:val="00E970E7"/>
    <w:rsid w:val="00E97394"/>
    <w:rsid w:val="00E97E03"/>
    <w:rsid w:val="00EA0462"/>
    <w:rsid w:val="00EA0512"/>
    <w:rsid w:val="00EA14C7"/>
    <w:rsid w:val="00EA1B00"/>
    <w:rsid w:val="00EA225D"/>
    <w:rsid w:val="00EA29BE"/>
    <w:rsid w:val="00EA2A27"/>
    <w:rsid w:val="00EA361D"/>
    <w:rsid w:val="00EA3CB9"/>
    <w:rsid w:val="00EA427A"/>
    <w:rsid w:val="00EA44F3"/>
    <w:rsid w:val="00EA5F0F"/>
    <w:rsid w:val="00EA62E5"/>
    <w:rsid w:val="00EA6C17"/>
    <w:rsid w:val="00EA7994"/>
    <w:rsid w:val="00EA7EC2"/>
    <w:rsid w:val="00EB006B"/>
    <w:rsid w:val="00EB03C0"/>
    <w:rsid w:val="00EB0582"/>
    <w:rsid w:val="00EB225B"/>
    <w:rsid w:val="00EB2A81"/>
    <w:rsid w:val="00EB38B2"/>
    <w:rsid w:val="00EB3E26"/>
    <w:rsid w:val="00EB3EFC"/>
    <w:rsid w:val="00EB4BCB"/>
    <w:rsid w:val="00EB4C3C"/>
    <w:rsid w:val="00EB5467"/>
    <w:rsid w:val="00EB666D"/>
    <w:rsid w:val="00EB69CA"/>
    <w:rsid w:val="00EB69D1"/>
    <w:rsid w:val="00EC046E"/>
    <w:rsid w:val="00EC19D6"/>
    <w:rsid w:val="00EC2121"/>
    <w:rsid w:val="00EC2866"/>
    <w:rsid w:val="00EC2E87"/>
    <w:rsid w:val="00EC30B3"/>
    <w:rsid w:val="00EC36CC"/>
    <w:rsid w:val="00EC3742"/>
    <w:rsid w:val="00EC3917"/>
    <w:rsid w:val="00EC42C9"/>
    <w:rsid w:val="00EC496C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CA"/>
    <w:rsid w:val="00ED0B8D"/>
    <w:rsid w:val="00ED17A5"/>
    <w:rsid w:val="00ED22CE"/>
    <w:rsid w:val="00ED32A0"/>
    <w:rsid w:val="00ED3C3A"/>
    <w:rsid w:val="00ED408F"/>
    <w:rsid w:val="00ED4566"/>
    <w:rsid w:val="00ED4AC9"/>
    <w:rsid w:val="00ED564F"/>
    <w:rsid w:val="00ED5917"/>
    <w:rsid w:val="00ED61B3"/>
    <w:rsid w:val="00ED6842"/>
    <w:rsid w:val="00ED74B6"/>
    <w:rsid w:val="00ED7901"/>
    <w:rsid w:val="00ED79BA"/>
    <w:rsid w:val="00ED7F0B"/>
    <w:rsid w:val="00EE002F"/>
    <w:rsid w:val="00EE0743"/>
    <w:rsid w:val="00EE0A90"/>
    <w:rsid w:val="00EE0AE7"/>
    <w:rsid w:val="00EE0FAB"/>
    <w:rsid w:val="00EE1931"/>
    <w:rsid w:val="00EE2DE0"/>
    <w:rsid w:val="00EE31CA"/>
    <w:rsid w:val="00EE386F"/>
    <w:rsid w:val="00EE3FF1"/>
    <w:rsid w:val="00EE490D"/>
    <w:rsid w:val="00EE50C2"/>
    <w:rsid w:val="00EE525C"/>
    <w:rsid w:val="00EE542D"/>
    <w:rsid w:val="00EE626B"/>
    <w:rsid w:val="00EE66CF"/>
    <w:rsid w:val="00EE6CAE"/>
    <w:rsid w:val="00EE6D6A"/>
    <w:rsid w:val="00EF05A6"/>
    <w:rsid w:val="00EF06A5"/>
    <w:rsid w:val="00EF0A21"/>
    <w:rsid w:val="00EF0B1B"/>
    <w:rsid w:val="00EF13DF"/>
    <w:rsid w:val="00EF14B7"/>
    <w:rsid w:val="00EF1B66"/>
    <w:rsid w:val="00EF229B"/>
    <w:rsid w:val="00EF2BE7"/>
    <w:rsid w:val="00EF30CD"/>
    <w:rsid w:val="00EF32F7"/>
    <w:rsid w:val="00EF32F8"/>
    <w:rsid w:val="00EF450B"/>
    <w:rsid w:val="00EF4CB3"/>
    <w:rsid w:val="00EF5801"/>
    <w:rsid w:val="00EF5AEF"/>
    <w:rsid w:val="00EF5FD1"/>
    <w:rsid w:val="00EF612F"/>
    <w:rsid w:val="00EF66B8"/>
    <w:rsid w:val="00EF6B68"/>
    <w:rsid w:val="00EF6C28"/>
    <w:rsid w:val="00EF6F40"/>
    <w:rsid w:val="00EF7018"/>
    <w:rsid w:val="00EF73F8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82B"/>
    <w:rsid w:val="00F0584E"/>
    <w:rsid w:val="00F0629B"/>
    <w:rsid w:val="00F069C7"/>
    <w:rsid w:val="00F07120"/>
    <w:rsid w:val="00F074F9"/>
    <w:rsid w:val="00F076B3"/>
    <w:rsid w:val="00F1043C"/>
    <w:rsid w:val="00F10AFA"/>
    <w:rsid w:val="00F10CF2"/>
    <w:rsid w:val="00F10D87"/>
    <w:rsid w:val="00F115E8"/>
    <w:rsid w:val="00F11718"/>
    <w:rsid w:val="00F11AF5"/>
    <w:rsid w:val="00F12244"/>
    <w:rsid w:val="00F129D4"/>
    <w:rsid w:val="00F12B2A"/>
    <w:rsid w:val="00F13936"/>
    <w:rsid w:val="00F13E1A"/>
    <w:rsid w:val="00F14C40"/>
    <w:rsid w:val="00F1565C"/>
    <w:rsid w:val="00F15743"/>
    <w:rsid w:val="00F167E8"/>
    <w:rsid w:val="00F16DD2"/>
    <w:rsid w:val="00F17060"/>
    <w:rsid w:val="00F17072"/>
    <w:rsid w:val="00F17B20"/>
    <w:rsid w:val="00F17D8E"/>
    <w:rsid w:val="00F17E50"/>
    <w:rsid w:val="00F20448"/>
    <w:rsid w:val="00F20C40"/>
    <w:rsid w:val="00F210CF"/>
    <w:rsid w:val="00F214CF"/>
    <w:rsid w:val="00F2153B"/>
    <w:rsid w:val="00F216EE"/>
    <w:rsid w:val="00F217EA"/>
    <w:rsid w:val="00F21A1F"/>
    <w:rsid w:val="00F21AC8"/>
    <w:rsid w:val="00F222C2"/>
    <w:rsid w:val="00F23414"/>
    <w:rsid w:val="00F234EE"/>
    <w:rsid w:val="00F236B0"/>
    <w:rsid w:val="00F2418A"/>
    <w:rsid w:val="00F24961"/>
    <w:rsid w:val="00F24F6D"/>
    <w:rsid w:val="00F2562B"/>
    <w:rsid w:val="00F2575F"/>
    <w:rsid w:val="00F2579C"/>
    <w:rsid w:val="00F25EC3"/>
    <w:rsid w:val="00F2613B"/>
    <w:rsid w:val="00F263FE"/>
    <w:rsid w:val="00F2643D"/>
    <w:rsid w:val="00F26D4E"/>
    <w:rsid w:val="00F27054"/>
    <w:rsid w:val="00F273B8"/>
    <w:rsid w:val="00F27E0D"/>
    <w:rsid w:val="00F27FF4"/>
    <w:rsid w:val="00F3050F"/>
    <w:rsid w:val="00F309BD"/>
    <w:rsid w:val="00F30DAC"/>
    <w:rsid w:val="00F30ED7"/>
    <w:rsid w:val="00F311F8"/>
    <w:rsid w:val="00F31623"/>
    <w:rsid w:val="00F3180F"/>
    <w:rsid w:val="00F31BC7"/>
    <w:rsid w:val="00F32486"/>
    <w:rsid w:val="00F327B6"/>
    <w:rsid w:val="00F331B7"/>
    <w:rsid w:val="00F33532"/>
    <w:rsid w:val="00F3399E"/>
    <w:rsid w:val="00F349DF"/>
    <w:rsid w:val="00F34AEB"/>
    <w:rsid w:val="00F35125"/>
    <w:rsid w:val="00F35349"/>
    <w:rsid w:val="00F35A1E"/>
    <w:rsid w:val="00F3677B"/>
    <w:rsid w:val="00F3686F"/>
    <w:rsid w:val="00F36EBB"/>
    <w:rsid w:val="00F372D5"/>
    <w:rsid w:val="00F37336"/>
    <w:rsid w:val="00F37678"/>
    <w:rsid w:val="00F37C5C"/>
    <w:rsid w:val="00F37E5C"/>
    <w:rsid w:val="00F40FF9"/>
    <w:rsid w:val="00F416E3"/>
    <w:rsid w:val="00F4184B"/>
    <w:rsid w:val="00F424EA"/>
    <w:rsid w:val="00F4342D"/>
    <w:rsid w:val="00F43F86"/>
    <w:rsid w:val="00F464F2"/>
    <w:rsid w:val="00F46658"/>
    <w:rsid w:val="00F47004"/>
    <w:rsid w:val="00F47CC2"/>
    <w:rsid w:val="00F500A5"/>
    <w:rsid w:val="00F503AB"/>
    <w:rsid w:val="00F50C9A"/>
    <w:rsid w:val="00F50D00"/>
    <w:rsid w:val="00F52623"/>
    <w:rsid w:val="00F52C3E"/>
    <w:rsid w:val="00F52DFE"/>
    <w:rsid w:val="00F52E70"/>
    <w:rsid w:val="00F53501"/>
    <w:rsid w:val="00F53571"/>
    <w:rsid w:val="00F53593"/>
    <w:rsid w:val="00F5365A"/>
    <w:rsid w:val="00F5484A"/>
    <w:rsid w:val="00F54B67"/>
    <w:rsid w:val="00F56010"/>
    <w:rsid w:val="00F5610C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2218"/>
    <w:rsid w:val="00F62776"/>
    <w:rsid w:val="00F627E1"/>
    <w:rsid w:val="00F62863"/>
    <w:rsid w:val="00F62ECE"/>
    <w:rsid w:val="00F63678"/>
    <w:rsid w:val="00F638C1"/>
    <w:rsid w:val="00F63E0B"/>
    <w:rsid w:val="00F65AA7"/>
    <w:rsid w:val="00F66C9F"/>
    <w:rsid w:val="00F66D57"/>
    <w:rsid w:val="00F67060"/>
    <w:rsid w:val="00F702B9"/>
    <w:rsid w:val="00F7034A"/>
    <w:rsid w:val="00F70F03"/>
    <w:rsid w:val="00F714EB"/>
    <w:rsid w:val="00F71BD5"/>
    <w:rsid w:val="00F72BC0"/>
    <w:rsid w:val="00F72D74"/>
    <w:rsid w:val="00F73087"/>
    <w:rsid w:val="00F7387F"/>
    <w:rsid w:val="00F74091"/>
    <w:rsid w:val="00F74859"/>
    <w:rsid w:val="00F748C9"/>
    <w:rsid w:val="00F74BC2"/>
    <w:rsid w:val="00F76157"/>
    <w:rsid w:val="00F76861"/>
    <w:rsid w:val="00F76C48"/>
    <w:rsid w:val="00F77B02"/>
    <w:rsid w:val="00F802CD"/>
    <w:rsid w:val="00F8036C"/>
    <w:rsid w:val="00F804C5"/>
    <w:rsid w:val="00F814DE"/>
    <w:rsid w:val="00F81951"/>
    <w:rsid w:val="00F819F6"/>
    <w:rsid w:val="00F81AD6"/>
    <w:rsid w:val="00F81CA9"/>
    <w:rsid w:val="00F82CC1"/>
    <w:rsid w:val="00F8321B"/>
    <w:rsid w:val="00F83752"/>
    <w:rsid w:val="00F83786"/>
    <w:rsid w:val="00F83FAB"/>
    <w:rsid w:val="00F842F6"/>
    <w:rsid w:val="00F85378"/>
    <w:rsid w:val="00F8541C"/>
    <w:rsid w:val="00F8560D"/>
    <w:rsid w:val="00F858F3"/>
    <w:rsid w:val="00F86F59"/>
    <w:rsid w:val="00F87E4C"/>
    <w:rsid w:val="00F902C9"/>
    <w:rsid w:val="00F90334"/>
    <w:rsid w:val="00F90408"/>
    <w:rsid w:val="00F90E3E"/>
    <w:rsid w:val="00F92015"/>
    <w:rsid w:val="00F93488"/>
    <w:rsid w:val="00F93572"/>
    <w:rsid w:val="00F9433F"/>
    <w:rsid w:val="00F944AC"/>
    <w:rsid w:val="00F948FC"/>
    <w:rsid w:val="00F95115"/>
    <w:rsid w:val="00F962EC"/>
    <w:rsid w:val="00F96421"/>
    <w:rsid w:val="00F96B56"/>
    <w:rsid w:val="00F97641"/>
    <w:rsid w:val="00F976C2"/>
    <w:rsid w:val="00FA0B01"/>
    <w:rsid w:val="00FA0D05"/>
    <w:rsid w:val="00FA0DE7"/>
    <w:rsid w:val="00FA0E87"/>
    <w:rsid w:val="00FA126D"/>
    <w:rsid w:val="00FA162E"/>
    <w:rsid w:val="00FA1900"/>
    <w:rsid w:val="00FA1A7B"/>
    <w:rsid w:val="00FA1AF0"/>
    <w:rsid w:val="00FA2AF2"/>
    <w:rsid w:val="00FA2DC0"/>
    <w:rsid w:val="00FA39D6"/>
    <w:rsid w:val="00FA3C32"/>
    <w:rsid w:val="00FA435B"/>
    <w:rsid w:val="00FA479B"/>
    <w:rsid w:val="00FA523B"/>
    <w:rsid w:val="00FA5E68"/>
    <w:rsid w:val="00FA65FC"/>
    <w:rsid w:val="00FA679A"/>
    <w:rsid w:val="00FA6BAD"/>
    <w:rsid w:val="00FA6C95"/>
    <w:rsid w:val="00FA70B0"/>
    <w:rsid w:val="00FA7E75"/>
    <w:rsid w:val="00FB0597"/>
    <w:rsid w:val="00FB0ED2"/>
    <w:rsid w:val="00FB129E"/>
    <w:rsid w:val="00FB1B56"/>
    <w:rsid w:val="00FB1D54"/>
    <w:rsid w:val="00FB2599"/>
    <w:rsid w:val="00FB259D"/>
    <w:rsid w:val="00FB25BE"/>
    <w:rsid w:val="00FB2F06"/>
    <w:rsid w:val="00FB3284"/>
    <w:rsid w:val="00FB358F"/>
    <w:rsid w:val="00FB35D6"/>
    <w:rsid w:val="00FB3716"/>
    <w:rsid w:val="00FB37DE"/>
    <w:rsid w:val="00FB39A9"/>
    <w:rsid w:val="00FB40B2"/>
    <w:rsid w:val="00FB42F7"/>
    <w:rsid w:val="00FB46A9"/>
    <w:rsid w:val="00FB47D2"/>
    <w:rsid w:val="00FB53CD"/>
    <w:rsid w:val="00FB5495"/>
    <w:rsid w:val="00FB55C2"/>
    <w:rsid w:val="00FB5D8A"/>
    <w:rsid w:val="00FB5D9A"/>
    <w:rsid w:val="00FB62B3"/>
    <w:rsid w:val="00FB6E6F"/>
    <w:rsid w:val="00FB757B"/>
    <w:rsid w:val="00FB75EE"/>
    <w:rsid w:val="00FB7B99"/>
    <w:rsid w:val="00FB7E62"/>
    <w:rsid w:val="00FB7F9B"/>
    <w:rsid w:val="00FC0442"/>
    <w:rsid w:val="00FC1B40"/>
    <w:rsid w:val="00FC1F3E"/>
    <w:rsid w:val="00FC215E"/>
    <w:rsid w:val="00FC227D"/>
    <w:rsid w:val="00FC266C"/>
    <w:rsid w:val="00FC45B5"/>
    <w:rsid w:val="00FC4D38"/>
    <w:rsid w:val="00FC5078"/>
    <w:rsid w:val="00FC5E15"/>
    <w:rsid w:val="00FC63E6"/>
    <w:rsid w:val="00FC6457"/>
    <w:rsid w:val="00FC64BD"/>
    <w:rsid w:val="00FC7382"/>
    <w:rsid w:val="00FC7452"/>
    <w:rsid w:val="00FC7663"/>
    <w:rsid w:val="00FC771D"/>
    <w:rsid w:val="00FC7A44"/>
    <w:rsid w:val="00FD038E"/>
    <w:rsid w:val="00FD16F3"/>
    <w:rsid w:val="00FD20A9"/>
    <w:rsid w:val="00FD26C5"/>
    <w:rsid w:val="00FD2A57"/>
    <w:rsid w:val="00FD2C4A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5F16"/>
    <w:rsid w:val="00FD67AD"/>
    <w:rsid w:val="00FD6FC3"/>
    <w:rsid w:val="00FD7B63"/>
    <w:rsid w:val="00FE0158"/>
    <w:rsid w:val="00FE0538"/>
    <w:rsid w:val="00FE06AD"/>
    <w:rsid w:val="00FE0ABA"/>
    <w:rsid w:val="00FE10F1"/>
    <w:rsid w:val="00FE1113"/>
    <w:rsid w:val="00FE1344"/>
    <w:rsid w:val="00FE1519"/>
    <w:rsid w:val="00FE1DF5"/>
    <w:rsid w:val="00FE29FE"/>
    <w:rsid w:val="00FE2F8B"/>
    <w:rsid w:val="00FE35F8"/>
    <w:rsid w:val="00FE3C47"/>
    <w:rsid w:val="00FE3EB4"/>
    <w:rsid w:val="00FE3F10"/>
    <w:rsid w:val="00FE3F93"/>
    <w:rsid w:val="00FE3FB7"/>
    <w:rsid w:val="00FE494F"/>
    <w:rsid w:val="00FE5065"/>
    <w:rsid w:val="00FE54BC"/>
    <w:rsid w:val="00FE5608"/>
    <w:rsid w:val="00FE5EB8"/>
    <w:rsid w:val="00FE636D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770"/>
    <w:rsid w:val="00FF48CA"/>
    <w:rsid w:val="00FF4A52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9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294a11f4c60cb024693812756a4e12b7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bed8f8b89ac6d236e54a0f2619476bb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B5E600-6087-47DB-8F2E-4BB1B1AA7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8A07CA-A7EB-4F27-A3CB-ADE619FA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275</TotalTime>
  <Pages>17</Pages>
  <Words>3700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77</cp:revision>
  <cp:lastPrinted>2019-05-14T06:58:00Z</cp:lastPrinted>
  <dcterms:created xsi:type="dcterms:W3CDTF">2019-05-12T08:36:00Z</dcterms:created>
  <dcterms:modified xsi:type="dcterms:W3CDTF">2019-05-14T08:11:00Z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