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7D43" w:rsidRPr="00246993" w:rsidRDefault="006E7D43" w:rsidP="006E7D43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196070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196070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196070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6E7D43" w:rsidRPr="00246993" w:rsidRDefault="006E7D43" w:rsidP="006E7D43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</w:p>
    <w:p w:rsidR="006E7D43" w:rsidRPr="00246993" w:rsidRDefault="006E7D43" w:rsidP="006E7D4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6E7D43" w:rsidRDefault="006E7D43" w:rsidP="006E7D4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เกณฑ์การจัดทำงบการเงิ</w:t>
      </w:r>
      <w:r>
        <w:rPr>
          <w:rFonts w:ascii="Angsana New" w:hAnsi="Angsana New" w:hint="cs"/>
          <w:sz w:val="30"/>
          <w:szCs w:val="30"/>
          <w:cs/>
        </w:rPr>
        <w:t>นระหว่างกาล</w:t>
      </w:r>
    </w:p>
    <w:p w:rsidR="006E7D43" w:rsidRPr="00246993" w:rsidRDefault="006E7D43" w:rsidP="006E7D4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6E7D43" w:rsidRDefault="006E7D43" w:rsidP="006E7D4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6E7D43" w:rsidRPr="00F83933" w:rsidRDefault="006E7D43" w:rsidP="00B50F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F83933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</w:p>
    <w:p w:rsidR="006E7D43" w:rsidRPr="00246993" w:rsidRDefault="006E7D43" w:rsidP="00B50F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เงินลงทุนในการร่วมค้า</w:t>
      </w:r>
    </w:p>
    <w:p w:rsidR="006E7D43" w:rsidRDefault="006E7D43" w:rsidP="00B50F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:rsidR="006E7D43" w:rsidRPr="008959E0" w:rsidRDefault="006E7D43" w:rsidP="00B50F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8959E0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65636C" w:rsidRDefault="006E7D43" w:rsidP="00B50F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65636C" w:rsidRPr="0065636C" w:rsidRDefault="0065636C" w:rsidP="00B50F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65636C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6E7D43" w:rsidRDefault="006E7D43" w:rsidP="00B50F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t>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</w:t>
      </w:r>
    </w:p>
    <w:p w:rsidR="0065636C" w:rsidRDefault="0065636C" w:rsidP="00B50F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</w:t>
      </w:r>
    </w:p>
    <w:p w:rsidR="006E7D43" w:rsidRDefault="006E7D43" w:rsidP="00B50F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6E7D43" w:rsidRPr="00B008BF" w:rsidRDefault="006E7D43" w:rsidP="00B50F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กำไร (ขาดทุน) </w:t>
      </w:r>
      <w:r w:rsidRPr="00B008BF">
        <w:rPr>
          <w:rFonts w:ascii="Angsana New" w:hAnsi="Angsana New"/>
          <w:sz w:val="30"/>
          <w:szCs w:val="30"/>
          <w:cs/>
        </w:rPr>
        <w:t>ต่อหุ้นขั้นพื้นฐาน</w:t>
      </w:r>
    </w:p>
    <w:p w:rsidR="006E7D43" w:rsidRDefault="006E7D43" w:rsidP="00B50F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B008BF">
        <w:rPr>
          <w:rFonts w:ascii="Angsana New" w:hAnsi="Angsana New"/>
          <w:sz w:val="30"/>
          <w:szCs w:val="30"/>
          <w:cs/>
        </w:rPr>
        <w:t>สิทธิประโยชน์จากการส่งเสริมการลงทุน</w:t>
      </w:r>
    </w:p>
    <w:p w:rsidR="006E7D43" w:rsidRPr="00B008BF" w:rsidRDefault="006E7D43" w:rsidP="00B50F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EB2C54" w:rsidRPr="00B50F62" w:rsidRDefault="006E7D43" w:rsidP="00B50F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ภาระผูกพัน</w:t>
      </w:r>
      <w:r w:rsidRPr="00B008BF">
        <w:rPr>
          <w:rFonts w:ascii="Angsana New" w:hAnsi="Angsana New"/>
          <w:sz w:val="30"/>
          <w:szCs w:val="30"/>
          <w:cs/>
        </w:rPr>
        <w:t>กับกิจการที่</w:t>
      </w:r>
      <w:r w:rsidRPr="00B50F62">
        <w:rPr>
          <w:rFonts w:ascii="Angsana New" w:hAnsi="Angsana New"/>
          <w:sz w:val="30"/>
          <w:szCs w:val="30"/>
          <w:cs/>
        </w:rPr>
        <w:t>ไม่เกี่ยวข้องกัน</w:t>
      </w:r>
    </w:p>
    <w:p w:rsidR="00EB2C54" w:rsidRDefault="00EB2C54" w:rsidP="00B50F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B50F6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B50F62" w:rsidRPr="00B50F62" w:rsidRDefault="00892954" w:rsidP="00B50F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:rsidR="006E7D43" w:rsidRPr="00047325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br w:type="page"/>
      </w:r>
      <w:r w:rsidRPr="0004732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047325">
        <w:rPr>
          <w:rFonts w:ascii="Angsana New" w:hAnsi="Angsana New"/>
          <w:sz w:val="30"/>
          <w:szCs w:val="30"/>
          <w:cs/>
        </w:rPr>
        <w:t>นี้</w:t>
      </w:r>
    </w:p>
    <w:p w:rsidR="006E7D43" w:rsidRPr="008D3FA8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7D43" w:rsidRPr="00047325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7325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047325">
        <w:rPr>
          <w:rFonts w:ascii="Angsana New" w:hAnsi="Angsana New" w:hint="cs"/>
          <w:sz w:val="30"/>
          <w:szCs w:val="30"/>
          <w:cs/>
        </w:rPr>
        <w:t>นี้</w:t>
      </w:r>
      <w:r w:rsidRPr="00047325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Pr="00F769BA">
        <w:rPr>
          <w:rFonts w:ascii="Angsana New" w:hAnsi="Angsana New" w:hint="cs"/>
          <w:sz w:val="30"/>
          <w:szCs w:val="30"/>
          <w:cs/>
        </w:rPr>
        <w:t>คณะ</w:t>
      </w:r>
      <w:r w:rsidRPr="00F769BA">
        <w:rPr>
          <w:rFonts w:ascii="Angsana New" w:hAnsi="Angsana New"/>
          <w:sz w:val="30"/>
          <w:szCs w:val="30"/>
          <w:cs/>
        </w:rPr>
        <w:t>กรร</w:t>
      </w:r>
      <w:r w:rsidRPr="00FB64E9">
        <w:rPr>
          <w:rFonts w:ascii="Angsana New" w:hAnsi="Angsana New"/>
          <w:sz w:val="30"/>
          <w:szCs w:val="30"/>
          <w:cs/>
        </w:rPr>
        <w:t xml:space="preserve">มการเมื่อวันที่ </w:t>
      </w:r>
      <w:r>
        <w:rPr>
          <w:rFonts w:ascii="Angsana New" w:hAnsi="Angsana New"/>
          <w:sz w:val="30"/>
          <w:szCs w:val="30"/>
        </w:rPr>
        <w:t>1</w:t>
      </w:r>
      <w:r w:rsidR="008E6B62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</w:t>
      </w:r>
      <w:r w:rsidR="008315E6">
        <w:rPr>
          <w:rFonts w:ascii="Angsana New" w:hAnsi="Angsana New"/>
          <w:sz w:val="30"/>
          <w:szCs w:val="30"/>
        </w:rPr>
        <w:t>2</w:t>
      </w:r>
    </w:p>
    <w:p w:rsidR="006E7D43" w:rsidRPr="008D3FA8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7D43" w:rsidRPr="00047325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7325">
        <w:rPr>
          <w:rFonts w:ascii="Angsana New" w:hAnsi="Angsana New"/>
          <w:b/>
          <w:bCs/>
          <w:sz w:val="30"/>
          <w:szCs w:val="30"/>
        </w:rPr>
        <w:t>1</w:t>
      </w:r>
      <w:r w:rsidRPr="00047325">
        <w:rPr>
          <w:rFonts w:ascii="Angsana New" w:hAnsi="Angsana New"/>
          <w:b/>
          <w:bCs/>
          <w:sz w:val="30"/>
          <w:szCs w:val="30"/>
        </w:rPr>
        <w:tab/>
      </w:r>
      <w:r w:rsidRPr="00047325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E7D43" w:rsidRPr="008D3FA8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6E7D43" w:rsidRPr="00010047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>ยูเรกา ดีไซน์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 </w:t>
      </w:r>
      <w:r w:rsidRPr="00010047">
        <w:rPr>
          <w:rFonts w:ascii="Angsana New" w:hAnsi="Angsana New"/>
          <w:spacing w:val="-4"/>
          <w:sz w:val="30"/>
          <w:szCs w:val="30"/>
        </w:rPr>
        <w:t>“</w:t>
      </w:r>
      <w:r w:rsidRPr="00010047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010047">
        <w:rPr>
          <w:rFonts w:ascii="Angsana New" w:hAnsi="Angsana New"/>
          <w:spacing w:val="-4"/>
          <w:sz w:val="30"/>
          <w:szCs w:val="30"/>
        </w:rPr>
        <w:t>”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>ย และมีที่อยู่จดทะเบียน</w:t>
      </w:r>
      <w:r w:rsidR="00EB2C54" w:rsidRPr="00523559">
        <w:rPr>
          <w:rFonts w:ascii="Angsana New" w:hAnsi="Angsana New" w:hint="cs"/>
          <w:spacing w:val="-4"/>
          <w:sz w:val="30"/>
          <w:szCs w:val="30"/>
          <w:cs/>
        </w:rPr>
        <w:t>ตั้งอยู่เลขที่</w:t>
      </w:r>
      <w:r w:rsidR="00EB2C54" w:rsidRPr="00523559">
        <w:rPr>
          <w:rFonts w:ascii="Angsana New" w:hAnsi="Angsana New"/>
          <w:spacing w:val="-4"/>
          <w:sz w:val="30"/>
          <w:szCs w:val="30"/>
          <w:cs/>
        </w:rPr>
        <w:t xml:space="preserve"> 19 </w:t>
      </w:r>
      <w:r w:rsidR="00EB2C54" w:rsidRPr="00523559">
        <w:rPr>
          <w:rFonts w:ascii="Angsana New" w:hAnsi="Angsana New" w:hint="cs"/>
          <w:spacing w:val="-4"/>
          <w:sz w:val="30"/>
          <w:szCs w:val="30"/>
          <w:cs/>
        </w:rPr>
        <w:t>หมู่ที่</w:t>
      </w:r>
      <w:r w:rsidR="00EB2C54" w:rsidRPr="00523559">
        <w:rPr>
          <w:rFonts w:ascii="Angsana New" w:hAnsi="Angsana New"/>
          <w:spacing w:val="-4"/>
          <w:sz w:val="30"/>
          <w:szCs w:val="30"/>
          <w:cs/>
        </w:rPr>
        <w:t xml:space="preserve"> 11 </w:t>
      </w:r>
      <w:r w:rsidR="00EB2C54" w:rsidRPr="00523559">
        <w:rPr>
          <w:rFonts w:ascii="Angsana New" w:hAnsi="Angsana New" w:hint="cs"/>
          <w:spacing w:val="-4"/>
          <w:sz w:val="30"/>
          <w:szCs w:val="30"/>
          <w:cs/>
        </w:rPr>
        <w:t>ตำบลลาดสวาย</w:t>
      </w:r>
      <w:r w:rsidR="00EB2C54" w:rsidRPr="00523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523559">
        <w:rPr>
          <w:rFonts w:ascii="Angsana New" w:hAnsi="Angsana New" w:hint="cs"/>
          <w:spacing w:val="-4"/>
          <w:sz w:val="30"/>
          <w:szCs w:val="30"/>
          <w:cs/>
        </w:rPr>
        <w:t>อำเภอลำลูกกา</w:t>
      </w:r>
      <w:r w:rsidR="00EB2C54" w:rsidRPr="00523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523559">
        <w:rPr>
          <w:rFonts w:ascii="Angsana New" w:hAnsi="Angsana New" w:hint="cs"/>
          <w:spacing w:val="-4"/>
          <w:sz w:val="30"/>
          <w:szCs w:val="30"/>
          <w:cs/>
        </w:rPr>
        <w:t>จังหวัดปทุมธานี</w:t>
      </w:r>
    </w:p>
    <w:p w:rsidR="006E7D43" w:rsidRPr="008D3FA8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6E7D43" w:rsidRPr="00424352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24352">
        <w:rPr>
          <w:rFonts w:ascii="Angsana New" w:hAnsi="Angsana New"/>
          <w:spacing w:val="-4"/>
          <w:sz w:val="30"/>
          <w:szCs w:val="30"/>
          <w:cs/>
        </w:rPr>
        <w:t>บริษัทจดทะเบียนกับตลาดหลักทรัพย์แห่งประเทศไทยเมื่อเดือน</w:t>
      </w:r>
      <w:r w:rsidRPr="00424352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Pr="00424352">
        <w:rPr>
          <w:rFonts w:ascii="Angsana New" w:hAnsi="Angsana New"/>
          <w:spacing w:val="-4"/>
          <w:sz w:val="30"/>
          <w:szCs w:val="30"/>
        </w:rPr>
        <w:t>2556</w:t>
      </w:r>
    </w:p>
    <w:p w:rsidR="006E7D43" w:rsidRPr="00377316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6E7D43" w:rsidRPr="0049216E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B044B">
        <w:rPr>
          <w:rFonts w:ascii="Angsana New" w:hAnsi="Angsana New" w:hint="cs"/>
          <w:spacing w:val="-4"/>
          <w:sz w:val="30"/>
          <w:szCs w:val="30"/>
          <w:cs/>
        </w:rPr>
        <w:t>ผู้ถือหุ้นรายใหญ่ในระหว่าง</w:t>
      </w:r>
      <w:r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Pr="00FB044B">
        <w:rPr>
          <w:rFonts w:ascii="Angsana New" w:hAnsi="Angsana New" w:hint="cs"/>
          <w:spacing w:val="-4"/>
          <w:sz w:val="30"/>
          <w:szCs w:val="30"/>
          <w:cs/>
        </w:rPr>
        <w:t xml:space="preserve">ได้แก่ </w:t>
      </w:r>
      <w:r w:rsidR="00FB5DC3">
        <w:rPr>
          <w:rFonts w:ascii="Angsana New" w:hAnsi="Angsana New" w:hint="cs"/>
          <w:spacing w:val="-4"/>
          <w:sz w:val="30"/>
          <w:szCs w:val="30"/>
          <w:cs/>
        </w:rPr>
        <w:t>นายนรากร ราชพลสิทธิ์</w:t>
      </w:r>
      <w:r w:rsidRPr="0073621C">
        <w:rPr>
          <w:rFonts w:ascii="Angsana New" w:hAnsi="Angsana New"/>
          <w:spacing w:val="-4"/>
          <w:sz w:val="30"/>
          <w:szCs w:val="30"/>
          <w:cs/>
        </w:rPr>
        <w:t xml:space="preserve"> ซึ่งถือหุ้</w:t>
      </w:r>
      <w:r w:rsidRPr="005C77E8">
        <w:rPr>
          <w:rFonts w:ascii="Angsana New" w:hAnsi="Angsana New"/>
          <w:spacing w:val="-4"/>
          <w:sz w:val="30"/>
          <w:szCs w:val="30"/>
          <w:cs/>
        </w:rPr>
        <w:t>น</w:t>
      </w:r>
      <w:r w:rsidRPr="005C77E8">
        <w:rPr>
          <w:rFonts w:ascii="Angsana New" w:hAnsi="Angsana New" w:hint="cs"/>
          <w:spacing w:val="-4"/>
          <w:sz w:val="30"/>
          <w:szCs w:val="30"/>
          <w:cs/>
        </w:rPr>
        <w:t>รวมประมาณ</w:t>
      </w:r>
      <w:r w:rsidRPr="005C77E8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="00EB2C54">
        <w:rPr>
          <w:rFonts w:ascii="Angsana New" w:hAnsi="Angsana New"/>
          <w:spacing w:val="-4"/>
          <w:sz w:val="30"/>
          <w:szCs w:val="30"/>
        </w:rPr>
        <w:t>1</w:t>
      </w:r>
      <w:r w:rsidR="00FB5DC3"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FB5DC3">
        <w:rPr>
          <w:rFonts w:ascii="Angsana New" w:hAnsi="Angsana New" w:hint="cs"/>
          <w:spacing w:val="-4"/>
          <w:sz w:val="30"/>
          <w:szCs w:val="30"/>
          <w:cs/>
        </w:rPr>
        <w:t>นางสาวจุไรรัตน์      พงศ์สอน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ซึ่งถือหุ้นประมาณร้อยละ </w:t>
      </w:r>
      <w:r w:rsidR="00EB2C54">
        <w:rPr>
          <w:rFonts w:ascii="Angsana New" w:hAnsi="Angsana New"/>
          <w:spacing w:val="-4"/>
          <w:sz w:val="30"/>
          <w:szCs w:val="30"/>
        </w:rPr>
        <w:t>10</w:t>
      </w:r>
    </w:p>
    <w:p w:rsidR="006E7D43" w:rsidRPr="00377316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6E7D43" w:rsidRPr="00047325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1D16">
        <w:rPr>
          <w:rFonts w:ascii="Angsana New" w:hAnsi="Angsana New" w:hint="cs"/>
          <w:sz w:val="30"/>
          <w:szCs w:val="30"/>
          <w:cs/>
        </w:rPr>
        <w:t>กลุ่ม</w:t>
      </w:r>
      <w:r w:rsidRPr="007F1D1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7F1D16">
        <w:rPr>
          <w:rFonts w:ascii="Angsana New" w:hAnsi="Angsana New" w:hint="cs"/>
          <w:sz w:val="30"/>
          <w:szCs w:val="30"/>
          <w:cs/>
        </w:rPr>
        <w:t>การ</w:t>
      </w:r>
      <w:r w:rsidR="005E747A" w:rsidRPr="00A45001">
        <w:rPr>
          <w:rFonts w:ascii="Angsana New" w:hAnsi="Angsana New"/>
          <w:spacing w:val="-4"/>
          <w:sz w:val="30"/>
          <w:szCs w:val="30"/>
          <w:cs/>
        </w:rPr>
        <w:t>ออกแบบ</w:t>
      </w:r>
      <w:r w:rsidR="005E747A" w:rsidRPr="00A45001">
        <w:rPr>
          <w:rFonts w:ascii="Angsana New" w:hAnsi="Angsana New" w:hint="cs"/>
          <w:spacing w:val="-4"/>
          <w:sz w:val="30"/>
          <w:szCs w:val="30"/>
          <w:cs/>
        </w:rPr>
        <w:t>และผลิตเครื่องจักร รวมถึงเครื่องป้อนชิ้นงานสำหรับอุตสาหกรรมยานยนต์และอุตสาหกรรมอื่น</w:t>
      </w:r>
      <w:r w:rsidRPr="00FA3B7C">
        <w:rPr>
          <w:rFonts w:ascii="Angsana New" w:hAnsi="Angsana New" w:hint="cs"/>
          <w:sz w:val="30"/>
          <w:szCs w:val="30"/>
          <w:cs/>
        </w:rPr>
        <w:t xml:space="preserve"> รายละเอียดของบริษัทย่อย ณ วันที่ 31 มีนาคม 256</w:t>
      </w:r>
      <w:r w:rsidR="006D66C0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ได้เปิดเผยไว้ในหมายเหตุประกอบงบการเงินข้อ </w:t>
      </w:r>
      <w:r w:rsidR="00B04ADB">
        <w:rPr>
          <w:rFonts w:ascii="Angsana New" w:hAnsi="Angsana New"/>
          <w:sz w:val="30"/>
          <w:szCs w:val="30"/>
        </w:rPr>
        <w:t>5</w:t>
      </w:r>
    </w:p>
    <w:p w:rsidR="006E7D43" w:rsidRPr="00377316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6E7D43" w:rsidRPr="00E07A6E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07A6E">
        <w:rPr>
          <w:rFonts w:ascii="Angsana New" w:hAnsi="Angsana New"/>
          <w:b/>
          <w:bCs/>
          <w:sz w:val="30"/>
          <w:szCs w:val="30"/>
          <w:cs/>
        </w:rPr>
        <w:t>2</w:t>
      </w:r>
      <w:r w:rsidRPr="00E07A6E">
        <w:rPr>
          <w:rFonts w:ascii="Angsana New" w:hAnsi="Angsana New"/>
          <w:b/>
          <w:bCs/>
          <w:sz w:val="30"/>
          <w:szCs w:val="30"/>
          <w:cs/>
        </w:rPr>
        <w:tab/>
      </w:r>
      <w:r w:rsidRPr="008559A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6E7D43" w:rsidRPr="00377316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6E7D43" w:rsidRDefault="006E7D43" w:rsidP="006E7D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32FEE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932FE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6E7D43" w:rsidRPr="008D3FA8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E7D43" w:rsidRPr="00712F07" w:rsidRDefault="006E7D43" w:rsidP="006E7D4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9A57B8">
        <w:rPr>
          <w:rFonts w:ascii="Angsana New" w:hAnsi="Angsana New"/>
          <w:sz w:val="30"/>
          <w:szCs w:val="30"/>
          <w:cs/>
        </w:rPr>
        <w:t xml:space="preserve">การเงินระหว่างกาลนี้จัดทำขึ้นในรูปแบบย่อและตามมาตรฐานการบัญชี ฉบับที่ </w:t>
      </w:r>
      <w:r w:rsidRPr="00474634">
        <w:rPr>
          <w:rFonts w:ascii="Angsana New" w:hAnsi="Angsana New"/>
          <w:sz w:val="30"/>
          <w:szCs w:val="30"/>
        </w:rPr>
        <w:t xml:space="preserve">34 </w:t>
      </w:r>
      <w:r w:rsidRPr="00474634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B34F21">
        <w:rPr>
          <w:rFonts w:ascii="Angsana New" w:hAnsi="Angsana New"/>
          <w:sz w:val="30"/>
          <w:szCs w:val="30"/>
        </w:rPr>
        <w:t>2561</w:t>
      </w:r>
      <w:r w:rsidRPr="00474634">
        <w:rPr>
          <w:rFonts w:ascii="Angsana New" w:hAnsi="Angsana New"/>
          <w:sz w:val="30"/>
          <w:szCs w:val="30"/>
        </w:rPr>
        <w:t xml:space="preserve">) </w:t>
      </w:r>
      <w:r w:rsidRPr="00474634">
        <w:rPr>
          <w:rFonts w:ascii="Angsana New" w:hAnsi="Angsana New"/>
          <w:sz w:val="30"/>
          <w:szCs w:val="30"/>
          <w:cs/>
        </w:rPr>
        <w:t xml:space="preserve">เรื่อง </w:t>
      </w:r>
      <w:r w:rsidRPr="0047463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474634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474634">
        <w:rPr>
          <w:rFonts w:ascii="Angsana New" w:hAnsi="Angsana New"/>
          <w:sz w:val="30"/>
          <w:szCs w:val="30"/>
          <w:cs/>
        </w:rPr>
        <w:t xml:space="preserve"> </w:t>
      </w:r>
      <w:r w:rsidRPr="00474634">
        <w:rPr>
          <w:rFonts w:ascii="Angsana New" w:hAnsi="Angsana New"/>
          <w:sz w:val="30"/>
          <w:szCs w:val="30"/>
        </w:rPr>
        <w:t xml:space="preserve"> </w:t>
      </w:r>
      <w:r w:rsidRPr="00474634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 w:rsidR="00B34F21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Pr="00474634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</w:t>
      </w:r>
      <w:r>
        <w:rPr>
          <w:rFonts w:ascii="Angsana New" w:hAnsi="Angsana New"/>
          <w:sz w:val="30"/>
          <w:szCs w:val="30"/>
          <w:cs/>
        </w:rPr>
        <w:t>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6E7D43" w:rsidRPr="008D5BDF" w:rsidRDefault="006E7D43" w:rsidP="006E7D43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6E7D43" w:rsidRPr="00D32EBC" w:rsidRDefault="006E7D43" w:rsidP="006E7D43">
      <w:pPr>
        <w:spacing w:line="240" w:lineRule="auto"/>
        <w:ind w:left="540" w:right="-45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712F0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/>
          <w:sz w:val="30"/>
          <w:szCs w:val="30"/>
          <w:cs/>
        </w:rPr>
        <w:t>ธันวาคม</w:t>
      </w:r>
      <w:r w:rsidR="00B34F21">
        <w:rPr>
          <w:rFonts w:ascii="Angsana New" w:hAnsi="Angsana New"/>
          <w:sz w:val="30"/>
          <w:szCs w:val="30"/>
        </w:rPr>
        <w:t xml:space="preserve"> 2561</w:t>
      </w:r>
      <w:r>
        <w:rPr>
          <w:rFonts w:ascii="Angsana New" w:hAnsi="Angsana New"/>
          <w:sz w:val="30"/>
          <w:szCs w:val="30"/>
        </w:rPr>
        <w:t xml:space="preserve">          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/>
          <w:sz w:val="30"/>
          <w:szCs w:val="30"/>
          <w:cs/>
        </w:rPr>
        <w:t>รายงานไปแล้ว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t xml:space="preserve"> ดังนั</w:t>
      </w:r>
      <w:r>
        <w:rPr>
          <w:rFonts w:ascii="Angsana New" w:hAnsi="Angsana New"/>
          <w:sz w:val="30"/>
          <w:szCs w:val="30"/>
          <w:cs/>
        </w:rPr>
        <w:t>้นการอ่าน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/>
          <w:sz w:val="30"/>
          <w:szCs w:val="30"/>
          <w:cs/>
        </w:rPr>
        <w:t>ของ</w:t>
      </w:r>
      <w:r w:rsidRPr="00D95C94">
        <w:rPr>
          <w:rFonts w:ascii="Angsana New" w:hAnsi="Angsana New"/>
          <w:sz w:val="30"/>
          <w:szCs w:val="30"/>
          <w:cs/>
        </w:rPr>
        <w:t>บริษัทและบริษัทย่อยสำหรับ</w:t>
      </w:r>
      <w:r w:rsidRPr="00712F07">
        <w:rPr>
          <w:rFonts w:ascii="Angsana New" w:hAnsi="Angsana New"/>
          <w:sz w:val="30"/>
          <w:szCs w:val="30"/>
          <w:cs/>
        </w:rPr>
        <w:t>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B34F21">
        <w:rPr>
          <w:rFonts w:ascii="Angsana New" w:hAnsi="Angsana New"/>
          <w:sz w:val="30"/>
          <w:szCs w:val="30"/>
        </w:rPr>
        <w:t>1</w:t>
      </w:r>
    </w:p>
    <w:p w:rsidR="006E7D43" w:rsidRPr="00D760D3" w:rsidRDefault="006E7D43" w:rsidP="006E7D43">
      <w:pPr>
        <w:spacing w:line="240" w:lineRule="auto"/>
        <w:ind w:left="540" w:right="-45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  <w:r w:rsidRPr="00D75CE8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D75CE8">
        <w:rPr>
          <w:rFonts w:ascii="Angsana New" w:hAnsi="Angsana New"/>
          <w:sz w:val="30"/>
          <w:szCs w:val="30"/>
          <w:cs/>
        </w:rPr>
        <w:t>การเงินระหว่าง</w:t>
      </w:r>
      <w:r w:rsidRPr="00D760D3">
        <w:rPr>
          <w:rFonts w:ascii="Angsana New" w:hAnsi="Angsana New"/>
          <w:sz w:val="30"/>
          <w:szCs w:val="30"/>
          <w:cs/>
        </w:rPr>
        <w:t>กาลนี้มีความสอดคล้องกับการถือปฏิบัติในงบการเงินสำหรับปี</w:t>
      </w:r>
      <w:r w:rsidRPr="00E40BC5">
        <w:rPr>
          <w:rFonts w:ascii="Angsana New" w:hAnsi="Angsana New"/>
          <w:spacing w:val="-2"/>
          <w:sz w:val="30"/>
          <w:szCs w:val="30"/>
          <w:cs/>
        </w:rPr>
        <w:t>สิ้นสุดวันที่</w:t>
      </w:r>
      <w:r w:rsidRPr="00E40BC5">
        <w:rPr>
          <w:rFonts w:ascii="Angsana New" w:hAnsi="Angsana New"/>
          <w:spacing w:val="-2"/>
          <w:sz w:val="30"/>
          <w:szCs w:val="30"/>
        </w:rPr>
        <w:t xml:space="preserve"> 31</w:t>
      </w:r>
      <w:r w:rsidRPr="00E40BC5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B34F21" w:rsidRPr="00E40BC5">
        <w:rPr>
          <w:rFonts w:ascii="Angsana New" w:hAnsi="Angsana New"/>
          <w:spacing w:val="-2"/>
          <w:sz w:val="30"/>
          <w:szCs w:val="30"/>
        </w:rPr>
        <w:t>2561</w:t>
      </w:r>
      <w:r w:rsidRPr="00E40BC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40BC5" w:rsidRPr="00E40BC5">
        <w:rPr>
          <w:rFonts w:ascii="Angsana New" w:hAnsi="Angsana New" w:hint="cs"/>
          <w:spacing w:val="-2"/>
          <w:sz w:val="30"/>
          <w:szCs w:val="30"/>
          <w:cs/>
        </w:rPr>
        <w:t>ยกเว้น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</w:t>
      </w:r>
      <w:r w:rsidR="00E40BC5" w:rsidRPr="00E40BC5">
        <w:rPr>
          <w:rFonts w:ascii="Angsana New" w:hAnsi="Angsana New"/>
          <w:spacing w:val="-2"/>
          <w:sz w:val="30"/>
          <w:szCs w:val="30"/>
          <w:cs/>
        </w:rPr>
        <w:t xml:space="preserve"> 1 </w:t>
      </w:r>
      <w:r w:rsidR="00E40BC5" w:rsidRPr="00E40BC5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="00E40BC5" w:rsidRPr="00E40BC5">
        <w:rPr>
          <w:rFonts w:ascii="Angsana New" w:hAnsi="Angsana New"/>
          <w:spacing w:val="-2"/>
          <w:sz w:val="30"/>
          <w:szCs w:val="30"/>
          <w:cs/>
        </w:rPr>
        <w:t xml:space="preserve"> 2562 </w:t>
      </w:r>
      <w:r w:rsidR="00E40BC5" w:rsidRPr="00E40BC5">
        <w:rPr>
          <w:rFonts w:ascii="Angsana New" w:hAnsi="Angsana New" w:hint="cs"/>
          <w:spacing w:val="-2"/>
          <w:sz w:val="30"/>
          <w:szCs w:val="30"/>
          <w:cs/>
        </w:rPr>
        <w:t>ทุกฉบับมาถือปฏิบัติ</w:t>
      </w:r>
    </w:p>
    <w:p w:rsidR="006E7D43" w:rsidRPr="00D760D3" w:rsidRDefault="006E7D43" w:rsidP="006E7D43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715C8" w:rsidRPr="004715C8" w:rsidRDefault="004715C8" w:rsidP="00471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15C8">
        <w:rPr>
          <w:rFonts w:ascii="Angsana New" w:hAnsi="Angsana New" w:hint="cs"/>
          <w:sz w:val="30"/>
          <w:szCs w:val="30"/>
          <w:cs/>
        </w:rPr>
        <w:t>โดยมีการเปลี่ยนแปลงที่สำคัญคือ</w:t>
      </w:r>
      <w:r w:rsidRPr="004715C8">
        <w:rPr>
          <w:rFonts w:ascii="Angsana New" w:hAnsi="Angsana New"/>
          <w:sz w:val="30"/>
          <w:szCs w:val="30"/>
        </w:rPr>
        <w:t xml:space="preserve"> </w:t>
      </w:r>
      <w:r w:rsidRPr="004715C8">
        <w:rPr>
          <w:rFonts w:ascii="Angsana New" w:hAnsi="Angsana New"/>
          <w:sz w:val="30"/>
          <w:szCs w:val="30"/>
          <w:cs/>
        </w:rPr>
        <w:t>กลุ่มบริษัท</w:t>
      </w:r>
      <w:r w:rsidRPr="004715C8">
        <w:rPr>
          <w:rFonts w:ascii="Angsana New" w:hAnsi="Angsana New" w:hint="cs"/>
          <w:sz w:val="30"/>
          <w:szCs w:val="30"/>
          <w:cs/>
        </w:rPr>
        <w:t xml:space="preserve">ได้นำมาตรฐานการรายงานทางการเงิน </w:t>
      </w:r>
      <w:r w:rsidRPr="004715C8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4715C8">
        <w:rPr>
          <w:rFonts w:ascii="Angsana New" w:hAnsi="Angsana New"/>
          <w:sz w:val="30"/>
          <w:szCs w:val="30"/>
        </w:rPr>
        <w:t>15</w:t>
      </w:r>
      <w:r w:rsidRPr="004715C8">
        <w:rPr>
          <w:rFonts w:ascii="Angsana New" w:hAnsi="Angsana New"/>
          <w:sz w:val="30"/>
          <w:szCs w:val="30"/>
          <w:cs/>
        </w:rPr>
        <w:t xml:space="preserve"> เรื่อง </w:t>
      </w:r>
      <w:r w:rsidRPr="004715C8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4715C8">
        <w:rPr>
          <w:rFonts w:ascii="Angsana New" w:hAnsi="Angsana New"/>
          <w:sz w:val="30"/>
          <w:szCs w:val="30"/>
          <w:cs/>
        </w:rPr>
        <w:t xml:space="preserve"> </w:t>
      </w:r>
      <w:r w:rsidRPr="004715C8">
        <w:rPr>
          <w:rFonts w:ascii="Angsana New" w:hAnsi="Angsana New"/>
          <w:sz w:val="30"/>
          <w:szCs w:val="30"/>
        </w:rPr>
        <w:t xml:space="preserve">(“TFRS 15”) </w:t>
      </w:r>
      <w:r w:rsidRPr="004715C8">
        <w:rPr>
          <w:rFonts w:ascii="Angsana New" w:hAnsi="Angsana New" w:hint="cs"/>
          <w:sz w:val="30"/>
          <w:szCs w:val="30"/>
          <w:cs/>
        </w:rPr>
        <w:t xml:space="preserve">มาถือปฏิบัติเป็นครั้งแรก แทนมาตรฐานการบัญชี ฉบับที่ </w:t>
      </w:r>
      <w:r w:rsidRPr="004715C8">
        <w:rPr>
          <w:rFonts w:ascii="Angsana New" w:hAnsi="Angsana New"/>
          <w:sz w:val="30"/>
          <w:szCs w:val="30"/>
        </w:rPr>
        <w:t xml:space="preserve">18 </w:t>
      </w:r>
      <w:r w:rsidRPr="004715C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4715C8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4715C8">
        <w:rPr>
          <w:rFonts w:ascii="Angsana New" w:hAnsi="Angsana New" w:hint="cs"/>
          <w:sz w:val="30"/>
          <w:szCs w:val="30"/>
          <w:cs/>
        </w:rPr>
        <w:t xml:space="preserve"> </w:t>
      </w:r>
      <w:r w:rsidRPr="004715C8">
        <w:rPr>
          <w:rFonts w:ascii="Angsana New" w:hAnsi="Angsana New"/>
          <w:sz w:val="30"/>
          <w:szCs w:val="30"/>
        </w:rPr>
        <w:t xml:space="preserve">(“TAS 18”) </w:t>
      </w:r>
      <w:r w:rsidRPr="004715C8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4715C8">
        <w:rPr>
          <w:rFonts w:ascii="Angsana New" w:hAnsi="Angsana New"/>
          <w:sz w:val="30"/>
          <w:szCs w:val="30"/>
        </w:rPr>
        <w:t xml:space="preserve">11 </w:t>
      </w:r>
      <w:r w:rsidRPr="004715C8">
        <w:rPr>
          <w:rFonts w:ascii="Angsana New" w:hAnsi="Angsana New" w:hint="cs"/>
          <w:sz w:val="30"/>
          <w:szCs w:val="30"/>
          <w:cs/>
        </w:rPr>
        <w:t>เรื่อง</w:t>
      </w:r>
      <w:r w:rsidRPr="004715C8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4715C8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4715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15C8">
        <w:rPr>
          <w:rFonts w:asciiTheme="majorBidi" w:hAnsiTheme="majorBidi" w:cstheme="majorBidi"/>
          <w:sz w:val="30"/>
          <w:szCs w:val="30"/>
        </w:rPr>
        <w:t>(“TAS 11”)</w:t>
      </w:r>
      <w:r w:rsidRPr="004715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715C8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4715C8" w:rsidRPr="004715C8" w:rsidRDefault="004715C8" w:rsidP="00471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:rsidR="004715C8" w:rsidRPr="004715C8" w:rsidRDefault="004715C8" w:rsidP="004715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theme="minorBidi"/>
          <w:b/>
          <w:bCs/>
          <w:color w:val="0000FF"/>
          <w:sz w:val="30"/>
          <w:szCs w:val="30"/>
        </w:rPr>
      </w:pPr>
      <w:r w:rsidRPr="004715C8">
        <w:rPr>
          <w:rFonts w:asciiTheme="majorBidi" w:hAnsiTheme="majorBidi" w:cstheme="majorBidi"/>
          <w:sz w:val="30"/>
          <w:szCs w:val="30"/>
          <w:cs/>
        </w:rPr>
        <w:t>ตาม</w:t>
      </w:r>
      <w:r w:rsidRPr="004715C8">
        <w:rPr>
          <w:rFonts w:ascii="Angsana New" w:hAnsi="Angsana New"/>
          <w:sz w:val="30"/>
          <w:szCs w:val="30"/>
        </w:rPr>
        <w:t xml:space="preserve"> TFRS 15</w:t>
      </w:r>
      <w:r w:rsidRPr="004715C8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4715C8">
        <w:rPr>
          <w:rFonts w:ascii="Angsana New" w:hAnsi="Angsana New"/>
          <w:sz w:val="30"/>
          <w:szCs w:val="30"/>
        </w:rPr>
        <w:t xml:space="preserve"> </w:t>
      </w:r>
      <w:r w:rsidRPr="004715C8">
        <w:rPr>
          <w:rFonts w:asciiTheme="majorBidi" w:hAnsiTheme="majorBidi" w:cstheme="majorBidi"/>
          <w:sz w:val="30"/>
          <w:szCs w:val="30"/>
          <w:cs/>
        </w:rPr>
        <w:t>รับรู้รายได้เมื่อ</w:t>
      </w:r>
      <w:r w:rsidRPr="004715C8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4715C8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4715C8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4715C8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4715C8">
        <w:rPr>
          <w:rFonts w:asciiTheme="majorBidi" w:hAnsiTheme="majorBidi" w:cstheme="majorBidi"/>
          <w:sz w:val="30"/>
          <w:szCs w:val="30"/>
        </w:rPr>
        <w:t xml:space="preserve"> </w:t>
      </w:r>
      <w:r w:rsidRPr="004715C8">
        <w:rPr>
          <w:rFonts w:asciiTheme="majorBidi" w:hAnsiTheme="majorBidi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4715C8">
        <w:rPr>
          <w:rFonts w:ascii="Angsana New" w:hAnsi="Angsana New"/>
          <w:sz w:val="30"/>
          <w:szCs w:val="30"/>
          <w:cs/>
        </w:rPr>
        <w:t>กลุ่มบริษัท</w:t>
      </w:r>
      <w:r w:rsidRPr="004715C8">
        <w:rPr>
          <w:rFonts w:ascii="Angsana New" w:hAnsi="Angsana New"/>
          <w:sz w:val="30"/>
          <w:szCs w:val="30"/>
        </w:rPr>
        <w:t xml:space="preserve"> </w:t>
      </w:r>
      <w:r w:rsidRPr="004715C8">
        <w:rPr>
          <w:rFonts w:asciiTheme="majorBidi" w:hAnsiTheme="majorBidi" w:hint="cs"/>
          <w:sz w:val="30"/>
          <w:szCs w:val="30"/>
          <w:cs/>
        </w:rPr>
        <w:t>คาดว่าจะมีสิทธิได้รับ</w:t>
      </w:r>
      <w:r w:rsidRPr="004715C8">
        <w:rPr>
          <w:rFonts w:asciiTheme="majorBidi" w:hAnsiTheme="majorBidi" w:cstheme="majorBidi"/>
          <w:sz w:val="30"/>
          <w:szCs w:val="30"/>
          <w:cs/>
        </w:rPr>
        <w:t xml:space="preserve"> และมีการใช้</w:t>
      </w:r>
      <w:r w:rsidRPr="004715C8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4715C8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4715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715C8">
        <w:rPr>
          <w:rFonts w:asciiTheme="majorBidi" w:hAnsiTheme="majorBidi"/>
          <w:sz w:val="30"/>
          <w:szCs w:val="30"/>
          <w:cs/>
        </w:rPr>
        <w:t xml:space="preserve">ในขณะที่ </w:t>
      </w:r>
      <w:r w:rsidRPr="004715C8">
        <w:rPr>
          <w:rFonts w:asciiTheme="majorBidi" w:hAnsiTheme="majorBidi"/>
          <w:sz w:val="30"/>
          <w:szCs w:val="30"/>
        </w:rPr>
        <w:t xml:space="preserve">TAS 18 </w:t>
      </w:r>
      <w:r w:rsidRPr="004715C8">
        <w:rPr>
          <w:rFonts w:ascii="Angsana New" w:hAnsi="Angsana New"/>
          <w:sz w:val="30"/>
          <w:szCs w:val="30"/>
          <w:cs/>
        </w:rPr>
        <w:t>กลุ่มบริษัท</w:t>
      </w:r>
      <w:r w:rsidRPr="004715C8">
        <w:rPr>
          <w:rFonts w:ascii="Angsana New" w:hAnsi="Angsana New"/>
          <w:sz w:val="30"/>
          <w:szCs w:val="30"/>
        </w:rPr>
        <w:t xml:space="preserve"> </w:t>
      </w:r>
      <w:r w:rsidRPr="004715C8">
        <w:rPr>
          <w:rFonts w:ascii="Angsana New" w:hAnsi="Angsana New"/>
          <w:sz w:val="30"/>
          <w:szCs w:val="30"/>
          <w:cs/>
        </w:rPr>
        <w:t>รับรู้รายได้</w:t>
      </w:r>
      <w:r w:rsidRPr="004715C8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4715C8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4715C8">
        <w:rPr>
          <w:rFonts w:ascii="Angsana New" w:hAnsi="Angsana New" w:hint="cs"/>
          <w:sz w:val="30"/>
          <w:szCs w:val="30"/>
          <w:cs/>
        </w:rPr>
        <w:t xml:space="preserve"> </w:t>
      </w:r>
      <w:r w:rsidRPr="004715C8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4715C8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4715C8" w:rsidRPr="004715C8" w:rsidRDefault="004715C8" w:rsidP="00471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theme="minorBidi"/>
          <w:b/>
          <w:bCs/>
          <w:color w:val="0000FF"/>
          <w:sz w:val="30"/>
          <w:szCs w:val="30"/>
        </w:rPr>
      </w:pPr>
    </w:p>
    <w:p w:rsidR="006E7D43" w:rsidRDefault="004715C8" w:rsidP="004715C8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715C8">
        <w:rPr>
          <w:rFonts w:ascii="Angsana New" w:hAnsi="Angsana New" w:hint="cs"/>
          <w:sz w:val="30"/>
          <w:szCs w:val="30"/>
          <w:cs/>
          <w:lang w:bidi="th-TH"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4715C8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  <w:r w:rsidRPr="004715C8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4715C8">
        <w:rPr>
          <w:rFonts w:ascii="Angsana New" w:hAnsi="Angsana New" w:hint="cs"/>
          <w:sz w:val="30"/>
          <w:szCs w:val="30"/>
          <w:cs/>
          <w:lang w:bidi="th-TH"/>
        </w:rPr>
        <w:t xml:space="preserve">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B04ADB">
        <w:rPr>
          <w:rFonts w:ascii="Angsana New" w:hAnsi="Angsana New"/>
          <w:sz w:val="30"/>
          <w:szCs w:val="30"/>
        </w:rPr>
        <w:t>18</w:t>
      </w:r>
    </w:p>
    <w:p w:rsidR="006E7D43" w:rsidRDefault="006E7D43" w:rsidP="006E7D4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E7D43" w:rsidRPr="00FD520B" w:rsidRDefault="006E7D43" w:rsidP="006E7D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(ข)</w:t>
      </w:r>
      <w:r w:rsidRPr="00FD520B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6E7D43" w:rsidRPr="008471AF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6E7D43" w:rsidRPr="009D1056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  <w:cs/>
        </w:rPr>
      </w:pPr>
      <w:r w:rsidRPr="009D1056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9D1056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9D1056">
        <w:rPr>
          <w:rFonts w:ascii="Angsana New" w:hAnsi="Angsana New"/>
          <w:sz w:val="30"/>
          <w:szCs w:val="30"/>
          <w:cs/>
        </w:rPr>
        <w:t xml:space="preserve"> </w:t>
      </w:r>
    </w:p>
    <w:p w:rsidR="006E7D43" w:rsidRPr="008471AF" w:rsidRDefault="006E7D43" w:rsidP="006E7D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6E7D43" w:rsidRDefault="006E7D43" w:rsidP="006E7D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B0AF0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9B0AF0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ใช้วิจารณญาณและการ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</w:p>
    <w:p w:rsidR="006E7D43" w:rsidRPr="008471AF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D520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E40BC5">
        <w:rPr>
          <w:rFonts w:ascii="Angsana New" w:hAnsi="Angsana New" w:hint="cs"/>
          <w:sz w:val="30"/>
          <w:szCs w:val="30"/>
          <w:cs/>
        </w:rPr>
        <w:t>ให้</w:t>
      </w:r>
      <w:r w:rsidRPr="00FD520B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</w:t>
      </w:r>
      <w:r w:rsidRPr="00FD520B"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/>
          <w:sz w:val="30"/>
          <w:szCs w:val="30"/>
          <w:cs/>
        </w:rPr>
        <w:t xml:space="preserve"> การประมาณและข้อสมมติ</w:t>
      </w:r>
      <w:r w:rsidRPr="00FD520B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6E7D43" w:rsidRPr="008471AF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C8301D">
        <w:rPr>
          <w:rFonts w:ascii="Angsana New" w:hAnsi="Angsana New"/>
          <w:sz w:val="30"/>
          <w:szCs w:val="30"/>
          <w:cs/>
        </w:rPr>
        <w:lastRenderedPageBreak/>
        <w:t>ในการจัดทำงบการเงินระหว่างกาล ผู้บริหารได้มีการใช้วิจารณญาณอย่างมีนัยสำคัญ</w:t>
      </w:r>
      <w:r>
        <w:rPr>
          <w:rFonts w:ascii="Angsana New" w:hAnsi="Angsana New" w:hint="cs"/>
          <w:sz w:val="30"/>
          <w:szCs w:val="30"/>
          <w:cs/>
        </w:rPr>
        <w:t>ใ</w:t>
      </w:r>
      <w:r w:rsidRPr="00853505">
        <w:rPr>
          <w:rFonts w:ascii="Angsana New" w:hAnsi="Angsana New"/>
          <w:spacing w:val="-4"/>
          <w:sz w:val="30"/>
          <w:szCs w:val="30"/>
          <w:cs/>
        </w:rPr>
        <w:t>นการถือปฏิบัติตามนโยบายการบัญชีของกลุ่มบริษัท</w:t>
      </w:r>
      <w:r w:rsidRPr="00853505">
        <w:rPr>
          <w:rFonts w:ascii="Angsana New" w:hAnsi="Angsana New"/>
          <w:spacing w:val="-4"/>
          <w:sz w:val="30"/>
          <w:szCs w:val="30"/>
        </w:rPr>
        <w:t xml:space="preserve"> </w:t>
      </w:r>
      <w:r w:rsidRPr="00853505">
        <w:rPr>
          <w:rFonts w:ascii="Angsana New" w:hAnsi="Angsana New"/>
          <w:spacing w:val="-4"/>
          <w:sz w:val="30"/>
          <w:szCs w:val="30"/>
          <w:cs/>
        </w:rPr>
        <w:t>และแหล่งข้อมูลสำคัญของความไม่แน่นอนในกา</w:t>
      </w:r>
      <w:r w:rsidRPr="00853505">
        <w:rPr>
          <w:rFonts w:ascii="Angsana New" w:hAnsi="Angsana New" w:hint="cs"/>
          <w:spacing w:val="-4"/>
          <w:sz w:val="30"/>
          <w:szCs w:val="30"/>
          <w:cs/>
        </w:rPr>
        <w:t>ร</w:t>
      </w:r>
      <w:r w:rsidRPr="00853505">
        <w:rPr>
          <w:rFonts w:ascii="Angsana New" w:hAnsi="Angsana New"/>
          <w:spacing w:val="-4"/>
          <w:sz w:val="30"/>
          <w:szCs w:val="30"/>
          <w:cs/>
        </w:rPr>
        <w:t>ประ</w:t>
      </w:r>
      <w:r>
        <w:rPr>
          <w:rFonts w:ascii="Angsana New" w:hAnsi="Angsana New"/>
          <w:spacing w:val="-4"/>
          <w:sz w:val="30"/>
          <w:szCs w:val="30"/>
          <w:cs/>
        </w:rPr>
        <w:t>มาณการซึ่งถือปฏิบัติเช่นเดียวกั</w:t>
      </w:r>
      <w:r>
        <w:rPr>
          <w:rFonts w:ascii="Angsana New" w:hAnsi="Angsana New" w:hint="cs"/>
          <w:spacing w:val="-4"/>
          <w:sz w:val="30"/>
          <w:szCs w:val="30"/>
          <w:cs/>
        </w:rPr>
        <w:t>บ</w:t>
      </w:r>
      <w:r>
        <w:rPr>
          <w:rFonts w:ascii="Angsana New" w:hAnsi="Angsana New"/>
          <w:spacing w:val="-4"/>
          <w:sz w:val="30"/>
          <w:szCs w:val="30"/>
        </w:rPr>
        <w:t xml:space="preserve">       </w:t>
      </w:r>
      <w:r w:rsidRPr="00853505">
        <w:rPr>
          <w:rFonts w:ascii="Angsana New" w:hAnsi="Angsana New"/>
          <w:spacing w:val="-4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Pr="00853505">
        <w:rPr>
          <w:rFonts w:ascii="Angsana New" w:hAnsi="Angsana New"/>
          <w:spacing w:val="-4"/>
          <w:sz w:val="30"/>
          <w:szCs w:val="30"/>
        </w:rPr>
        <w:t xml:space="preserve">31 </w:t>
      </w:r>
      <w:r w:rsidRPr="00853505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853505">
        <w:rPr>
          <w:rFonts w:ascii="Angsana New" w:hAnsi="Angsana New"/>
          <w:spacing w:val="-4"/>
          <w:sz w:val="30"/>
          <w:szCs w:val="30"/>
        </w:rPr>
        <w:t xml:space="preserve"> 25</w:t>
      </w:r>
      <w:r>
        <w:rPr>
          <w:rFonts w:ascii="Angsana New" w:hAnsi="Angsana New" w:hint="cs"/>
          <w:spacing w:val="-4"/>
          <w:sz w:val="30"/>
          <w:szCs w:val="30"/>
          <w:cs/>
        </w:rPr>
        <w:t>6</w:t>
      </w:r>
      <w:r w:rsidR="00DD06F7">
        <w:rPr>
          <w:rFonts w:ascii="Angsana New" w:hAnsi="Angsana New"/>
          <w:spacing w:val="-4"/>
          <w:sz w:val="30"/>
          <w:szCs w:val="30"/>
        </w:rPr>
        <w:t>1</w:t>
      </w:r>
      <w:r w:rsidR="00E40BC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40BC5" w:rsidRPr="00E40BC5">
        <w:rPr>
          <w:rFonts w:ascii="Angsana New" w:hAnsi="Angsana New" w:hint="cs"/>
          <w:spacing w:val="-4"/>
          <w:sz w:val="30"/>
          <w:szCs w:val="30"/>
          <w:cs/>
        </w:rPr>
        <w:t>ยกเว้นเรื่องการรับรู้รายได้ที่ต้องใช้วิจารณญาณในการพิจารณาจังหวะเวลาในการส่งมอบการควบคุม</w:t>
      </w:r>
      <w:r w:rsidR="00E40BC5" w:rsidRPr="00E40B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40BC5" w:rsidRPr="00E40BC5">
        <w:rPr>
          <w:rFonts w:ascii="Angsana New" w:hAnsi="Angsana New" w:hint="cs"/>
          <w:spacing w:val="-4"/>
          <w:sz w:val="30"/>
          <w:szCs w:val="30"/>
          <w:cs/>
        </w:rPr>
        <w:t>เพื่อประเมินว่าจะรับรู้รายได้</w:t>
      </w:r>
      <w:r w:rsidR="00E40BC5" w:rsidRPr="00E40B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40BC5" w:rsidRPr="00E40BC5">
        <w:rPr>
          <w:rFonts w:ascii="Angsana New" w:hAnsi="Angsana New" w:hint="cs"/>
          <w:spacing w:val="-4"/>
          <w:sz w:val="30"/>
          <w:szCs w:val="30"/>
          <w:cs/>
        </w:rPr>
        <w:t>ณ</w:t>
      </w:r>
      <w:r w:rsidR="00E40BC5" w:rsidRPr="00E40B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40BC5" w:rsidRPr="00E40BC5">
        <w:rPr>
          <w:rFonts w:ascii="Angsana New" w:hAnsi="Angsana New" w:hint="cs"/>
          <w:spacing w:val="-4"/>
          <w:sz w:val="30"/>
          <w:szCs w:val="30"/>
          <w:cs/>
        </w:rPr>
        <w:t>เวลาใดเวลาหนึ่ง</w:t>
      </w:r>
      <w:r w:rsidR="00E40BC5" w:rsidRPr="00E40B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40BC5" w:rsidRPr="00E40BC5">
        <w:rPr>
          <w:rFonts w:ascii="Angsana New" w:hAnsi="Angsana New" w:hint="cs"/>
          <w:spacing w:val="-4"/>
          <w:sz w:val="30"/>
          <w:szCs w:val="30"/>
          <w:cs/>
        </w:rPr>
        <w:t>หรือ</w:t>
      </w:r>
      <w:r w:rsidR="00E40BC5" w:rsidRPr="00E40B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40BC5" w:rsidRPr="00E40BC5">
        <w:rPr>
          <w:rFonts w:ascii="Angsana New" w:hAnsi="Angsana New" w:hint="cs"/>
          <w:spacing w:val="-4"/>
          <w:sz w:val="30"/>
          <w:szCs w:val="30"/>
          <w:cs/>
        </w:rPr>
        <w:t>รับรู้ตลอดช่วงเวลาหนึ่งตามข้อกำหนดของ</w:t>
      </w:r>
      <w:r w:rsidR="00E40BC5" w:rsidRPr="00E40B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40BC5" w:rsidRPr="00E40BC5">
        <w:rPr>
          <w:rFonts w:ascii="Angsana New" w:hAnsi="Angsana New"/>
          <w:spacing w:val="-4"/>
          <w:sz w:val="30"/>
          <w:szCs w:val="30"/>
        </w:rPr>
        <w:t xml:space="preserve">TFRS </w:t>
      </w:r>
      <w:r w:rsidR="00E40BC5" w:rsidRPr="00E40BC5">
        <w:rPr>
          <w:rFonts w:ascii="Angsana New" w:hAnsi="Angsana New"/>
          <w:spacing w:val="-4"/>
          <w:sz w:val="30"/>
          <w:szCs w:val="30"/>
          <w:cs/>
        </w:rPr>
        <w:t xml:space="preserve">15 </w:t>
      </w:r>
      <w:r w:rsidR="00E40BC5" w:rsidRPr="00E40BC5">
        <w:rPr>
          <w:rFonts w:ascii="Angsana New" w:hAnsi="Angsana New" w:hint="cs"/>
          <w:spacing w:val="-4"/>
          <w:sz w:val="30"/>
          <w:szCs w:val="30"/>
          <w:cs/>
        </w:rPr>
        <w:t>ที่กลุ่มบริษัทถือปฎิบัติเป็นครั้งแรก</w:t>
      </w:r>
    </w:p>
    <w:p w:rsidR="006E7D43" w:rsidRPr="00683F9C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6E7D43" w:rsidRPr="00F70D46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0D46">
        <w:rPr>
          <w:rFonts w:ascii="Angsana New" w:hAnsi="Angsana New" w:hint="cs"/>
          <w:i/>
          <w:iCs/>
          <w:sz w:val="30"/>
          <w:szCs w:val="30"/>
          <w:cs/>
        </w:rPr>
        <w:t>การวัดมูลค่ายุติธรรม</w:t>
      </w:r>
    </w:p>
    <w:p w:rsidR="006E7D43" w:rsidRPr="00683F9C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/>
          <w:sz w:val="30"/>
          <w:szCs w:val="30"/>
          <w:cs/>
        </w:rPr>
        <w:t>กลุ่มบริษัท</w:t>
      </w:r>
      <w:r w:rsidRPr="00F70D46">
        <w:rPr>
          <w:rFonts w:ascii="Angsana New" w:hAnsi="Angsana New" w:hint="cs"/>
          <w:sz w:val="30"/>
          <w:szCs w:val="30"/>
          <w:cs/>
        </w:rPr>
        <w:t>กำหนด</w:t>
      </w:r>
      <w:r w:rsidRPr="00F70D46">
        <w:rPr>
          <w:rFonts w:ascii="Angsana New" w:hAnsi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F70D46"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/>
          <w:sz w:val="30"/>
          <w:szCs w:val="30"/>
          <w:cs/>
        </w:rPr>
        <w:t>กรอบแนวคิดนี้รวม</w:t>
      </w:r>
      <w:r w:rsidRPr="00F70D46">
        <w:rPr>
          <w:rFonts w:ascii="Angsana New" w:hAnsi="Angsana New" w:hint="cs"/>
          <w:sz w:val="30"/>
          <w:szCs w:val="30"/>
          <w:cs/>
        </w:rPr>
        <w:t>ถึง</w:t>
      </w:r>
      <w:r w:rsidRPr="00F70D46">
        <w:rPr>
          <w:rFonts w:ascii="Angsana New" w:hAnsi="Angsana New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F70D46">
        <w:rPr>
          <w:rFonts w:ascii="Angsana New" w:hAnsi="Angsana New" w:hint="cs"/>
          <w:sz w:val="30"/>
          <w:szCs w:val="30"/>
          <w:cs/>
        </w:rPr>
        <w:t>มีนัย</w:t>
      </w:r>
      <w:r w:rsidRPr="00F70D46">
        <w:rPr>
          <w:rFonts w:ascii="Angsana New" w:hAnsi="Angsana New"/>
          <w:sz w:val="30"/>
          <w:szCs w:val="30"/>
          <w:cs/>
        </w:rPr>
        <w:t>สำคัญ รวมถึง</w:t>
      </w:r>
      <w:r w:rsidRPr="00F70D46">
        <w:rPr>
          <w:rFonts w:ascii="Angsana New" w:hAnsi="Angsana New" w:hint="cs"/>
          <w:sz w:val="30"/>
          <w:szCs w:val="30"/>
          <w:cs/>
        </w:rPr>
        <w:t>การวัด</w:t>
      </w:r>
      <w:r w:rsidRPr="00F70D46">
        <w:rPr>
          <w:rFonts w:ascii="Angsana New" w:hAnsi="Angsana New"/>
          <w:sz w:val="30"/>
          <w:szCs w:val="30"/>
          <w:cs/>
        </w:rPr>
        <w:t xml:space="preserve">มูลค่ายุติธรรมระดับ </w:t>
      </w:r>
      <w:r w:rsidRPr="00F70D46">
        <w:rPr>
          <w:rFonts w:ascii="Angsana New" w:hAnsi="Angsana New"/>
          <w:sz w:val="30"/>
          <w:szCs w:val="30"/>
        </w:rPr>
        <w:t xml:space="preserve">3       </w:t>
      </w:r>
      <w:r w:rsidRPr="00F70D46">
        <w:rPr>
          <w:rFonts w:ascii="Angsana New" w:hAnsi="Angsana New" w:hint="cs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:rsidR="006E7D43" w:rsidRPr="00683F9C" w:rsidRDefault="006E7D43" w:rsidP="006E7D43">
      <w:pPr>
        <w:shd w:val="clear" w:color="auto" w:fill="FFFFFF"/>
        <w:ind w:left="1080"/>
        <w:jc w:val="both"/>
        <w:rPr>
          <w:rFonts w:ascii="Angsana New" w:eastAsia="Times New Roman" w:hAnsi="Angsana New"/>
          <w:sz w:val="24"/>
          <w:szCs w:val="24"/>
          <w:highlight w:val="cyan"/>
          <w:lang w:val="en-GB"/>
        </w:rPr>
      </w:pPr>
    </w:p>
    <w:p w:rsidR="006E7D43" w:rsidRPr="00F70D46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F70D46">
        <w:rPr>
          <w:rFonts w:ascii="Angsana New" w:hAnsi="Angsana New" w:hint="cs"/>
          <w:sz w:val="30"/>
          <w:szCs w:val="30"/>
          <w:cs/>
        </w:rPr>
        <w:t>มีการ</w:t>
      </w:r>
      <w:r w:rsidRPr="00F70D46">
        <w:rPr>
          <w:rFonts w:ascii="Angsana New" w:hAnsi="Angsana New"/>
          <w:sz w:val="30"/>
          <w:szCs w:val="30"/>
          <w:cs/>
        </w:rPr>
        <w:t>ทบทวนข้อมูลที่</w:t>
      </w:r>
      <w:r w:rsidRPr="00F70D46">
        <w:rPr>
          <w:rFonts w:ascii="Angsana New" w:hAnsi="Angsana New" w:hint="cs"/>
          <w:sz w:val="30"/>
          <w:szCs w:val="30"/>
          <w:cs/>
        </w:rPr>
        <w:t>ไม่สามารถ</w:t>
      </w:r>
      <w:r>
        <w:rPr>
          <w:rFonts w:ascii="Angsana New" w:hAnsi="Angsana New"/>
          <w:sz w:val="30"/>
          <w:szCs w:val="30"/>
          <w:cs/>
        </w:rPr>
        <w:t>สังเกตได้</w:t>
      </w:r>
      <w:r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/>
          <w:sz w:val="30"/>
          <w:szCs w:val="30"/>
          <w:cs/>
        </w:rPr>
        <w:t>และปรับปรุงการวัดมูลค่าที่</w:t>
      </w:r>
      <w:r w:rsidRPr="00F70D46">
        <w:rPr>
          <w:rFonts w:ascii="Angsana New" w:hAnsi="Angsana New" w:hint="cs"/>
          <w:sz w:val="30"/>
          <w:szCs w:val="30"/>
          <w:cs/>
        </w:rPr>
        <w:t>มีนัย</w:t>
      </w:r>
      <w:r w:rsidRPr="00F70D46">
        <w:rPr>
          <w:rFonts w:ascii="Angsana New" w:hAnsi="Angsana New"/>
          <w:sz w:val="30"/>
          <w:szCs w:val="30"/>
          <w:cs/>
        </w:rPr>
        <w:t>สำคัญ</w:t>
      </w:r>
      <w:r>
        <w:rPr>
          <w:rFonts w:ascii="Angsana New" w:hAnsi="Angsana New" w:hint="cs"/>
          <w:sz w:val="30"/>
          <w:szCs w:val="30"/>
          <w:cs/>
        </w:rPr>
        <w:t xml:space="preserve">                 </w:t>
      </w:r>
      <w:r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/>
          <w:sz w:val="30"/>
          <w:szCs w:val="30"/>
          <w:cs/>
        </w:rPr>
        <w:t xml:space="preserve">อย่างสม่ำเสมอ </w:t>
      </w:r>
      <w:r w:rsidRPr="00F70D46">
        <w:rPr>
          <w:rFonts w:ascii="Angsana New" w:hAnsi="Angsana New" w:hint="cs"/>
          <w:sz w:val="30"/>
          <w:szCs w:val="30"/>
          <w:cs/>
        </w:rPr>
        <w:t>หากมีการ</w:t>
      </w:r>
      <w:r w:rsidRPr="00F70D46">
        <w:rPr>
          <w:rFonts w:ascii="Angsana New" w:hAnsi="Angsana New"/>
          <w:sz w:val="30"/>
          <w:szCs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F70D46"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F70D46">
        <w:rPr>
          <w:rFonts w:ascii="Angsana New" w:hAnsi="Angsana New" w:hint="cs"/>
          <w:sz w:val="30"/>
          <w:szCs w:val="30"/>
          <w:cs/>
        </w:rPr>
        <w:t>ได้</w:t>
      </w:r>
      <w:r w:rsidRPr="00F70D46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F70D46">
        <w:rPr>
          <w:rFonts w:ascii="Angsana New" w:hAnsi="Angsana New" w:hint="cs"/>
          <w:sz w:val="30"/>
          <w:szCs w:val="30"/>
          <w:cs/>
        </w:rPr>
        <w:t>ที่</w:t>
      </w:r>
      <w:r w:rsidRPr="00F70D46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F70D46">
        <w:rPr>
          <w:rFonts w:ascii="Angsana New" w:hAnsi="Angsana New" w:hint="cs"/>
          <w:sz w:val="30"/>
          <w:szCs w:val="30"/>
          <w:cs/>
        </w:rPr>
        <w:t>เกี่ยวกับ</w:t>
      </w:r>
      <w:r w:rsidRPr="00F70D46">
        <w:rPr>
          <w:rFonts w:ascii="Angsana New" w:hAnsi="Angsana New"/>
          <w:sz w:val="30"/>
          <w:szCs w:val="30"/>
          <w:cs/>
        </w:rPr>
        <w:t>การวัดมูลค่ารวมถึง</w:t>
      </w:r>
      <w:r>
        <w:rPr>
          <w:rFonts w:ascii="Angsana New" w:hAnsi="Angsana New"/>
          <w:sz w:val="30"/>
          <w:szCs w:val="30"/>
        </w:rPr>
        <w:t xml:space="preserve">            </w:t>
      </w:r>
      <w:r w:rsidRPr="00F70D46">
        <w:rPr>
          <w:rFonts w:ascii="Angsana New" w:hAnsi="Angsana New" w:hint="cs"/>
          <w:sz w:val="30"/>
          <w:szCs w:val="30"/>
          <w:cs/>
        </w:rPr>
        <w:t>การจัด</w:t>
      </w:r>
      <w:r>
        <w:rPr>
          <w:rFonts w:ascii="Angsana New" w:hAnsi="Angsana New" w:hint="cs"/>
          <w:sz w:val="30"/>
          <w:szCs w:val="30"/>
          <w:cs/>
        </w:rPr>
        <w:t>ลำดั</w:t>
      </w:r>
      <w:r w:rsidRPr="00F70D46">
        <w:rPr>
          <w:rFonts w:ascii="Angsana New" w:hAnsi="Angsana New"/>
          <w:sz w:val="30"/>
          <w:szCs w:val="30"/>
          <w:cs/>
        </w:rPr>
        <w:t>บชั้น</w:t>
      </w:r>
      <w:r w:rsidRPr="00F70D46">
        <w:rPr>
          <w:rFonts w:ascii="Angsana New" w:hAnsi="Angsana New" w:hint="cs"/>
          <w:sz w:val="30"/>
          <w:szCs w:val="30"/>
          <w:cs/>
        </w:rPr>
        <w:t>ของ</w:t>
      </w:r>
      <w:r w:rsidRPr="00F70D46">
        <w:rPr>
          <w:rFonts w:ascii="Angsana New" w:hAnsi="Angsana New"/>
          <w:sz w:val="30"/>
          <w:szCs w:val="30"/>
          <w:cs/>
        </w:rPr>
        <w:t>มูลค่ายุติธรรม</w:t>
      </w:r>
      <w:r w:rsidRPr="00F70D46">
        <w:rPr>
          <w:rFonts w:ascii="Angsana New" w:hAnsi="Angsana New" w:hint="cs"/>
          <w:sz w:val="30"/>
          <w:szCs w:val="30"/>
          <w:cs/>
        </w:rPr>
        <w:t>ว่า</w:t>
      </w:r>
      <w:r w:rsidRPr="00F70D46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F70D46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6E7D43" w:rsidRPr="00683F9C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 w:hint="cs"/>
          <w:sz w:val="30"/>
          <w:szCs w:val="30"/>
          <w:cs/>
        </w:rPr>
        <w:t>ประเด็น</w:t>
      </w:r>
      <w:r w:rsidRPr="00F70D46">
        <w:rPr>
          <w:rFonts w:ascii="Angsana New" w:hAnsi="Angsana New"/>
          <w:sz w:val="30"/>
          <w:szCs w:val="30"/>
          <w:cs/>
        </w:rPr>
        <w:t>ปัญหา</w:t>
      </w:r>
      <w:r w:rsidRPr="00F70D46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F70D46">
        <w:rPr>
          <w:rFonts w:ascii="Angsana New" w:hAnsi="Angsana New"/>
          <w:sz w:val="30"/>
          <w:szCs w:val="30"/>
          <w:cs/>
        </w:rPr>
        <w:t>สำคัญ</w:t>
      </w:r>
      <w:r w:rsidRPr="00F70D46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F70D46">
        <w:rPr>
          <w:rFonts w:ascii="Angsana New" w:hAnsi="Angsana New"/>
          <w:sz w:val="30"/>
          <w:szCs w:val="30"/>
          <w:cs/>
        </w:rPr>
        <w:t>ต่อคณะกรรมการตรวจสอบของกลุ่มบริษัท</w:t>
      </w:r>
    </w:p>
    <w:p w:rsidR="006E7D43" w:rsidRPr="00683F9C" w:rsidRDefault="006E7D43" w:rsidP="006E7D43">
      <w:pPr>
        <w:shd w:val="clear" w:color="auto" w:fill="FFFFFF"/>
        <w:tabs>
          <w:tab w:val="clear" w:pos="454"/>
        </w:tabs>
        <w:ind w:left="540"/>
        <w:jc w:val="thaiDistribute"/>
        <w:rPr>
          <w:rFonts w:asciiTheme="majorBidi" w:eastAsia="Times New Roman" w:hAnsiTheme="majorBidi" w:cstheme="majorBidi"/>
          <w:sz w:val="24"/>
          <w:szCs w:val="24"/>
          <w:highlight w:val="cyan"/>
        </w:rPr>
      </w:pP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F70D46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F70D46">
        <w:rPr>
          <w:rFonts w:ascii="Angsana New" w:hAnsi="Angsana New"/>
          <w:sz w:val="30"/>
          <w:szCs w:val="30"/>
          <w:cs/>
        </w:rPr>
        <w:t>ด้ใช้</w:t>
      </w:r>
      <w:r w:rsidRPr="00F70D46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F70D46"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F70D46">
        <w:rPr>
          <w:rFonts w:ascii="Angsana New" w:hAnsi="Angsana New" w:hint="cs"/>
          <w:sz w:val="30"/>
          <w:szCs w:val="30"/>
          <w:cs/>
        </w:rPr>
        <w:t>ในแต่ละ</w:t>
      </w:r>
      <w:r w:rsidRPr="00F70D46">
        <w:rPr>
          <w:rFonts w:ascii="Angsana New" w:hAnsi="Angsana New"/>
          <w:sz w:val="30"/>
          <w:szCs w:val="30"/>
          <w:cs/>
        </w:rPr>
        <w:t>ลำดับชั้น</w:t>
      </w:r>
      <w:r w:rsidRPr="00F70D46">
        <w:rPr>
          <w:rFonts w:ascii="Angsana New" w:hAnsi="Angsana New" w:hint="cs"/>
          <w:sz w:val="30"/>
          <w:szCs w:val="30"/>
          <w:cs/>
        </w:rPr>
        <w:t>ของ</w:t>
      </w:r>
      <w:r w:rsidRPr="00F70D46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F70D46"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6E7D43" w:rsidRPr="00683F9C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4"/>
          <w:szCs w:val="24"/>
        </w:rPr>
      </w:pPr>
    </w:p>
    <w:p w:rsidR="006E7D43" w:rsidRPr="00F70D46" w:rsidRDefault="006E7D43" w:rsidP="001D6A6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 w:hanging="387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F70D4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ข้อมูลระดับ </w:t>
      </w:r>
      <w:r w:rsidRPr="00F70D46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F70D4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เป็น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 xml:space="preserve">ราคาเสนอซื้อขาย 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>(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ไม่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>ต้อง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ปรับปรุง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) 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ในตลาดที่มีสภาพคล่องสำหรับสินทรัพย์หรือหนี้สินอย่างเดียวกัน</w:t>
      </w:r>
    </w:p>
    <w:p w:rsidR="006E7D43" w:rsidRPr="00F70D46" w:rsidRDefault="006E7D43" w:rsidP="001D6A6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 w:hanging="387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F70D4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ข้อมูลระดับ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2  </w:t>
      </w:r>
      <w:r w:rsidRPr="00F70D4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เป็น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ข้อมูลอื่นที่สังเกตได้โดยตรง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 xml:space="preserve"> </w:t>
      </w:r>
      <w:r w:rsidRPr="00F70D46">
        <w:rPr>
          <w:rFonts w:asciiTheme="majorBidi" w:eastAsia="Times New Roman" w:hAnsiTheme="majorBidi"/>
          <w:sz w:val="30"/>
          <w:szCs w:val="30"/>
          <w:lang w:val="en-GB"/>
        </w:rPr>
        <w:t>(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 xml:space="preserve">เช่น ราคาขาย) 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หรือโดยอ้อม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 xml:space="preserve"> (เช่น ได้มาจากราคา) 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>1</w:t>
      </w:r>
    </w:p>
    <w:p w:rsidR="006E7D43" w:rsidRPr="002A318C" w:rsidRDefault="006E7D43" w:rsidP="001D6A6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 w:hanging="387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F70D46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>ข้อมูล</w:t>
      </w:r>
      <w:r w:rsidRPr="00F70D4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ระดับ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3  </w:t>
      </w:r>
      <w:r w:rsidRPr="00F70D46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>เป็น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ข้อมูลสำหรับสินทรัพย์หรือหนี้สินที่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>ไม่ได้มาจากข้อมูลที่</w:t>
      </w:r>
      <w:r>
        <w:rPr>
          <w:rFonts w:asciiTheme="majorBidi" w:eastAsia="Times New Roman" w:hAnsiTheme="majorBidi" w:hint="cs"/>
          <w:sz w:val="30"/>
          <w:szCs w:val="30"/>
          <w:cs/>
          <w:lang w:val="en-GB"/>
        </w:rPr>
        <w:t>สามารถ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>สังเกตได้ (ข้อมูลที่ไม่สามารถ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สังเกตได้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>)</w:t>
      </w:r>
    </w:p>
    <w:p w:rsidR="002A318C" w:rsidRPr="00F70D46" w:rsidRDefault="002A318C" w:rsidP="002A3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:rsidR="006E7D43" w:rsidRPr="00F70D46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/>
          <w:sz w:val="30"/>
          <w:szCs w:val="30"/>
          <w:cs/>
        </w:rPr>
        <w:t>หา</w:t>
      </w:r>
      <w:r w:rsidRPr="00F70D46">
        <w:rPr>
          <w:rFonts w:ascii="Angsana New" w:hAnsi="Angsana New" w:hint="cs"/>
          <w:sz w:val="30"/>
          <w:szCs w:val="30"/>
          <w:cs/>
        </w:rPr>
        <w:t>ก</w:t>
      </w:r>
      <w:r w:rsidRPr="00F70D46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F70D46">
        <w:rPr>
          <w:rFonts w:ascii="Angsana New" w:hAnsi="Angsana New" w:hint="cs"/>
          <w:sz w:val="30"/>
          <w:szCs w:val="30"/>
          <w:cs/>
        </w:rPr>
        <w:t>ั้น</w:t>
      </w:r>
      <w:r w:rsidRPr="00F70D46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F70D46">
        <w:rPr>
          <w:rFonts w:ascii="Angsana New" w:hAnsi="Angsana New" w:hint="cs"/>
          <w:sz w:val="30"/>
          <w:szCs w:val="30"/>
          <w:cs/>
        </w:rPr>
        <w:t>โดยรวม</w:t>
      </w:r>
      <w:r w:rsidRPr="00F70D46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F70D46">
        <w:rPr>
          <w:rFonts w:ascii="Angsana New" w:hAnsi="Angsana New" w:hint="cs"/>
          <w:sz w:val="30"/>
          <w:szCs w:val="30"/>
          <w:cs/>
        </w:rPr>
        <w:t>ตาม</w:t>
      </w:r>
      <w:r w:rsidRPr="00F70D46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F70D46">
        <w:rPr>
          <w:rFonts w:ascii="Angsana New" w:hAnsi="Angsana New" w:hint="cs"/>
          <w:sz w:val="30"/>
          <w:szCs w:val="30"/>
          <w:cs/>
        </w:rPr>
        <w:t>ของ</w:t>
      </w:r>
      <w:r w:rsidRPr="00F70D46">
        <w:rPr>
          <w:rFonts w:ascii="Angsana New" w:hAnsi="Angsana New"/>
          <w:sz w:val="30"/>
          <w:szCs w:val="30"/>
          <w:cs/>
        </w:rPr>
        <w:t>ข้อมูล</w:t>
      </w:r>
      <w:r w:rsidRPr="00F70D46">
        <w:rPr>
          <w:rFonts w:ascii="Angsana New" w:hAnsi="Angsana New" w:hint="cs"/>
          <w:sz w:val="30"/>
          <w:szCs w:val="30"/>
          <w:cs/>
        </w:rPr>
        <w:t>ที่อยู่</w:t>
      </w:r>
      <w:r w:rsidRPr="00F70D46">
        <w:rPr>
          <w:rFonts w:ascii="Angsana New" w:hAnsi="Angsana New"/>
          <w:sz w:val="30"/>
          <w:szCs w:val="30"/>
          <w:cs/>
        </w:rPr>
        <w:t>ในระดับต่ำสุด</w:t>
      </w:r>
      <w:r w:rsidRPr="00F70D46">
        <w:rPr>
          <w:rFonts w:ascii="Angsana New" w:hAnsi="Angsana New" w:hint="cs"/>
          <w:sz w:val="30"/>
          <w:szCs w:val="30"/>
          <w:cs/>
        </w:rPr>
        <w:t>ที่</w:t>
      </w:r>
      <w:r w:rsidRPr="00F70D46">
        <w:rPr>
          <w:rFonts w:ascii="Angsana New" w:hAnsi="Angsana New"/>
          <w:sz w:val="30"/>
          <w:szCs w:val="30"/>
          <w:cs/>
        </w:rPr>
        <w:t>มีนัยสำคัญ</w:t>
      </w:r>
      <w:r w:rsidRPr="00F70D46">
        <w:rPr>
          <w:rFonts w:ascii="Angsana New" w:hAnsi="Angsana New" w:hint="cs"/>
          <w:sz w:val="30"/>
          <w:szCs w:val="30"/>
          <w:cs/>
        </w:rPr>
        <w:t>สำหรับ</w:t>
      </w:r>
      <w:r w:rsidRPr="00F70D46">
        <w:rPr>
          <w:rFonts w:ascii="Angsana New" w:hAnsi="Angsana New"/>
          <w:sz w:val="30"/>
          <w:szCs w:val="30"/>
          <w:cs/>
        </w:rPr>
        <w:t>การวัดมูลค่า</w:t>
      </w:r>
      <w:r w:rsidRPr="00F70D46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6E7D43" w:rsidRPr="00683F9C" w:rsidRDefault="006E7D43" w:rsidP="006E7D43">
      <w:pPr>
        <w:shd w:val="clear" w:color="auto" w:fill="FFFFFF"/>
        <w:tabs>
          <w:tab w:val="clear" w:pos="454"/>
        </w:tabs>
        <w:ind w:left="540"/>
        <w:jc w:val="both"/>
        <w:rPr>
          <w:rFonts w:ascii="Angsana New" w:eastAsia="Times New Roman" w:hAnsi="Angsana New"/>
          <w:sz w:val="24"/>
          <w:szCs w:val="24"/>
          <w:highlight w:val="cyan"/>
        </w:rPr>
      </w:pPr>
    </w:p>
    <w:p w:rsidR="006E7D43" w:rsidRPr="00F70D46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กลุ่มบริษัทรับรู้การโอนระหว่างลำดับชั้น</w:t>
      </w:r>
      <w:r w:rsidRPr="00F70D46">
        <w:rPr>
          <w:rFonts w:ascii="Angsana New" w:hAnsi="Angsana New" w:hint="cs"/>
          <w:sz w:val="30"/>
          <w:szCs w:val="30"/>
          <w:cs/>
        </w:rPr>
        <w:t>ของ</w:t>
      </w:r>
      <w:r w:rsidRPr="00F70D46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F70D46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F70D46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6E7D43" w:rsidRPr="00683F9C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ข้อมูลเพิ่มเติม</w:t>
      </w:r>
      <w:r w:rsidRPr="00D80A44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Pr="00D80A44">
        <w:rPr>
          <w:rFonts w:asciiTheme="majorBidi" w:hAnsiTheme="majorBidi" w:cstheme="majorBidi" w:hint="cs"/>
          <w:sz w:val="30"/>
          <w:szCs w:val="30"/>
          <w:cs/>
        </w:rPr>
        <w:t>ข้อสมมติที่ใช้ในการวัดมูลค่ายุติธรรม อยู่ในหมายเหตุข้อ</w:t>
      </w:r>
      <w:r>
        <w:rPr>
          <w:rFonts w:asciiTheme="majorBidi" w:hAnsiTheme="majorBidi" w:cstheme="majorBidi"/>
          <w:sz w:val="30"/>
          <w:szCs w:val="30"/>
        </w:rPr>
        <w:t xml:space="preserve"> 1</w:t>
      </w:r>
      <w:r w:rsidR="00FA7934">
        <w:rPr>
          <w:rFonts w:asciiTheme="majorBidi" w:hAnsiTheme="majorBidi" w:cstheme="majorBidi"/>
          <w:sz w:val="30"/>
          <w:szCs w:val="30"/>
        </w:rPr>
        <w:t>6</w:t>
      </w:r>
      <w:r w:rsidRPr="00D80A44">
        <w:rPr>
          <w:rFonts w:asciiTheme="majorBidi" w:hAnsiTheme="majorBidi" w:cstheme="majorBidi" w:hint="cs"/>
          <w:sz w:val="30"/>
          <w:szCs w:val="30"/>
          <w:cs/>
        </w:rPr>
        <w:t xml:space="preserve"> เครื่องมือทางการเงิน</w:t>
      </w:r>
    </w:p>
    <w:p w:rsidR="003F2A68" w:rsidRDefault="003F2A68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F2A68" w:rsidRDefault="003F2A68" w:rsidP="003F2A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B0AF0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9B0AF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9B0AF0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ใช้เกณฑ์ในการดำเนินงานต่อเนื่อง</w:t>
      </w:r>
    </w:p>
    <w:p w:rsidR="003F2A68" w:rsidRPr="00D80A44" w:rsidRDefault="003F2A68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83F9C" w:rsidRPr="00E40BC5" w:rsidRDefault="00233859" w:rsidP="00683F9C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05235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สำหรับ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งวดสามเดือน</w:t>
      </w:r>
      <w:r w:rsidRPr="00305235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สิ้นสุดวันที่</w:t>
      </w:r>
      <w:r w:rsidRPr="00305235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31 </w:t>
      </w:r>
      <w:r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มีนาคม</w:t>
      </w:r>
      <w:r w:rsidRPr="00305235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256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2</w:t>
      </w:r>
      <w:r w:rsidRPr="00305235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 </w:t>
      </w:r>
      <w:r w:rsidRPr="00F34A30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กลุ่มบริษัทและบริษัท</w:t>
      </w:r>
      <w:r w:rsidRPr="00F34A30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มีขาดทุนสุทธิ</w:t>
      </w:r>
      <w:r w:rsidR="00F34A30" w:rsidRPr="00F34A30">
        <w:rPr>
          <w:rFonts w:asciiTheme="majorBidi" w:hAnsiTheme="majorBidi" w:cstheme="majorBidi" w:hint="cs"/>
          <w:sz w:val="30"/>
          <w:szCs w:val="30"/>
          <w:cs/>
          <w:lang w:bidi="th-TH"/>
        </w:rPr>
        <w:t>ใน</w:t>
      </w:r>
      <w:r w:rsidR="00F34A30" w:rsidRPr="00F34A30">
        <w:rPr>
          <w:rFonts w:ascii="Angsana New" w:hAnsi="Angsana New" w:cs="Angsana New" w:hint="cs"/>
          <w:sz w:val="30"/>
          <w:szCs w:val="30"/>
          <w:cs/>
          <w:lang w:bidi="th-TH"/>
        </w:rPr>
        <w:t>งบกำไรขาดทุนเบ็ดเสร็จรวมและงบกำไร</w:t>
      </w:r>
      <w:r w:rsidR="00F34A30" w:rsidRPr="00683F9C">
        <w:rPr>
          <w:rFonts w:ascii="Angsana New" w:hAnsi="Angsana New" w:cs="Angsana New" w:hint="cs"/>
          <w:sz w:val="30"/>
          <w:szCs w:val="30"/>
          <w:cs/>
          <w:lang w:bidi="th-TH"/>
        </w:rPr>
        <w:t>ขาดทุนเบ็ดเสร็จเฉพาะกิจการ</w:t>
      </w:r>
      <w:r w:rsidRPr="00683F9C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จำนวน</w:t>
      </w:r>
      <w:r w:rsidR="00B04ADB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เงิน</w:t>
      </w:r>
      <w:r w:rsidRPr="00683F9C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4 </w:t>
      </w:r>
      <w:r w:rsidRPr="00683F9C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ล้านบาท</w:t>
      </w:r>
      <w:r w:rsidRPr="00683F9C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และ</w:t>
      </w:r>
      <w:r w:rsidRPr="00683F9C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8 </w:t>
      </w:r>
      <w:r w:rsidRPr="00683F9C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ล้านบาท</w:t>
      </w:r>
      <w:r w:rsidRPr="00683F9C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</w:t>
      </w:r>
      <w:r w:rsidRPr="00683F9C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>ตามลำดับ</w:t>
      </w:r>
      <w:r w:rsidR="00E40BC5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และ</w:t>
      </w:r>
      <w:r w:rsidRPr="00683F9C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 w:bidi="th-TH"/>
        </w:rPr>
        <w:t xml:space="preserve"> </w:t>
      </w:r>
      <w:r w:rsidR="00683F9C" w:rsidRPr="00683F9C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="00683F9C" w:rsidRPr="00683F9C">
        <w:rPr>
          <w:rFonts w:asciiTheme="majorBidi" w:hAnsiTheme="majorBidi" w:cstheme="majorBidi"/>
          <w:sz w:val="30"/>
          <w:szCs w:val="30"/>
        </w:rPr>
        <w:t xml:space="preserve"> </w:t>
      </w:r>
      <w:r w:rsidR="00683F9C" w:rsidRPr="00683F9C">
        <w:rPr>
          <w:rFonts w:asciiTheme="majorBidi" w:hAnsiTheme="majorBidi" w:cstheme="majorBidi"/>
          <w:sz w:val="30"/>
          <w:szCs w:val="30"/>
          <w:cs/>
          <w:lang w:bidi="th-TH"/>
        </w:rPr>
        <w:t>วันเดียวกัน</w:t>
      </w:r>
      <w:r w:rsidR="00683F9C" w:rsidRPr="00683F9C">
        <w:rPr>
          <w:rFonts w:asciiTheme="majorBidi" w:hAnsiTheme="majorBidi" w:cstheme="majorBidi"/>
          <w:sz w:val="30"/>
          <w:szCs w:val="30"/>
        </w:rPr>
        <w:t xml:space="preserve"> </w:t>
      </w:r>
      <w:r w:rsidR="00683F9C" w:rsidRPr="00683F9C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="005F23FB">
        <w:rPr>
          <w:rFonts w:ascii="Angsana New" w:hAnsi="Angsana New" w:cs="Angsana New" w:hint="cs"/>
          <w:sz w:val="30"/>
          <w:szCs w:val="30"/>
          <w:cs/>
          <w:lang w:bidi="th-TH"/>
        </w:rPr>
        <w:t>และบริษัท</w:t>
      </w:r>
      <w:r w:rsidRPr="00683F9C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มี</w:t>
      </w:r>
      <w:r w:rsidRPr="00DF7D12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ขาดทุนสะสมจำนวน</w:t>
      </w:r>
      <w:r w:rsidR="00B04ADB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>เงิน</w:t>
      </w:r>
      <w:r w:rsidRPr="00DF7D12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151</w:t>
      </w:r>
      <w:r w:rsidRPr="00DF7D12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</w:t>
      </w:r>
      <w:r w:rsidRPr="00DF7D12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ล้านบาทและ </w:t>
      </w:r>
      <w:r>
        <w:rPr>
          <w:rFonts w:ascii="Angsana New" w:hAnsi="Angsana New" w:cs="Angsana New"/>
          <w:color w:val="auto"/>
          <w:sz w:val="30"/>
          <w:szCs w:val="30"/>
          <w:lang w:val="en-US" w:bidi="th-TH"/>
        </w:rPr>
        <w:t>137</w:t>
      </w:r>
      <w:r w:rsidRPr="00DF7D12">
        <w:rPr>
          <w:rFonts w:ascii="Angsana New" w:hAnsi="Angsana New" w:cs="Angsana New" w:hint="cs"/>
          <w:color w:val="auto"/>
          <w:sz w:val="30"/>
          <w:szCs w:val="30"/>
          <w:cs/>
          <w:lang w:val="en-US" w:bidi="th-TH"/>
        </w:rPr>
        <w:t xml:space="preserve"> ล้านบาทตามลำดับ</w:t>
      </w:r>
      <w:r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 w:bidi="th-TH"/>
        </w:rPr>
        <w:t xml:space="preserve"> (</w:t>
      </w:r>
      <w:r w:rsidR="00EF70D2">
        <w:rPr>
          <w:rFonts w:ascii="Angsana New" w:hAnsi="Angsana New" w:cs="Angsana New"/>
          <w:i/>
          <w:iCs/>
          <w:color w:val="auto"/>
          <w:sz w:val="30"/>
          <w:szCs w:val="30"/>
          <w:lang w:val="en-US" w:bidi="th-TH"/>
        </w:rPr>
        <w:t xml:space="preserve">31 </w:t>
      </w:r>
      <w:r w:rsidR="00EF70D2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 w:cs="Angsana New"/>
          <w:i/>
          <w:iCs/>
          <w:color w:val="auto"/>
          <w:sz w:val="30"/>
          <w:szCs w:val="30"/>
          <w:lang w:val="en-US" w:bidi="th-TH"/>
        </w:rPr>
        <w:t xml:space="preserve">2561: 147 </w:t>
      </w:r>
      <w:r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 w:bidi="th-TH"/>
        </w:rPr>
        <w:t xml:space="preserve">ล้านบาทและ </w:t>
      </w:r>
      <w:r>
        <w:rPr>
          <w:rFonts w:ascii="Angsana New" w:hAnsi="Angsana New" w:cs="Angsana New"/>
          <w:i/>
          <w:iCs/>
          <w:color w:val="auto"/>
          <w:sz w:val="30"/>
          <w:szCs w:val="30"/>
          <w:lang w:val="en-US" w:bidi="th-TH"/>
        </w:rPr>
        <w:t xml:space="preserve">129 </w:t>
      </w:r>
      <w:r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 w:bidi="th-TH"/>
        </w:rPr>
        <w:t xml:space="preserve">ล้านบาทตามลำดับ) </w:t>
      </w:r>
      <w:r w:rsidR="005F23F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นอกจากนี้</w:t>
      </w:r>
      <w:r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305235">
        <w:rPr>
          <w:rFonts w:ascii="Angsana New" w:hAnsi="Angsana New" w:cs="Angsana New"/>
          <w:sz w:val="30"/>
          <w:szCs w:val="30"/>
          <w:cs/>
        </w:rPr>
        <w:t>บริษัทไม่สามารถดำรงอัตราส่วนความสามารถในการชำระหนี้ตามที่กำหนดในสัญญาเงินกู้ยืมจากสถาบันการเงินแห่งหนึ่ง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อย่างไรก็ตามบริษัทได้รับหนังสือยืนยันการผ่อนผันจากสถาบันการเงินสำหรับการละเมิดสัญญาเงินกู้ยืมดั</w:t>
      </w:r>
      <w:r w:rsidRPr="00683F9C">
        <w:rPr>
          <w:rFonts w:ascii="Angsana New" w:hAnsi="Angsana New" w:cs="Angsana New" w:hint="cs"/>
          <w:sz w:val="30"/>
          <w:szCs w:val="30"/>
          <w:cs/>
          <w:lang w:bidi="th-TH"/>
        </w:rPr>
        <w:t>งกล่าวแล้ว</w:t>
      </w:r>
      <w:r w:rsidRPr="00683F9C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 </w:t>
      </w:r>
      <w:r w:rsidR="00683F9C" w:rsidRPr="00683F9C">
        <w:rPr>
          <w:rFonts w:asciiTheme="majorBidi" w:hAnsiTheme="majorBidi" w:cstheme="majorBidi"/>
          <w:sz w:val="30"/>
          <w:szCs w:val="30"/>
          <w:cs/>
          <w:lang w:bidi="th-TH"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</w:t>
      </w:r>
      <w:r w:rsidR="00683F9C" w:rsidRPr="00683F9C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="00683F9C" w:rsidRPr="00683F9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683F9C" w:rsidRPr="00683F9C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="00683F9C" w:rsidRPr="00683F9C">
        <w:rPr>
          <w:rFonts w:asciiTheme="majorBidi" w:hAnsiTheme="majorBidi" w:cstheme="majorBidi"/>
          <w:sz w:val="30"/>
          <w:szCs w:val="30"/>
          <w:cs/>
          <w:lang w:bidi="th-TH"/>
        </w:rPr>
        <w:t>ใช้นโยบายและวิธีการเพื่อจัดการความเสี่ยงด้านสภาพคล่อง</w:t>
      </w:r>
      <w:r w:rsidR="00683F9C" w:rsidRPr="00683F9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683F9C" w:rsidRPr="00683F9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และสถานการณ์อื่นๆ </w:t>
      </w:r>
    </w:p>
    <w:p w:rsidR="00683F9C" w:rsidRPr="00782FB5" w:rsidRDefault="00683F9C" w:rsidP="00683F9C">
      <w:pPr>
        <w:pStyle w:val="AccountingPolicy"/>
        <w:tabs>
          <w:tab w:val="left" w:pos="1200"/>
        </w:tabs>
        <w:ind w:left="540" w:firstLine="0"/>
        <w:jc w:val="thaiDistribute"/>
        <w:rPr>
          <w:rFonts w:asciiTheme="majorBidi" w:hAnsiTheme="majorBidi" w:cstheme="majorBidi"/>
          <w:lang w:bidi="th-TH"/>
        </w:rPr>
      </w:pPr>
    </w:p>
    <w:p w:rsidR="00233859" w:rsidRPr="00683740" w:rsidRDefault="00683F9C" w:rsidP="00683F9C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color w:val="auto"/>
          <w:sz w:val="30"/>
          <w:szCs w:val="30"/>
          <w:lang w:val="en-US" w:bidi="th-TH"/>
        </w:rPr>
      </w:pPr>
      <w:r w:rsidRPr="00683F9C">
        <w:rPr>
          <w:rFonts w:asciiTheme="majorBidi" w:hAnsiTheme="majorBidi" w:cstheme="majorBidi"/>
          <w:sz w:val="30"/>
          <w:szCs w:val="30"/>
          <w:cs/>
          <w:lang w:bidi="th-TH"/>
        </w:rPr>
        <w:t>ผู้บริหารของกลุ่มบริษัทเชื่อมั่นว่า</w:t>
      </w:r>
      <w:r w:rsidRPr="00683F9C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Pr="00683F9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</w:t>
      </w:r>
      <w:r w:rsidRPr="00683F9C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และบริษัทจะสามารถหาแหล่งเงินทุนได้ในอนาคต</w:t>
      </w:r>
      <w:r w:rsidRPr="00683F9C">
        <w:rPr>
          <w:rFonts w:asciiTheme="majorBidi" w:hAnsiTheme="majorBidi" w:cstheme="majorBidi" w:hint="cs"/>
          <w:sz w:val="30"/>
          <w:szCs w:val="30"/>
          <w:cs/>
          <w:lang w:bidi="th-TH"/>
        </w:rPr>
        <w:t>อันใกล้</w:t>
      </w:r>
      <w:r w:rsidRPr="00683F9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งบการเงินรวมและงบการเงินเฉพาะกิจการได้จัดทำขึ้นโดยฝ่ายบริหารของกลุ่มบริษัทและบริษัทโดยใช้หลัก</w:t>
      </w:r>
      <w:r w:rsidRPr="00683F9C">
        <w:rPr>
          <w:rFonts w:asciiTheme="majorBidi" w:hAnsiTheme="majorBidi" w:cstheme="majorBidi" w:hint="cs"/>
          <w:sz w:val="30"/>
          <w:szCs w:val="30"/>
          <w:cs/>
          <w:lang w:bidi="th-TH"/>
        </w:rPr>
        <w:t>เกณฑ์</w:t>
      </w:r>
      <w:r w:rsidRPr="00683F9C">
        <w:rPr>
          <w:rFonts w:asciiTheme="majorBidi" w:hAnsiTheme="majorBidi" w:cstheme="majorBidi"/>
          <w:sz w:val="30"/>
          <w:szCs w:val="30"/>
          <w:cs/>
          <w:lang w:bidi="th-TH"/>
        </w:rPr>
        <w:t>การดำเนินงานต่อเนื่อง โดยมีข้อสมมติว่ากิจการมีเงินทุนหมุนเวียนและวงเงินสินเชื่อเพียงพอสำหรับการดำเนินธุรกิจ</w:t>
      </w:r>
      <w:r w:rsidRPr="00683F9C">
        <w:rPr>
          <w:rFonts w:asciiTheme="majorBidi" w:hAnsiTheme="majorBidi" w:cstheme="majorBidi" w:hint="cs"/>
          <w:sz w:val="30"/>
          <w:szCs w:val="30"/>
          <w:cs/>
          <w:lang w:bidi="th-TH"/>
        </w:rPr>
        <w:t>ตาม</w:t>
      </w:r>
      <w:r w:rsidRPr="00683F9C">
        <w:rPr>
          <w:rFonts w:asciiTheme="majorBidi" w:hAnsiTheme="majorBidi" w:cstheme="majorBidi"/>
          <w:sz w:val="30"/>
          <w:szCs w:val="30"/>
          <w:cs/>
          <w:lang w:bidi="th-TH"/>
        </w:rPr>
        <w:t>ที่กลุ่มบริษัทและบริษัทต้องการ ดังนั้น งบการเงินรวมและงบการเงินเฉพาะกิจการ</w:t>
      </w:r>
      <w:r w:rsidRPr="00683F9C">
        <w:rPr>
          <w:rFonts w:asciiTheme="majorBidi" w:hAnsiTheme="majorBidi" w:cstheme="majorBidi" w:hint="cs"/>
          <w:sz w:val="30"/>
          <w:szCs w:val="30"/>
          <w:cs/>
          <w:lang w:bidi="th-TH"/>
        </w:rPr>
        <w:t>จึง</w:t>
      </w:r>
      <w:r w:rsidRPr="00683F9C">
        <w:rPr>
          <w:rFonts w:asciiTheme="majorBidi" w:hAnsiTheme="majorBidi" w:cstheme="majorBidi"/>
          <w:sz w:val="30"/>
          <w:szCs w:val="30"/>
          <w:cs/>
          <w:lang w:bidi="th-TH"/>
        </w:rPr>
        <w:t>ไม่ได้รวมรายการปรับปรุง</w:t>
      </w:r>
      <w:r w:rsidRPr="00683F9C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</w:t>
      </w:r>
      <w:r w:rsidRPr="00683F9C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</w:t>
      </w:r>
      <w:r w:rsidRPr="00683F9C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Pr="00683F9C">
        <w:rPr>
          <w:rFonts w:asciiTheme="majorBidi" w:hAnsiTheme="majorBidi" w:cstheme="majorBidi"/>
          <w:sz w:val="30"/>
          <w:szCs w:val="30"/>
          <w:cs/>
          <w:lang w:bidi="th-TH"/>
        </w:rPr>
        <w:t>การจัดประเภทรายการ</w:t>
      </w:r>
      <w:r w:rsidRPr="00683F9C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</w:t>
      </w:r>
      <w:r w:rsidRPr="00683F9C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และหนี้สินใหม่</w:t>
      </w:r>
      <w:r w:rsidRPr="00683F9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83F9C">
        <w:rPr>
          <w:rFonts w:asciiTheme="majorBidi" w:hAnsiTheme="majorBidi" w:cstheme="majorBidi"/>
          <w:sz w:val="30"/>
          <w:szCs w:val="30"/>
          <w:cs/>
          <w:lang w:bidi="th-TH"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:rsidR="00233859" w:rsidRDefault="00233859" w:rsidP="003F2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E7D43" w:rsidRPr="00D80A44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Cs/>
          <w:sz w:val="30"/>
          <w:szCs w:val="30"/>
        </w:rPr>
      </w:pPr>
      <w:r w:rsidRPr="00D80A44">
        <w:rPr>
          <w:rFonts w:ascii="Angsana New" w:hAnsi="Angsana New"/>
          <w:b/>
          <w:sz w:val="30"/>
          <w:szCs w:val="30"/>
        </w:rPr>
        <w:t>3</w:t>
      </w:r>
      <w:r w:rsidRPr="00D80A44">
        <w:rPr>
          <w:rFonts w:ascii="Angsana New" w:hAnsi="Angsana New"/>
          <w:b/>
          <w:sz w:val="30"/>
          <w:szCs w:val="30"/>
        </w:rPr>
        <w:tab/>
      </w:r>
      <w:r w:rsidRPr="00D80A44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6E7D43" w:rsidRPr="00D80A44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6E7D43" w:rsidRPr="00D80A44" w:rsidRDefault="006E7D43" w:rsidP="006E7D43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80A44"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เพื่อวัตถุประสงค์ในการจัดทำงบการเงิน </w:t>
      </w:r>
      <w:r w:rsidRPr="00D80A44">
        <w:rPr>
          <w:rFonts w:ascii="Angsana New" w:hAnsi="Angsana New"/>
          <w:sz w:val="30"/>
          <w:szCs w:val="30"/>
          <w:cs/>
        </w:rPr>
        <w:t>บุคคลหรือกิจการ</w:t>
      </w:r>
      <w:r w:rsidRPr="00D80A44">
        <w:rPr>
          <w:rFonts w:ascii="Angsana New" w:hAnsi="Angsana New" w:hint="cs"/>
          <w:sz w:val="30"/>
          <w:szCs w:val="30"/>
          <w:cs/>
        </w:rPr>
        <w:t>เป็นบุคคลหรือกิจการ</w:t>
      </w:r>
      <w:r w:rsidRPr="00D80A44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D80A44">
        <w:rPr>
          <w:rFonts w:ascii="Angsana New" w:hAnsi="Angsana New" w:hint="cs"/>
          <w:sz w:val="30"/>
          <w:szCs w:val="30"/>
          <w:cs/>
        </w:rPr>
        <w:t>กับกลุ่มบริษัท</w:t>
      </w:r>
      <w:r w:rsidRPr="00D80A44">
        <w:rPr>
          <w:rFonts w:ascii="Angsana New" w:hAnsi="Angsana New"/>
          <w:sz w:val="30"/>
          <w:szCs w:val="30"/>
        </w:rPr>
        <w:t xml:space="preserve">        </w:t>
      </w:r>
      <w:r w:rsidRPr="00D80A44">
        <w:rPr>
          <w:rFonts w:ascii="Angsana New" w:hAnsi="Angsana New" w:hint="cs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>
        <w:rPr>
          <w:rFonts w:ascii="Angsana New" w:hAnsi="Angsana New" w:hint="cs"/>
          <w:sz w:val="30"/>
          <w:szCs w:val="30"/>
          <w:cs/>
        </w:rPr>
        <w:t>นัย</w:t>
      </w:r>
      <w:r w:rsidRPr="00D80A44">
        <w:rPr>
          <w:rFonts w:ascii="Angsana New" w:hAnsi="Angsana New" w:hint="cs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</w:t>
      </w:r>
      <w:r w:rsidRPr="00D80A44">
        <w:rPr>
          <w:rFonts w:ascii="Angsana New" w:hAnsi="Angsana New"/>
          <w:sz w:val="30"/>
          <w:szCs w:val="30"/>
        </w:rPr>
        <w:t xml:space="preserve"> </w:t>
      </w:r>
      <w:r w:rsidRPr="00D80A44">
        <w:rPr>
          <w:rFonts w:ascii="Angsana New" w:hAnsi="Angsana New" w:hint="cs"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6E7D43" w:rsidRPr="00D80A44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:rsidR="006E7D43" w:rsidRDefault="006E7D43" w:rsidP="006E7D43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80A44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ความสัมพันธ์ที่มีกับบริษัทย่อยและการร่วมค้า</w:t>
      </w:r>
      <w:r w:rsidRPr="00D80A44">
        <w:rPr>
          <w:rFonts w:ascii="Angsana New" w:hAnsi="Angsana New"/>
          <w:sz w:val="30"/>
          <w:szCs w:val="30"/>
          <w:cs/>
        </w:rPr>
        <w:t>ได้เปิดเผยในหมาย</w:t>
      </w:r>
      <w:r w:rsidRPr="00E444AE">
        <w:rPr>
          <w:rFonts w:ascii="Angsana New" w:hAnsi="Angsana New"/>
          <w:sz w:val="30"/>
          <w:szCs w:val="30"/>
          <w:cs/>
        </w:rPr>
        <w:t>เหตุประกอบง</w:t>
      </w:r>
      <w:r w:rsidRPr="005470D5">
        <w:rPr>
          <w:rFonts w:ascii="Angsana New" w:hAnsi="Angsana New"/>
          <w:sz w:val="30"/>
          <w:szCs w:val="30"/>
          <w:cs/>
        </w:rPr>
        <w:t xml:space="preserve">บการเงินข้อ </w:t>
      </w:r>
      <w:r w:rsidR="00F8783F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F8783F">
        <w:rPr>
          <w:rFonts w:ascii="Angsana New" w:hAnsi="Angsana New"/>
          <w:sz w:val="30"/>
          <w:szCs w:val="30"/>
        </w:rPr>
        <w:t xml:space="preserve"> 6</w:t>
      </w:r>
      <w:r w:rsidRPr="005470D5">
        <w:rPr>
          <w:rFonts w:ascii="Angsana New" w:hAnsi="Angsana New"/>
          <w:sz w:val="30"/>
          <w:szCs w:val="30"/>
        </w:rPr>
        <w:t xml:space="preserve"> </w:t>
      </w:r>
      <w:r w:rsidRPr="005470D5">
        <w:rPr>
          <w:rFonts w:ascii="Angsana New" w:hAnsi="Angsana New"/>
          <w:sz w:val="30"/>
          <w:szCs w:val="30"/>
          <w:cs/>
        </w:rPr>
        <w:t>สำ</w:t>
      </w:r>
      <w:r w:rsidRPr="00E444AE">
        <w:rPr>
          <w:rFonts w:ascii="Angsana New" w:hAnsi="Angsana New"/>
          <w:sz w:val="30"/>
          <w:szCs w:val="30"/>
          <w:cs/>
        </w:rPr>
        <w:t>หรับความสัมพันธ์กับผู้บริหารสำคัญและบุคคลหรือกิจการที่เกี่ยวข้องกันอื่น มีดังนี้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070"/>
        <w:gridCol w:w="3960"/>
      </w:tblGrid>
      <w:tr w:rsidR="006E7D43" w:rsidRPr="00DB6E5F" w:rsidTr="00F407DE">
        <w:trPr>
          <w:trHeight w:val="20"/>
        </w:trPr>
        <w:tc>
          <w:tcPr>
            <w:tcW w:w="2880" w:type="dxa"/>
            <w:shd w:val="clear" w:color="auto" w:fill="auto"/>
          </w:tcPr>
          <w:p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2070" w:type="dxa"/>
            <w:shd w:val="clear" w:color="auto" w:fill="auto"/>
          </w:tcPr>
          <w:p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  <w:shd w:val="clear" w:color="auto" w:fill="auto"/>
          </w:tcPr>
          <w:p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E7D43" w:rsidRPr="00DB6E5F" w:rsidTr="00F407DE">
        <w:trPr>
          <w:trHeight w:val="20"/>
        </w:trPr>
        <w:tc>
          <w:tcPr>
            <w:tcW w:w="2880" w:type="dxa"/>
            <w:shd w:val="clear" w:color="auto" w:fill="auto"/>
          </w:tcPr>
          <w:p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070" w:type="dxa"/>
            <w:shd w:val="clear" w:color="auto" w:fill="auto"/>
          </w:tcPr>
          <w:p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6E7D43" w:rsidRPr="00144D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ี้รวมถึง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กรรมการของ</w:t>
            </w:r>
            <w:r w:rsidRPr="00E444AE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  <w:tr w:rsidR="006E7D43" w:rsidRPr="00DB6E5F" w:rsidTr="00F407DE">
        <w:trPr>
          <w:trHeight w:val="20"/>
        </w:trPr>
        <w:tc>
          <w:tcPr>
            <w:tcW w:w="2880" w:type="dxa"/>
            <w:shd w:val="clear" w:color="auto" w:fill="auto"/>
          </w:tcPr>
          <w:p w:rsidR="006E7D43" w:rsidRPr="00BF141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ฟูจิอิ ไอออน เวิร์ค จำกัด</w:t>
            </w:r>
          </w:p>
        </w:tc>
        <w:tc>
          <w:tcPr>
            <w:tcW w:w="2070" w:type="dxa"/>
            <w:shd w:val="clear" w:color="auto" w:fill="auto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60" w:type="dxa"/>
            <w:shd w:val="clear" w:color="auto" w:fill="auto"/>
          </w:tcPr>
          <w:p w:rsidR="006E7D43" w:rsidRPr="002A6B6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6B69">
              <w:rPr>
                <w:rFonts w:ascii="Angsana New" w:hAnsi="Angsana New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6E7D43" w:rsidRPr="00DB6E5F" w:rsidTr="00F407DE">
        <w:trPr>
          <w:trHeight w:val="20"/>
        </w:trPr>
        <w:tc>
          <w:tcPr>
            <w:tcW w:w="2880" w:type="dxa"/>
            <w:shd w:val="clear" w:color="auto" w:fill="auto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44AE">
              <w:rPr>
                <w:rFonts w:ascii="Angsana New" w:hAnsi="Angsana New"/>
                <w:sz w:val="30"/>
                <w:szCs w:val="30"/>
                <w:cs/>
              </w:rPr>
              <w:t>นายนรากร  ราชพลสิทธิ์</w:t>
            </w:r>
          </w:p>
        </w:tc>
        <w:tc>
          <w:tcPr>
            <w:tcW w:w="2070" w:type="dxa"/>
            <w:shd w:val="clear" w:color="auto" w:fill="auto"/>
          </w:tcPr>
          <w:p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6E7D43" w:rsidRPr="00144D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ถือหุ้นในบริษัทตั้งแต่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10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ขึ้นไป และเป็นกรรมการของบริษัท</w:t>
            </w:r>
          </w:p>
        </w:tc>
      </w:tr>
      <w:tr w:rsidR="006E7D43" w:rsidRPr="00DB6E5F" w:rsidTr="008E20B1">
        <w:trPr>
          <w:trHeight w:val="20"/>
        </w:trPr>
        <w:tc>
          <w:tcPr>
            <w:tcW w:w="2880" w:type="dxa"/>
            <w:shd w:val="clear" w:color="auto" w:fill="auto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มณีอุดมสุข จำกัด</w:t>
            </w:r>
          </w:p>
        </w:tc>
        <w:tc>
          <w:tcPr>
            <w:tcW w:w="2070" w:type="dxa"/>
            <w:shd w:val="clear" w:color="auto" w:fill="auto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</w:tbl>
    <w:p w:rsidR="006E7D43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E7D43" w:rsidRPr="00192B65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2B65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</w:t>
      </w:r>
      <w:r>
        <w:rPr>
          <w:rFonts w:ascii="Angsana New" w:hAnsi="Angsana New" w:hint="cs"/>
          <w:sz w:val="30"/>
          <w:szCs w:val="30"/>
          <w:cs/>
        </w:rPr>
        <w:t>แต่ละประเภท</w:t>
      </w:r>
      <w:r w:rsidRPr="00192B65">
        <w:rPr>
          <w:rFonts w:ascii="Angsana New" w:hAnsi="Angsana New"/>
          <w:sz w:val="30"/>
          <w:szCs w:val="30"/>
          <w:cs/>
        </w:rPr>
        <w:t>อธิบายได้ดังต่อไปนี้</w:t>
      </w:r>
    </w:p>
    <w:p w:rsidR="006E7D43" w:rsidRPr="00CA792E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5130"/>
      </w:tblGrid>
      <w:tr w:rsidR="006E7D43" w:rsidRPr="000C7DE9" w:rsidTr="00F407DE">
        <w:tc>
          <w:tcPr>
            <w:tcW w:w="3870" w:type="dxa"/>
          </w:tcPr>
          <w:p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E7D43" w:rsidRPr="000C7DE9" w:rsidTr="00F407DE">
        <w:tc>
          <w:tcPr>
            <w:tcW w:w="3870" w:type="dxa"/>
          </w:tcPr>
          <w:p w:rsidR="006E7D43" w:rsidRPr="008379D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</w:t>
            </w:r>
            <w:r w:rsidRPr="008379D0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70" w:type="dxa"/>
          </w:tcPr>
          <w:p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7DE9">
              <w:rPr>
                <w:rFonts w:ascii="Angsana New" w:hAnsi="Angsana New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6E7D43" w:rsidRPr="000C7DE9" w:rsidTr="00F407DE">
        <w:tc>
          <w:tcPr>
            <w:tcW w:w="3870" w:type="dxa"/>
          </w:tcPr>
          <w:p w:rsidR="006E7D43" w:rsidRPr="00192B65" w:rsidRDefault="00CB0A51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B0A5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70" w:type="dxa"/>
          </w:tcPr>
          <w:p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7DE9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6E7D43" w:rsidRPr="000C7DE9" w:rsidTr="00F407DE">
        <w:tc>
          <w:tcPr>
            <w:tcW w:w="387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270" w:type="dxa"/>
          </w:tcPr>
          <w:p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7DE9">
              <w:rPr>
                <w:rFonts w:ascii="Angsana New" w:hAnsi="Angsana New"/>
                <w:sz w:val="30"/>
                <w:szCs w:val="30"/>
                <w:cs/>
              </w:rPr>
              <w:t>ราคาตามเงื่อนไขทางธุรกิจปกติเช่นเดียวกับรายการซื้อ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0C7D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C7DE9">
              <w:rPr>
                <w:rFonts w:ascii="Angsana New" w:hAnsi="Angsana New"/>
                <w:sz w:val="30"/>
                <w:szCs w:val="30"/>
                <w:cs/>
              </w:rPr>
              <w:t>จากกิจการอื่นที่ไม่เกี่ยวข้องกัน</w:t>
            </w:r>
          </w:p>
        </w:tc>
      </w:tr>
      <w:tr w:rsidR="006E7D43" w:rsidRPr="00CA792E" w:rsidTr="00F407DE">
        <w:tc>
          <w:tcPr>
            <w:tcW w:w="3870" w:type="dxa"/>
          </w:tcPr>
          <w:p w:rsidR="006E7D43" w:rsidRDefault="00CB0A51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B0A51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270" w:type="dxa"/>
          </w:tcPr>
          <w:p w:rsidR="006E7D43" w:rsidRPr="000C7DE9" w:rsidRDefault="006E7D43" w:rsidP="00F407DE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6E7D43" w:rsidRPr="00044158" w:rsidTr="00F407DE">
        <w:tc>
          <w:tcPr>
            <w:tcW w:w="3870" w:type="dxa"/>
            <w:shd w:val="clear" w:color="auto" w:fill="auto"/>
          </w:tcPr>
          <w:p w:rsidR="006E7D43" w:rsidRPr="004A180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180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  <w:shd w:val="clear" w:color="auto" w:fill="auto"/>
          </w:tcPr>
          <w:p w:rsidR="006E7D43" w:rsidRPr="004A180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shd w:val="clear" w:color="auto" w:fill="auto"/>
          </w:tcPr>
          <w:p w:rsidR="006E7D43" w:rsidRPr="004A180F" w:rsidRDefault="006E7D43" w:rsidP="00F407DE">
            <w:pPr>
              <w:pStyle w:val="a"/>
              <w:tabs>
                <w:tab w:val="clear" w:pos="1080"/>
              </w:tabs>
              <w:ind w:left="207" w:right="-25" w:hanging="20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4A180F">
              <w:rPr>
                <w:rFonts w:asciiTheme="majorBidi" w:hAnsiTheme="majorBidi" w:cstheme="majorBidi"/>
                <w:spacing w:val="8"/>
                <w:cs/>
                <w:lang w:val="en-US"/>
              </w:rPr>
              <w:t>อัตราดอกเบี้ยเงิน</w:t>
            </w:r>
            <w:r w:rsidRPr="004A180F">
              <w:rPr>
                <w:rFonts w:asciiTheme="majorBidi" w:hAnsiTheme="majorBidi" w:cstheme="majorBidi" w:hint="cs"/>
                <w:spacing w:val="8"/>
                <w:cs/>
                <w:lang w:val="en-US"/>
              </w:rPr>
              <w:t>กู้ยืมระยะสั้น</w:t>
            </w:r>
            <w:r w:rsidRPr="004A180F">
              <w:rPr>
                <w:rFonts w:asciiTheme="majorBidi" w:hAnsiTheme="majorBidi" w:cstheme="majorBidi"/>
                <w:cs/>
                <w:lang w:val="en-US"/>
              </w:rPr>
              <w:t>ของสถาบันการเงินภายในประเทศแห่งหนึ่ง</w:t>
            </w:r>
            <w:r w:rsidRPr="004A180F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6E7D43" w:rsidRPr="00044158" w:rsidTr="00F407DE">
        <w:tc>
          <w:tcPr>
            <w:tcW w:w="3870" w:type="dxa"/>
            <w:shd w:val="clear" w:color="auto" w:fill="auto"/>
          </w:tcPr>
          <w:p w:rsidR="006E7D43" w:rsidRPr="004A180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  <w:shd w:val="clear" w:color="auto" w:fill="auto"/>
          </w:tcPr>
          <w:p w:rsidR="006E7D43" w:rsidRPr="004A180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shd w:val="clear" w:color="auto" w:fill="auto"/>
          </w:tcPr>
          <w:p w:rsidR="006E7D43" w:rsidRPr="004A180F" w:rsidRDefault="006E7D43" w:rsidP="00F407DE">
            <w:pPr>
              <w:pStyle w:val="a"/>
              <w:tabs>
                <w:tab w:val="clear" w:pos="1080"/>
              </w:tabs>
              <w:ind w:left="207" w:right="-25" w:hanging="207"/>
              <w:jc w:val="thaiDistribute"/>
              <w:rPr>
                <w:rFonts w:asciiTheme="majorBidi" w:hAnsiTheme="majorBidi" w:cstheme="majorBidi"/>
                <w:spacing w:val="8"/>
                <w:cs/>
                <w:lang w:val="en-US"/>
              </w:rPr>
            </w:pPr>
            <w:r w:rsidRPr="004A180F">
              <w:rPr>
                <w:rFonts w:asciiTheme="majorBidi" w:hAnsiTheme="majorBidi" w:cstheme="majorBidi"/>
                <w:spacing w:val="8"/>
                <w:cs/>
                <w:lang w:val="en-US"/>
              </w:rPr>
              <w:t>อัตราดอกเบี้ยเงิน</w:t>
            </w:r>
            <w:r w:rsidRPr="004A180F">
              <w:rPr>
                <w:rFonts w:asciiTheme="majorBidi" w:hAnsiTheme="majorBidi" w:cstheme="majorBidi" w:hint="cs"/>
                <w:spacing w:val="8"/>
                <w:cs/>
                <w:lang w:val="en-US"/>
              </w:rPr>
              <w:t>กู้ยืมระยะสั้น</w:t>
            </w:r>
            <w:r w:rsidRPr="004A180F">
              <w:rPr>
                <w:rFonts w:asciiTheme="majorBidi" w:hAnsiTheme="majorBidi" w:cstheme="majorBidi"/>
                <w:cs/>
                <w:lang w:val="en-US"/>
              </w:rPr>
              <w:t>ของสถาบันการเงินภายในประเทศแห่งหนึ่ง</w:t>
            </w:r>
          </w:p>
        </w:tc>
      </w:tr>
      <w:tr w:rsidR="006E7D43" w:rsidRPr="00044158" w:rsidTr="00F407DE">
        <w:tc>
          <w:tcPr>
            <w:tcW w:w="3870" w:type="dxa"/>
          </w:tcPr>
          <w:p w:rsidR="006E7D43" w:rsidRPr="0004415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158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0" w:type="dxa"/>
          </w:tcPr>
          <w:p w:rsidR="006E7D43" w:rsidRPr="0004415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6E7D43" w:rsidRPr="0004415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>ตามหลักเกณฑ์ ที่กำหนดโดยคณะกรรมการสรรหาและ</w:t>
            </w:r>
          </w:p>
        </w:tc>
      </w:tr>
      <w:tr w:rsidR="006E7D43" w:rsidRPr="00CA792E" w:rsidTr="00F407DE">
        <w:tc>
          <w:tcPr>
            <w:tcW w:w="3870" w:type="dxa"/>
          </w:tcPr>
          <w:p w:rsidR="006E7D43" w:rsidRPr="0004415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E7D43" w:rsidRPr="0004415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6E7D43" w:rsidRPr="00CA792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 xml:space="preserve">    พิจารณาผลตอบแทน</w:t>
            </w:r>
            <w:r w:rsidRPr="000441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:rsidR="00CA2E9D" w:rsidRDefault="00CA2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:rsidR="006E7D43" w:rsidRPr="00192B65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F1418">
        <w:rPr>
          <w:rFonts w:ascii="Angsana New" w:hAnsi="Angsana New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รายการที่สำคัญกับบุคคลหรือกิจการที่เกี่ยวข้องกันสำหรับงวดสามเดือนสิ้นสุดวันที่ 31 มีนาคม สรุปได้ดังนี้</w:t>
      </w:r>
    </w:p>
    <w:p w:rsidR="006E7D43" w:rsidRPr="0004473F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170"/>
      </w:tblGrid>
      <w:tr w:rsidR="006E7D43" w:rsidRPr="00AC7CB0" w:rsidTr="00F407DE">
        <w:trPr>
          <w:tblHeader/>
        </w:trPr>
        <w:tc>
          <w:tcPr>
            <w:tcW w:w="3870" w:type="dxa"/>
          </w:tcPr>
          <w:p w:rsidR="006E7D43" w:rsidRPr="00AF795C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D43" w:rsidRPr="00AC7CB0" w:rsidTr="00F407DE">
        <w:trPr>
          <w:tblHeader/>
        </w:trPr>
        <w:tc>
          <w:tcPr>
            <w:tcW w:w="38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 </w:t>
            </w:r>
            <w:r w:rsidRPr="00AC7C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B0A5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CB0A5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B0A5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CB0A5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E7D43" w:rsidRPr="00AC7CB0" w:rsidTr="00F407DE">
        <w:trPr>
          <w:tblHeader/>
        </w:trPr>
        <w:tc>
          <w:tcPr>
            <w:tcW w:w="38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7C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B0A5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C7C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7D43" w:rsidRPr="00AC7CB0" w:rsidTr="00F407DE">
        <w:tc>
          <w:tcPr>
            <w:tcW w:w="38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D43" w:rsidRPr="00AC7CB0" w:rsidTr="00F407DE">
        <w:tc>
          <w:tcPr>
            <w:tcW w:w="38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</w:t>
            </w:r>
            <w:r w:rsidRPr="00AC7CB0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70" w:type="dxa"/>
            <w:shd w:val="clear" w:color="auto" w:fill="auto"/>
          </w:tcPr>
          <w:p w:rsidR="006E7D43" w:rsidRPr="00AC7CB0" w:rsidRDefault="00683F9C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AC7CB0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7C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E7D43" w:rsidRPr="00AC7CB0" w:rsidRDefault="00683F9C" w:rsidP="00F407D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3F9C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</w:p>
        </w:tc>
        <w:tc>
          <w:tcPr>
            <w:tcW w:w="270" w:type="dxa"/>
          </w:tcPr>
          <w:p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E7D43" w:rsidRPr="00AC7CB0" w:rsidRDefault="00CB0A51" w:rsidP="00F407D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0A51"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</w:tr>
      <w:tr w:rsidR="00683F9C" w:rsidRPr="00381548" w:rsidTr="00F407DE">
        <w:tc>
          <w:tcPr>
            <w:tcW w:w="3870" w:type="dxa"/>
          </w:tcPr>
          <w:p w:rsidR="00683F9C" w:rsidRPr="00381548" w:rsidRDefault="00683F9C" w:rsidP="0068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B0A5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70" w:type="dxa"/>
            <w:shd w:val="clear" w:color="auto" w:fill="auto"/>
          </w:tcPr>
          <w:p w:rsidR="00683F9C" w:rsidRPr="00AC7CB0" w:rsidRDefault="00683F9C" w:rsidP="00683F9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83F9C" w:rsidRPr="00381548" w:rsidRDefault="00683F9C" w:rsidP="00683F9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F9C" w:rsidRPr="00381548" w:rsidRDefault="00683F9C" w:rsidP="00683F9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83F9C" w:rsidRPr="00381548" w:rsidRDefault="00683F9C" w:rsidP="00683F9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83F9C" w:rsidRPr="00381548" w:rsidRDefault="00683F9C" w:rsidP="00683F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3F9C">
              <w:rPr>
                <w:rFonts w:ascii="Angsana New" w:hAnsi="Angsana New"/>
                <w:sz w:val="30"/>
                <w:szCs w:val="30"/>
                <w:lang w:val="en-US"/>
              </w:rPr>
              <w:t>4,494</w:t>
            </w:r>
          </w:p>
        </w:tc>
        <w:tc>
          <w:tcPr>
            <w:tcW w:w="270" w:type="dxa"/>
          </w:tcPr>
          <w:p w:rsidR="00683F9C" w:rsidRPr="00381548" w:rsidRDefault="00683F9C" w:rsidP="00683F9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83F9C" w:rsidRPr="00381548" w:rsidRDefault="00683F9C" w:rsidP="00683F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0A51">
              <w:rPr>
                <w:rFonts w:ascii="Angsana New" w:hAnsi="Angsana New"/>
                <w:sz w:val="30"/>
                <w:szCs w:val="30"/>
                <w:lang w:val="en-US"/>
              </w:rPr>
              <w:t>4,426</w:t>
            </w:r>
          </w:p>
        </w:tc>
      </w:tr>
      <w:tr w:rsidR="00683F9C" w:rsidRPr="00381548" w:rsidTr="00F407DE">
        <w:tc>
          <w:tcPr>
            <w:tcW w:w="3870" w:type="dxa"/>
          </w:tcPr>
          <w:p w:rsidR="00683F9C" w:rsidRPr="00381548" w:rsidRDefault="00683F9C" w:rsidP="0068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</w:t>
            </w:r>
            <w:r w:rsidRPr="00381548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  <w:shd w:val="clear" w:color="auto" w:fill="auto"/>
          </w:tcPr>
          <w:p w:rsidR="00683F9C" w:rsidRPr="00AC7CB0" w:rsidRDefault="00683F9C" w:rsidP="00683F9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83F9C" w:rsidRPr="00381548" w:rsidRDefault="00683F9C" w:rsidP="00683F9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F9C" w:rsidRPr="00381548" w:rsidRDefault="00683F9C" w:rsidP="00683F9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83F9C" w:rsidRPr="00381548" w:rsidRDefault="00683F9C" w:rsidP="00683F9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83F9C" w:rsidRPr="00381548" w:rsidRDefault="00683F9C" w:rsidP="00683F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3F9C">
              <w:rPr>
                <w:rFonts w:ascii="Angsana New" w:hAnsi="Angsana New"/>
                <w:sz w:val="30"/>
                <w:szCs w:val="30"/>
                <w:lang w:val="en-US"/>
              </w:rPr>
              <w:t>14,966</w:t>
            </w:r>
          </w:p>
        </w:tc>
        <w:tc>
          <w:tcPr>
            <w:tcW w:w="270" w:type="dxa"/>
          </w:tcPr>
          <w:p w:rsidR="00683F9C" w:rsidRPr="00381548" w:rsidRDefault="00683F9C" w:rsidP="00683F9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83F9C" w:rsidRPr="00381548" w:rsidRDefault="00683F9C" w:rsidP="00683F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0A51">
              <w:rPr>
                <w:rFonts w:ascii="Angsana New" w:hAnsi="Angsana New"/>
                <w:sz w:val="30"/>
                <w:szCs w:val="30"/>
                <w:lang w:val="en-US"/>
              </w:rPr>
              <w:t>51,047</w:t>
            </w:r>
          </w:p>
        </w:tc>
      </w:tr>
      <w:tr w:rsidR="00683F9C" w:rsidRPr="00381548" w:rsidTr="00F407DE">
        <w:tc>
          <w:tcPr>
            <w:tcW w:w="3870" w:type="dxa"/>
          </w:tcPr>
          <w:p w:rsidR="00683F9C" w:rsidRPr="004C2EB7" w:rsidRDefault="00683F9C" w:rsidP="0068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B0A51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</w:tcPr>
          <w:p w:rsidR="00683F9C" w:rsidRPr="00AC7CB0" w:rsidRDefault="00683F9C" w:rsidP="00683F9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3F9C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  <w:tc>
          <w:tcPr>
            <w:tcW w:w="270" w:type="dxa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0A51">
              <w:rPr>
                <w:rFonts w:ascii="Angsana New" w:hAnsi="Angsana New"/>
                <w:sz w:val="30"/>
                <w:szCs w:val="30"/>
                <w:lang w:val="en-US"/>
              </w:rPr>
              <w:t>1,598</w:t>
            </w:r>
          </w:p>
        </w:tc>
      </w:tr>
      <w:tr w:rsidR="00683F9C" w:rsidRPr="00381548" w:rsidTr="00F407DE">
        <w:trPr>
          <w:trHeight w:hRule="exact" w:val="374"/>
        </w:trPr>
        <w:tc>
          <w:tcPr>
            <w:tcW w:w="3870" w:type="dxa"/>
          </w:tcPr>
          <w:p w:rsidR="00683F9C" w:rsidRPr="004C2EB7" w:rsidRDefault="00683F9C" w:rsidP="0068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:rsidR="00683F9C" w:rsidRPr="00AC7CB0" w:rsidRDefault="00683F9C" w:rsidP="00683F9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83F9C" w:rsidRPr="00A30D77" w:rsidRDefault="00683F9C" w:rsidP="00683F9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0A5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590</w:t>
            </w:r>
          </w:p>
        </w:tc>
      </w:tr>
      <w:tr w:rsidR="00683F9C" w:rsidRPr="00AC7CB0" w:rsidTr="00F407DE">
        <w:trPr>
          <w:trHeight w:hRule="exact" w:val="374"/>
        </w:trPr>
        <w:tc>
          <w:tcPr>
            <w:tcW w:w="3870" w:type="dxa"/>
          </w:tcPr>
          <w:p w:rsidR="00683F9C" w:rsidRPr="004C2EB7" w:rsidRDefault="00683F9C" w:rsidP="0068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:rsidR="00683F9C" w:rsidRPr="00AC7CB0" w:rsidRDefault="00683F9C" w:rsidP="00683F9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3F9C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0A51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</w:tr>
      <w:tr w:rsidR="00683F9C" w:rsidRPr="00AC7CB0" w:rsidTr="00F407DE">
        <w:trPr>
          <w:trHeight w:hRule="exact" w:val="374"/>
        </w:trPr>
        <w:tc>
          <w:tcPr>
            <w:tcW w:w="3870" w:type="dxa"/>
          </w:tcPr>
          <w:p w:rsidR="00683F9C" w:rsidRPr="004C2EB7" w:rsidRDefault="00683F9C" w:rsidP="0068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83F9C" w:rsidRPr="00792866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F9C" w:rsidRPr="004C2EB7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3F9C" w:rsidRPr="007942DC" w:rsidTr="00F407DE">
        <w:tc>
          <w:tcPr>
            <w:tcW w:w="3870" w:type="dxa"/>
          </w:tcPr>
          <w:p w:rsidR="00683F9C" w:rsidRPr="007942DC" w:rsidRDefault="00683F9C" w:rsidP="0068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3F9C" w:rsidRPr="007942DC" w:rsidTr="00F407DE">
        <w:tc>
          <w:tcPr>
            <w:tcW w:w="3870" w:type="dxa"/>
          </w:tcPr>
          <w:p w:rsidR="00683F9C" w:rsidRPr="007942DC" w:rsidRDefault="00683F9C" w:rsidP="0068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3F9C" w:rsidRPr="007942DC" w:rsidTr="00F407DE">
        <w:tc>
          <w:tcPr>
            <w:tcW w:w="3870" w:type="dxa"/>
          </w:tcPr>
          <w:p w:rsidR="00683F9C" w:rsidRPr="007942DC" w:rsidRDefault="00683F9C" w:rsidP="0068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3F9C">
              <w:rPr>
                <w:rFonts w:ascii="Angsana New" w:hAnsi="Angsana New"/>
                <w:sz w:val="30"/>
                <w:szCs w:val="30"/>
                <w:lang w:val="en-US" w:bidi="th-TH"/>
              </w:rPr>
              <w:t>7,172</w:t>
            </w:r>
          </w:p>
        </w:tc>
        <w:tc>
          <w:tcPr>
            <w:tcW w:w="2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0A5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</w:t>
            </w:r>
            <w:r w:rsidRPr="00CB0A5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B0A5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589</w:t>
            </w:r>
          </w:p>
        </w:tc>
        <w:tc>
          <w:tcPr>
            <w:tcW w:w="2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3F9C">
              <w:rPr>
                <w:rFonts w:ascii="Angsana New" w:hAnsi="Angsana New"/>
                <w:sz w:val="30"/>
                <w:szCs w:val="30"/>
                <w:lang w:val="en-US"/>
              </w:rPr>
              <w:t>4,159</w:t>
            </w:r>
          </w:p>
        </w:tc>
        <w:tc>
          <w:tcPr>
            <w:tcW w:w="2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0A51">
              <w:rPr>
                <w:rFonts w:ascii="Angsana New" w:hAnsi="Angsana New"/>
                <w:sz w:val="30"/>
                <w:szCs w:val="30"/>
                <w:lang w:val="en-US"/>
              </w:rPr>
              <w:t>5,063</w:t>
            </w:r>
          </w:p>
        </w:tc>
      </w:tr>
      <w:tr w:rsidR="00683F9C" w:rsidRPr="007942DC" w:rsidTr="00F407DE">
        <w:tc>
          <w:tcPr>
            <w:tcW w:w="3870" w:type="dxa"/>
          </w:tcPr>
          <w:p w:rsidR="00683F9C" w:rsidRPr="007942DC" w:rsidRDefault="00683F9C" w:rsidP="0068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3F9C"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0A5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88</w:t>
            </w:r>
          </w:p>
        </w:tc>
        <w:tc>
          <w:tcPr>
            <w:tcW w:w="2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3F9C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  <w:tc>
          <w:tcPr>
            <w:tcW w:w="2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0A51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683F9C" w:rsidRPr="007942DC" w:rsidTr="00F407DE">
        <w:tc>
          <w:tcPr>
            <w:tcW w:w="3870" w:type="dxa"/>
          </w:tcPr>
          <w:p w:rsidR="00683F9C" w:rsidRPr="007942DC" w:rsidRDefault="00683F9C" w:rsidP="0068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2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3F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7,303</w:t>
            </w:r>
          </w:p>
        </w:tc>
        <w:tc>
          <w:tcPr>
            <w:tcW w:w="2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B0A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Pr="00CB0A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B0A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677</w:t>
            </w:r>
          </w:p>
        </w:tc>
        <w:tc>
          <w:tcPr>
            <w:tcW w:w="2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3F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4,241</w:t>
            </w:r>
          </w:p>
        </w:tc>
        <w:tc>
          <w:tcPr>
            <w:tcW w:w="2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0A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5,130</w:t>
            </w:r>
          </w:p>
        </w:tc>
      </w:tr>
      <w:tr w:rsidR="00683F9C" w:rsidRPr="00AC7CB0" w:rsidTr="00F407DE">
        <w:tc>
          <w:tcPr>
            <w:tcW w:w="3870" w:type="dxa"/>
          </w:tcPr>
          <w:p w:rsidR="00683F9C" w:rsidRPr="00AC7CB0" w:rsidRDefault="00683F9C" w:rsidP="0068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83F9C" w:rsidRPr="00AC7CB0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683F9C" w:rsidRPr="00AC7CB0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83F9C" w:rsidRPr="00AC7CB0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683F9C" w:rsidRPr="00AC7CB0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83F9C" w:rsidRPr="00AC7CB0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683F9C" w:rsidRPr="00AC7CB0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83F9C" w:rsidRPr="00AC7CB0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683F9C" w:rsidRPr="00AC7CB0" w:rsidTr="00F407DE">
        <w:tc>
          <w:tcPr>
            <w:tcW w:w="3870" w:type="dxa"/>
          </w:tcPr>
          <w:p w:rsidR="00683F9C" w:rsidRPr="007942DC" w:rsidRDefault="00683F9C" w:rsidP="0068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83F9C" w:rsidRPr="00AC7CB0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683F9C" w:rsidRPr="00AC7CB0" w:rsidRDefault="00683F9C" w:rsidP="00683F9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683F9C" w:rsidRPr="00AC7CB0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683F9C" w:rsidRPr="00AC7CB0" w:rsidRDefault="00683F9C" w:rsidP="00683F9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683F9C" w:rsidRPr="00AC7CB0" w:rsidTr="00F407DE">
        <w:tc>
          <w:tcPr>
            <w:tcW w:w="3870" w:type="dxa"/>
          </w:tcPr>
          <w:p w:rsidR="00683F9C" w:rsidRDefault="00683F9C" w:rsidP="0068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286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3F9C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0A51"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70" w:type="dxa"/>
          </w:tcPr>
          <w:p w:rsidR="00683F9C" w:rsidRPr="007B370D" w:rsidRDefault="00683F9C" w:rsidP="00683F9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83F9C" w:rsidRPr="00A30D77" w:rsidRDefault="00683F9C" w:rsidP="00683F9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42D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83F9C" w:rsidRPr="00A6688A" w:rsidTr="00F407DE">
        <w:tc>
          <w:tcPr>
            <w:tcW w:w="3870" w:type="dxa"/>
          </w:tcPr>
          <w:p w:rsidR="00683F9C" w:rsidRPr="007942DC" w:rsidRDefault="00683F9C" w:rsidP="0068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3F9C">
              <w:rPr>
                <w:rFonts w:ascii="Angsana New" w:hAnsi="Angsana New"/>
                <w:sz w:val="30"/>
                <w:szCs w:val="30"/>
                <w:lang w:val="en-US" w:bidi="th-TH"/>
              </w:rPr>
              <w:t>1,224</w:t>
            </w:r>
          </w:p>
        </w:tc>
        <w:tc>
          <w:tcPr>
            <w:tcW w:w="2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270" w:type="dxa"/>
          </w:tcPr>
          <w:p w:rsidR="00683F9C" w:rsidRPr="00AC7CB0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683F9C" w:rsidRPr="00A30D77" w:rsidRDefault="00683F9C" w:rsidP="00683F9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F9C" w:rsidRPr="007942DC" w:rsidRDefault="00683F9C" w:rsidP="00683F9C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42D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CA2E9D" w:rsidRDefault="00CA2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E7D43" w:rsidRPr="00A6688A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A6688A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Pr="00A6688A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บุคคลหรือ</w:t>
      </w:r>
      <w:r w:rsidRPr="00A6688A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A6688A">
        <w:rPr>
          <w:rFonts w:ascii="Angsana New" w:hAnsi="Angsana New"/>
          <w:sz w:val="30"/>
          <w:szCs w:val="30"/>
          <w:cs/>
        </w:rPr>
        <w:t xml:space="preserve"> ณ วันที่ 31 มีนาคม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6F4C5C">
        <w:rPr>
          <w:rFonts w:ascii="Angsana New" w:hAnsi="Angsana New"/>
          <w:sz w:val="30"/>
          <w:szCs w:val="30"/>
        </w:rPr>
        <w:t>2</w:t>
      </w:r>
      <w:r w:rsidRPr="00A6688A">
        <w:rPr>
          <w:rFonts w:ascii="Angsana New" w:hAnsi="Angsana New"/>
          <w:sz w:val="30"/>
          <w:szCs w:val="30"/>
          <w:cs/>
        </w:rPr>
        <w:t xml:space="preserve"> และ 31 ธันวาคม </w:t>
      </w:r>
      <w:r>
        <w:rPr>
          <w:rFonts w:ascii="Angsana New" w:hAnsi="Angsana New"/>
          <w:sz w:val="30"/>
          <w:szCs w:val="30"/>
          <w:cs/>
        </w:rPr>
        <w:t>256</w:t>
      </w:r>
      <w:r w:rsidR="006F4C5C">
        <w:rPr>
          <w:rFonts w:ascii="Angsana New" w:hAnsi="Angsana New"/>
          <w:sz w:val="30"/>
          <w:szCs w:val="30"/>
        </w:rPr>
        <w:t>1</w:t>
      </w:r>
      <w:r w:rsidRPr="00A6688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2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183"/>
      </w:tblGrid>
      <w:tr w:rsidR="006E7D43" w:rsidRPr="00F87560" w:rsidTr="00F407DE">
        <w:trPr>
          <w:tblHeader/>
        </w:trPr>
        <w:tc>
          <w:tcPr>
            <w:tcW w:w="3870" w:type="dxa"/>
          </w:tcPr>
          <w:p w:rsidR="006E7D43" w:rsidRPr="00F87560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8756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การค้า</w:t>
            </w:r>
            <w:r w:rsidRPr="00F8756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6E7D43" w:rsidRPr="00F875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E7D43" w:rsidRPr="00F875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</w:tcPr>
          <w:p w:rsidR="006E7D43" w:rsidRPr="00F875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D43" w:rsidRPr="00F87560" w:rsidTr="00F407DE">
        <w:trPr>
          <w:tblHeader/>
        </w:trPr>
        <w:tc>
          <w:tcPr>
            <w:tcW w:w="3870" w:type="dxa"/>
          </w:tcPr>
          <w:p w:rsidR="006E7D43" w:rsidRPr="00F875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E7D43" w:rsidRPr="00F875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560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6E7D43" w:rsidRPr="00F875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F875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56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6E7D43" w:rsidRPr="00F875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E7D43" w:rsidRPr="00F875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560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6E7D43" w:rsidRPr="00F875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6E7D43" w:rsidRPr="00F875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56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6E7D43" w:rsidRPr="00F87560" w:rsidTr="001868F4">
        <w:trPr>
          <w:tblHeader/>
        </w:trPr>
        <w:tc>
          <w:tcPr>
            <w:tcW w:w="3870" w:type="dxa"/>
          </w:tcPr>
          <w:p w:rsidR="006E7D43" w:rsidRPr="00F875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F4C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AC7CB0" w:rsidRDefault="006E7D43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6F4C5C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F4C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6F4C5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E7D43" w:rsidRPr="00EF29DF" w:rsidTr="001868F4">
        <w:tc>
          <w:tcPr>
            <w:tcW w:w="3870" w:type="dxa"/>
          </w:tcPr>
          <w:p w:rsidR="006E7D43" w:rsidRPr="00F875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6E7D43" w:rsidRPr="00F875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5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6F4C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875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868F4" w:rsidRPr="00F87560" w:rsidTr="001868F4">
        <w:tc>
          <w:tcPr>
            <w:tcW w:w="3870" w:type="dxa"/>
          </w:tcPr>
          <w:p w:rsidR="001868F4" w:rsidRDefault="001868F4" w:rsidP="0018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868F4" w:rsidRPr="001868F4" w:rsidRDefault="001868F4" w:rsidP="001868F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868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868F4" w:rsidRPr="001868F4" w:rsidRDefault="001868F4" w:rsidP="001868F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868F4" w:rsidRPr="001868F4" w:rsidRDefault="001868F4" w:rsidP="001868F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868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868F4" w:rsidRPr="001868F4" w:rsidRDefault="001868F4" w:rsidP="001868F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868F4" w:rsidRPr="001868F4" w:rsidRDefault="001868F4" w:rsidP="001868F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868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:rsidR="001868F4" w:rsidRPr="001868F4" w:rsidRDefault="001868F4" w:rsidP="001868F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:rsidR="001868F4" w:rsidRPr="001868F4" w:rsidRDefault="001868F4" w:rsidP="001868F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868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</w:tr>
    </w:tbl>
    <w:p w:rsidR="006E7D43" w:rsidRPr="00600920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2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183"/>
      </w:tblGrid>
      <w:tr w:rsidR="006E7D43" w:rsidRPr="005A5211" w:rsidTr="00F407DE">
        <w:trPr>
          <w:tblHeader/>
        </w:trPr>
        <w:tc>
          <w:tcPr>
            <w:tcW w:w="3870" w:type="dxa"/>
          </w:tcPr>
          <w:p w:rsidR="006E7D43" w:rsidRPr="005A5211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A521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</w:t>
            </w:r>
            <w:r w:rsidRPr="005A52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6E7D43" w:rsidRPr="005A5211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5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E7D43" w:rsidRPr="005A5211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</w:tcPr>
          <w:p w:rsidR="006E7D43" w:rsidRPr="005A5211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5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D43" w:rsidRPr="005A5211" w:rsidTr="00F407DE">
        <w:trPr>
          <w:tblHeader/>
        </w:trPr>
        <w:tc>
          <w:tcPr>
            <w:tcW w:w="3870" w:type="dxa"/>
          </w:tcPr>
          <w:p w:rsidR="006E7D43" w:rsidRPr="005A5211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E7D43" w:rsidRPr="005A5211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6E7D43" w:rsidRPr="005A5211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5A5211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6E7D43" w:rsidRPr="005A5211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E7D43" w:rsidRPr="005A5211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6E7D43" w:rsidRPr="005A5211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6E7D43" w:rsidRPr="005A5211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6E7D43" w:rsidRPr="005A5211" w:rsidTr="00F407DE">
        <w:trPr>
          <w:tblHeader/>
        </w:trPr>
        <w:tc>
          <w:tcPr>
            <w:tcW w:w="3870" w:type="dxa"/>
          </w:tcPr>
          <w:p w:rsidR="006E7D43" w:rsidRPr="005A5211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F4C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6F4C5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F4C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6F4C5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E7D43" w:rsidRPr="005A5211" w:rsidTr="00F407DE">
        <w:tc>
          <w:tcPr>
            <w:tcW w:w="3870" w:type="dxa"/>
          </w:tcPr>
          <w:p w:rsidR="006E7D43" w:rsidRPr="005A5211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6E7D43" w:rsidRPr="005A5211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52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6F4C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A52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7D43" w:rsidRPr="005A5211" w:rsidTr="00F407DE">
        <w:tc>
          <w:tcPr>
            <w:tcW w:w="3870" w:type="dxa"/>
          </w:tcPr>
          <w:p w:rsidR="006E7D43" w:rsidRPr="005A5211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E7D43" w:rsidRPr="005A5211" w:rsidRDefault="001D74E4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7D43" w:rsidRPr="005A5211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E7D43" w:rsidRPr="005A5211" w:rsidRDefault="006E7D43" w:rsidP="00F407D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A52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7D43" w:rsidRPr="005A5211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E7D43" w:rsidRPr="005A5211" w:rsidRDefault="001D74E4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4E4">
              <w:rPr>
                <w:rFonts w:ascii="Angsana New" w:hAnsi="Angsana New"/>
                <w:b/>
                <w:bCs/>
                <w:sz w:val="30"/>
                <w:szCs w:val="30"/>
              </w:rPr>
              <w:t>2,509</w:t>
            </w:r>
          </w:p>
        </w:tc>
        <w:tc>
          <w:tcPr>
            <w:tcW w:w="270" w:type="dxa"/>
          </w:tcPr>
          <w:p w:rsidR="006E7D43" w:rsidRPr="005A5211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:rsidR="006E7D43" w:rsidRPr="007F618F" w:rsidRDefault="006F4C5C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1,165</w:t>
            </w:r>
          </w:p>
        </w:tc>
      </w:tr>
    </w:tbl>
    <w:p w:rsidR="006E7D43" w:rsidRDefault="006E7D43" w:rsidP="006E7D43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540"/>
        <w:gridCol w:w="270"/>
        <w:gridCol w:w="630"/>
        <w:gridCol w:w="270"/>
        <w:gridCol w:w="1170"/>
        <w:gridCol w:w="270"/>
        <w:gridCol w:w="1080"/>
        <w:gridCol w:w="270"/>
        <w:gridCol w:w="1170"/>
        <w:gridCol w:w="270"/>
        <w:gridCol w:w="1170"/>
      </w:tblGrid>
      <w:tr w:rsidR="006E7D43" w:rsidRPr="00BF2202" w:rsidTr="00F407DE">
        <w:trPr>
          <w:tblHeader/>
        </w:trPr>
        <w:tc>
          <w:tcPr>
            <w:tcW w:w="2610" w:type="dxa"/>
          </w:tcPr>
          <w:p w:rsidR="006E7D43" w:rsidRPr="00BF2202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เงินให้กู้ยืมแก่กิจการ</w:t>
            </w:r>
          </w:p>
        </w:tc>
        <w:tc>
          <w:tcPr>
            <w:tcW w:w="1440" w:type="dxa"/>
            <w:gridSpan w:val="3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D43" w:rsidRPr="00BF2202" w:rsidTr="00F407DE">
        <w:trPr>
          <w:tblHeader/>
        </w:trPr>
        <w:tc>
          <w:tcPr>
            <w:tcW w:w="2610" w:type="dxa"/>
          </w:tcPr>
          <w:p w:rsidR="006E7D43" w:rsidRPr="00514A8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14A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6F4C5C" w:rsidRPr="00BF2202" w:rsidTr="00F407DE">
        <w:trPr>
          <w:tblHeader/>
        </w:trPr>
        <w:tc>
          <w:tcPr>
            <w:tcW w:w="2610" w:type="dxa"/>
          </w:tcPr>
          <w:p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F4C5C" w:rsidRPr="00AC7CB0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6F4C5C" w:rsidRPr="00AC7CB0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4C5C" w:rsidRPr="00AC7CB0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F4C5C" w:rsidRPr="00AC7CB0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F4C5C" w:rsidRPr="00AC7CB0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6F4C5C" w:rsidRPr="00AC7CB0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4C5C" w:rsidRPr="00AC7CB0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F4C5C" w:rsidRPr="00BF2202" w:rsidTr="00F407DE">
        <w:tc>
          <w:tcPr>
            <w:tcW w:w="2610" w:type="dxa"/>
          </w:tcPr>
          <w:p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A2E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F4C5C" w:rsidRPr="00BF2202" w:rsidTr="00F407DE">
        <w:tc>
          <w:tcPr>
            <w:tcW w:w="2610" w:type="dxa"/>
          </w:tcPr>
          <w:p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0" w:type="dxa"/>
          </w:tcPr>
          <w:p w:rsidR="006F4C5C" w:rsidRPr="00BF2202" w:rsidRDefault="006F4C5C" w:rsidP="006F4C5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F4C5C" w:rsidRPr="009030FD" w:rsidRDefault="006F4C5C" w:rsidP="006F4C5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6F4C5C" w:rsidRPr="00BF2202" w:rsidRDefault="006F4C5C" w:rsidP="006F4C5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F4C5C" w:rsidRPr="00BF2202" w:rsidRDefault="006F4C5C" w:rsidP="006F4C5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6F4C5C" w:rsidRPr="009030FD" w:rsidRDefault="006F4C5C" w:rsidP="006F4C5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F4C5C" w:rsidRPr="00BF2202" w:rsidRDefault="006F4C5C" w:rsidP="006F4C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F4C5C" w:rsidRPr="00BF2202" w:rsidRDefault="006F4C5C" w:rsidP="006F4C5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F4C5C" w:rsidRPr="00BF2202" w:rsidRDefault="006F4C5C" w:rsidP="006F4C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F4C5C" w:rsidRPr="00BF2202" w:rsidRDefault="006F4C5C" w:rsidP="006F4C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4C5C" w:rsidRPr="00BF2202" w:rsidRDefault="006F4C5C" w:rsidP="006F4C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F4C5C" w:rsidRPr="00B0610A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D74E4" w:rsidRPr="005A5211" w:rsidTr="001D74E4">
        <w:tc>
          <w:tcPr>
            <w:tcW w:w="2610" w:type="dxa"/>
          </w:tcPr>
          <w:p w:rsidR="001D74E4" w:rsidRPr="00BF2202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0" w:type="dxa"/>
          </w:tcPr>
          <w:p w:rsidR="001D74E4" w:rsidRDefault="001D74E4" w:rsidP="001D74E4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1D74E4" w:rsidRPr="00BF2202" w:rsidRDefault="001D74E4" w:rsidP="001D74E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1D74E4" w:rsidRPr="00BF2202" w:rsidRDefault="001D74E4" w:rsidP="001D74E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202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1D74E4" w:rsidRPr="00BF2202" w:rsidRDefault="001D74E4" w:rsidP="001D74E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D74E4" w:rsidRPr="009030FD" w:rsidRDefault="001D74E4" w:rsidP="001D74E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4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  <w:vAlign w:val="bottom"/>
          </w:tcPr>
          <w:p w:rsidR="001D74E4" w:rsidRPr="009030FD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1D74E4" w:rsidRPr="009030FD" w:rsidRDefault="001D74E4" w:rsidP="001D74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  <w:vAlign w:val="bottom"/>
          </w:tcPr>
          <w:p w:rsidR="001D74E4" w:rsidRPr="009030FD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D74E4" w:rsidRPr="001D74E4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D74E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1D74E4" w:rsidRPr="009030FD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D74E4" w:rsidRPr="0030687C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30687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:rsidR="006E7D43" w:rsidRPr="00A021CB" w:rsidRDefault="006E7D43" w:rsidP="006E7D43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:rsidR="006E7D43" w:rsidRPr="00A77C02" w:rsidRDefault="006E7D43" w:rsidP="00CA2E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A77C02">
        <w:rPr>
          <w:rFonts w:ascii="Angsana New" w:hAnsi="Angsana New" w:cs="Angsana New"/>
          <w:spacing w:val="-4"/>
          <w:cs/>
          <w:lang w:val="en-US"/>
        </w:rPr>
        <w:t xml:space="preserve">รายการเคลื่อนไหวของเงินให้กู้ยืมแก่กิจการที่เกี่ยวข้องกันสำหรับงวดสามเดือนสิ้นสุดวันที่ </w:t>
      </w:r>
      <w:r w:rsidRPr="00A77C02">
        <w:rPr>
          <w:rFonts w:ascii="Angsana New" w:hAnsi="Angsana New" w:cs="Angsana New"/>
          <w:spacing w:val="-4"/>
          <w:lang w:val="en-US"/>
        </w:rPr>
        <w:t xml:space="preserve">31 </w:t>
      </w:r>
      <w:r w:rsidRPr="00A77C02">
        <w:rPr>
          <w:rFonts w:ascii="Angsana New" w:hAnsi="Angsana New" w:cs="Angsana New"/>
          <w:spacing w:val="-4"/>
          <w:cs/>
          <w:lang w:val="en-US"/>
        </w:rPr>
        <w:t xml:space="preserve">มีนาคม </w:t>
      </w:r>
      <w:r w:rsidR="002D605D">
        <w:rPr>
          <w:rFonts w:ascii="Angsana New" w:hAnsi="Angsana New" w:cs="Angsana New" w:hint="cs"/>
          <w:spacing w:val="-4"/>
          <w:cs/>
          <w:lang w:val="en-US"/>
        </w:rPr>
        <w:t>มีดังนี้</w:t>
      </w:r>
    </w:p>
    <w:p w:rsidR="006E7D43" w:rsidRPr="00670A1D" w:rsidRDefault="006E7D43" w:rsidP="006E7D43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62"/>
        <w:gridCol w:w="270"/>
        <w:gridCol w:w="1170"/>
        <w:gridCol w:w="270"/>
        <w:gridCol w:w="1155"/>
        <w:gridCol w:w="270"/>
        <w:gridCol w:w="1175"/>
      </w:tblGrid>
      <w:tr w:rsidR="006E7D43" w:rsidRPr="009375E0" w:rsidTr="001D74E4">
        <w:trPr>
          <w:tblHeader/>
        </w:trPr>
        <w:tc>
          <w:tcPr>
            <w:tcW w:w="3870" w:type="dxa"/>
          </w:tcPr>
          <w:p w:rsidR="006E7D43" w:rsidRPr="009375E0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375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แก่</w:t>
            </w:r>
            <w:r w:rsidRPr="009375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02" w:type="dxa"/>
            <w:gridSpan w:val="3"/>
          </w:tcPr>
          <w:p w:rsidR="006E7D43" w:rsidRPr="009375E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E7D43" w:rsidRPr="009375E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0" w:type="dxa"/>
            <w:gridSpan w:val="3"/>
          </w:tcPr>
          <w:p w:rsidR="006E7D43" w:rsidRPr="009375E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D43" w:rsidRPr="009375E0" w:rsidTr="001D74E4">
        <w:trPr>
          <w:tblHeader/>
        </w:trPr>
        <w:tc>
          <w:tcPr>
            <w:tcW w:w="3870" w:type="dxa"/>
          </w:tcPr>
          <w:p w:rsidR="006E7D43" w:rsidRPr="009375E0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:rsidR="006E7D43" w:rsidRPr="00BF2202" w:rsidRDefault="006E7D43" w:rsidP="00CA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A2E9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A2E9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A2E9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A2E9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E7D43" w:rsidRPr="009375E0" w:rsidTr="001D74E4">
        <w:trPr>
          <w:tblHeader/>
        </w:trPr>
        <w:tc>
          <w:tcPr>
            <w:tcW w:w="3870" w:type="dxa"/>
          </w:tcPr>
          <w:p w:rsidR="006E7D43" w:rsidRPr="009375E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:rsidR="006E7D43" w:rsidRPr="009375E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A2E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375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7D43" w:rsidRPr="009375E0" w:rsidTr="00FC5CAB">
        <w:tc>
          <w:tcPr>
            <w:tcW w:w="3870" w:type="dxa"/>
          </w:tcPr>
          <w:p w:rsidR="006E7D43" w:rsidRPr="009375E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2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E7D43" w:rsidRPr="009375E0" w:rsidTr="00FC5CAB">
        <w:tc>
          <w:tcPr>
            <w:tcW w:w="3870" w:type="dxa"/>
          </w:tcPr>
          <w:p w:rsidR="006E7D43" w:rsidRPr="009375E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2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</w:tcPr>
          <w:p w:rsidR="006E7D43" w:rsidRPr="009375E0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D74E4" w:rsidRPr="009375E0" w:rsidTr="00FC5CAB">
        <w:tc>
          <w:tcPr>
            <w:tcW w:w="3870" w:type="dxa"/>
          </w:tcPr>
          <w:p w:rsidR="001D74E4" w:rsidRPr="009375E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375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375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2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38,800</w:t>
            </w:r>
          </w:p>
        </w:tc>
      </w:tr>
      <w:tr w:rsidR="001D74E4" w:rsidRPr="009375E0" w:rsidTr="00FC5CAB">
        <w:tc>
          <w:tcPr>
            <w:tcW w:w="3870" w:type="dxa"/>
          </w:tcPr>
          <w:p w:rsidR="001D74E4" w:rsidRPr="009375E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2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D74E4" w:rsidRPr="009375E0" w:rsidTr="00FC5CAB">
        <w:tc>
          <w:tcPr>
            <w:tcW w:w="3870" w:type="dxa"/>
          </w:tcPr>
          <w:p w:rsidR="001D74E4" w:rsidRPr="009375E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1D74E4" w:rsidRDefault="001D74E4" w:rsidP="001D74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(18,000)</w:t>
            </w:r>
          </w:p>
        </w:tc>
      </w:tr>
      <w:tr w:rsidR="001D74E4" w:rsidRPr="00536A0E" w:rsidTr="00FC5CAB">
        <w:tc>
          <w:tcPr>
            <w:tcW w:w="3870" w:type="dxa"/>
          </w:tcPr>
          <w:p w:rsidR="001D74E4" w:rsidRPr="009375E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375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1D74E4" w:rsidRPr="001D74E4" w:rsidRDefault="001D74E4" w:rsidP="001D74E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4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2E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20,800</w:t>
            </w:r>
          </w:p>
        </w:tc>
      </w:tr>
      <w:tr w:rsidR="001D74E4" w:rsidRPr="00A77C02" w:rsidTr="00FC5CAB">
        <w:tc>
          <w:tcPr>
            <w:tcW w:w="3870" w:type="dxa"/>
          </w:tcPr>
          <w:p w:rsidR="001D74E4" w:rsidRPr="00A77C02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1D74E4" w:rsidRPr="00A77C02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A77C02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D74E4" w:rsidRPr="00A77C02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A77C02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1D74E4" w:rsidRPr="00A77C02" w:rsidRDefault="001D74E4" w:rsidP="001D74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A77C02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1D74E4" w:rsidRPr="00A77C02" w:rsidRDefault="001D74E4" w:rsidP="001D74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1D74E4" w:rsidRPr="00536A0E" w:rsidTr="00FC5CAB">
        <w:tc>
          <w:tcPr>
            <w:tcW w:w="3870" w:type="dxa"/>
          </w:tcPr>
          <w:p w:rsidR="001D74E4" w:rsidRPr="00903FE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62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D74E4" w:rsidRPr="00536A0E" w:rsidTr="00FC5CAB">
        <w:tc>
          <w:tcPr>
            <w:tcW w:w="3870" w:type="dxa"/>
          </w:tcPr>
          <w:p w:rsidR="001D74E4" w:rsidRPr="00903FE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03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03F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2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7,200</w:t>
            </w:r>
          </w:p>
        </w:tc>
        <w:tc>
          <w:tcPr>
            <w:tcW w:w="2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D74E4" w:rsidRPr="00536A0E" w:rsidTr="00FC5CAB">
        <w:tc>
          <w:tcPr>
            <w:tcW w:w="3870" w:type="dxa"/>
          </w:tcPr>
          <w:p w:rsidR="001D74E4" w:rsidRPr="00903FE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2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D74E4" w:rsidRPr="00536A0E" w:rsidTr="00FC5CAB">
        <w:tc>
          <w:tcPr>
            <w:tcW w:w="3870" w:type="dxa"/>
          </w:tcPr>
          <w:p w:rsidR="001D74E4" w:rsidRPr="00903FE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3F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2E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7,380</w:t>
            </w:r>
          </w:p>
        </w:tc>
        <w:tc>
          <w:tcPr>
            <w:tcW w:w="2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D74E4" w:rsidRPr="00A77C02" w:rsidTr="00FC5CAB">
        <w:tc>
          <w:tcPr>
            <w:tcW w:w="3870" w:type="dxa"/>
          </w:tcPr>
          <w:p w:rsidR="001D74E4" w:rsidRPr="00A77C02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1D74E4" w:rsidRPr="00A77C02" w:rsidRDefault="001D74E4" w:rsidP="001D74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A77C02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D74E4" w:rsidRPr="00A77C02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A77C02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1D74E4" w:rsidRPr="00A77C02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A77C02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1D74E4" w:rsidRPr="00A77C02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1D74E4" w:rsidRPr="00536A0E" w:rsidTr="00FC5CAB">
        <w:tc>
          <w:tcPr>
            <w:tcW w:w="3870" w:type="dxa"/>
          </w:tcPr>
          <w:p w:rsidR="001D74E4" w:rsidRPr="00903FE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1162" w:type="dxa"/>
          </w:tcPr>
          <w:p w:rsidR="001D74E4" w:rsidRPr="008D3FE7" w:rsidRDefault="001D74E4" w:rsidP="001D74E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8D3FE7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1D74E4" w:rsidRPr="008D3FE7" w:rsidRDefault="001D74E4" w:rsidP="001D74E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8D3FE7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</w:tcPr>
          <w:p w:rsidR="001D74E4" w:rsidRPr="008D3FE7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8D3FE7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</w:tcPr>
          <w:p w:rsidR="001D74E4" w:rsidRPr="008D3FE7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1D74E4" w:rsidRPr="00536A0E" w:rsidTr="00FC5CAB">
        <w:tc>
          <w:tcPr>
            <w:tcW w:w="3870" w:type="dxa"/>
          </w:tcPr>
          <w:p w:rsidR="001D74E4" w:rsidRPr="00903FE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03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03F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2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4E4"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</w:tcPr>
          <w:p w:rsidR="001D74E4" w:rsidRPr="008D3FE7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7,200</w:t>
            </w:r>
          </w:p>
        </w:tc>
        <w:tc>
          <w:tcPr>
            <w:tcW w:w="270" w:type="dxa"/>
          </w:tcPr>
          <w:p w:rsidR="001D74E4" w:rsidRPr="008D3FE7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14DD5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38,800</w:t>
            </w:r>
          </w:p>
        </w:tc>
      </w:tr>
      <w:tr w:rsidR="001D74E4" w:rsidRPr="00536A0E" w:rsidTr="00FC5CAB">
        <w:tc>
          <w:tcPr>
            <w:tcW w:w="3870" w:type="dxa"/>
          </w:tcPr>
          <w:p w:rsidR="001D74E4" w:rsidRPr="00903FE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2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8D3FE7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70" w:type="dxa"/>
          </w:tcPr>
          <w:p w:rsidR="001D74E4" w:rsidRPr="008D3FE7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14DD5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D74E4" w:rsidRPr="00536A0E" w:rsidTr="00FC5CAB">
        <w:tc>
          <w:tcPr>
            <w:tcW w:w="3870" w:type="dxa"/>
          </w:tcPr>
          <w:p w:rsidR="001D74E4" w:rsidRPr="00903FE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62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8D3FE7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8D3FE7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4053B6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1D74E4" w:rsidRDefault="001D74E4" w:rsidP="001D74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(18,000)</w:t>
            </w:r>
          </w:p>
        </w:tc>
      </w:tr>
      <w:tr w:rsidR="001D74E4" w:rsidRPr="00536A0E" w:rsidTr="00FC5CAB">
        <w:tc>
          <w:tcPr>
            <w:tcW w:w="3870" w:type="dxa"/>
          </w:tcPr>
          <w:p w:rsidR="001D74E4" w:rsidRPr="00903FE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3F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321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4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D74E4" w:rsidRPr="00903FE0" w:rsidRDefault="001D74E4" w:rsidP="001D74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2E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7,380</w:t>
            </w:r>
          </w:p>
        </w:tc>
        <w:tc>
          <w:tcPr>
            <w:tcW w:w="270" w:type="dxa"/>
          </w:tcPr>
          <w:p w:rsidR="001D74E4" w:rsidRPr="008D3FE7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1D74E4" w:rsidRPr="001D74E4" w:rsidRDefault="001D74E4" w:rsidP="001D74E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4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914DD5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1D74E4" w:rsidRPr="009375E0" w:rsidRDefault="001D74E4" w:rsidP="001D74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2E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20,800</w:t>
            </w:r>
          </w:p>
        </w:tc>
      </w:tr>
      <w:tr w:rsidR="001D74E4" w:rsidRPr="00536A0E" w:rsidTr="00FC5CAB">
        <w:trPr>
          <w:trHeight w:hRule="exact" w:val="302"/>
        </w:trPr>
        <w:tc>
          <w:tcPr>
            <w:tcW w:w="3870" w:type="dxa"/>
          </w:tcPr>
          <w:p w:rsidR="001D74E4" w:rsidRPr="00670A1D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</w:tcPr>
          <w:p w:rsidR="001D74E4" w:rsidRPr="00670A1D" w:rsidRDefault="001D74E4" w:rsidP="001D74E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670A1D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D74E4" w:rsidRPr="00670A1D" w:rsidRDefault="001D74E4" w:rsidP="001D74E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670A1D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:rsidR="001D74E4" w:rsidRPr="00670A1D" w:rsidRDefault="001D74E4" w:rsidP="001D74E4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670A1D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:rsidR="001D74E4" w:rsidRPr="00670A1D" w:rsidRDefault="001D74E4" w:rsidP="001D74E4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1D74E4" w:rsidRPr="001E7BA6" w:rsidTr="00FC5CAB">
        <w:tc>
          <w:tcPr>
            <w:tcW w:w="3870" w:type="dxa"/>
          </w:tcPr>
          <w:p w:rsidR="001D74E4" w:rsidRPr="001E7BA6" w:rsidRDefault="001D74E4" w:rsidP="001D74E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602" w:type="dxa"/>
            <w:gridSpan w:val="3"/>
          </w:tcPr>
          <w:p w:rsidR="001D74E4" w:rsidRPr="001E7BA6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B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D74E4" w:rsidRPr="001E7BA6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0" w:type="dxa"/>
            <w:gridSpan w:val="3"/>
          </w:tcPr>
          <w:p w:rsidR="001D74E4" w:rsidRPr="001E7BA6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7B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74E4" w:rsidRPr="001E7BA6" w:rsidTr="00FC5CAB">
        <w:tc>
          <w:tcPr>
            <w:tcW w:w="3870" w:type="dxa"/>
          </w:tcPr>
          <w:p w:rsidR="001D74E4" w:rsidRPr="001E7BA6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:rsidR="001D74E4" w:rsidRPr="001E7BA6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1D74E4" w:rsidRPr="001E7BA6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74E4" w:rsidRPr="001E7BA6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1D74E4" w:rsidRPr="001E7BA6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:rsidR="001D74E4" w:rsidRPr="001E7BA6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1D74E4" w:rsidRPr="001E7BA6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1D74E4" w:rsidRPr="001E7BA6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1D74E4" w:rsidRPr="001E7BA6" w:rsidTr="00FC5CAB">
        <w:tc>
          <w:tcPr>
            <w:tcW w:w="3870" w:type="dxa"/>
          </w:tcPr>
          <w:p w:rsidR="001D74E4" w:rsidRPr="001E7BA6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D74E4" w:rsidRPr="00BF2202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1D74E4" w:rsidRPr="00BF2202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74E4" w:rsidRPr="00BF2202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1D74E4" w:rsidRPr="00BF2202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:rsidR="001D74E4" w:rsidRPr="00BF2202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1D74E4" w:rsidRPr="00BF2202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1D74E4" w:rsidRPr="00BF2202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1D74E4" w:rsidRPr="001E7BA6" w:rsidTr="00FC5CAB">
        <w:tc>
          <w:tcPr>
            <w:tcW w:w="3870" w:type="dxa"/>
          </w:tcPr>
          <w:p w:rsidR="001D74E4" w:rsidRPr="001E7BA6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:rsidR="001D74E4" w:rsidRPr="001E7BA6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D74E4" w:rsidRPr="00885D24" w:rsidTr="001D74E4">
        <w:tc>
          <w:tcPr>
            <w:tcW w:w="3870" w:type="dxa"/>
          </w:tcPr>
          <w:p w:rsidR="001D74E4" w:rsidRPr="001E7BA6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:rsidR="001D74E4" w:rsidRPr="001D74E4" w:rsidRDefault="001D74E4" w:rsidP="001D74E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4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1D74E4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1D74E4" w:rsidRPr="001D74E4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4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1D74E4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:rsidR="001D74E4" w:rsidRPr="001D74E4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4E4">
              <w:rPr>
                <w:rFonts w:ascii="Angsana New" w:hAnsi="Angsana New"/>
                <w:b/>
                <w:bCs/>
                <w:sz w:val="30"/>
                <w:szCs w:val="30"/>
              </w:rPr>
              <w:t>36,413</w:t>
            </w:r>
          </w:p>
        </w:tc>
        <w:tc>
          <w:tcPr>
            <w:tcW w:w="270" w:type="dxa"/>
          </w:tcPr>
          <w:p w:rsidR="001D74E4" w:rsidRPr="001D74E4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1D74E4" w:rsidRPr="001D74E4" w:rsidRDefault="001D74E4" w:rsidP="001D74E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4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63,200</w:t>
            </w:r>
          </w:p>
        </w:tc>
      </w:tr>
      <w:tr w:rsidR="001D74E4" w:rsidRPr="004149F4" w:rsidTr="00FC5CAB">
        <w:tc>
          <w:tcPr>
            <w:tcW w:w="3870" w:type="dxa"/>
          </w:tcPr>
          <w:p w:rsidR="001D74E4" w:rsidRPr="00D92CAC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602" w:type="dxa"/>
            <w:gridSpan w:val="3"/>
          </w:tcPr>
          <w:p w:rsidR="001D74E4" w:rsidRPr="00D92CAC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70" w:type="dxa"/>
          </w:tcPr>
          <w:p w:rsidR="001D74E4" w:rsidRPr="00D92CAC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600" w:type="dxa"/>
            <w:gridSpan w:val="3"/>
          </w:tcPr>
          <w:p w:rsidR="001D74E4" w:rsidRPr="00D92CAC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</w:tr>
      <w:tr w:rsidR="001D74E4" w:rsidRPr="004149F4" w:rsidTr="00FC5CAB">
        <w:tc>
          <w:tcPr>
            <w:tcW w:w="3870" w:type="dxa"/>
          </w:tcPr>
          <w:p w:rsidR="001D74E4" w:rsidRPr="00D92CAC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602" w:type="dxa"/>
            <w:gridSpan w:val="3"/>
          </w:tcPr>
          <w:p w:rsidR="001D74E4" w:rsidRPr="00D92CAC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70" w:type="dxa"/>
          </w:tcPr>
          <w:p w:rsidR="001D74E4" w:rsidRPr="00D92CAC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600" w:type="dxa"/>
            <w:gridSpan w:val="3"/>
          </w:tcPr>
          <w:p w:rsidR="001D74E4" w:rsidRPr="00D92CAC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</w:tr>
      <w:tr w:rsidR="001D74E4" w:rsidRPr="004149F4" w:rsidTr="00FC5CAB">
        <w:tc>
          <w:tcPr>
            <w:tcW w:w="3870" w:type="dxa"/>
          </w:tcPr>
          <w:p w:rsidR="001D74E4" w:rsidRPr="009375E0" w:rsidRDefault="001D74E4" w:rsidP="001D74E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2602" w:type="dxa"/>
            <w:gridSpan w:val="3"/>
          </w:tcPr>
          <w:p w:rsidR="001D74E4" w:rsidRPr="009375E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D74E4" w:rsidRPr="009375E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0" w:type="dxa"/>
            <w:gridSpan w:val="3"/>
          </w:tcPr>
          <w:p w:rsidR="001D74E4" w:rsidRPr="009375E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74E4" w:rsidRPr="005332A0" w:rsidTr="00FC5CAB">
        <w:tc>
          <w:tcPr>
            <w:tcW w:w="3870" w:type="dxa"/>
          </w:tcPr>
          <w:p w:rsidR="001D74E4" w:rsidRPr="005332A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:rsidR="001D74E4" w:rsidRPr="005332A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32A0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1D74E4" w:rsidRPr="005332A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74E4" w:rsidRPr="005332A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2A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1D74E4" w:rsidRPr="005332A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:rsidR="001D74E4" w:rsidRPr="005332A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32A0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1D74E4" w:rsidRPr="005332A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1D74E4" w:rsidRPr="005332A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2A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1D74E4" w:rsidRPr="005332A0" w:rsidTr="00FC5CAB">
        <w:tc>
          <w:tcPr>
            <w:tcW w:w="3870" w:type="dxa"/>
          </w:tcPr>
          <w:p w:rsidR="001D74E4" w:rsidRPr="005332A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D74E4" w:rsidRPr="00BF2202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1D74E4" w:rsidRPr="00BF2202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74E4" w:rsidRPr="00BF2202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1D74E4" w:rsidRPr="00BF2202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:rsidR="001D74E4" w:rsidRPr="00BF2202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1D74E4" w:rsidRPr="00BF2202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1D74E4" w:rsidRPr="00BF2202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1D74E4" w:rsidRPr="004149F4" w:rsidTr="00FC5CAB">
        <w:tc>
          <w:tcPr>
            <w:tcW w:w="3870" w:type="dxa"/>
          </w:tcPr>
          <w:p w:rsidR="001D74E4" w:rsidRPr="005332A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:rsidR="001D74E4" w:rsidRPr="005332A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D74E4" w:rsidRPr="004149F4" w:rsidTr="00FC5CAB">
        <w:tc>
          <w:tcPr>
            <w:tcW w:w="3870" w:type="dxa"/>
          </w:tcPr>
          <w:p w:rsidR="001D74E4" w:rsidRPr="005332A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332A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:rsidR="001D74E4" w:rsidRPr="005332A0" w:rsidRDefault="001D74E4" w:rsidP="001D74E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D74E4" w:rsidRPr="005332A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D74E4" w:rsidRPr="005332A0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5332A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:rsidR="001D74E4" w:rsidRPr="005332A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4E4">
              <w:rPr>
                <w:rFonts w:ascii="Angsana New" w:hAnsi="Angsana New"/>
                <w:b/>
                <w:bCs/>
                <w:sz w:val="30"/>
                <w:szCs w:val="30"/>
              </w:rPr>
              <w:t>1,390</w:t>
            </w:r>
          </w:p>
        </w:tc>
        <w:tc>
          <w:tcPr>
            <w:tcW w:w="270" w:type="dxa"/>
          </w:tcPr>
          <w:p w:rsidR="001D74E4" w:rsidRPr="005332A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1D74E4" w:rsidRPr="005332A0" w:rsidRDefault="001D74E4" w:rsidP="001D74E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</w:tr>
    </w:tbl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D74E4" w:rsidRDefault="001D74E4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D74E4" w:rsidRDefault="001D74E4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D74E4" w:rsidRDefault="001D74E4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D74E4" w:rsidRDefault="001D74E4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540"/>
        <w:gridCol w:w="270"/>
        <w:gridCol w:w="630"/>
        <w:gridCol w:w="270"/>
        <w:gridCol w:w="1170"/>
        <w:gridCol w:w="270"/>
        <w:gridCol w:w="1080"/>
        <w:gridCol w:w="270"/>
        <w:gridCol w:w="1170"/>
        <w:gridCol w:w="270"/>
        <w:gridCol w:w="1170"/>
      </w:tblGrid>
      <w:tr w:rsidR="006E7D43" w:rsidRPr="00BF2202" w:rsidTr="00F407DE">
        <w:trPr>
          <w:tblHeader/>
        </w:trPr>
        <w:tc>
          <w:tcPr>
            <w:tcW w:w="2610" w:type="dxa"/>
          </w:tcPr>
          <w:p w:rsidR="006E7D43" w:rsidRPr="00BF2202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lastRenderedPageBreak/>
              <w:t>เงินกู้ยืมจากบุคคลหรือกิจการ</w:t>
            </w:r>
          </w:p>
        </w:tc>
        <w:tc>
          <w:tcPr>
            <w:tcW w:w="1440" w:type="dxa"/>
            <w:gridSpan w:val="3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D43" w:rsidRPr="00BF2202" w:rsidTr="00F407DE">
        <w:trPr>
          <w:tblHeader/>
        </w:trPr>
        <w:tc>
          <w:tcPr>
            <w:tcW w:w="2610" w:type="dxa"/>
          </w:tcPr>
          <w:p w:rsidR="006E7D43" w:rsidRPr="00514A8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14A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6E7D43" w:rsidRPr="00BF2202" w:rsidTr="00F407DE">
        <w:trPr>
          <w:tblHeader/>
        </w:trPr>
        <w:tc>
          <w:tcPr>
            <w:tcW w:w="261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26E6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26E6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26E6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26E6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26E6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26E6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E7D43" w:rsidRPr="00BF2202" w:rsidTr="00F407DE">
        <w:tc>
          <w:tcPr>
            <w:tcW w:w="261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6E7D43" w:rsidRPr="00BF2202" w:rsidRDefault="00B26E61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E7D43" w:rsidRPr="00BF2202" w:rsidTr="00F407DE">
        <w:tc>
          <w:tcPr>
            <w:tcW w:w="261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</w:t>
            </w: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540" w:type="dxa"/>
          </w:tcPr>
          <w:p w:rsidR="006E7D43" w:rsidRPr="00BF2202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7D43" w:rsidRPr="009030FD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6E7D43" w:rsidRPr="00BF2202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7D43" w:rsidRPr="00BF2202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6E7D43" w:rsidRPr="009030FD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7D43" w:rsidRPr="00BF2202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E7D43" w:rsidRPr="00BF2202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7D43" w:rsidRPr="00BF2202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BF2202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BF2202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B0610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E7D43" w:rsidRPr="0021476E" w:rsidTr="00F407DE">
        <w:tc>
          <w:tcPr>
            <w:tcW w:w="261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dxa"/>
          </w:tcPr>
          <w:p w:rsidR="006E7D43" w:rsidRPr="00BF2202" w:rsidRDefault="001D74E4" w:rsidP="00F407DE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6E7D43" w:rsidRPr="00BF2202" w:rsidRDefault="006E7D43" w:rsidP="00F407D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6E7D43" w:rsidRPr="00E24929" w:rsidRDefault="001D74E4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7D43" w:rsidRPr="00E24929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E7D43" w:rsidRPr="00E24929" w:rsidRDefault="00B26E61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7D43" w:rsidRPr="00E24929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E24929" w:rsidRDefault="001D74E4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74E4">
              <w:rPr>
                <w:rFonts w:ascii="Angsana New" w:hAnsi="Angsana New"/>
                <w:sz w:val="30"/>
                <w:szCs w:val="30"/>
                <w:lang w:bidi="th-TH"/>
              </w:rPr>
              <w:t>4,748</w:t>
            </w:r>
          </w:p>
        </w:tc>
        <w:tc>
          <w:tcPr>
            <w:tcW w:w="270" w:type="dxa"/>
          </w:tcPr>
          <w:p w:rsidR="006E7D43" w:rsidRPr="00E24929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E24929" w:rsidRDefault="00B26E61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6E61"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</w:tr>
      <w:tr w:rsidR="001D74E4" w:rsidRPr="0021476E" w:rsidTr="00F407DE">
        <w:tc>
          <w:tcPr>
            <w:tcW w:w="2610" w:type="dxa"/>
          </w:tcPr>
          <w:p w:rsidR="001D74E4" w:rsidRPr="00BF2202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0" w:type="dxa"/>
          </w:tcPr>
          <w:p w:rsidR="001D74E4" w:rsidRPr="00BF2202" w:rsidRDefault="001D74E4" w:rsidP="001D74E4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1D74E4" w:rsidRPr="00BF2202" w:rsidRDefault="001D74E4" w:rsidP="001D74E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1D74E4" w:rsidRDefault="001D74E4" w:rsidP="001D74E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1D74E4" w:rsidRPr="00BF2202" w:rsidRDefault="001D74E4" w:rsidP="001D74E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D74E4" w:rsidRPr="00E24929" w:rsidRDefault="001D74E4" w:rsidP="001D74E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4E4">
              <w:rPr>
                <w:rFonts w:ascii="Angsana New" w:hAnsi="Angsana New"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270" w:type="dxa"/>
          </w:tcPr>
          <w:p w:rsidR="001D74E4" w:rsidRPr="00E24929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D74E4" w:rsidRPr="00E24929" w:rsidRDefault="001D74E4" w:rsidP="001D74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6E61">
              <w:rPr>
                <w:rFonts w:ascii="Angsana New" w:hAnsi="Angsana New"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270" w:type="dxa"/>
          </w:tcPr>
          <w:p w:rsidR="001D74E4" w:rsidRPr="00E24929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D74E4" w:rsidRPr="00E24929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E24929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D74E4" w:rsidRPr="00E24929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74E4" w:rsidRPr="0021476E" w:rsidTr="00F407DE">
        <w:tc>
          <w:tcPr>
            <w:tcW w:w="2610" w:type="dxa"/>
          </w:tcPr>
          <w:p w:rsidR="001D74E4" w:rsidRPr="00E24929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4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เงินกู้ยืมระยะสั้นจากบุคคล</w:t>
            </w:r>
          </w:p>
          <w:p w:rsidR="001D74E4" w:rsidRPr="00E24929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4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หรือกิจการที่เกี่ยวข้องกัน</w:t>
            </w:r>
          </w:p>
        </w:tc>
        <w:tc>
          <w:tcPr>
            <w:tcW w:w="540" w:type="dxa"/>
          </w:tcPr>
          <w:p w:rsidR="001D74E4" w:rsidRPr="00E24929" w:rsidRDefault="001D74E4" w:rsidP="001D74E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E24929" w:rsidRDefault="001D74E4" w:rsidP="001D74E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1D74E4" w:rsidRPr="00E24929" w:rsidRDefault="001D74E4" w:rsidP="001D74E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D74E4" w:rsidRPr="00E24929" w:rsidRDefault="001D74E4" w:rsidP="001D74E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74E4" w:rsidRPr="00E24929" w:rsidRDefault="001D74E4" w:rsidP="001D74E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4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270" w:type="dxa"/>
            <w:vAlign w:val="bottom"/>
          </w:tcPr>
          <w:p w:rsidR="001D74E4" w:rsidRPr="00E24929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74E4" w:rsidRPr="00E24929" w:rsidRDefault="001D74E4" w:rsidP="001D74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26E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270" w:type="dxa"/>
            <w:vAlign w:val="bottom"/>
          </w:tcPr>
          <w:p w:rsidR="001D74E4" w:rsidRPr="00E24929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74E4" w:rsidRPr="00E24929" w:rsidRDefault="001D74E4" w:rsidP="001D74E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74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4,748</w:t>
            </w:r>
          </w:p>
        </w:tc>
        <w:tc>
          <w:tcPr>
            <w:tcW w:w="270" w:type="dxa"/>
            <w:vAlign w:val="bottom"/>
          </w:tcPr>
          <w:p w:rsidR="001D74E4" w:rsidRPr="00E24929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74E4" w:rsidRPr="00E24929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6E61">
              <w:rPr>
                <w:rFonts w:ascii="Angsana New" w:hAnsi="Angsana New"/>
                <w:b/>
                <w:bCs/>
                <w:sz w:val="30"/>
                <w:szCs w:val="30"/>
              </w:rPr>
              <w:t>4,794</w:t>
            </w:r>
          </w:p>
        </w:tc>
      </w:tr>
    </w:tbl>
    <w:p w:rsidR="006E7D43" w:rsidRDefault="006E7D43" w:rsidP="006E7D43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:rsidR="006E7D43" w:rsidRPr="002D605D" w:rsidRDefault="006E7D43" w:rsidP="006E7D43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2D605D">
        <w:rPr>
          <w:rFonts w:ascii="Angsana New" w:hAnsi="Angsana New" w:cs="Angsana New" w:hint="cs"/>
          <w:spacing w:val="-4"/>
          <w:cs/>
          <w:lang w:val="en-US"/>
        </w:rPr>
        <w:t>รายการเคลื่อนไหวของเงินกู้ยืมจากบุคคลหรือกิจการที่เกี่ยวข้องกันสำหรับง</w:t>
      </w:r>
      <w:r w:rsidRPr="002D605D">
        <w:rPr>
          <w:rFonts w:ascii="Angsana New" w:hAnsi="Angsana New" w:cs="Angsana New"/>
          <w:spacing w:val="-4"/>
          <w:cs/>
          <w:lang w:val="en-US"/>
        </w:rPr>
        <w:t xml:space="preserve">วดสามเดือนสิ้นสุดวันที่ </w:t>
      </w:r>
      <w:r w:rsidRPr="002D605D">
        <w:rPr>
          <w:rFonts w:ascii="Angsana New" w:hAnsi="Angsana New" w:cs="Angsana New"/>
          <w:spacing w:val="-4"/>
          <w:lang w:val="en-US"/>
        </w:rPr>
        <w:t xml:space="preserve">31 </w:t>
      </w:r>
      <w:r w:rsidRPr="002D605D">
        <w:rPr>
          <w:rFonts w:ascii="Angsana New" w:hAnsi="Angsana New" w:cs="Angsana New"/>
          <w:spacing w:val="-4"/>
          <w:cs/>
          <w:lang w:val="en-US"/>
        </w:rPr>
        <w:t>มีนาคม</w:t>
      </w:r>
      <w:r w:rsidRPr="002D605D">
        <w:rPr>
          <w:rFonts w:ascii="Angsana New" w:hAnsi="Angsana New" w:cs="Angsana New"/>
          <w:spacing w:val="-4"/>
          <w:lang w:val="en-US"/>
        </w:rPr>
        <w:t xml:space="preserve"> </w:t>
      </w:r>
      <w:r w:rsidRPr="002D605D">
        <w:rPr>
          <w:rFonts w:ascii="Angsana New" w:hAnsi="Angsana New" w:cs="Angsana New" w:hint="cs"/>
          <w:spacing w:val="-4"/>
          <w:cs/>
          <w:lang w:val="en-US"/>
        </w:rPr>
        <w:t>มีดังนี้</w:t>
      </w:r>
    </w:p>
    <w:p w:rsidR="006E7D43" w:rsidRPr="00A77C02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7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1170"/>
        <w:gridCol w:w="270"/>
        <w:gridCol w:w="1170"/>
        <w:gridCol w:w="270"/>
        <w:gridCol w:w="1080"/>
        <w:gridCol w:w="270"/>
        <w:gridCol w:w="1183"/>
      </w:tblGrid>
      <w:tr w:rsidR="006E7D43" w:rsidRPr="009375E0" w:rsidTr="00795894">
        <w:trPr>
          <w:tblHeader/>
        </w:trPr>
        <w:tc>
          <w:tcPr>
            <w:tcW w:w="4302" w:type="dxa"/>
          </w:tcPr>
          <w:p w:rsidR="006E7D43" w:rsidRPr="009375E0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เงินกู้ยืมจากบุคคล</w:t>
            </w:r>
            <w:r w:rsidRPr="00A624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6E7D43" w:rsidRPr="009375E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E7D43" w:rsidRPr="009375E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</w:tcPr>
          <w:p w:rsidR="006E7D43" w:rsidRPr="009375E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D43" w:rsidRPr="001E7BA6" w:rsidTr="00795894">
        <w:trPr>
          <w:tblHeader/>
        </w:trPr>
        <w:tc>
          <w:tcPr>
            <w:tcW w:w="4302" w:type="dxa"/>
          </w:tcPr>
          <w:p w:rsidR="006E7D43" w:rsidRPr="00A624D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26E6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26E6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26E6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26E6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E7D43" w:rsidRPr="005332A0" w:rsidTr="00795894">
        <w:trPr>
          <w:tblHeader/>
        </w:trPr>
        <w:tc>
          <w:tcPr>
            <w:tcW w:w="4302" w:type="dxa"/>
          </w:tcPr>
          <w:p w:rsidR="006E7D43" w:rsidRPr="005332A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6E7D43" w:rsidRPr="005332A0" w:rsidRDefault="00B26E61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E7D43" w:rsidRPr="00C7500F" w:rsidTr="00795894">
        <w:tc>
          <w:tcPr>
            <w:tcW w:w="4302" w:type="dxa"/>
          </w:tcPr>
          <w:p w:rsidR="006E7D43" w:rsidRPr="0042251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5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E7D43" w:rsidRPr="00C7500F" w:rsidTr="00795894">
        <w:tc>
          <w:tcPr>
            <w:tcW w:w="4302" w:type="dxa"/>
          </w:tcPr>
          <w:p w:rsidR="006E7D43" w:rsidRPr="00C7500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6E7D43" w:rsidRPr="008149D5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6E7D43" w:rsidRPr="00C7500F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B05A5" w:rsidRPr="005332A0" w:rsidTr="00795894">
        <w:tc>
          <w:tcPr>
            <w:tcW w:w="4302" w:type="dxa"/>
          </w:tcPr>
          <w:p w:rsidR="003B05A5" w:rsidRPr="005332A0" w:rsidRDefault="003B05A5" w:rsidP="003B0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3B05A5" w:rsidRPr="008149D5" w:rsidRDefault="001D74E4" w:rsidP="003B05A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05A5" w:rsidRPr="005332A0" w:rsidRDefault="003B05A5" w:rsidP="003B05A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B05A5" w:rsidRPr="008149D5" w:rsidRDefault="003B05A5" w:rsidP="003B05A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05A5" w:rsidRPr="005332A0" w:rsidRDefault="003B05A5" w:rsidP="003B05A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B05A5" w:rsidRPr="006D0D18" w:rsidRDefault="001D74E4" w:rsidP="003B05A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74E4"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  <w:tc>
          <w:tcPr>
            <w:tcW w:w="270" w:type="dxa"/>
          </w:tcPr>
          <w:p w:rsidR="003B05A5" w:rsidRPr="005332A0" w:rsidRDefault="003B05A5" w:rsidP="003B05A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3B05A5" w:rsidRPr="006D0D18" w:rsidRDefault="003B05A5" w:rsidP="003B05A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05A5">
              <w:rPr>
                <w:rFonts w:ascii="Angsana New" w:hAnsi="Angsana New"/>
                <w:sz w:val="30"/>
                <w:szCs w:val="30"/>
              </w:rPr>
              <w:t>8,486</w:t>
            </w:r>
          </w:p>
        </w:tc>
      </w:tr>
      <w:tr w:rsidR="001D74E4" w:rsidRPr="005332A0" w:rsidTr="00795894">
        <w:tc>
          <w:tcPr>
            <w:tcW w:w="4302" w:type="dxa"/>
          </w:tcPr>
          <w:p w:rsidR="001D74E4" w:rsidRPr="005332A0" w:rsidRDefault="001D74E4" w:rsidP="001D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1D74E4" w:rsidRPr="008149D5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5332A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D74E4" w:rsidRPr="008149D5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5332A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74E4" w:rsidRPr="008149D5" w:rsidRDefault="001D74E4" w:rsidP="001D74E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D74E4" w:rsidRPr="005332A0" w:rsidRDefault="001D74E4" w:rsidP="001D74E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1D74E4" w:rsidRPr="0012612B" w:rsidRDefault="001D74E4" w:rsidP="001D74E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05A5">
              <w:rPr>
                <w:rFonts w:ascii="Angsana New" w:hAnsi="Angsana New"/>
                <w:sz w:val="30"/>
                <w:szCs w:val="30"/>
              </w:rPr>
              <w:t>2,</w:t>
            </w:r>
            <w:r w:rsidR="0012612B">
              <w:rPr>
                <w:rFonts w:ascii="Angsana New" w:hAnsi="Angsana New"/>
                <w:sz w:val="30"/>
                <w:szCs w:val="30"/>
                <w:lang w:val="en-US" w:bidi="th-TH"/>
              </w:rPr>
              <w:t>268</w:t>
            </w:r>
          </w:p>
        </w:tc>
      </w:tr>
      <w:tr w:rsidR="00795894" w:rsidRPr="005332A0" w:rsidTr="00795894">
        <w:tc>
          <w:tcPr>
            <w:tcW w:w="4302" w:type="dxa"/>
          </w:tcPr>
          <w:p w:rsidR="00795894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795894" w:rsidRPr="008149D5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5894" w:rsidRPr="005332A0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95894" w:rsidRPr="008149D5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5894" w:rsidRPr="005332A0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95894" w:rsidRPr="008149D5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5894" w:rsidRPr="005332A0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795894" w:rsidRPr="006D0D18" w:rsidRDefault="00795894" w:rsidP="00795894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05A5">
              <w:rPr>
                <w:rFonts w:ascii="Angsana New" w:hAnsi="Angsana New"/>
                <w:sz w:val="30"/>
                <w:szCs w:val="30"/>
              </w:rPr>
              <w:t>(800)</w:t>
            </w:r>
          </w:p>
        </w:tc>
      </w:tr>
      <w:tr w:rsidR="00795894" w:rsidRPr="005332A0" w:rsidTr="00795894">
        <w:tc>
          <w:tcPr>
            <w:tcW w:w="4302" w:type="dxa"/>
          </w:tcPr>
          <w:p w:rsidR="00795894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1170" w:type="dxa"/>
          </w:tcPr>
          <w:p w:rsidR="00795894" w:rsidRPr="008149D5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5894" w:rsidRPr="005332A0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95894" w:rsidRPr="008149D5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5894" w:rsidRPr="005332A0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95894" w:rsidRPr="006D0D18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5894">
              <w:rPr>
                <w:rFonts w:ascii="Angsana New" w:hAnsi="Angsana New"/>
                <w:sz w:val="30"/>
                <w:szCs w:val="30"/>
              </w:rPr>
              <w:t>(46)</w:t>
            </w:r>
          </w:p>
        </w:tc>
        <w:tc>
          <w:tcPr>
            <w:tcW w:w="270" w:type="dxa"/>
          </w:tcPr>
          <w:p w:rsidR="00795894" w:rsidRPr="005332A0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795894" w:rsidRPr="006D0D18" w:rsidRDefault="00DC2C72" w:rsidP="00795894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2C72">
              <w:rPr>
                <w:rFonts w:ascii="Angsana New" w:hAnsi="Angsana New"/>
                <w:sz w:val="30"/>
                <w:szCs w:val="30"/>
              </w:rPr>
              <w:t>(134)</w:t>
            </w:r>
          </w:p>
        </w:tc>
      </w:tr>
      <w:tr w:rsidR="00795894" w:rsidRPr="00C7500F" w:rsidTr="00795894">
        <w:tc>
          <w:tcPr>
            <w:tcW w:w="4302" w:type="dxa"/>
          </w:tcPr>
          <w:p w:rsidR="00795894" w:rsidRPr="00C7500F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C750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894">
              <w:rPr>
                <w:rFonts w:ascii="Angsana New" w:hAnsi="Angsana New"/>
                <w:b/>
                <w:bCs/>
                <w:sz w:val="30"/>
                <w:szCs w:val="30"/>
              </w:rPr>
              <w:t>4,748</w:t>
            </w:r>
          </w:p>
        </w:tc>
        <w:tc>
          <w:tcPr>
            <w:tcW w:w="270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5A5">
              <w:rPr>
                <w:rFonts w:ascii="Angsana New" w:hAnsi="Angsana New"/>
                <w:b/>
                <w:bCs/>
                <w:sz w:val="30"/>
                <w:szCs w:val="30"/>
              </w:rPr>
              <w:t>9,820</w:t>
            </w:r>
          </w:p>
        </w:tc>
      </w:tr>
      <w:tr w:rsidR="00795894" w:rsidRPr="00C7500F" w:rsidTr="00795894">
        <w:trPr>
          <w:trHeight w:val="269"/>
        </w:trPr>
        <w:tc>
          <w:tcPr>
            <w:tcW w:w="4302" w:type="dxa"/>
          </w:tcPr>
          <w:p w:rsidR="00795894" w:rsidRPr="00C7500F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95894" w:rsidRDefault="00795894" w:rsidP="007958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95894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95894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:rsidR="00795894" w:rsidRDefault="00795894" w:rsidP="0079589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95894" w:rsidRPr="00C7500F" w:rsidTr="00795894">
        <w:tc>
          <w:tcPr>
            <w:tcW w:w="4302" w:type="dxa"/>
          </w:tcPr>
          <w:p w:rsidR="00795894" w:rsidRPr="00C7500F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95894" w:rsidRPr="00A624D5" w:rsidRDefault="00795894" w:rsidP="0079589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95894" w:rsidRPr="00C7500F" w:rsidTr="00795894">
        <w:tc>
          <w:tcPr>
            <w:tcW w:w="4302" w:type="dxa"/>
          </w:tcPr>
          <w:p w:rsidR="00795894" w:rsidRPr="005332A0" w:rsidRDefault="00795894" w:rsidP="00C2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8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C23A44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:rsidR="00795894" w:rsidRPr="008149D5" w:rsidRDefault="00795894" w:rsidP="00795894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4E4">
              <w:rPr>
                <w:rFonts w:ascii="Angsana New" w:hAnsi="Angsana New"/>
                <w:sz w:val="30"/>
                <w:szCs w:val="30"/>
              </w:rPr>
              <w:t>67,000</w:t>
            </w:r>
          </w:p>
        </w:tc>
        <w:tc>
          <w:tcPr>
            <w:tcW w:w="270" w:type="dxa"/>
          </w:tcPr>
          <w:p w:rsidR="00795894" w:rsidRPr="008149D5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95894" w:rsidRPr="00A624D5" w:rsidRDefault="00795894" w:rsidP="0079589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72DE">
              <w:rPr>
                <w:rFonts w:ascii="Angsana New" w:hAnsi="Angsana New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270" w:type="dxa"/>
          </w:tcPr>
          <w:p w:rsidR="00795894" w:rsidRPr="008149D5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95894" w:rsidRPr="008149D5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5894" w:rsidRPr="008149D5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795894" w:rsidRPr="008149D5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95894" w:rsidRPr="00C7500F" w:rsidTr="00795894">
        <w:tc>
          <w:tcPr>
            <w:tcW w:w="4302" w:type="dxa"/>
          </w:tcPr>
          <w:p w:rsidR="00795894" w:rsidRPr="005332A0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795894" w:rsidRPr="00795894" w:rsidRDefault="00795894" w:rsidP="00795894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894">
              <w:rPr>
                <w:rFonts w:ascii="Angsana New" w:hAnsi="Angsana New"/>
                <w:sz w:val="30"/>
                <w:szCs w:val="30"/>
              </w:rPr>
              <w:t>6,</w:t>
            </w:r>
            <w:r w:rsidRPr="001D74E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:rsidR="00795894" w:rsidRPr="005332A0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5894" w:rsidRPr="008149D5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95894" w:rsidRPr="008149D5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5894" w:rsidRPr="008149D5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795894" w:rsidRPr="008149D5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95894" w:rsidRPr="00C7500F" w:rsidTr="00795894">
        <w:tc>
          <w:tcPr>
            <w:tcW w:w="4302" w:type="dxa"/>
          </w:tcPr>
          <w:p w:rsidR="00795894" w:rsidRPr="005332A0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95894" w:rsidRPr="008149D5" w:rsidRDefault="00795894" w:rsidP="0079589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4E4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  <w:tc>
          <w:tcPr>
            <w:tcW w:w="270" w:type="dxa"/>
          </w:tcPr>
          <w:p w:rsidR="00795894" w:rsidRPr="005332A0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95894" w:rsidRPr="00A624D5" w:rsidRDefault="00795894" w:rsidP="0079589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72DE">
              <w:rPr>
                <w:rFonts w:ascii="Angsana New" w:hAnsi="Angsana New"/>
                <w:sz w:val="30"/>
                <w:szCs w:val="30"/>
                <w:lang w:val="en-US" w:bidi="th-TH"/>
              </w:rPr>
              <w:t>(2,000)</w:t>
            </w:r>
          </w:p>
        </w:tc>
        <w:tc>
          <w:tcPr>
            <w:tcW w:w="270" w:type="dxa"/>
          </w:tcPr>
          <w:p w:rsidR="00795894" w:rsidRPr="008149D5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95894" w:rsidRPr="008149D5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5894" w:rsidRPr="008149D5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795894" w:rsidRPr="008149D5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95894" w:rsidRPr="00C7500F" w:rsidTr="00795894">
        <w:tc>
          <w:tcPr>
            <w:tcW w:w="4302" w:type="dxa"/>
          </w:tcPr>
          <w:p w:rsidR="00795894" w:rsidRPr="00C7500F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C750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95894" w:rsidRPr="00795894" w:rsidRDefault="00795894" w:rsidP="00795894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894">
              <w:rPr>
                <w:rFonts w:ascii="Angsana New" w:hAnsi="Angsana New"/>
                <w:b/>
                <w:bCs/>
                <w:sz w:val="30"/>
                <w:szCs w:val="30"/>
              </w:rPr>
              <w:t>67,000</w:t>
            </w:r>
          </w:p>
        </w:tc>
        <w:tc>
          <w:tcPr>
            <w:tcW w:w="270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95894" w:rsidRPr="00A624D5" w:rsidRDefault="00795894" w:rsidP="0079589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72DE">
              <w:rPr>
                <w:rFonts w:ascii="Angsana New" w:hAnsi="Angsana New"/>
                <w:b/>
                <w:bCs/>
                <w:sz w:val="30"/>
                <w:szCs w:val="30"/>
              </w:rPr>
              <w:t>4,000</w:t>
            </w:r>
          </w:p>
        </w:tc>
        <w:tc>
          <w:tcPr>
            <w:tcW w:w="270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95894" w:rsidRPr="00C7500F" w:rsidTr="00795894">
        <w:tc>
          <w:tcPr>
            <w:tcW w:w="4302" w:type="dxa"/>
          </w:tcPr>
          <w:p w:rsidR="00795894" w:rsidRPr="00C7500F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795894" w:rsidRPr="00C7500F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23A44" w:rsidRPr="00C7500F" w:rsidTr="00795894">
        <w:tc>
          <w:tcPr>
            <w:tcW w:w="4302" w:type="dxa"/>
          </w:tcPr>
          <w:p w:rsidR="00C23A44" w:rsidRPr="00C7500F" w:rsidRDefault="00C23A4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23A44" w:rsidRPr="00C7500F" w:rsidRDefault="00C23A44" w:rsidP="007958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23A44" w:rsidRPr="00C7500F" w:rsidRDefault="00C23A4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23A44" w:rsidRPr="00C7500F" w:rsidRDefault="00C23A4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23A44" w:rsidRPr="00C7500F" w:rsidRDefault="00C23A4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23A44" w:rsidRPr="00C7500F" w:rsidRDefault="00C23A4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23A44" w:rsidRPr="00C7500F" w:rsidRDefault="00C23A4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C23A44" w:rsidRPr="00C7500F" w:rsidRDefault="00C23A4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A318C" w:rsidRPr="00C7500F" w:rsidTr="00795894">
        <w:tc>
          <w:tcPr>
            <w:tcW w:w="4302" w:type="dxa"/>
          </w:tcPr>
          <w:p w:rsidR="002A318C" w:rsidRPr="00C7500F" w:rsidRDefault="002A318C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A318C" w:rsidRPr="00C7500F" w:rsidRDefault="002A318C" w:rsidP="007958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A318C" w:rsidRPr="00C7500F" w:rsidRDefault="002A318C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A318C" w:rsidRPr="00C7500F" w:rsidRDefault="002A318C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A318C" w:rsidRPr="00C7500F" w:rsidRDefault="002A318C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A318C" w:rsidRPr="00C7500F" w:rsidRDefault="002A318C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A318C" w:rsidRPr="00C7500F" w:rsidRDefault="002A318C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2A318C" w:rsidRPr="00C7500F" w:rsidRDefault="002A318C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95894" w:rsidRPr="00C7500F" w:rsidTr="00795894">
        <w:tc>
          <w:tcPr>
            <w:tcW w:w="4302" w:type="dxa"/>
          </w:tcPr>
          <w:p w:rsidR="00795894" w:rsidRDefault="00795894" w:rsidP="0079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624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รวมเงินกู้ยืมระยะสั้น</w:t>
            </w:r>
          </w:p>
        </w:tc>
        <w:tc>
          <w:tcPr>
            <w:tcW w:w="1170" w:type="dxa"/>
          </w:tcPr>
          <w:p w:rsidR="00795894" w:rsidRDefault="00795894" w:rsidP="007958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95894" w:rsidRPr="005332A0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95894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95894" w:rsidRPr="005332A0" w:rsidRDefault="00795894" w:rsidP="0079589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95894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95894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795894" w:rsidRDefault="00795894" w:rsidP="0079589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5709F" w:rsidRPr="00C7500F" w:rsidTr="00795894">
        <w:tc>
          <w:tcPr>
            <w:tcW w:w="4302" w:type="dxa"/>
          </w:tcPr>
          <w:p w:rsidR="0075709F" w:rsidRPr="005332A0" w:rsidRDefault="0075709F" w:rsidP="0075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75709F" w:rsidRPr="008149D5" w:rsidRDefault="0075709F" w:rsidP="0075709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4E4">
              <w:rPr>
                <w:rFonts w:ascii="Angsana New" w:hAnsi="Angsana New"/>
                <w:sz w:val="30"/>
                <w:szCs w:val="30"/>
              </w:rPr>
              <w:t>67,000</w:t>
            </w:r>
          </w:p>
        </w:tc>
        <w:tc>
          <w:tcPr>
            <w:tcW w:w="270" w:type="dxa"/>
          </w:tcPr>
          <w:p w:rsidR="0075709F" w:rsidRPr="005332A0" w:rsidRDefault="0075709F" w:rsidP="0075709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5709F" w:rsidRPr="00A624D5" w:rsidRDefault="0075709F" w:rsidP="0075709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72DE">
              <w:rPr>
                <w:rFonts w:ascii="Angsana New" w:hAnsi="Angsana New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270" w:type="dxa"/>
          </w:tcPr>
          <w:p w:rsidR="0075709F" w:rsidRPr="005332A0" w:rsidRDefault="0075709F" w:rsidP="0075709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5709F" w:rsidRPr="006D0D18" w:rsidRDefault="0075709F" w:rsidP="0075709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74E4"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  <w:tc>
          <w:tcPr>
            <w:tcW w:w="270" w:type="dxa"/>
          </w:tcPr>
          <w:p w:rsidR="0075709F" w:rsidRPr="005332A0" w:rsidRDefault="0075709F" w:rsidP="0075709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75709F" w:rsidRPr="006D0D18" w:rsidRDefault="0075709F" w:rsidP="0075709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05A5">
              <w:rPr>
                <w:rFonts w:ascii="Angsana New" w:hAnsi="Angsana New"/>
                <w:sz w:val="30"/>
                <w:szCs w:val="30"/>
              </w:rPr>
              <w:t>8,486</w:t>
            </w:r>
          </w:p>
        </w:tc>
      </w:tr>
      <w:tr w:rsidR="0075709F" w:rsidRPr="00C7500F" w:rsidTr="00795894">
        <w:tc>
          <w:tcPr>
            <w:tcW w:w="4302" w:type="dxa"/>
          </w:tcPr>
          <w:p w:rsidR="0075709F" w:rsidRPr="005332A0" w:rsidRDefault="0075709F" w:rsidP="0075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75709F" w:rsidRPr="00795894" w:rsidRDefault="0075709F" w:rsidP="0075709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894">
              <w:rPr>
                <w:rFonts w:ascii="Angsana New" w:hAnsi="Angsana New"/>
                <w:sz w:val="30"/>
                <w:szCs w:val="30"/>
              </w:rPr>
              <w:t>6,</w:t>
            </w:r>
            <w:r w:rsidRPr="001D74E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:rsidR="0075709F" w:rsidRPr="005332A0" w:rsidRDefault="0075709F" w:rsidP="0075709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5709F" w:rsidRPr="00EF70D2" w:rsidRDefault="0075709F" w:rsidP="0075709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70D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5709F" w:rsidRPr="005332A0" w:rsidRDefault="0075709F" w:rsidP="0075709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5709F" w:rsidRPr="008149D5" w:rsidRDefault="0075709F" w:rsidP="0075709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5709F" w:rsidRPr="005332A0" w:rsidRDefault="0075709F" w:rsidP="0075709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75709F" w:rsidRPr="006D0D18" w:rsidRDefault="00557400" w:rsidP="0075709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7400">
              <w:rPr>
                <w:rFonts w:ascii="Angsana New" w:hAnsi="Angsana New"/>
                <w:sz w:val="30"/>
                <w:szCs w:val="30"/>
              </w:rPr>
              <w:t>2,268</w:t>
            </w:r>
          </w:p>
        </w:tc>
      </w:tr>
      <w:tr w:rsidR="0075709F" w:rsidRPr="00C7500F" w:rsidTr="00795894">
        <w:tc>
          <w:tcPr>
            <w:tcW w:w="4302" w:type="dxa"/>
          </w:tcPr>
          <w:p w:rsidR="0075709F" w:rsidRPr="005332A0" w:rsidRDefault="0075709F" w:rsidP="0075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75709F" w:rsidRPr="008149D5" w:rsidRDefault="0075709F" w:rsidP="0075709F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4E4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  <w:tc>
          <w:tcPr>
            <w:tcW w:w="270" w:type="dxa"/>
          </w:tcPr>
          <w:p w:rsidR="0075709F" w:rsidRPr="005332A0" w:rsidRDefault="0075709F" w:rsidP="0075709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5709F" w:rsidRPr="00A624D5" w:rsidRDefault="0075709F" w:rsidP="0075709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72DE">
              <w:rPr>
                <w:rFonts w:ascii="Angsana New" w:hAnsi="Angsana New"/>
                <w:sz w:val="30"/>
                <w:szCs w:val="30"/>
                <w:lang w:val="en-US" w:bidi="th-TH"/>
              </w:rPr>
              <w:t>(2,000)</w:t>
            </w:r>
          </w:p>
        </w:tc>
        <w:tc>
          <w:tcPr>
            <w:tcW w:w="270" w:type="dxa"/>
          </w:tcPr>
          <w:p w:rsidR="0075709F" w:rsidRPr="005332A0" w:rsidRDefault="0075709F" w:rsidP="0075709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5709F" w:rsidRPr="008149D5" w:rsidRDefault="0075709F" w:rsidP="0075709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5709F" w:rsidRPr="005332A0" w:rsidRDefault="0075709F" w:rsidP="0075709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75709F" w:rsidRPr="006D0D18" w:rsidRDefault="0075709F" w:rsidP="0075709F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05A5">
              <w:rPr>
                <w:rFonts w:ascii="Angsana New" w:hAnsi="Angsana New"/>
                <w:sz w:val="30"/>
                <w:szCs w:val="30"/>
              </w:rPr>
              <w:t>(800)</w:t>
            </w:r>
          </w:p>
        </w:tc>
      </w:tr>
      <w:tr w:rsidR="0075709F" w:rsidRPr="00C7500F" w:rsidTr="00795894">
        <w:tc>
          <w:tcPr>
            <w:tcW w:w="4302" w:type="dxa"/>
          </w:tcPr>
          <w:p w:rsidR="0075709F" w:rsidRPr="005332A0" w:rsidRDefault="0075709F" w:rsidP="0075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5709F" w:rsidRPr="008149D5" w:rsidRDefault="0075709F" w:rsidP="0075709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5709F" w:rsidRPr="005332A0" w:rsidRDefault="0075709F" w:rsidP="0075709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5709F" w:rsidRPr="00EF70D2" w:rsidRDefault="0075709F" w:rsidP="0075709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70D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5709F" w:rsidRPr="005332A0" w:rsidRDefault="0075709F" w:rsidP="0075709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5709F" w:rsidRPr="006D0D18" w:rsidRDefault="0075709F" w:rsidP="0075709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5894">
              <w:rPr>
                <w:rFonts w:ascii="Angsana New" w:hAnsi="Angsana New"/>
                <w:sz w:val="30"/>
                <w:szCs w:val="30"/>
              </w:rPr>
              <w:t>(46)</w:t>
            </w:r>
          </w:p>
        </w:tc>
        <w:tc>
          <w:tcPr>
            <w:tcW w:w="270" w:type="dxa"/>
          </w:tcPr>
          <w:p w:rsidR="0075709F" w:rsidRPr="005332A0" w:rsidRDefault="0075709F" w:rsidP="0075709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75709F" w:rsidRPr="006D0D18" w:rsidRDefault="008E20B1" w:rsidP="0075709F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20B1">
              <w:rPr>
                <w:rFonts w:ascii="Angsana New" w:hAnsi="Angsana New"/>
                <w:sz w:val="30"/>
                <w:szCs w:val="30"/>
              </w:rPr>
              <w:t>(134)</w:t>
            </w:r>
          </w:p>
        </w:tc>
      </w:tr>
      <w:tr w:rsidR="0075709F" w:rsidRPr="00C7500F" w:rsidTr="00795894">
        <w:tc>
          <w:tcPr>
            <w:tcW w:w="4302" w:type="dxa"/>
          </w:tcPr>
          <w:p w:rsidR="0075709F" w:rsidRPr="00C7500F" w:rsidRDefault="0075709F" w:rsidP="0075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C750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5709F" w:rsidRPr="00795894" w:rsidRDefault="0075709F" w:rsidP="0075709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894">
              <w:rPr>
                <w:rFonts w:ascii="Angsana New" w:hAnsi="Angsana New"/>
                <w:b/>
                <w:bCs/>
                <w:sz w:val="30"/>
                <w:szCs w:val="30"/>
              </w:rPr>
              <w:t>67,000</w:t>
            </w:r>
          </w:p>
        </w:tc>
        <w:tc>
          <w:tcPr>
            <w:tcW w:w="270" w:type="dxa"/>
          </w:tcPr>
          <w:p w:rsidR="0075709F" w:rsidRPr="00C7500F" w:rsidRDefault="0075709F" w:rsidP="0075709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5709F" w:rsidRPr="00A624D5" w:rsidRDefault="0075709F" w:rsidP="0075709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72DE">
              <w:rPr>
                <w:rFonts w:ascii="Angsana New" w:hAnsi="Angsana New"/>
                <w:b/>
                <w:bCs/>
                <w:sz w:val="30"/>
                <w:szCs w:val="30"/>
              </w:rPr>
              <w:t>4,000</w:t>
            </w:r>
          </w:p>
        </w:tc>
        <w:tc>
          <w:tcPr>
            <w:tcW w:w="270" w:type="dxa"/>
          </w:tcPr>
          <w:p w:rsidR="0075709F" w:rsidRPr="00C7500F" w:rsidRDefault="0075709F" w:rsidP="0075709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5709F" w:rsidRPr="00C7500F" w:rsidRDefault="0075709F" w:rsidP="0075709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894">
              <w:rPr>
                <w:rFonts w:ascii="Angsana New" w:hAnsi="Angsana New"/>
                <w:b/>
                <w:bCs/>
                <w:sz w:val="30"/>
                <w:szCs w:val="30"/>
              </w:rPr>
              <w:t>4,748</w:t>
            </w:r>
          </w:p>
        </w:tc>
        <w:tc>
          <w:tcPr>
            <w:tcW w:w="270" w:type="dxa"/>
          </w:tcPr>
          <w:p w:rsidR="0075709F" w:rsidRPr="00C7500F" w:rsidRDefault="0075709F" w:rsidP="0075709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75709F" w:rsidRPr="00C7500F" w:rsidRDefault="0075709F" w:rsidP="0075709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5A5">
              <w:rPr>
                <w:rFonts w:ascii="Angsana New" w:hAnsi="Angsana New"/>
                <w:b/>
                <w:bCs/>
                <w:sz w:val="30"/>
                <w:szCs w:val="30"/>
              </w:rPr>
              <w:t>9,820</w:t>
            </w:r>
          </w:p>
        </w:tc>
      </w:tr>
    </w:tbl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6E7D43" w:rsidRPr="000B3C71" w:rsidRDefault="006E7D43" w:rsidP="006E7D43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9E2E3C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</w:t>
      </w:r>
      <w:r w:rsidRPr="009E2E3C">
        <w:rPr>
          <w:rFonts w:ascii="Angsana New" w:hAnsi="Angsana New" w:cs="Angsana New" w:hint="cs"/>
          <w:b/>
          <w:bCs/>
          <w:i/>
          <w:iCs/>
          <w:cs/>
          <w:lang w:val="en-US"/>
        </w:rPr>
        <w:t>ที่ทำ</w:t>
      </w:r>
      <w:r w:rsidRPr="009E2E3C">
        <w:rPr>
          <w:rFonts w:ascii="Angsana New" w:hAnsi="Angsana New" w:cs="Angsana New"/>
          <w:b/>
          <w:bCs/>
          <w:i/>
          <w:iCs/>
          <w:cs/>
          <w:lang w:val="en-US"/>
        </w:rPr>
        <w:t>กับกิจการที่เกี่ยวข้องกัน</w:t>
      </w:r>
    </w:p>
    <w:p w:rsidR="006E7D43" w:rsidRPr="00604CD6" w:rsidRDefault="006E7D43" w:rsidP="006E7D43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highlight w:val="magenta"/>
          <w:lang w:val="en-US"/>
        </w:rPr>
      </w:pPr>
    </w:p>
    <w:p w:rsidR="006E7D43" w:rsidRPr="006E06F4" w:rsidRDefault="006E7D43" w:rsidP="006E7D43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C429D0">
        <w:rPr>
          <w:rFonts w:ascii="Angsana New" w:hAnsi="Angsana New" w:cs="Angsana New" w:hint="cs"/>
          <w:cs/>
          <w:lang w:val="en-US"/>
        </w:rPr>
        <w:t>เมื่อวันที่ 1 มกราคม 25</w:t>
      </w:r>
      <w:r w:rsidR="00143E08">
        <w:rPr>
          <w:rFonts w:ascii="Angsana New" w:hAnsi="Angsana New" w:cs="Angsana New"/>
          <w:lang w:val="en-US"/>
        </w:rPr>
        <w:t>62</w:t>
      </w:r>
      <w:r w:rsidRPr="00C429D0">
        <w:rPr>
          <w:rFonts w:ascii="Angsana New" w:hAnsi="Angsana New" w:cs="Angsana New" w:hint="cs"/>
          <w:cs/>
          <w:lang w:val="en-US"/>
        </w:rPr>
        <w:t xml:space="preserve"> บริษัทได้ทำสัญญาให้บริการจัดซื้อ</w:t>
      </w:r>
      <w:r w:rsidRPr="00C429D0">
        <w:rPr>
          <w:rFonts w:ascii="Angsana New" w:hAnsi="Angsana New" w:cs="Angsana New"/>
          <w:lang w:val="en-US"/>
        </w:rPr>
        <w:t xml:space="preserve"> </w:t>
      </w:r>
      <w:r w:rsidRPr="00C429D0">
        <w:rPr>
          <w:rFonts w:ascii="Angsana New" w:hAnsi="Angsana New" w:cs="Angsana New" w:hint="cs"/>
          <w:cs/>
          <w:lang w:val="en-US"/>
        </w:rPr>
        <w:t>ทำบัญชีและสนับสนุนการดำเนินงานแก่บริษัทย่อยแห่ง</w:t>
      </w:r>
      <w:r>
        <w:rPr>
          <w:rFonts w:ascii="Angsana New" w:hAnsi="Angsana New" w:cs="Angsana New" w:hint="cs"/>
          <w:cs/>
          <w:lang w:val="en-US"/>
        </w:rPr>
        <w:t>หนึ่ง</w:t>
      </w:r>
      <w:r w:rsidRPr="00C429D0">
        <w:rPr>
          <w:rFonts w:ascii="Angsana New" w:hAnsi="Angsana New" w:cs="Angsana New" w:hint="cs"/>
          <w:cs/>
          <w:lang w:val="en-US"/>
        </w:rPr>
        <w:t xml:space="preserve">เป็นระยะเวลา </w:t>
      </w:r>
      <w:r w:rsidRPr="00C429D0">
        <w:rPr>
          <w:rFonts w:ascii="Angsana New" w:hAnsi="Angsana New" w:cs="Angsana New"/>
          <w:lang w:val="en-US"/>
        </w:rPr>
        <w:t xml:space="preserve">1 </w:t>
      </w:r>
      <w:r w:rsidRPr="00C429D0">
        <w:rPr>
          <w:rFonts w:ascii="Angsana New" w:hAnsi="Angsana New" w:cs="Angsana New" w:hint="cs"/>
          <w:cs/>
          <w:lang w:val="en-US"/>
        </w:rPr>
        <w:t>ปี โดยบริษัทตกลงที่จะให้บริการช่วยเหลือด้านบริการจัดการแก่บริษัทย่อยดังกล่าว          ในการนี้บริษัทย่อยตกลงที่จะจ่ายค่าบริการในจำนวนเงินตามที่ระบุในสัญญา</w:t>
      </w:r>
      <w:r w:rsidRPr="006E06F4">
        <w:rPr>
          <w:rFonts w:ascii="Angsana New" w:hAnsi="Angsana New" w:cs="Angsana New" w:hint="cs"/>
          <w:cs/>
          <w:lang w:val="en-US"/>
        </w:rPr>
        <w:t xml:space="preserve"> </w:t>
      </w:r>
    </w:p>
    <w:p w:rsidR="006E7D43" w:rsidRDefault="006E7D43" w:rsidP="006E7D43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highlight w:val="yellow"/>
          <w:lang w:val="en-US"/>
        </w:rPr>
      </w:pPr>
    </w:p>
    <w:p w:rsidR="00143E08" w:rsidRPr="00CB422A" w:rsidRDefault="00143E08" w:rsidP="00143E08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>
        <w:rPr>
          <w:rFonts w:ascii="Angsana New" w:hAnsi="Angsana New" w:cs="Angsana New"/>
          <w:lang w:val="en-US"/>
        </w:rPr>
        <w:t xml:space="preserve">1 </w:t>
      </w:r>
      <w:r>
        <w:rPr>
          <w:rFonts w:ascii="Angsana New" w:hAnsi="Angsana New" w:cs="Angsana New" w:hint="cs"/>
          <w:cs/>
          <w:lang w:val="en-US"/>
        </w:rPr>
        <w:t xml:space="preserve">มกราคม </w:t>
      </w:r>
      <w:r>
        <w:rPr>
          <w:rFonts w:ascii="Angsana New" w:hAnsi="Angsana New" w:cs="Angsana New"/>
          <w:lang w:val="en-US"/>
        </w:rPr>
        <w:t xml:space="preserve">2562 </w:t>
      </w:r>
      <w:r w:rsidRPr="00D22CA9">
        <w:rPr>
          <w:rFonts w:ascii="Angsana New" w:hAnsi="Angsana New" w:cs="Angsana New" w:hint="cs"/>
          <w:cs/>
          <w:lang w:val="en-US"/>
        </w:rPr>
        <w:t>บริษัท</w:t>
      </w:r>
      <w:r w:rsidRPr="008216DD">
        <w:rPr>
          <w:rFonts w:ascii="Angsana New" w:hAnsi="Angsana New" w:cs="Angsana New" w:hint="cs"/>
          <w:cs/>
          <w:lang w:val="en-US"/>
        </w:rPr>
        <w:t>ย่อยแห่งหนึ่ง</w:t>
      </w:r>
      <w:r w:rsidRPr="00D22CA9">
        <w:rPr>
          <w:rFonts w:ascii="Angsana New" w:hAnsi="Angsana New" w:cs="Angsana New" w:hint="cs"/>
          <w:cs/>
          <w:lang w:val="en-US"/>
        </w:rPr>
        <w:t>ได้ทำสัญญา</w:t>
      </w:r>
      <w:r>
        <w:rPr>
          <w:rFonts w:ascii="Angsana New" w:hAnsi="Angsana New" w:cs="Angsana New" w:hint="cs"/>
          <w:cs/>
          <w:lang w:val="en-US"/>
        </w:rPr>
        <w:t>ให้บริการทรัพยากรบุคคล</w:t>
      </w:r>
      <w:r w:rsidRPr="00D22CA9">
        <w:rPr>
          <w:rFonts w:ascii="Angsana New" w:hAnsi="Angsana New" w:cs="Angsana New" w:hint="cs"/>
          <w:cs/>
          <w:lang w:val="en-US"/>
        </w:rPr>
        <w:t>กับบริษัท</w:t>
      </w:r>
      <w:r w:rsidRPr="00D22CA9">
        <w:rPr>
          <w:rFonts w:ascii="Angsana New" w:hAnsi="Angsana New" w:cs="Angsana New"/>
          <w:cs/>
          <w:lang w:val="en-US"/>
        </w:rPr>
        <w:t xml:space="preserve"> </w:t>
      </w:r>
      <w:r w:rsidRPr="00D22CA9">
        <w:rPr>
          <w:rFonts w:ascii="Angsana New" w:hAnsi="Angsana New" w:cs="Angsana New" w:hint="cs"/>
          <w:cs/>
          <w:lang w:val="en-US"/>
        </w:rPr>
        <w:t>เป็นระยะเวลา</w:t>
      </w:r>
      <w:r w:rsidRPr="00D22CA9">
        <w:rPr>
          <w:rFonts w:ascii="Angsana New" w:hAnsi="Angsana New" w:cs="Angsana New"/>
          <w:cs/>
          <w:lang w:val="en-US"/>
        </w:rPr>
        <w:t xml:space="preserve"> 1 </w:t>
      </w:r>
      <w:r w:rsidRPr="00D22CA9">
        <w:rPr>
          <w:rFonts w:ascii="Angsana New" w:hAnsi="Angsana New" w:cs="Angsana New" w:hint="cs"/>
          <w:cs/>
          <w:lang w:val="en-US"/>
        </w:rPr>
        <w:t>ปี</w:t>
      </w:r>
      <w:r w:rsidRPr="00D22CA9">
        <w:rPr>
          <w:rFonts w:ascii="Angsana New" w:hAnsi="Angsana New" w:cs="Angsana New"/>
          <w:cs/>
          <w:lang w:val="en-US"/>
        </w:rPr>
        <w:t xml:space="preserve"> </w:t>
      </w:r>
      <w:r w:rsidRPr="00D22CA9">
        <w:rPr>
          <w:rFonts w:ascii="Angsana New" w:hAnsi="Angsana New" w:cs="Angsana New" w:hint="cs"/>
          <w:cs/>
          <w:lang w:val="en-US"/>
        </w:rPr>
        <w:t>โดยบริษัท</w:t>
      </w:r>
      <w:r w:rsidRPr="002C4F4E">
        <w:rPr>
          <w:rFonts w:ascii="Angsana New" w:hAnsi="Angsana New" w:cs="Angsana New" w:hint="cs"/>
          <w:cs/>
          <w:lang w:val="en-US"/>
        </w:rPr>
        <w:t>ย่อยดังกล่าวจะให้บริการทรัพยากรบุคคลเพื่อดำเนินงานด้านคลังสินค้า</w:t>
      </w:r>
      <w:r w:rsidRPr="002C4F4E">
        <w:rPr>
          <w:rFonts w:ascii="Angsana New" w:hAnsi="Angsana New" w:cs="Angsana New"/>
          <w:cs/>
          <w:lang w:val="en-US"/>
        </w:rPr>
        <w:t xml:space="preserve"> </w:t>
      </w:r>
      <w:r w:rsidRPr="002C4F4E">
        <w:rPr>
          <w:rFonts w:ascii="Angsana New" w:hAnsi="Angsana New" w:cs="Angsana New" w:hint="cs"/>
          <w:cs/>
          <w:lang w:val="en-US"/>
        </w:rPr>
        <w:t>ในการนี้บริษัทตกลงที่จะจ่ายค่าบริการในจำนวนเงินตามที่ระบุในสัญญา</w:t>
      </w:r>
      <w:r w:rsidRPr="002C4F4E">
        <w:rPr>
          <w:rFonts w:ascii="Angsana New" w:hAnsi="Angsana New" w:cs="Angsana New"/>
          <w:cs/>
          <w:lang w:val="en-US"/>
        </w:rPr>
        <w:t xml:space="preserve"> </w:t>
      </w:r>
    </w:p>
    <w:p w:rsidR="00143E08" w:rsidRPr="004149F4" w:rsidRDefault="00143E08" w:rsidP="006E7D43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highlight w:val="yellow"/>
          <w:lang w:val="en-US"/>
        </w:rPr>
      </w:pPr>
    </w:p>
    <w:p w:rsidR="006E7D43" w:rsidRPr="006E06F4" w:rsidRDefault="006E7D43" w:rsidP="006E7D43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C429D0">
        <w:rPr>
          <w:rFonts w:ascii="Angsana New" w:hAnsi="Angsana New" w:cs="Angsana New" w:hint="cs"/>
          <w:cs/>
          <w:lang w:val="en-US"/>
        </w:rPr>
        <w:t>บริษัทได้ทำสัญญาเงินให้กู้ยืมแก่บริษัทย่อยแห่ง</w:t>
      </w:r>
      <w:r>
        <w:rPr>
          <w:rFonts w:ascii="Angsana New" w:hAnsi="Angsana New" w:cs="Angsana New" w:hint="cs"/>
          <w:cs/>
          <w:lang w:val="en-US"/>
        </w:rPr>
        <w:t>หนึ่ง</w:t>
      </w:r>
      <w:r w:rsidRPr="00C429D0">
        <w:rPr>
          <w:rFonts w:ascii="Angsana New" w:hAnsi="Angsana New" w:cs="Angsana New" w:hint="cs"/>
          <w:cs/>
          <w:lang w:val="en-US"/>
        </w:rPr>
        <w:t>โดยมีกำหนดรับชำระภายในเดือน</w:t>
      </w:r>
      <w:r>
        <w:rPr>
          <w:rFonts w:ascii="Angsana New" w:hAnsi="Angsana New" w:cs="Angsana New" w:hint="cs"/>
          <w:cs/>
          <w:lang w:val="en-US"/>
        </w:rPr>
        <w:t>ธันวาคม</w:t>
      </w:r>
      <w:r w:rsidRPr="00C429D0">
        <w:rPr>
          <w:rFonts w:ascii="Angsana New" w:hAnsi="Angsana New" w:cs="Angsana New" w:hint="cs"/>
          <w:cs/>
          <w:lang w:val="en-US"/>
        </w:rPr>
        <w:t xml:space="preserve"> </w:t>
      </w:r>
      <w:r w:rsidRPr="00C429D0">
        <w:rPr>
          <w:rFonts w:ascii="Angsana New" w:hAnsi="Angsana New" w:cs="Angsana New"/>
          <w:lang w:val="en-US"/>
        </w:rPr>
        <w:t>256</w:t>
      </w:r>
      <w:r w:rsidR="00143E08">
        <w:rPr>
          <w:rFonts w:ascii="Angsana New" w:hAnsi="Angsana New" w:cs="Angsana New"/>
          <w:lang w:val="en-US"/>
        </w:rPr>
        <w:t>2</w:t>
      </w:r>
    </w:p>
    <w:p w:rsidR="006E7D43" w:rsidRPr="008945B3" w:rsidRDefault="006E7D43" w:rsidP="006E7D43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:rsidR="006E7D43" w:rsidRDefault="006E7D43" w:rsidP="006E7D43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D41ACF">
        <w:rPr>
          <w:rFonts w:ascii="Angsana New" w:hAnsi="Angsana New" w:cs="Angsana New" w:hint="cs"/>
          <w:cs/>
          <w:lang w:val="en-US"/>
        </w:rPr>
        <w:t>บริษัทได้ทำสัญญาเงินกู้ยืม</w:t>
      </w:r>
      <w:r>
        <w:rPr>
          <w:rFonts w:ascii="Angsana New" w:hAnsi="Angsana New" w:cs="Angsana New" w:hint="cs"/>
          <w:cs/>
          <w:lang w:val="en-US"/>
        </w:rPr>
        <w:t>จากบริษัทย่อยแห่ง</w:t>
      </w:r>
      <w:r w:rsidR="0012612B">
        <w:rPr>
          <w:rFonts w:ascii="Angsana New" w:hAnsi="Angsana New" w:cs="Angsana New" w:hint="cs"/>
          <w:cs/>
          <w:lang w:val="en-US"/>
        </w:rPr>
        <w:t>หนึ่ง</w:t>
      </w:r>
      <w:r>
        <w:rPr>
          <w:rFonts w:ascii="Angsana New" w:hAnsi="Angsana New" w:cs="Angsana New" w:hint="cs"/>
          <w:cs/>
          <w:lang w:val="en-US"/>
        </w:rPr>
        <w:t>โดยมีกำหนดจ่าย</w:t>
      </w:r>
      <w:r w:rsidRPr="00D41ACF">
        <w:rPr>
          <w:rFonts w:ascii="Angsana New" w:hAnsi="Angsana New" w:cs="Angsana New" w:hint="cs"/>
          <w:cs/>
          <w:lang w:val="en-US"/>
        </w:rPr>
        <w:t>ชำระภายในเดือน</w:t>
      </w:r>
      <w:r>
        <w:rPr>
          <w:rFonts w:ascii="Angsana New" w:hAnsi="Angsana New" w:cs="Angsana New" w:hint="cs"/>
          <w:cs/>
          <w:lang w:val="en-US"/>
        </w:rPr>
        <w:t>ธันวา</w:t>
      </w:r>
      <w:r w:rsidRPr="00D41ACF">
        <w:rPr>
          <w:rFonts w:ascii="Angsana New" w:hAnsi="Angsana New" w:cs="Angsana New" w:hint="cs"/>
          <w:cs/>
          <w:lang w:val="en-US"/>
        </w:rPr>
        <w:t xml:space="preserve">คม </w:t>
      </w:r>
      <w:r w:rsidR="00143E08">
        <w:rPr>
          <w:rFonts w:ascii="Angsana New" w:hAnsi="Angsana New" w:cs="Angsana New"/>
          <w:lang w:val="en-US"/>
        </w:rPr>
        <w:t>2562</w:t>
      </w: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696C03" w:rsidRDefault="00696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:rsidR="006E7D43" w:rsidRPr="00A6688A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 w:rsidRPr="00F656B8">
        <w:rPr>
          <w:rFonts w:ascii="Angsana New" w:hAnsi="Angsana New"/>
          <w:b/>
          <w:sz w:val="30"/>
          <w:szCs w:val="30"/>
        </w:rPr>
        <w:lastRenderedPageBreak/>
        <w:t>4</w:t>
      </w:r>
      <w:r w:rsidRPr="00A6688A">
        <w:rPr>
          <w:rFonts w:ascii="Angsana New" w:hAnsi="Angsana New"/>
          <w:bCs/>
          <w:sz w:val="30"/>
          <w:szCs w:val="30"/>
          <w:cs/>
        </w:rPr>
        <w:tab/>
      </w:r>
      <w:r w:rsidRPr="00FD524A">
        <w:rPr>
          <w:rFonts w:ascii="Angsana New" w:hAnsi="Angsana New"/>
          <w:bCs/>
          <w:sz w:val="30"/>
          <w:szCs w:val="30"/>
          <w:cs/>
        </w:rPr>
        <w:t>ลูกหนี้การค้า</w:t>
      </w:r>
      <w:r w:rsidRPr="00A6688A">
        <w:rPr>
          <w:rFonts w:ascii="Angsana New" w:hAnsi="Angsana New"/>
          <w:bCs/>
          <w:sz w:val="30"/>
          <w:szCs w:val="30"/>
          <w:cs/>
        </w:rPr>
        <w:t xml:space="preserve"> </w:t>
      </w:r>
    </w:p>
    <w:p w:rsidR="006E7D43" w:rsidRPr="00093F2A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16"/>
          <w:szCs w:val="16"/>
        </w:rPr>
      </w:pPr>
      <w:r>
        <w:rPr>
          <w:rFonts w:ascii="Angsana New" w:hAnsi="Angsana New"/>
          <w:bCs/>
          <w:sz w:val="20"/>
          <w:szCs w:val="20"/>
        </w:rPr>
        <w:t xml:space="preserve">                                  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6E7D43" w:rsidRPr="00B85D43" w:rsidTr="00F407DE">
        <w:trPr>
          <w:trHeight w:hRule="exact" w:val="374"/>
        </w:trPr>
        <w:tc>
          <w:tcPr>
            <w:tcW w:w="2430" w:type="dxa"/>
          </w:tcPr>
          <w:p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E7D43" w:rsidRPr="00F656B8" w:rsidRDefault="006E7D43" w:rsidP="00F407DE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E7D43" w:rsidRPr="00F656B8" w:rsidRDefault="006E7D43" w:rsidP="00F407D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6E7D43" w:rsidRPr="00F656B8" w:rsidRDefault="006E7D43" w:rsidP="00F407DE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D43" w:rsidRPr="00B85D43" w:rsidTr="00F407DE">
        <w:trPr>
          <w:trHeight w:hRule="exact" w:val="374"/>
        </w:trPr>
        <w:tc>
          <w:tcPr>
            <w:tcW w:w="2430" w:type="dxa"/>
          </w:tcPr>
          <w:p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F656B8" w:rsidRDefault="006E7D43" w:rsidP="00F407D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6E7D43" w:rsidRPr="00F656B8" w:rsidRDefault="006E7D43" w:rsidP="00F407D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F656B8" w:rsidRDefault="006E7D43" w:rsidP="00F407D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6E7D43" w:rsidRPr="00F656B8" w:rsidRDefault="006E7D43" w:rsidP="00F407D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E7D43" w:rsidRPr="00F656B8" w:rsidRDefault="006E7D43" w:rsidP="00F407D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6E7D43" w:rsidRPr="00F656B8" w:rsidRDefault="006E7D43" w:rsidP="00F407D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F656B8" w:rsidRDefault="006E7D43" w:rsidP="00F407D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6E7D43" w:rsidRPr="00B85D43" w:rsidTr="00F407DE">
        <w:trPr>
          <w:trHeight w:hRule="exact" w:val="374"/>
        </w:trPr>
        <w:tc>
          <w:tcPr>
            <w:tcW w:w="2430" w:type="dxa"/>
          </w:tcPr>
          <w:p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754E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754E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754E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754E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E7D43" w:rsidRPr="00B85D43" w:rsidTr="00F407DE">
        <w:trPr>
          <w:trHeight w:hRule="exact" w:val="374"/>
        </w:trPr>
        <w:tc>
          <w:tcPr>
            <w:tcW w:w="2430" w:type="dxa"/>
          </w:tcPr>
          <w:p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6E7D43" w:rsidRPr="00F656B8" w:rsidRDefault="000754E5" w:rsidP="00F407DE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F0334" w:rsidRPr="00B85D43" w:rsidTr="00F407DE">
        <w:trPr>
          <w:trHeight w:hRule="exact" w:val="374"/>
        </w:trPr>
        <w:tc>
          <w:tcPr>
            <w:tcW w:w="243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F0334" w:rsidRPr="005B2E80" w:rsidRDefault="003F0334" w:rsidP="003F033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D6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17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0334" w:rsidRPr="005B2E80" w:rsidRDefault="003F0334" w:rsidP="003F033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D6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0334" w:rsidRPr="006D0D18" w:rsidRDefault="003F0334" w:rsidP="003F033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0334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0334" w:rsidRPr="005B2E80" w:rsidRDefault="003F0334" w:rsidP="003F033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D67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</w:tr>
      <w:tr w:rsidR="003F0334" w:rsidRPr="00B85D43" w:rsidTr="00F407DE">
        <w:trPr>
          <w:trHeight w:hRule="exact" w:val="374"/>
        </w:trPr>
        <w:tc>
          <w:tcPr>
            <w:tcW w:w="243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0334">
              <w:rPr>
                <w:rFonts w:ascii="Angsana New" w:hAnsi="Angsana New"/>
                <w:sz w:val="30"/>
                <w:szCs w:val="30"/>
                <w:lang w:val="en-US" w:bidi="th-TH"/>
              </w:rPr>
              <w:t>97,786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F0334" w:rsidRPr="005B2E80" w:rsidRDefault="003F0334" w:rsidP="003F033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D67">
              <w:rPr>
                <w:rFonts w:ascii="Angsana New" w:hAnsi="Angsana New"/>
                <w:sz w:val="30"/>
                <w:szCs w:val="30"/>
                <w:lang w:val="en-US" w:bidi="th-TH"/>
              </w:rPr>
              <w:t>106,582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0334">
              <w:rPr>
                <w:rFonts w:ascii="Angsana New" w:hAnsi="Angsana New"/>
                <w:sz w:val="30"/>
                <w:szCs w:val="30"/>
              </w:rPr>
              <w:t>63,069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F0334" w:rsidRPr="005B2E80" w:rsidRDefault="003F0334" w:rsidP="003F0334">
            <w:pPr>
              <w:pStyle w:val="acctfourfigures"/>
              <w:tabs>
                <w:tab w:val="clear" w:pos="765"/>
                <w:tab w:val="decimal" w:pos="684"/>
                <w:tab w:val="left" w:pos="77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D67">
              <w:rPr>
                <w:rFonts w:ascii="Angsana New" w:hAnsi="Angsana New"/>
                <w:sz w:val="30"/>
                <w:szCs w:val="30"/>
                <w:lang w:val="en-US" w:bidi="th-TH"/>
              </w:rPr>
              <w:t>70,255</w:t>
            </w:r>
          </w:p>
        </w:tc>
      </w:tr>
      <w:tr w:rsidR="003F0334" w:rsidRPr="00B85D43" w:rsidTr="00F407DE">
        <w:trPr>
          <w:trHeight w:hRule="exact" w:val="374"/>
        </w:trPr>
        <w:tc>
          <w:tcPr>
            <w:tcW w:w="243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03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97,786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F0334" w:rsidRPr="005B2E80" w:rsidRDefault="003F0334" w:rsidP="003F033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D2D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106,582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334">
              <w:rPr>
                <w:rFonts w:ascii="Angsana New" w:hAnsi="Angsana New"/>
                <w:b/>
                <w:bCs/>
                <w:sz w:val="30"/>
                <w:szCs w:val="30"/>
              </w:rPr>
              <w:t>63,082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F0334" w:rsidRPr="005B2E80" w:rsidRDefault="003F0334" w:rsidP="003F033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D2D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70,300</w:t>
            </w:r>
          </w:p>
        </w:tc>
      </w:tr>
      <w:tr w:rsidR="003F0334" w:rsidRPr="00B85D43" w:rsidTr="00F407DE">
        <w:trPr>
          <w:trHeight w:hRule="exact" w:val="374"/>
        </w:trPr>
        <w:tc>
          <w:tcPr>
            <w:tcW w:w="243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656B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0334">
              <w:rPr>
                <w:rFonts w:ascii="Angsana New" w:hAnsi="Angsana New"/>
                <w:sz w:val="30"/>
                <w:szCs w:val="30"/>
                <w:lang w:val="en-US" w:bidi="th-TH"/>
              </w:rPr>
              <w:t>(777)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F0334" w:rsidRPr="005B2E80" w:rsidRDefault="003F0334" w:rsidP="003F033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D67">
              <w:rPr>
                <w:rFonts w:ascii="Angsana New" w:hAnsi="Angsana New"/>
                <w:sz w:val="30"/>
                <w:szCs w:val="30"/>
                <w:lang w:val="en-US" w:bidi="th-TH"/>
              </w:rPr>
              <w:t>(856)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0334">
              <w:rPr>
                <w:rFonts w:ascii="Angsana New" w:hAnsi="Angsana New"/>
                <w:sz w:val="30"/>
                <w:szCs w:val="30"/>
              </w:rPr>
              <w:t>(180)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F0334" w:rsidRPr="005B2E80" w:rsidRDefault="003F0334" w:rsidP="003F033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D67">
              <w:rPr>
                <w:rFonts w:ascii="Angsana New" w:hAnsi="Angsana New"/>
                <w:sz w:val="30"/>
                <w:szCs w:val="30"/>
                <w:lang w:val="en-US" w:bidi="th-TH"/>
              </w:rPr>
              <w:t>(253)</w:t>
            </w:r>
          </w:p>
        </w:tc>
      </w:tr>
      <w:tr w:rsidR="003F0334" w:rsidRPr="00B85D43" w:rsidTr="00F407DE">
        <w:trPr>
          <w:trHeight w:hRule="exact" w:val="374"/>
        </w:trPr>
        <w:tc>
          <w:tcPr>
            <w:tcW w:w="243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03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97,009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F0334" w:rsidRPr="005B2E80" w:rsidDel="00113267" w:rsidRDefault="003F0334" w:rsidP="003F033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D2D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105,726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334">
              <w:rPr>
                <w:rFonts w:ascii="Angsana New" w:hAnsi="Angsana New"/>
                <w:b/>
                <w:bCs/>
                <w:sz w:val="30"/>
                <w:szCs w:val="30"/>
              </w:rPr>
              <w:t>62,902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F0334" w:rsidRPr="005B2E80" w:rsidDel="00113267" w:rsidRDefault="003F0334" w:rsidP="003F033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D2D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70,047</w:t>
            </w:r>
          </w:p>
        </w:tc>
      </w:tr>
      <w:tr w:rsidR="003F0334" w:rsidRPr="00F656B8" w:rsidTr="00F407DE">
        <w:trPr>
          <w:trHeight w:hRule="exact" w:val="374"/>
        </w:trPr>
        <w:tc>
          <w:tcPr>
            <w:tcW w:w="243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F0334" w:rsidRPr="00F656B8" w:rsidTr="00F407DE">
        <w:trPr>
          <w:trHeight w:hRule="exact" w:val="374"/>
        </w:trPr>
        <w:tc>
          <w:tcPr>
            <w:tcW w:w="243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F0334" w:rsidRPr="00BF2202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3F0334" w:rsidRPr="00BF2202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0334" w:rsidRPr="00BF2202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3F0334" w:rsidRPr="00BF2202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F0334" w:rsidRPr="00BF2202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3F0334" w:rsidRPr="00BF2202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0334" w:rsidRPr="00BF2202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3F0334" w:rsidRPr="00F656B8" w:rsidTr="00F407DE">
        <w:trPr>
          <w:trHeight w:hRule="exact" w:val="374"/>
        </w:trPr>
        <w:tc>
          <w:tcPr>
            <w:tcW w:w="243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3F0334" w:rsidRPr="00F656B8" w:rsidRDefault="003F0334" w:rsidP="003F033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F0334" w:rsidRPr="00F656B8" w:rsidTr="00F407DE">
        <w:trPr>
          <w:trHeight w:hRule="exact" w:val="374"/>
        </w:trPr>
        <w:tc>
          <w:tcPr>
            <w:tcW w:w="3240" w:type="dxa"/>
            <w:gridSpan w:val="2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กลับรายการ)</w:t>
            </w:r>
            <w:r w:rsidR="002D605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หนี้สูญและ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F0334" w:rsidRPr="00F656B8" w:rsidRDefault="003F0334" w:rsidP="003F03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F0334" w:rsidRPr="00F656B8" w:rsidRDefault="003F0334" w:rsidP="003F03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0334" w:rsidRPr="00F656B8" w:rsidTr="00F407DE">
        <w:trPr>
          <w:trHeight w:hRule="exact" w:val="374"/>
        </w:trPr>
        <w:tc>
          <w:tcPr>
            <w:tcW w:w="3240" w:type="dxa"/>
            <w:gridSpan w:val="2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หนี้สงสัยจะสูญสำหรับงวดสามเดือน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F0334" w:rsidRPr="00F656B8" w:rsidRDefault="003F0334" w:rsidP="003F03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F0334" w:rsidRPr="00F656B8" w:rsidRDefault="003F0334" w:rsidP="003F03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0334" w:rsidRPr="00A6688A" w:rsidTr="00F407DE">
        <w:trPr>
          <w:trHeight w:hRule="exact" w:val="374"/>
        </w:trPr>
        <w:tc>
          <w:tcPr>
            <w:tcW w:w="3240" w:type="dxa"/>
            <w:gridSpan w:val="2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 xml:space="preserve"> สิ้นสุดวันที่ </w:t>
            </w:r>
            <w:r w:rsidRPr="00F656B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F0334" w:rsidRPr="00F656B8" w:rsidRDefault="0016656D" w:rsidP="003F0334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(79)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1E6">
              <w:rPr>
                <w:rFonts w:ascii="Angsana New" w:hAnsi="Angsana New"/>
                <w:sz w:val="30"/>
                <w:szCs w:val="30"/>
                <w:lang w:val="en-US" w:bidi="th-TH"/>
              </w:rPr>
              <w:t>(239)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F0334" w:rsidRPr="00F656B8" w:rsidRDefault="0016656D" w:rsidP="003F033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(73)</w:t>
            </w:r>
          </w:p>
        </w:tc>
        <w:tc>
          <w:tcPr>
            <w:tcW w:w="270" w:type="dxa"/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F0334" w:rsidRPr="00F656B8" w:rsidRDefault="003F0334" w:rsidP="003F033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71E6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</w:tr>
    </w:tbl>
    <w:p w:rsidR="006E7D43" w:rsidRPr="00D071E6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30"/>
          <w:szCs w:val="30"/>
        </w:rPr>
      </w:pPr>
      <w:r w:rsidRPr="004A24BA">
        <w:rPr>
          <w:rFonts w:ascii="Angsana New" w:hAnsi="Angsana New"/>
          <w:sz w:val="20"/>
          <w:szCs w:val="20"/>
        </w:rPr>
        <w:t xml:space="preserve"> </w:t>
      </w:r>
      <w:r w:rsidRPr="00D071E6">
        <w:rPr>
          <w:rFonts w:ascii="Angsana New" w:hAnsi="Angsana New"/>
          <w:sz w:val="30"/>
          <w:szCs w:val="30"/>
        </w:rPr>
        <w:t xml:space="preserve">     </w:t>
      </w:r>
      <w:r w:rsidRPr="00D071E6">
        <w:rPr>
          <w:rFonts w:ascii="Angsana New" w:hAnsi="Angsana New"/>
          <w:bCs/>
          <w:sz w:val="30"/>
          <w:szCs w:val="30"/>
        </w:rPr>
        <w:t xml:space="preserve">                                          </w:t>
      </w:r>
    </w:p>
    <w:p w:rsidR="006E7D43" w:rsidRDefault="006E7D43" w:rsidP="005F2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30"/>
          <w:szCs w:val="30"/>
        </w:rPr>
      </w:pPr>
      <w:r w:rsidRPr="004A24BA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6E7D43" w:rsidRPr="00093F2A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  <w:r w:rsidRPr="004A24BA">
        <w:rPr>
          <w:rFonts w:ascii="Angsana New" w:hAnsi="Angsana New"/>
          <w:sz w:val="20"/>
          <w:szCs w:val="20"/>
        </w:rPr>
        <w:t xml:space="preserve">           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60"/>
      </w:tblGrid>
      <w:tr w:rsidR="006E7D43" w:rsidRPr="00034EDD" w:rsidTr="00D071E6">
        <w:trPr>
          <w:trHeight w:hRule="exact" w:val="374"/>
          <w:tblHeader/>
        </w:trPr>
        <w:tc>
          <w:tcPr>
            <w:tcW w:w="3510" w:type="dxa"/>
          </w:tcPr>
          <w:p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E7D43" w:rsidRPr="00034ED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E7D43" w:rsidRPr="00034ED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6E7D43" w:rsidRPr="00034ED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E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D43" w:rsidRPr="00034EDD" w:rsidTr="00D071E6">
        <w:trPr>
          <w:trHeight w:hRule="exact" w:val="374"/>
          <w:tblHeader/>
        </w:trPr>
        <w:tc>
          <w:tcPr>
            <w:tcW w:w="3510" w:type="dxa"/>
          </w:tcPr>
          <w:p w:rsidR="006E7D43" w:rsidRPr="00034ED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034ED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6E7D43" w:rsidRPr="00034ED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034ED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6E7D43" w:rsidRPr="00034ED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E7D43" w:rsidRPr="00034ED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6E7D43" w:rsidRPr="00034ED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034ED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6E7D43" w:rsidRPr="00034EDD" w:rsidTr="00D071E6">
        <w:trPr>
          <w:trHeight w:hRule="exact" w:val="374"/>
          <w:tblHeader/>
        </w:trPr>
        <w:tc>
          <w:tcPr>
            <w:tcW w:w="3510" w:type="dxa"/>
          </w:tcPr>
          <w:p w:rsidR="006E7D43" w:rsidRPr="00034ED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071E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071E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071E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071E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E7D43" w:rsidRPr="00034EDD" w:rsidTr="00D071E6">
        <w:trPr>
          <w:trHeight w:hRule="exact" w:val="374"/>
          <w:tblHeader/>
        </w:trPr>
        <w:tc>
          <w:tcPr>
            <w:tcW w:w="3510" w:type="dxa"/>
          </w:tcPr>
          <w:p w:rsidR="006E7D43" w:rsidRPr="00034ED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6E7D43" w:rsidRPr="00034EDD" w:rsidRDefault="00E2693F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E7D43" w:rsidRPr="00034EDD" w:rsidTr="00F407DE">
        <w:trPr>
          <w:trHeight w:hRule="exact" w:val="374"/>
        </w:trPr>
        <w:tc>
          <w:tcPr>
            <w:tcW w:w="3510" w:type="dxa"/>
          </w:tcPr>
          <w:p w:rsidR="006E7D43" w:rsidRPr="00034ED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6E7D43" w:rsidRPr="00034EDD" w:rsidRDefault="006E7D43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7D43" w:rsidRPr="00034EDD" w:rsidRDefault="006E7D43" w:rsidP="00F407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034EDD" w:rsidRDefault="006E7D43" w:rsidP="00F407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7D43" w:rsidRPr="00034EDD" w:rsidRDefault="006E7D43" w:rsidP="00F407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034EDD" w:rsidRDefault="006E7D43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034EDD" w:rsidRDefault="006E7D43" w:rsidP="00F407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034EDD" w:rsidRDefault="006E7D43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93F" w:rsidRPr="00034EDD" w:rsidTr="00F407DE">
        <w:trPr>
          <w:trHeight w:hRule="exact" w:val="374"/>
        </w:trPr>
        <w:tc>
          <w:tcPr>
            <w:tcW w:w="3510" w:type="dxa"/>
          </w:tcPr>
          <w:p w:rsidR="00E2693F" w:rsidRPr="00034EDD" w:rsidRDefault="00E2693F" w:rsidP="00E2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260" w:type="dxa"/>
          </w:tcPr>
          <w:p w:rsidR="00E2693F" w:rsidRPr="00034EDD" w:rsidRDefault="0016656D" w:rsidP="00DB7F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2693F" w:rsidRPr="00034EDD" w:rsidRDefault="00E2693F" w:rsidP="00E269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2693F" w:rsidRPr="003F7707" w:rsidRDefault="00E2693F" w:rsidP="00E269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2693F" w:rsidRPr="00034EDD" w:rsidRDefault="00E2693F" w:rsidP="00E269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2693F" w:rsidRPr="00034EDD" w:rsidRDefault="0016656D" w:rsidP="00E2693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</w:t>
            </w:r>
          </w:p>
        </w:tc>
        <w:tc>
          <w:tcPr>
            <w:tcW w:w="270" w:type="dxa"/>
          </w:tcPr>
          <w:p w:rsidR="00E2693F" w:rsidRPr="00034EDD" w:rsidRDefault="00E2693F" w:rsidP="00E269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2693F" w:rsidRPr="003F7707" w:rsidRDefault="00E2693F" w:rsidP="00E269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</w:tr>
      <w:tr w:rsidR="00E2693F" w:rsidRPr="00034EDD" w:rsidTr="00F407DE">
        <w:trPr>
          <w:trHeight w:hRule="exact" w:val="374"/>
        </w:trPr>
        <w:tc>
          <w:tcPr>
            <w:tcW w:w="3510" w:type="dxa"/>
          </w:tcPr>
          <w:p w:rsidR="00E2693F" w:rsidRPr="00034EDD" w:rsidRDefault="00E2693F" w:rsidP="00E2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34ED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</w:tcPr>
          <w:p w:rsidR="00E2693F" w:rsidRPr="00034EDD" w:rsidRDefault="00E2693F" w:rsidP="00E269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2693F" w:rsidRPr="00034EDD" w:rsidRDefault="00E2693F" w:rsidP="00E269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2693F" w:rsidRPr="003F7707" w:rsidRDefault="00E2693F" w:rsidP="00E269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2693F" w:rsidRPr="00034EDD" w:rsidRDefault="00E2693F" w:rsidP="00E269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2693F" w:rsidRPr="00034EDD" w:rsidRDefault="00E2693F" w:rsidP="00E2693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2693F" w:rsidRPr="00034EDD" w:rsidRDefault="00E2693F" w:rsidP="00E269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2693F" w:rsidRPr="003F7707" w:rsidRDefault="00E2693F" w:rsidP="00E2693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6656D" w:rsidRPr="00034EDD" w:rsidTr="00F407DE">
        <w:trPr>
          <w:trHeight w:hRule="exact" w:val="374"/>
        </w:trPr>
        <w:tc>
          <w:tcPr>
            <w:tcW w:w="3510" w:type="dxa"/>
          </w:tcPr>
          <w:p w:rsidR="0016656D" w:rsidRPr="00034EDD" w:rsidRDefault="0016656D" w:rsidP="00166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0 วัน</w:t>
            </w: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3F7707" w:rsidDel="00CF3381" w:rsidRDefault="0016656D" w:rsidP="001665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6656D" w:rsidRPr="00034EDD" w:rsidTr="00F407DE">
        <w:trPr>
          <w:trHeight w:hRule="exact" w:val="374"/>
        </w:trPr>
        <w:tc>
          <w:tcPr>
            <w:tcW w:w="3510" w:type="dxa"/>
          </w:tcPr>
          <w:p w:rsidR="0016656D" w:rsidRPr="00034EDD" w:rsidRDefault="0016656D" w:rsidP="00166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9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0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3F7707" w:rsidDel="00CF3381" w:rsidRDefault="0016656D" w:rsidP="001665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6656D" w:rsidRPr="00034EDD" w:rsidTr="00F407DE">
        <w:trPr>
          <w:trHeight w:hRule="exact" w:val="374"/>
        </w:trPr>
        <w:tc>
          <w:tcPr>
            <w:tcW w:w="3510" w:type="dxa"/>
          </w:tcPr>
          <w:p w:rsidR="0016656D" w:rsidRPr="00034EDD" w:rsidRDefault="0016656D" w:rsidP="00166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180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3F7707" w:rsidDel="00CF3381" w:rsidRDefault="0016656D" w:rsidP="001665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6656D" w:rsidRPr="00034EDD" w:rsidTr="00F407DE">
        <w:trPr>
          <w:trHeight w:hRule="exact" w:val="374"/>
        </w:trPr>
        <w:tc>
          <w:tcPr>
            <w:tcW w:w="3510" w:type="dxa"/>
          </w:tcPr>
          <w:p w:rsidR="0016656D" w:rsidRPr="00034EDD" w:rsidRDefault="0016656D" w:rsidP="00166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6656D" w:rsidRPr="003F7707" w:rsidDel="00CF3381" w:rsidRDefault="0016656D" w:rsidP="001665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3F7707" w:rsidDel="00CF3381" w:rsidRDefault="0016656D" w:rsidP="001665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6656D" w:rsidRPr="00034EDD" w:rsidTr="00F407DE">
        <w:trPr>
          <w:trHeight w:hRule="exact" w:val="374"/>
        </w:trPr>
        <w:tc>
          <w:tcPr>
            <w:tcW w:w="3510" w:type="dxa"/>
          </w:tcPr>
          <w:p w:rsidR="0016656D" w:rsidRPr="00034EDD" w:rsidRDefault="0016656D" w:rsidP="00166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</w:tr>
      <w:tr w:rsidR="0016656D" w:rsidRPr="00034EDD" w:rsidTr="00F407DE">
        <w:trPr>
          <w:trHeight w:hRule="exact" w:val="374"/>
        </w:trPr>
        <w:tc>
          <w:tcPr>
            <w:tcW w:w="3510" w:type="dxa"/>
          </w:tcPr>
          <w:p w:rsidR="0016656D" w:rsidRPr="00034EDD" w:rsidRDefault="0016656D" w:rsidP="00166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6656D" w:rsidRPr="002D6F00" w:rsidRDefault="0016656D" w:rsidP="001665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6F0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6656D" w:rsidRPr="002D6F00" w:rsidRDefault="0016656D" w:rsidP="001665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6656D" w:rsidRPr="00034EDD" w:rsidTr="00F407DE">
        <w:trPr>
          <w:trHeight w:hRule="exact" w:val="374"/>
        </w:trPr>
        <w:tc>
          <w:tcPr>
            <w:tcW w:w="3510" w:type="dxa"/>
          </w:tcPr>
          <w:p w:rsidR="0016656D" w:rsidRPr="00034EDD" w:rsidRDefault="0016656D" w:rsidP="00166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6656D" w:rsidRPr="0016656D" w:rsidRDefault="0016656D" w:rsidP="0016656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665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6656D" w:rsidRPr="00E2693F" w:rsidRDefault="0016656D" w:rsidP="001665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269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6656D" w:rsidRPr="00034EDD" w:rsidDel="00113267" w:rsidRDefault="0016656D" w:rsidP="0016656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6656D" w:rsidRPr="002D6F00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</w:tr>
      <w:tr w:rsidR="0016656D" w:rsidRPr="00034EDD" w:rsidTr="00F407DE">
        <w:trPr>
          <w:trHeight w:hRule="exact" w:val="374"/>
        </w:trPr>
        <w:tc>
          <w:tcPr>
            <w:tcW w:w="3510" w:type="dxa"/>
          </w:tcPr>
          <w:p w:rsidR="0016656D" w:rsidRPr="00034EDD" w:rsidRDefault="0016656D" w:rsidP="00166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656D" w:rsidRPr="00034EDD" w:rsidTr="00F407DE">
        <w:trPr>
          <w:trHeight w:hRule="exact" w:val="374"/>
        </w:trPr>
        <w:tc>
          <w:tcPr>
            <w:tcW w:w="3510" w:type="dxa"/>
          </w:tcPr>
          <w:p w:rsidR="0016656D" w:rsidRPr="00034EDD" w:rsidRDefault="0016656D" w:rsidP="00166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lastRenderedPageBreak/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656D" w:rsidRPr="00034EDD" w:rsidTr="00F407DE">
        <w:trPr>
          <w:trHeight w:hRule="exact" w:val="374"/>
        </w:trPr>
        <w:tc>
          <w:tcPr>
            <w:tcW w:w="3510" w:type="dxa"/>
          </w:tcPr>
          <w:p w:rsidR="0016656D" w:rsidRPr="00034EDD" w:rsidRDefault="0016656D" w:rsidP="00166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16656D">
              <w:rPr>
                <w:rFonts w:ascii="Angsana New" w:hAnsi="Angsana New"/>
                <w:sz w:val="30"/>
                <w:szCs w:val="30"/>
              </w:rPr>
              <w:t>66,472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3F7707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696C03">
              <w:rPr>
                <w:rFonts w:ascii="Angsana New" w:hAnsi="Angsana New"/>
                <w:sz w:val="30"/>
                <w:szCs w:val="30"/>
              </w:rPr>
              <w:t>62,501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16656D">
              <w:rPr>
                <w:rFonts w:ascii="Angsana New" w:hAnsi="Angsana New"/>
                <w:sz w:val="30"/>
                <w:szCs w:val="30"/>
              </w:rPr>
              <w:t>40,823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6C03">
              <w:rPr>
                <w:rFonts w:ascii="Angsana New" w:hAnsi="Angsana New"/>
                <w:sz w:val="30"/>
                <w:szCs w:val="30"/>
                <w:lang w:val="en-US" w:bidi="th-TH"/>
              </w:rPr>
              <w:t>48,745</w:t>
            </w:r>
          </w:p>
        </w:tc>
      </w:tr>
      <w:tr w:rsidR="0016656D" w:rsidRPr="00034EDD" w:rsidTr="00F407DE">
        <w:trPr>
          <w:trHeight w:hRule="exact" w:val="374"/>
        </w:trPr>
        <w:tc>
          <w:tcPr>
            <w:tcW w:w="3510" w:type="dxa"/>
          </w:tcPr>
          <w:p w:rsidR="0016656D" w:rsidRPr="00034EDD" w:rsidRDefault="0016656D" w:rsidP="00166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34ED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3F7707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6656D" w:rsidRPr="00034EDD" w:rsidTr="00F407DE">
        <w:trPr>
          <w:trHeight w:hRule="exact" w:val="374"/>
        </w:trPr>
        <w:tc>
          <w:tcPr>
            <w:tcW w:w="3510" w:type="dxa"/>
          </w:tcPr>
          <w:p w:rsidR="0016656D" w:rsidRPr="00034EDD" w:rsidRDefault="0016656D" w:rsidP="00166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0 วัน</w:t>
            </w: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6656D">
              <w:rPr>
                <w:rFonts w:ascii="Angsana New" w:hAnsi="Angsana New"/>
                <w:sz w:val="30"/>
                <w:szCs w:val="30"/>
                <w:lang w:val="en-US" w:bidi="th-TH"/>
              </w:rPr>
              <w:t>14,797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6C03">
              <w:rPr>
                <w:rFonts w:ascii="Angsana New" w:hAnsi="Angsana New"/>
                <w:sz w:val="30"/>
                <w:szCs w:val="30"/>
                <w:lang w:val="en-US" w:bidi="th-TH"/>
              </w:rPr>
              <w:t>24,677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6656D">
              <w:rPr>
                <w:rFonts w:ascii="Angsana New" w:hAnsi="Angsana New"/>
                <w:sz w:val="30"/>
                <w:szCs w:val="30"/>
                <w:lang w:val="en-US" w:bidi="th-TH"/>
              </w:rPr>
              <w:t>13,085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6C03">
              <w:rPr>
                <w:rFonts w:ascii="Angsana New" w:hAnsi="Angsana New"/>
                <w:sz w:val="30"/>
                <w:szCs w:val="30"/>
                <w:lang w:val="en-US" w:bidi="th-TH"/>
              </w:rPr>
              <w:t>17,999</w:t>
            </w:r>
          </w:p>
        </w:tc>
      </w:tr>
      <w:tr w:rsidR="0016656D" w:rsidRPr="00034EDD" w:rsidTr="00F407DE">
        <w:trPr>
          <w:trHeight w:hRule="exact" w:val="374"/>
        </w:trPr>
        <w:tc>
          <w:tcPr>
            <w:tcW w:w="3510" w:type="dxa"/>
          </w:tcPr>
          <w:p w:rsidR="0016656D" w:rsidRPr="00034EDD" w:rsidRDefault="0016656D" w:rsidP="00166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0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6656D">
              <w:rPr>
                <w:rFonts w:ascii="Angsana New" w:hAnsi="Angsana New"/>
                <w:sz w:val="30"/>
                <w:szCs w:val="30"/>
                <w:lang w:val="en-US" w:bidi="th-TH"/>
              </w:rPr>
              <w:t>5,263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6C03">
              <w:rPr>
                <w:rFonts w:ascii="Angsana New" w:hAnsi="Angsana New"/>
                <w:sz w:val="30"/>
                <w:szCs w:val="30"/>
                <w:lang w:val="en-US" w:bidi="th-TH"/>
              </w:rPr>
              <w:t>17,332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6656D">
              <w:rPr>
                <w:rFonts w:ascii="Angsana New" w:hAnsi="Angsana New"/>
                <w:sz w:val="30"/>
                <w:szCs w:val="30"/>
                <w:lang w:val="en-US" w:bidi="th-TH"/>
              </w:rPr>
              <w:t>4,025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6C03">
              <w:rPr>
                <w:rFonts w:ascii="Angsana New" w:hAnsi="Angsana New"/>
                <w:sz w:val="30"/>
                <w:szCs w:val="30"/>
                <w:lang w:val="en-US" w:bidi="th-TH"/>
              </w:rPr>
              <w:t>2,187</w:t>
            </w:r>
          </w:p>
        </w:tc>
      </w:tr>
      <w:tr w:rsidR="0016656D" w:rsidRPr="00034EDD" w:rsidTr="00F407DE">
        <w:trPr>
          <w:trHeight w:hRule="exact" w:val="374"/>
        </w:trPr>
        <w:tc>
          <w:tcPr>
            <w:tcW w:w="3510" w:type="dxa"/>
          </w:tcPr>
          <w:p w:rsidR="0016656D" w:rsidRPr="00034EDD" w:rsidRDefault="0016656D" w:rsidP="00166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6656D">
              <w:rPr>
                <w:rFonts w:ascii="Angsana New" w:hAnsi="Angsana New"/>
                <w:sz w:val="30"/>
                <w:szCs w:val="30"/>
                <w:lang w:val="en-US" w:bidi="th-TH"/>
              </w:rPr>
              <w:t>10,284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6C03">
              <w:rPr>
                <w:rFonts w:ascii="Angsana New" w:hAnsi="Angsana New"/>
                <w:sz w:val="30"/>
                <w:szCs w:val="30"/>
                <w:lang w:val="en-US" w:bidi="th-TH"/>
              </w:rPr>
              <w:t>1,011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6656D">
              <w:rPr>
                <w:rFonts w:ascii="Angsana New" w:hAnsi="Angsana New"/>
                <w:sz w:val="30"/>
                <w:szCs w:val="30"/>
                <w:lang w:val="en-US" w:bidi="th-TH"/>
              </w:rPr>
              <w:t>4,777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6C03">
              <w:rPr>
                <w:rFonts w:ascii="Angsana New" w:hAnsi="Angsana New"/>
                <w:sz w:val="30"/>
                <w:szCs w:val="30"/>
                <w:lang w:val="en-US" w:bidi="th-TH"/>
              </w:rPr>
              <w:t>867</w:t>
            </w:r>
          </w:p>
        </w:tc>
      </w:tr>
      <w:tr w:rsidR="0016656D" w:rsidRPr="00034EDD" w:rsidTr="00F407DE">
        <w:trPr>
          <w:trHeight w:hRule="exact" w:val="374"/>
        </w:trPr>
        <w:tc>
          <w:tcPr>
            <w:tcW w:w="3510" w:type="dxa"/>
          </w:tcPr>
          <w:p w:rsidR="0016656D" w:rsidRPr="00034EDD" w:rsidRDefault="0016656D" w:rsidP="00166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16656D" w:rsidRPr="00034EDD" w:rsidDel="00CF3381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6656D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  <w:r w:rsidR="005F23FB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3F7707" w:rsidDel="00CF3381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6C03">
              <w:rPr>
                <w:rFonts w:ascii="Angsana New" w:hAnsi="Angsana New"/>
                <w:sz w:val="30"/>
                <w:szCs w:val="30"/>
                <w:lang w:val="en-US" w:bidi="th-TH"/>
              </w:rPr>
              <w:t>1,061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034EDD" w:rsidDel="00CF3381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6656D">
              <w:rPr>
                <w:rFonts w:ascii="Angsana New" w:hAnsi="Angsana New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56D" w:rsidRPr="003F7707" w:rsidDel="00CF3381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6C03">
              <w:rPr>
                <w:rFonts w:ascii="Angsana New" w:hAnsi="Angsana New"/>
                <w:sz w:val="30"/>
                <w:szCs w:val="30"/>
                <w:lang w:val="en-US" w:bidi="th-TH"/>
              </w:rPr>
              <w:t>458</w:t>
            </w:r>
          </w:p>
        </w:tc>
      </w:tr>
      <w:tr w:rsidR="0016656D" w:rsidRPr="00034EDD" w:rsidTr="00F407DE">
        <w:trPr>
          <w:trHeight w:hRule="exact" w:val="374"/>
        </w:trPr>
        <w:tc>
          <w:tcPr>
            <w:tcW w:w="3510" w:type="dxa"/>
          </w:tcPr>
          <w:p w:rsidR="0016656D" w:rsidRPr="00034EDD" w:rsidRDefault="0016656D" w:rsidP="00166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6656D">
              <w:rPr>
                <w:rFonts w:ascii="Angsana New" w:hAnsi="Angsana New"/>
                <w:sz w:val="30"/>
                <w:szCs w:val="30"/>
              </w:rPr>
              <w:t>97,78</w:t>
            </w:r>
            <w:r w:rsidR="005F23F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96C03">
              <w:rPr>
                <w:rFonts w:ascii="Angsana New" w:hAnsi="Angsana New"/>
                <w:sz w:val="30"/>
                <w:szCs w:val="30"/>
              </w:rPr>
              <w:t>106,582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6656D">
              <w:rPr>
                <w:rFonts w:ascii="Angsana New" w:hAnsi="Angsana New"/>
                <w:sz w:val="30"/>
                <w:szCs w:val="30"/>
              </w:rPr>
              <w:t>63,069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6C03">
              <w:rPr>
                <w:rFonts w:ascii="Angsana New" w:hAnsi="Angsana New"/>
                <w:sz w:val="30"/>
                <w:szCs w:val="30"/>
                <w:lang w:val="en-US" w:bidi="th-TH"/>
              </w:rPr>
              <w:t>70,256</w:t>
            </w:r>
          </w:p>
        </w:tc>
      </w:tr>
      <w:tr w:rsidR="0016656D" w:rsidRPr="00034EDD" w:rsidTr="00F407DE">
        <w:trPr>
          <w:trHeight w:hRule="exact" w:val="374"/>
        </w:trPr>
        <w:tc>
          <w:tcPr>
            <w:tcW w:w="3510" w:type="dxa"/>
          </w:tcPr>
          <w:p w:rsidR="0016656D" w:rsidRPr="00034EDD" w:rsidRDefault="0016656D" w:rsidP="00166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16656D">
              <w:rPr>
                <w:rFonts w:ascii="Angsana New" w:hAnsi="Angsana New"/>
                <w:sz w:val="30"/>
                <w:szCs w:val="30"/>
              </w:rPr>
              <w:t>(777)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1209" w:right="-108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96C03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16656D">
              <w:rPr>
                <w:rFonts w:ascii="Angsana New" w:hAnsi="Angsana New"/>
                <w:sz w:val="30"/>
                <w:szCs w:val="30"/>
              </w:rPr>
              <w:t>(180)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96C03">
              <w:rPr>
                <w:rFonts w:ascii="Angsana New" w:hAnsi="Angsana New"/>
                <w:sz w:val="30"/>
                <w:szCs w:val="30"/>
                <w:lang w:val="en-US" w:bidi="th-TH"/>
              </w:rPr>
              <w:t>254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6656D" w:rsidRPr="00034EDD" w:rsidTr="00F407DE">
        <w:trPr>
          <w:trHeight w:hRule="exact" w:val="374"/>
        </w:trPr>
        <w:tc>
          <w:tcPr>
            <w:tcW w:w="3510" w:type="dxa"/>
          </w:tcPr>
          <w:p w:rsidR="0016656D" w:rsidRPr="00034EDD" w:rsidRDefault="0016656D" w:rsidP="00166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656D">
              <w:rPr>
                <w:rFonts w:ascii="Angsana New" w:hAnsi="Angsana New"/>
                <w:b/>
                <w:bCs/>
                <w:sz w:val="30"/>
                <w:szCs w:val="30"/>
              </w:rPr>
              <w:t>97,0</w:t>
            </w:r>
            <w:r w:rsidR="005F23FB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C03">
              <w:rPr>
                <w:rFonts w:ascii="Angsana New" w:hAnsi="Angsana New"/>
                <w:b/>
                <w:bCs/>
                <w:sz w:val="30"/>
                <w:szCs w:val="30"/>
              </w:rPr>
              <w:t>105,726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656D">
              <w:rPr>
                <w:rFonts w:ascii="Angsana New" w:hAnsi="Angsana New"/>
                <w:b/>
                <w:bCs/>
                <w:sz w:val="30"/>
                <w:szCs w:val="30"/>
              </w:rPr>
              <w:t>62,889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C03">
              <w:rPr>
                <w:rFonts w:ascii="Angsana New" w:hAnsi="Angsana New"/>
                <w:b/>
                <w:bCs/>
                <w:sz w:val="30"/>
                <w:szCs w:val="30"/>
              </w:rPr>
              <w:t>70,002</w:t>
            </w:r>
          </w:p>
        </w:tc>
      </w:tr>
      <w:tr w:rsidR="0016656D" w:rsidRPr="00034EDD" w:rsidTr="00F407DE">
        <w:trPr>
          <w:trHeight w:hRule="exact" w:val="374"/>
        </w:trPr>
        <w:tc>
          <w:tcPr>
            <w:tcW w:w="3510" w:type="dxa"/>
          </w:tcPr>
          <w:p w:rsidR="0016656D" w:rsidRPr="00034EDD" w:rsidRDefault="0016656D" w:rsidP="00166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6656D" w:rsidRPr="00384C7A" w:rsidTr="00F407DE">
        <w:trPr>
          <w:trHeight w:hRule="exact" w:val="374"/>
        </w:trPr>
        <w:tc>
          <w:tcPr>
            <w:tcW w:w="3510" w:type="dxa"/>
          </w:tcPr>
          <w:p w:rsidR="0016656D" w:rsidRPr="00034EDD" w:rsidRDefault="0016656D" w:rsidP="00166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656D">
              <w:rPr>
                <w:rFonts w:ascii="Angsana New" w:hAnsi="Angsana New"/>
                <w:b/>
                <w:bCs/>
                <w:sz w:val="30"/>
                <w:szCs w:val="30"/>
              </w:rPr>
              <w:t>97,0</w:t>
            </w:r>
            <w:r w:rsidR="005F23FB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C03">
              <w:rPr>
                <w:rFonts w:ascii="Angsana New" w:hAnsi="Angsana New"/>
                <w:b/>
                <w:bCs/>
                <w:sz w:val="30"/>
                <w:szCs w:val="30"/>
              </w:rPr>
              <w:t>105,726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656D">
              <w:rPr>
                <w:rFonts w:ascii="Angsana New" w:hAnsi="Angsana New"/>
                <w:b/>
                <w:bCs/>
                <w:sz w:val="30"/>
                <w:szCs w:val="30"/>
              </w:rPr>
              <w:t>62,902</w:t>
            </w:r>
          </w:p>
        </w:tc>
        <w:tc>
          <w:tcPr>
            <w:tcW w:w="270" w:type="dxa"/>
          </w:tcPr>
          <w:p w:rsidR="0016656D" w:rsidRPr="00034EDD" w:rsidRDefault="0016656D" w:rsidP="001665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6656D" w:rsidRPr="003F7707" w:rsidRDefault="0016656D" w:rsidP="0016656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C03">
              <w:rPr>
                <w:rFonts w:ascii="Angsana New" w:hAnsi="Angsana New"/>
                <w:b/>
                <w:bCs/>
                <w:sz w:val="30"/>
                <w:szCs w:val="30"/>
              </w:rPr>
              <w:t>70,047</w:t>
            </w:r>
          </w:p>
        </w:tc>
      </w:tr>
    </w:tbl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</w:rPr>
      </w:pP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</w:rPr>
      </w:pPr>
      <w:r w:rsidRPr="001D2140">
        <w:rPr>
          <w:rFonts w:ascii="Angsana New" w:hAnsi="Angsana New"/>
          <w:b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30 วันถึง </w:t>
      </w:r>
      <w:r w:rsidRPr="001D2140">
        <w:rPr>
          <w:rFonts w:ascii="Angsana New" w:hAnsi="Angsana New"/>
          <w:bCs/>
          <w:sz w:val="30"/>
          <w:szCs w:val="30"/>
        </w:rPr>
        <w:t>90</w:t>
      </w:r>
      <w:r w:rsidRPr="001D2140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:rsidR="00413250" w:rsidRDefault="00413250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</w:rPr>
      </w:pPr>
    </w:p>
    <w:p w:rsidR="006E7D43" w:rsidRDefault="00B04ADB" w:rsidP="006E7D43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>
        <w:rPr>
          <w:rFonts w:ascii="Angsana New" w:hAnsi="Angsana New"/>
          <w:b/>
          <w:bCs/>
          <w:sz w:val="30"/>
          <w:szCs w:val="30"/>
          <w:lang w:val="en-US" w:bidi="th-TH"/>
        </w:rPr>
        <w:t>5</w:t>
      </w:r>
      <w:r w:rsidR="006E7D43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6E7D43" w:rsidRPr="00D65DF1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:rsidR="006E7D43" w:rsidRPr="00604CD6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720"/>
        <w:gridCol w:w="1260"/>
        <w:gridCol w:w="270"/>
        <w:gridCol w:w="1170"/>
      </w:tblGrid>
      <w:tr w:rsidR="006E7D43" w:rsidRPr="00384C7A" w:rsidTr="00F407DE">
        <w:tc>
          <w:tcPr>
            <w:tcW w:w="4230" w:type="dxa"/>
          </w:tcPr>
          <w:p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D43" w:rsidRPr="00384C7A" w:rsidTr="00F407DE">
        <w:tc>
          <w:tcPr>
            <w:tcW w:w="4230" w:type="dxa"/>
          </w:tcPr>
          <w:p w:rsidR="006E7D43" w:rsidRPr="00D0726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7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072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07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C08A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C08A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E7D43" w:rsidRPr="00384C7A" w:rsidTr="00F407DE">
        <w:tc>
          <w:tcPr>
            <w:tcW w:w="4230" w:type="dxa"/>
          </w:tcPr>
          <w:p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6E7D43" w:rsidRDefault="006E7D43" w:rsidP="00F407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384C7A" w:rsidRDefault="006E7D43" w:rsidP="00F407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6E7D43" w:rsidRPr="00384C7A" w:rsidRDefault="006E7D43" w:rsidP="00F407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6E7D43" w:rsidRPr="002148F1" w:rsidRDefault="00DC08A6" w:rsidP="00F407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E7D43" w:rsidRPr="00384C7A" w:rsidTr="00F407DE">
        <w:tc>
          <w:tcPr>
            <w:tcW w:w="4230" w:type="dxa"/>
          </w:tcPr>
          <w:p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384C7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080" w:type="dxa"/>
          </w:tcPr>
          <w:p w:rsidR="006E7D43" w:rsidRDefault="006E7D43" w:rsidP="00F407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Default="006E7D43" w:rsidP="00F407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6E7D43" w:rsidRDefault="006E7D43" w:rsidP="00F407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3233D7" w:rsidRDefault="00DF34F6" w:rsidP="00F407D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F34F6">
              <w:rPr>
                <w:rFonts w:ascii="Angsana New" w:hAnsi="Angsana New"/>
                <w:sz w:val="30"/>
                <w:szCs w:val="30"/>
                <w:lang w:bidi="th-TH"/>
              </w:rPr>
              <w:t>64,486</w:t>
            </w:r>
          </w:p>
        </w:tc>
        <w:tc>
          <w:tcPr>
            <w:tcW w:w="270" w:type="dxa"/>
          </w:tcPr>
          <w:p w:rsidR="006E7D43" w:rsidRPr="003D4F43" w:rsidRDefault="006E7D43" w:rsidP="00F407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3233D7" w:rsidRDefault="00DC08A6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C08A6">
              <w:rPr>
                <w:rFonts w:ascii="Angsana New" w:hAnsi="Angsana New"/>
                <w:sz w:val="30"/>
                <w:szCs w:val="30"/>
              </w:rPr>
              <w:t>64,486</w:t>
            </w:r>
          </w:p>
        </w:tc>
      </w:tr>
      <w:tr w:rsidR="006E7D43" w:rsidRPr="005D3307" w:rsidTr="00F407DE">
        <w:tc>
          <w:tcPr>
            <w:tcW w:w="4230" w:type="dxa"/>
          </w:tcPr>
          <w:p w:rsidR="006E7D43" w:rsidRPr="005D3307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33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5D33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D33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5D330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080" w:type="dxa"/>
          </w:tcPr>
          <w:p w:rsidR="006E7D43" w:rsidRDefault="006E7D43" w:rsidP="00F407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Default="006E7D43" w:rsidP="00F407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6E7D43" w:rsidRDefault="006E7D43" w:rsidP="00F407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E7D43" w:rsidRPr="00F8223C" w:rsidRDefault="00DF34F6" w:rsidP="00F407D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F34F6">
              <w:rPr>
                <w:rFonts w:ascii="Angsana New" w:hAnsi="Angsana New"/>
                <w:b/>
                <w:bCs/>
                <w:sz w:val="30"/>
                <w:szCs w:val="30"/>
              </w:rPr>
              <w:t>64,486</w:t>
            </w:r>
          </w:p>
        </w:tc>
        <w:tc>
          <w:tcPr>
            <w:tcW w:w="270" w:type="dxa"/>
          </w:tcPr>
          <w:p w:rsidR="006E7D43" w:rsidRPr="005A0E21" w:rsidRDefault="006E7D43" w:rsidP="00F407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E7D43" w:rsidRPr="00CC4DE6" w:rsidRDefault="00DC08A6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08A6">
              <w:rPr>
                <w:rFonts w:ascii="Angsana New" w:hAnsi="Angsana New"/>
                <w:b/>
                <w:bCs/>
                <w:sz w:val="30"/>
                <w:szCs w:val="30"/>
              </w:rPr>
              <w:t>64,486</w:t>
            </w:r>
          </w:p>
        </w:tc>
      </w:tr>
    </w:tbl>
    <w:p w:rsidR="006E7D43" w:rsidRDefault="006E7D43" w:rsidP="006E7D43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5"/>
        </w:tabs>
        <w:rPr>
          <w:cs/>
          <w:lang w:val="en-GB"/>
        </w:rPr>
      </w:pPr>
      <w:r>
        <w:rPr>
          <w:lang w:val="en-GB"/>
        </w:rPr>
        <w:tab/>
      </w:r>
    </w:p>
    <w:p w:rsidR="006E7D43" w:rsidRDefault="006E7D43" w:rsidP="006E7D43">
      <w:pPr>
        <w:rPr>
          <w:cs/>
          <w:lang w:val="en-GB"/>
        </w:rPr>
      </w:pPr>
    </w:p>
    <w:p w:rsidR="006E7D43" w:rsidRPr="00621361" w:rsidRDefault="006E7D43" w:rsidP="006E7D43">
      <w:pPr>
        <w:rPr>
          <w:cs/>
          <w:lang w:val="en-GB"/>
        </w:rPr>
        <w:sectPr w:rsidR="006E7D43" w:rsidRPr="00621361" w:rsidSect="007C0CD7">
          <w:headerReference w:type="default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tbl>
      <w:tblPr>
        <w:tblpPr w:leftFromText="180" w:rightFromText="180" w:horzAnchor="margin" w:tblpXSpec="center" w:tblpY="2428"/>
        <w:tblW w:w="16110" w:type="dxa"/>
        <w:tblLayout w:type="fixed"/>
        <w:tblLook w:val="01E0" w:firstRow="1" w:lastRow="1" w:firstColumn="1" w:lastColumn="1" w:noHBand="0" w:noVBand="0"/>
      </w:tblPr>
      <w:tblGrid>
        <w:gridCol w:w="2412"/>
        <w:gridCol w:w="2430"/>
        <w:gridCol w:w="630"/>
        <w:gridCol w:w="270"/>
        <w:gridCol w:w="630"/>
        <w:gridCol w:w="990"/>
        <w:gridCol w:w="270"/>
        <w:gridCol w:w="990"/>
        <w:gridCol w:w="270"/>
        <w:gridCol w:w="990"/>
        <w:gridCol w:w="236"/>
        <w:gridCol w:w="952"/>
        <w:gridCol w:w="270"/>
        <w:gridCol w:w="990"/>
        <w:gridCol w:w="270"/>
        <w:gridCol w:w="1080"/>
        <w:gridCol w:w="270"/>
        <w:gridCol w:w="900"/>
        <w:gridCol w:w="270"/>
        <w:gridCol w:w="990"/>
      </w:tblGrid>
      <w:tr w:rsidR="006E7D43" w:rsidRPr="00715124" w:rsidTr="00F407DE">
        <w:trPr>
          <w:trHeight w:hRule="exact" w:val="346"/>
        </w:trPr>
        <w:tc>
          <w:tcPr>
            <w:tcW w:w="2412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38" w:type="dxa"/>
            <w:gridSpan w:val="15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7D43" w:rsidRPr="00715124" w:rsidTr="00F407DE">
        <w:trPr>
          <w:trHeight w:hRule="exact" w:val="346"/>
        </w:trPr>
        <w:tc>
          <w:tcPr>
            <w:tcW w:w="2412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250" w:type="dxa"/>
            <w:gridSpan w:val="3"/>
            <w:vAlign w:val="bottom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6E7D43" w:rsidRPr="00715124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2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7D43" w:rsidRPr="00715124" w:rsidTr="00F407DE">
        <w:trPr>
          <w:trHeight w:hRule="exact" w:val="346"/>
        </w:trPr>
        <w:tc>
          <w:tcPr>
            <w:tcW w:w="2412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250" w:type="dxa"/>
            <w:gridSpan w:val="3"/>
            <w:vAlign w:val="bottom"/>
          </w:tcPr>
          <w:p w:rsidR="006E7D43" w:rsidRPr="00715124" w:rsidDel="0068544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6E7D43" w:rsidRPr="00715124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8" w:type="dxa"/>
            <w:gridSpan w:val="3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6E7D43" w:rsidRPr="00715124" w:rsidDel="0068544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715124">
              <w:rPr>
                <w:rFonts w:ascii="Angsana New" w:hAnsi="Angsana New"/>
                <w:sz w:val="28"/>
                <w:szCs w:val="28"/>
              </w:rPr>
              <w:t>-</w:t>
            </w: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6E7D43" w:rsidRPr="00715124" w:rsidTr="00F407DE">
        <w:trPr>
          <w:trHeight w:hRule="exact" w:val="389"/>
        </w:trPr>
        <w:tc>
          <w:tcPr>
            <w:tcW w:w="2412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:rsidR="006E7D43" w:rsidRPr="00715124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99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:rsidR="006E7D43" w:rsidRPr="00715124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:rsidR="006E7D43" w:rsidRPr="00715124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:rsidR="006E7D43" w:rsidRPr="00715124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:rsidR="006E7D43" w:rsidRPr="00715124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6E7D43" w:rsidRPr="00715124" w:rsidTr="00F407DE">
        <w:trPr>
          <w:trHeight w:hRule="exact" w:val="346"/>
        </w:trPr>
        <w:tc>
          <w:tcPr>
            <w:tcW w:w="2412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:rsidR="006E7D43" w:rsidRPr="00715124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ธันวาค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</w:p>
        </w:tc>
        <w:tc>
          <w:tcPr>
            <w:tcW w:w="99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:rsidR="006E7D43" w:rsidRPr="00715124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6E7D43" w:rsidRPr="00715124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:rsidR="006E7D43" w:rsidRPr="00715124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:rsidR="006E7D43" w:rsidRPr="00715124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E7D43" w:rsidRPr="0071512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CC2176" w:rsidRPr="00715124" w:rsidTr="00F407DE">
        <w:trPr>
          <w:trHeight w:hRule="exact" w:val="346"/>
        </w:trPr>
        <w:tc>
          <w:tcPr>
            <w:tcW w:w="2412" w:type="dxa"/>
          </w:tcPr>
          <w:p w:rsidR="00CC2176" w:rsidRPr="00715124" w:rsidRDefault="00CC2176" w:rsidP="00C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CC2176" w:rsidRPr="00715124" w:rsidRDefault="00CC2176" w:rsidP="00C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CC2176" w:rsidRPr="00715124" w:rsidRDefault="00CC2176" w:rsidP="00C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CC2176" w:rsidRPr="00715124" w:rsidRDefault="00CC2176" w:rsidP="00C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990" w:type="dxa"/>
          </w:tcPr>
          <w:p w:rsidR="00CC2176" w:rsidRPr="00715124" w:rsidRDefault="00CC2176" w:rsidP="00C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C2176" w:rsidRPr="00715124" w:rsidRDefault="00CC2176" w:rsidP="00C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C2176" w:rsidRPr="00715124" w:rsidRDefault="00CC2176" w:rsidP="00C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36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CC2176" w:rsidRPr="00715124" w:rsidRDefault="00CC2176" w:rsidP="00C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CC2176" w:rsidRPr="00715124" w:rsidRDefault="00CC2176" w:rsidP="00C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C2176" w:rsidRPr="00715124" w:rsidRDefault="00CC2176" w:rsidP="00C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C2176" w:rsidRPr="00715124" w:rsidRDefault="00CC2176" w:rsidP="00C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CC2176" w:rsidRPr="00715124" w:rsidRDefault="00CC2176" w:rsidP="00C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C2176" w:rsidRPr="00715124" w:rsidRDefault="00CC2176" w:rsidP="00C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C2176" w:rsidRPr="00715124" w:rsidRDefault="00CC2176" w:rsidP="00C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CC2176" w:rsidRPr="00715124" w:rsidTr="00F407DE">
        <w:trPr>
          <w:trHeight w:hRule="exact" w:val="346"/>
        </w:trPr>
        <w:tc>
          <w:tcPr>
            <w:tcW w:w="2412" w:type="dxa"/>
          </w:tcPr>
          <w:p w:rsidR="00CC2176" w:rsidRPr="00715124" w:rsidRDefault="00CC2176" w:rsidP="00C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CC2176" w:rsidRPr="00715124" w:rsidRDefault="00CC2176" w:rsidP="00C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71512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9738" w:type="dxa"/>
            <w:gridSpan w:val="15"/>
          </w:tcPr>
          <w:p w:rsidR="00CC2176" w:rsidRPr="00715124" w:rsidRDefault="00CC2176" w:rsidP="00C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C2176" w:rsidRPr="00715124" w:rsidTr="00F407DE">
        <w:trPr>
          <w:trHeight w:hRule="exact" w:val="346"/>
        </w:trPr>
        <w:tc>
          <w:tcPr>
            <w:tcW w:w="2412" w:type="dxa"/>
          </w:tcPr>
          <w:p w:rsidR="00CC2176" w:rsidRPr="00715124" w:rsidRDefault="00CC2176" w:rsidP="00CC2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</w:t>
            </w:r>
            <w:r w:rsidRPr="0071512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ย่อยทางตรง</w:t>
            </w:r>
          </w:p>
        </w:tc>
        <w:tc>
          <w:tcPr>
            <w:tcW w:w="243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CC2176" w:rsidRPr="00715124" w:rsidRDefault="00CC2176" w:rsidP="00CC21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8223C" w:rsidRPr="00715124" w:rsidTr="00F407DE">
        <w:trPr>
          <w:trHeight w:hRule="exact" w:val="346"/>
        </w:trPr>
        <w:tc>
          <w:tcPr>
            <w:tcW w:w="2412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 xml:space="preserve">ฟูจิอิ ไอออน เวิร์ค  </w:t>
            </w:r>
          </w:p>
        </w:tc>
        <w:tc>
          <w:tcPr>
            <w:tcW w:w="2430" w:type="dxa"/>
            <w:vAlign w:val="center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ออกแบบและผลิต</w:t>
            </w:r>
          </w:p>
        </w:tc>
        <w:tc>
          <w:tcPr>
            <w:tcW w:w="630" w:type="dxa"/>
          </w:tcPr>
          <w:p w:rsidR="00F8223C" w:rsidRPr="00902B39" w:rsidRDefault="00F8223C" w:rsidP="00F8223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F8223C" w:rsidRPr="00902B39" w:rsidRDefault="00F8223C" w:rsidP="00F8223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990" w:type="dxa"/>
          </w:tcPr>
          <w:p w:rsidR="00F8223C" w:rsidRPr="00715124" w:rsidRDefault="00F8223C" w:rsidP="00F822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236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F8223C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</w:tr>
      <w:tr w:rsidR="00F8223C" w:rsidRPr="00715124" w:rsidTr="00F407DE">
        <w:trPr>
          <w:trHeight w:hRule="exact" w:val="346"/>
        </w:trPr>
        <w:tc>
          <w:tcPr>
            <w:tcW w:w="2412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ประเทศไทย) จำกัด</w:t>
            </w:r>
            <w:r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430" w:type="dxa"/>
            <w:vAlign w:val="center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เครื่องจักรกล อุปกรณ์จับยึด</w:t>
            </w:r>
          </w:p>
        </w:tc>
        <w:tc>
          <w:tcPr>
            <w:tcW w:w="630" w:type="dxa"/>
          </w:tcPr>
          <w:p w:rsidR="00F8223C" w:rsidRPr="00902B39" w:rsidRDefault="00F8223C" w:rsidP="00F8223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F8223C" w:rsidRPr="00902B39" w:rsidRDefault="00F8223C" w:rsidP="00F8223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223C" w:rsidRPr="00715124" w:rsidTr="00F407DE">
        <w:trPr>
          <w:trHeight w:hRule="exact" w:val="346"/>
        </w:trPr>
        <w:tc>
          <w:tcPr>
            <w:tcW w:w="2412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และชิ้นส่วน</w:t>
            </w:r>
          </w:p>
        </w:tc>
        <w:tc>
          <w:tcPr>
            <w:tcW w:w="630" w:type="dxa"/>
          </w:tcPr>
          <w:p w:rsidR="00F8223C" w:rsidRPr="00902B39" w:rsidRDefault="00F8223C" w:rsidP="00F8223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F8223C" w:rsidRPr="00902B39" w:rsidRDefault="00F8223C" w:rsidP="00F8223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98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223C" w:rsidRPr="00715124" w:rsidTr="00F407DE">
        <w:trPr>
          <w:trHeight w:hRule="exact" w:val="346"/>
        </w:trPr>
        <w:tc>
          <w:tcPr>
            <w:tcW w:w="2412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บริษัท ยูเรกา ดีไซน์</w:t>
            </w:r>
          </w:p>
        </w:tc>
        <w:tc>
          <w:tcPr>
            <w:tcW w:w="2430" w:type="dxa"/>
            <w:vAlign w:val="center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การลงทุน</w:t>
            </w:r>
          </w:p>
        </w:tc>
        <w:tc>
          <w:tcPr>
            <w:tcW w:w="630" w:type="dxa"/>
          </w:tcPr>
          <w:p w:rsidR="00F8223C" w:rsidRPr="00902B39" w:rsidRDefault="00F8223C" w:rsidP="00F8223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F8223C" w:rsidRPr="00902B39" w:rsidRDefault="00F8223C" w:rsidP="00F8223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</w:tcPr>
          <w:p w:rsidR="00F8223C" w:rsidRPr="00715124" w:rsidRDefault="00F8223C" w:rsidP="00F822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46,578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46,578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46,578</w:t>
            </w:r>
          </w:p>
        </w:tc>
        <w:tc>
          <w:tcPr>
            <w:tcW w:w="236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46,578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F8223C">
              <w:rPr>
                <w:rFonts w:ascii="Angsana New" w:hAnsi="Angsana New"/>
                <w:sz w:val="28"/>
                <w:szCs w:val="28"/>
              </w:rPr>
              <w:t>(19,712)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(19,712)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F8223C">
              <w:rPr>
                <w:rFonts w:ascii="Angsana New" w:hAnsi="Angsana New"/>
                <w:sz w:val="28"/>
                <w:szCs w:val="28"/>
              </w:rPr>
              <w:t>26,866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26,866</w:t>
            </w:r>
          </w:p>
        </w:tc>
      </w:tr>
      <w:tr w:rsidR="00F8223C" w:rsidRPr="00715124" w:rsidTr="00F407DE">
        <w:trPr>
          <w:trHeight w:hRule="exact" w:val="346"/>
        </w:trPr>
        <w:tc>
          <w:tcPr>
            <w:tcW w:w="2412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อินเตอร์เนชั่นแนล จำกัด</w:t>
            </w:r>
          </w:p>
        </w:tc>
        <w:tc>
          <w:tcPr>
            <w:tcW w:w="2430" w:type="dxa"/>
            <w:vAlign w:val="center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" w:type="dxa"/>
          </w:tcPr>
          <w:p w:rsidR="00F8223C" w:rsidRPr="00902B39" w:rsidRDefault="00F8223C" w:rsidP="00F8223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F8223C" w:rsidRPr="00902B39" w:rsidRDefault="00F8223C" w:rsidP="00F8223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98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223C" w:rsidRPr="00715124" w:rsidTr="00F407DE">
        <w:trPr>
          <w:trHeight w:hRule="exact" w:val="346"/>
        </w:trPr>
        <w:tc>
          <w:tcPr>
            <w:tcW w:w="2412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บริษัท ยูเรกา ออโตเมชั่น</w:t>
            </w:r>
            <w:r w:rsidRPr="007151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43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ออกแบบและผลิต</w:t>
            </w:r>
          </w:p>
        </w:tc>
        <w:tc>
          <w:tcPr>
            <w:tcW w:w="630" w:type="dxa"/>
          </w:tcPr>
          <w:p w:rsidR="00F8223C" w:rsidRPr="00902B39" w:rsidRDefault="00F8223C" w:rsidP="00F8223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F8223C" w:rsidRPr="00902B39" w:rsidRDefault="00F8223C" w:rsidP="00F8223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90" w:type="dxa"/>
          </w:tcPr>
          <w:p w:rsidR="00F8223C" w:rsidRPr="00715124" w:rsidRDefault="00F8223C" w:rsidP="00F822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F8223C">
              <w:rPr>
                <w:rFonts w:ascii="Angsana New" w:hAnsi="Angsana New"/>
                <w:sz w:val="28"/>
                <w:szCs w:val="28"/>
              </w:rPr>
              <w:t>(15,400)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(15,400)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F8223C">
              <w:rPr>
                <w:rFonts w:ascii="Angsana New" w:hAnsi="Angsana New"/>
                <w:sz w:val="28"/>
                <w:szCs w:val="28"/>
              </w:rPr>
              <w:t>34,600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34,600</w:t>
            </w:r>
          </w:p>
        </w:tc>
      </w:tr>
      <w:tr w:rsidR="00F8223C" w:rsidRPr="00715124" w:rsidTr="00F407DE">
        <w:trPr>
          <w:trHeight w:hRule="exact" w:val="346"/>
        </w:trPr>
        <w:tc>
          <w:tcPr>
            <w:tcW w:w="2412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เครื่องจักรอัตโนมัติ</w:t>
            </w:r>
          </w:p>
        </w:tc>
        <w:tc>
          <w:tcPr>
            <w:tcW w:w="630" w:type="dxa"/>
          </w:tcPr>
          <w:p w:rsidR="00F8223C" w:rsidRPr="00902B39" w:rsidRDefault="00F8223C" w:rsidP="00F8223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F8223C" w:rsidRPr="00902B39" w:rsidRDefault="00F8223C" w:rsidP="00F8223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223C" w:rsidRPr="00715124" w:rsidTr="00F407DE">
        <w:trPr>
          <w:trHeight w:hRule="exact" w:val="346"/>
        </w:trPr>
        <w:tc>
          <w:tcPr>
            <w:tcW w:w="2412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บริษัท ยูเรกา เทรดดิ้ง จำกัด</w:t>
            </w:r>
            <w:r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43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ธุรกิจค้าปลีกและ</w:t>
            </w:r>
          </w:p>
        </w:tc>
        <w:tc>
          <w:tcPr>
            <w:tcW w:w="630" w:type="dxa"/>
          </w:tcPr>
          <w:p w:rsidR="00F8223C" w:rsidRPr="00902B39" w:rsidRDefault="00F8223C" w:rsidP="00F8223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902B39">
              <w:rPr>
                <w:rFonts w:ascii="Angsana New" w:hAnsi="Angsana New"/>
                <w:sz w:val="28"/>
                <w:szCs w:val="28"/>
              </w:rPr>
              <w:t>9.99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F8223C" w:rsidRPr="00902B39" w:rsidRDefault="00F8223C" w:rsidP="00F8223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902B39">
              <w:rPr>
                <w:rFonts w:ascii="Angsana New" w:hAnsi="Angsana New"/>
                <w:sz w:val="28"/>
                <w:szCs w:val="28"/>
              </w:rPr>
              <w:t>9.99</w:t>
            </w:r>
          </w:p>
        </w:tc>
        <w:tc>
          <w:tcPr>
            <w:tcW w:w="990" w:type="dxa"/>
          </w:tcPr>
          <w:p w:rsidR="00F8223C" w:rsidRPr="00715124" w:rsidRDefault="00F8223C" w:rsidP="00F822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36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F8223C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  <w:tr w:rsidR="00F8223C" w:rsidRPr="00715124" w:rsidTr="00F407DE">
        <w:trPr>
          <w:trHeight w:hRule="exact" w:val="346"/>
        </w:trPr>
        <w:tc>
          <w:tcPr>
            <w:tcW w:w="2412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จำหน่ายอุปกรณ์เครื่องมือ</w:t>
            </w:r>
          </w:p>
        </w:tc>
        <w:tc>
          <w:tcPr>
            <w:tcW w:w="630" w:type="dxa"/>
          </w:tcPr>
          <w:p w:rsidR="00F8223C" w:rsidRPr="00902B39" w:rsidRDefault="00F8223C" w:rsidP="00F8223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F8223C" w:rsidRPr="00902B39" w:rsidRDefault="00F8223C" w:rsidP="00F8223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432"/>
                <w:tab w:val="decimal" w:pos="864"/>
              </w:tabs>
              <w:spacing w:line="240" w:lineRule="auto"/>
              <w:ind w:left="-15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432"/>
                <w:tab w:val="decimal" w:pos="864"/>
              </w:tabs>
              <w:spacing w:line="240" w:lineRule="auto"/>
              <w:ind w:left="-15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223C" w:rsidRPr="00715124" w:rsidTr="00F407DE">
        <w:trPr>
          <w:trHeight w:hRule="exact" w:val="346"/>
        </w:trPr>
        <w:tc>
          <w:tcPr>
            <w:tcW w:w="2412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51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30" w:type="dxa"/>
            <w:vAlign w:val="center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F8223C" w:rsidRPr="00715124" w:rsidRDefault="00F8223C" w:rsidP="00F822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3E81">
              <w:rPr>
                <w:rFonts w:ascii="Angsana New" w:hAnsi="Angsana New"/>
                <w:b/>
                <w:bCs/>
                <w:sz w:val="28"/>
                <w:szCs w:val="28"/>
              </w:rPr>
              <w:t>99,598</w:t>
            </w:r>
          </w:p>
        </w:tc>
        <w:tc>
          <w:tcPr>
            <w:tcW w:w="236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3E81">
              <w:rPr>
                <w:rFonts w:ascii="Angsana New" w:hAnsi="Angsana New"/>
                <w:b/>
                <w:bCs/>
                <w:sz w:val="28"/>
                <w:szCs w:val="28"/>
              </w:rPr>
              <w:t>99,598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223C">
              <w:rPr>
                <w:rFonts w:ascii="Angsana New" w:hAnsi="Angsana New"/>
                <w:b/>
                <w:bCs/>
                <w:sz w:val="28"/>
                <w:szCs w:val="28"/>
              </w:rPr>
              <w:t>(35,112)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3E81">
              <w:rPr>
                <w:rFonts w:ascii="Angsana New" w:hAnsi="Angsana New"/>
                <w:b/>
                <w:bCs/>
                <w:sz w:val="28"/>
                <w:szCs w:val="28"/>
              </w:rPr>
              <w:t>(35,112)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223C">
              <w:rPr>
                <w:rFonts w:ascii="Angsana New" w:hAnsi="Angsana New"/>
                <w:b/>
                <w:bCs/>
                <w:sz w:val="28"/>
                <w:szCs w:val="28"/>
              </w:rPr>
              <w:t>64,486</w:t>
            </w:r>
          </w:p>
        </w:tc>
        <w:tc>
          <w:tcPr>
            <w:tcW w:w="270" w:type="dxa"/>
          </w:tcPr>
          <w:p w:rsidR="00F8223C" w:rsidRPr="00715124" w:rsidRDefault="00F8223C" w:rsidP="00F822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8223C" w:rsidRPr="00715124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3E81">
              <w:rPr>
                <w:rFonts w:ascii="Angsana New" w:hAnsi="Angsana New"/>
                <w:b/>
                <w:bCs/>
                <w:sz w:val="28"/>
                <w:szCs w:val="28"/>
              </w:rPr>
              <w:t>64,486</w:t>
            </w:r>
          </w:p>
        </w:tc>
      </w:tr>
    </w:tbl>
    <w:p w:rsidR="006E7D43" w:rsidRDefault="006E7D43" w:rsidP="006E7D43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val="en-US"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ณ วันที่ 31 มีนาคม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bidi="th-TH"/>
        </w:rPr>
        <w:t>6</w:t>
      </w:r>
      <w:r w:rsidR="00CC2176">
        <w:rPr>
          <w:rFonts w:ascii="Angsana New" w:hAnsi="Angsana New"/>
          <w:sz w:val="30"/>
          <w:szCs w:val="30"/>
          <w:lang w:bidi="th-TH"/>
        </w:rPr>
        <w:t>2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และ 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31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bidi="th-TH"/>
        </w:rPr>
        <w:t>6</w:t>
      </w:r>
      <w:r w:rsidR="00CC2176">
        <w:rPr>
          <w:rFonts w:ascii="Angsana New" w:hAnsi="Angsana New"/>
          <w:sz w:val="30"/>
          <w:szCs w:val="30"/>
          <w:lang w:bidi="th-TH"/>
        </w:rPr>
        <w:t>1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มีดังนี้</w:t>
      </w:r>
      <w:r>
        <w:rPr>
          <w:rFonts w:ascii="Angsana New" w:hAnsi="Angsana New"/>
          <w:sz w:val="24"/>
          <w:szCs w:val="24"/>
          <w:cs/>
          <w:lang w:val="en-US" w:bidi="th-TH"/>
        </w:rPr>
        <w:tab/>
      </w:r>
    </w:p>
    <w:p w:rsidR="006E7D43" w:rsidRDefault="006E7D43" w:rsidP="006E7D43">
      <w:pPr>
        <w:pStyle w:val="block"/>
        <w:spacing w:after="0" w:line="240" w:lineRule="auto"/>
        <w:ind w:left="0"/>
        <w:jc w:val="both"/>
        <w:rPr>
          <w:rFonts w:ascii="Angsana New" w:hAnsi="Angsana New"/>
          <w:sz w:val="16"/>
          <w:szCs w:val="16"/>
          <w:lang w:bidi="th-TH"/>
        </w:rPr>
      </w:pPr>
    </w:p>
    <w:p w:rsidR="006E7D43" w:rsidRPr="001C7355" w:rsidRDefault="006E7D43" w:rsidP="006E7D43">
      <w:pPr>
        <w:pStyle w:val="block"/>
        <w:spacing w:after="0" w:line="240" w:lineRule="auto"/>
        <w:ind w:left="0"/>
        <w:jc w:val="both"/>
        <w:rPr>
          <w:rFonts w:ascii="Angsana New" w:hAnsi="Angsana New"/>
          <w:sz w:val="16"/>
          <w:szCs w:val="16"/>
          <w:lang w:bidi="th-TH"/>
        </w:rPr>
      </w:pPr>
    </w:p>
    <w:p w:rsidR="006E7D43" w:rsidRDefault="006E7D43" w:rsidP="006E7D43">
      <w:pPr>
        <w:pStyle w:val="block"/>
        <w:spacing w:after="0" w:line="240" w:lineRule="auto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943600">
        <w:rPr>
          <w:rFonts w:ascii="Angsana New" w:hAnsi="Angsana New" w:hint="cs"/>
          <w:sz w:val="30"/>
          <w:szCs w:val="30"/>
          <w:cs/>
          <w:lang w:bidi="th-TH"/>
        </w:rPr>
        <w:t>บริษัทย่อย</w:t>
      </w:r>
      <w:r>
        <w:rPr>
          <w:rFonts w:ascii="Angsana New" w:hAnsi="Angsana New" w:hint="cs"/>
          <w:sz w:val="30"/>
          <w:szCs w:val="30"/>
          <w:cs/>
          <w:lang w:bidi="th-TH"/>
        </w:rPr>
        <w:t>ทางตรง</w:t>
      </w:r>
      <w:r w:rsidRPr="00943600">
        <w:rPr>
          <w:rFonts w:ascii="Angsana New" w:hAnsi="Angsana New" w:hint="cs"/>
          <w:sz w:val="30"/>
          <w:szCs w:val="30"/>
          <w:cs/>
          <w:lang w:bidi="th-TH"/>
        </w:rPr>
        <w:t>ทั้งหมดดำเนินธุรกิจในประเทศไทย ยกเว้นบริษัท ยูเรกา ดีไซน์ อินเตอร์เนชั่นแนล จำกัด ซึ่งดำเนินธุรกิจในประเทศสิงคโปร์</w:t>
      </w:r>
    </w:p>
    <w:p w:rsidR="001F3E81" w:rsidRDefault="001F3E81" w:rsidP="006E7D43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</w:p>
    <w:p w:rsidR="006E7D43" w:rsidRPr="00C871D2" w:rsidRDefault="006E7D43" w:rsidP="006E7D43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C871D2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รายละเอียดบริษัทย่อยทางอ้อมของบริษัท ณ วันที่ </w:t>
      </w:r>
      <w:r w:rsidRPr="00C871D2">
        <w:rPr>
          <w:rFonts w:ascii="Angsana New" w:hAnsi="Angsana New"/>
          <w:sz w:val="30"/>
          <w:szCs w:val="30"/>
          <w:rtl/>
          <w:cs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มีนาคม </w:t>
      </w:r>
      <w:r w:rsidRPr="00C871D2">
        <w:rPr>
          <w:rFonts w:ascii="Angsana New" w:hAnsi="Angsana New"/>
          <w:sz w:val="30"/>
          <w:szCs w:val="30"/>
          <w:rtl/>
          <w:cs/>
        </w:rPr>
        <w:t>25</w:t>
      </w:r>
      <w:r w:rsidR="001F3E81">
        <w:rPr>
          <w:rFonts w:ascii="Angsana New" w:hAnsi="Angsana New" w:hint="cs"/>
          <w:sz w:val="30"/>
          <w:szCs w:val="30"/>
          <w:rtl/>
        </w:rPr>
        <w:t>6</w:t>
      </w:r>
      <w:r w:rsidR="001F3E81">
        <w:rPr>
          <w:rFonts w:ascii="Angsana New" w:hAnsi="Angsana New"/>
          <w:sz w:val="30"/>
          <w:szCs w:val="30"/>
          <w:lang w:val="en-US"/>
        </w:rPr>
        <w:t>2</w:t>
      </w:r>
      <w:r w:rsidRPr="00C871D2">
        <w:rPr>
          <w:rFonts w:ascii="Angsana New" w:hAnsi="Angsana New"/>
          <w:sz w:val="30"/>
          <w:szCs w:val="30"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cs/>
          <w:lang w:bidi="th-TH"/>
        </w:rPr>
        <w:t>และ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lang w:bidi="th-TH"/>
        </w:rPr>
        <w:t>31</w:t>
      </w:r>
      <w:r w:rsidRPr="00C871D2">
        <w:rPr>
          <w:rFonts w:ascii="Angsana New" w:hAnsi="Angsana New"/>
          <w:sz w:val="30"/>
          <w:szCs w:val="30"/>
          <w:cs/>
          <w:lang w:bidi="th-TH"/>
        </w:rPr>
        <w:t xml:space="preserve"> ธันวาคม </w:t>
      </w:r>
      <w:r>
        <w:rPr>
          <w:rFonts w:ascii="Angsana New" w:hAnsi="Angsana New"/>
          <w:sz w:val="30"/>
          <w:szCs w:val="30"/>
          <w:lang w:bidi="th-TH"/>
        </w:rPr>
        <w:t>256</w:t>
      </w:r>
      <w:r w:rsidR="001F3E81">
        <w:rPr>
          <w:rFonts w:ascii="Angsana New" w:hAnsi="Angsana New"/>
          <w:sz w:val="30"/>
          <w:szCs w:val="30"/>
          <w:lang w:bidi="th-TH"/>
        </w:rPr>
        <w:t>1</w:t>
      </w:r>
      <w:r w:rsidRPr="00C871D2">
        <w:rPr>
          <w:rFonts w:ascii="Angsana New" w:hAnsi="Angsana New"/>
          <w:sz w:val="30"/>
          <w:szCs w:val="30"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cs/>
          <w:lang w:bidi="th-TH"/>
        </w:rPr>
        <w:t xml:space="preserve">มีดังนี้ </w:t>
      </w:r>
    </w:p>
    <w:p w:rsidR="006E7D43" w:rsidRPr="00DE3A29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16200" w:type="dxa"/>
        <w:tblInd w:w="-702" w:type="dxa"/>
        <w:tblLayout w:type="fixed"/>
        <w:tblLook w:val="01E0" w:firstRow="1" w:lastRow="1" w:firstColumn="1" w:lastColumn="1" w:noHBand="0" w:noVBand="0"/>
      </w:tblPr>
      <w:tblGrid>
        <w:gridCol w:w="2160"/>
        <w:gridCol w:w="1620"/>
        <w:gridCol w:w="1080"/>
        <w:gridCol w:w="720"/>
        <w:gridCol w:w="270"/>
        <w:gridCol w:w="720"/>
        <w:gridCol w:w="90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6E7D43" w:rsidRPr="005F5745" w:rsidTr="00F407DE">
        <w:tc>
          <w:tcPr>
            <w:tcW w:w="216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1710" w:type="dxa"/>
            <w:gridSpan w:val="3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070" w:type="dxa"/>
            <w:gridSpan w:val="3"/>
            <w:vAlign w:val="bottom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6E7D43" w:rsidRPr="005F57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7D43" w:rsidRPr="005F5745" w:rsidTr="00F407DE">
        <w:trPr>
          <w:trHeight w:val="245"/>
        </w:trPr>
        <w:tc>
          <w:tcPr>
            <w:tcW w:w="216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ที่กิจการจัดตั้ง</w:t>
            </w:r>
          </w:p>
        </w:tc>
        <w:tc>
          <w:tcPr>
            <w:tcW w:w="1710" w:type="dxa"/>
            <w:gridSpan w:val="3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070" w:type="dxa"/>
            <w:gridSpan w:val="3"/>
            <w:vAlign w:val="bottom"/>
          </w:tcPr>
          <w:p w:rsidR="006E7D43" w:rsidRPr="005F5745" w:rsidDel="0068544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6E7D43" w:rsidRPr="005F57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6E7D43" w:rsidRPr="005F5745" w:rsidDel="0068544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ราคาทุน </w:t>
            </w:r>
            <w:r w:rsidRPr="005F5745">
              <w:rPr>
                <w:rFonts w:ascii="Angsana New" w:hAnsi="Angsana New"/>
                <w:sz w:val="28"/>
                <w:szCs w:val="28"/>
              </w:rPr>
              <w:t>-</w:t>
            </w:r>
            <w:r w:rsidRPr="005F5745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6E7D43" w:rsidRPr="005F5745" w:rsidTr="00F407DE">
        <w:tc>
          <w:tcPr>
            <w:tcW w:w="216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:rsidR="006E7D43" w:rsidRPr="005F57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90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</w:p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:rsidR="006E7D43" w:rsidRPr="005F57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</w:p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6E7D43" w:rsidRPr="005F57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</w:p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:rsidR="006E7D43" w:rsidRPr="005F57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</w:p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:rsidR="006E7D43" w:rsidRPr="005F57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</w:p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</w:p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:rsidR="006E7D43" w:rsidRPr="005F57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  <w:p w:rsidR="006E7D43" w:rsidRPr="005F57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F3E81" w:rsidRPr="005F5745" w:rsidTr="00F407DE">
        <w:tc>
          <w:tcPr>
            <w:tcW w:w="2160" w:type="dxa"/>
          </w:tcPr>
          <w:p w:rsidR="001F3E81" w:rsidRPr="005F5745" w:rsidRDefault="001F3E81" w:rsidP="001F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1F3E81" w:rsidRPr="005F5745" w:rsidRDefault="001F3E81" w:rsidP="001F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F3E81" w:rsidRPr="005F5745" w:rsidRDefault="001F3E81" w:rsidP="001F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1F3E81" w:rsidRPr="005F5745" w:rsidRDefault="001F3E81" w:rsidP="001F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1F3E81" w:rsidRPr="005F5745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1F3E81" w:rsidRPr="005F5745" w:rsidRDefault="001F3E81" w:rsidP="001F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900" w:type="dxa"/>
          </w:tcPr>
          <w:p w:rsidR="001F3E81" w:rsidRPr="005F5745" w:rsidRDefault="001F3E81" w:rsidP="001F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1F3E81" w:rsidRPr="005F5745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F3E81" w:rsidRPr="005F5745" w:rsidRDefault="001F3E81" w:rsidP="001F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1F3E81" w:rsidRPr="005F5745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F3E81" w:rsidRPr="005F5745" w:rsidRDefault="001F3E81" w:rsidP="001F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1F3E81" w:rsidRPr="005F5745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F3E81" w:rsidRPr="005F5745" w:rsidRDefault="001F3E81" w:rsidP="001F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1F3E81" w:rsidRPr="005F5745" w:rsidRDefault="001F3E81" w:rsidP="001F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F3E81" w:rsidRPr="005F5745" w:rsidRDefault="001F3E81" w:rsidP="001F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1F3E81" w:rsidRPr="005F5745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F3E81" w:rsidRPr="005F5745" w:rsidRDefault="001F3E81" w:rsidP="001F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1F3E81" w:rsidRPr="005F5745" w:rsidRDefault="001F3E81" w:rsidP="001F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F3E81" w:rsidRPr="005F5745" w:rsidRDefault="001F3E81" w:rsidP="001F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1F3E81" w:rsidRPr="005F5745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F3E81" w:rsidRPr="005F5745" w:rsidRDefault="001F3E81" w:rsidP="001F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1F3E81" w:rsidRPr="005F5745" w:rsidTr="00F407DE">
        <w:tc>
          <w:tcPr>
            <w:tcW w:w="2160" w:type="dxa"/>
          </w:tcPr>
          <w:p w:rsidR="001F3E81" w:rsidRDefault="001F3E81" w:rsidP="001F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1F3E81" w:rsidRPr="005F5745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:rsidR="001F3E81" w:rsidRPr="005F5745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:rsidR="001F3E81" w:rsidRPr="001D3F65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1D3F6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9630" w:type="dxa"/>
            <w:gridSpan w:val="15"/>
          </w:tcPr>
          <w:p w:rsidR="001F3E81" w:rsidRPr="001D3F65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F3E81" w:rsidRPr="005F5745" w:rsidTr="00F407DE">
        <w:tc>
          <w:tcPr>
            <w:tcW w:w="2160" w:type="dxa"/>
          </w:tcPr>
          <w:p w:rsidR="001F3E81" w:rsidRPr="00DE3A29" w:rsidRDefault="001F3E81" w:rsidP="001F3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บริษัทย่อยทาง</w:t>
            </w:r>
            <w:r w:rsidRPr="00DE3A2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อ้อม</w:t>
            </w:r>
          </w:p>
        </w:tc>
        <w:tc>
          <w:tcPr>
            <w:tcW w:w="1620" w:type="dxa"/>
          </w:tcPr>
          <w:p w:rsidR="001F3E81" w:rsidRPr="00DE3A29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80" w:type="dxa"/>
          </w:tcPr>
          <w:p w:rsidR="001F3E81" w:rsidRPr="00DE3A29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1F3E81" w:rsidRPr="00DE3A29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1F3E81" w:rsidRPr="00DE3A29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20" w:type="dxa"/>
          </w:tcPr>
          <w:p w:rsidR="001F3E81" w:rsidRPr="00DE3A29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1F3E81" w:rsidRPr="00DE3A29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</w:tcPr>
          <w:p w:rsidR="001F3E81" w:rsidRPr="00DE3A29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:rsidR="001F3E81" w:rsidRPr="00DE3A29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1F3E81" w:rsidRPr="00DE3A29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1F3E81" w:rsidRPr="00DE3A29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1F3E81" w:rsidRPr="00DE3A29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1F3E81" w:rsidRPr="00DE3A29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1F3E81" w:rsidRPr="00DE3A29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1F3E81" w:rsidRPr="00DE3A29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1F3E81" w:rsidRPr="00DE3A29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1F3E81" w:rsidRPr="00DE3A29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1F3E81" w:rsidRPr="00DE3A29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1F3E81" w:rsidRPr="00DE3A29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1F3E81" w:rsidRPr="00DE3A29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1F3E81" w:rsidRPr="00DE3A29" w:rsidRDefault="001F3E81" w:rsidP="001F3E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F8223C" w:rsidRPr="004E5D19" w:rsidTr="00F407DE">
        <w:tc>
          <w:tcPr>
            <w:tcW w:w="216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 xml:space="preserve">ยูเรกา ดีไซน์ </w:t>
            </w:r>
          </w:p>
        </w:tc>
        <w:tc>
          <w:tcPr>
            <w:tcW w:w="1620" w:type="dxa"/>
            <w:vAlign w:val="center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การออกแบบ</w:t>
            </w:r>
          </w:p>
        </w:tc>
        <w:tc>
          <w:tcPr>
            <w:tcW w:w="108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อินโดนีเซีย</w:t>
            </w:r>
          </w:p>
        </w:tc>
        <w:tc>
          <w:tcPr>
            <w:tcW w:w="72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99.55</w:t>
            </w:r>
          </w:p>
        </w:tc>
        <w:tc>
          <w:tcPr>
            <w:tcW w:w="27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99.55</w:t>
            </w:r>
          </w:p>
        </w:tc>
        <w:tc>
          <w:tcPr>
            <w:tcW w:w="90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F3E81">
              <w:rPr>
                <w:rFonts w:ascii="Angsana New" w:hAnsi="Angsana New"/>
                <w:sz w:val="27"/>
                <w:szCs w:val="27"/>
                <w:lang w:val="en-US" w:bidi="th-TH"/>
              </w:rPr>
              <w:t>20,903</w:t>
            </w:r>
          </w:p>
        </w:tc>
        <w:tc>
          <w:tcPr>
            <w:tcW w:w="27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F3E81">
              <w:rPr>
                <w:rFonts w:ascii="Angsana New" w:hAnsi="Angsana New"/>
                <w:sz w:val="27"/>
                <w:szCs w:val="27"/>
                <w:lang w:val="en-US" w:bidi="th-TH"/>
              </w:rPr>
              <w:t>20,903</w:t>
            </w:r>
          </w:p>
        </w:tc>
        <w:tc>
          <w:tcPr>
            <w:tcW w:w="27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20,807</w:t>
            </w:r>
          </w:p>
        </w:tc>
        <w:tc>
          <w:tcPr>
            <w:tcW w:w="27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20,807</w:t>
            </w:r>
          </w:p>
        </w:tc>
        <w:tc>
          <w:tcPr>
            <w:tcW w:w="27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(16,021)</w:t>
            </w:r>
          </w:p>
        </w:tc>
        <w:tc>
          <w:tcPr>
            <w:tcW w:w="27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(16,021)</w:t>
            </w:r>
          </w:p>
        </w:tc>
        <w:tc>
          <w:tcPr>
            <w:tcW w:w="27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4,786</w:t>
            </w:r>
          </w:p>
        </w:tc>
        <w:tc>
          <w:tcPr>
            <w:tcW w:w="27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4,786</w:t>
            </w:r>
          </w:p>
        </w:tc>
      </w:tr>
      <w:tr w:rsidR="00F8223C" w:rsidRPr="005F5745" w:rsidTr="00F407DE">
        <w:tc>
          <w:tcPr>
            <w:tcW w:w="216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อินโดนีเซีย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620" w:type="dxa"/>
            <w:vAlign w:val="center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และผลิตเครื่องจักร</w:t>
            </w:r>
          </w:p>
        </w:tc>
        <w:tc>
          <w:tcPr>
            <w:tcW w:w="108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432"/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432"/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8223C" w:rsidRPr="005F5745" w:rsidTr="00F407DE">
        <w:tc>
          <w:tcPr>
            <w:tcW w:w="216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  <w:cs/>
              </w:rPr>
              <w:t>บริษัท ยูเรกา ดีไซน์</w:t>
            </w:r>
          </w:p>
        </w:tc>
        <w:tc>
          <w:tcPr>
            <w:tcW w:w="1620" w:type="dxa"/>
            <w:vAlign w:val="center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การออกแบบ</w:t>
            </w:r>
          </w:p>
        </w:tc>
        <w:tc>
          <w:tcPr>
            <w:tcW w:w="108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อินเดีย</w:t>
            </w:r>
          </w:p>
        </w:tc>
        <w:tc>
          <w:tcPr>
            <w:tcW w:w="72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90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F3E81">
              <w:rPr>
                <w:rFonts w:ascii="Angsana New" w:hAnsi="Angsana New"/>
                <w:sz w:val="27"/>
                <w:szCs w:val="27"/>
                <w:lang w:val="en-US" w:bidi="th-TH"/>
              </w:rPr>
              <w:t>19,607</w:t>
            </w:r>
          </w:p>
        </w:tc>
        <w:tc>
          <w:tcPr>
            <w:tcW w:w="27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F3E81">
              <w:rPr>
                <w:rFonts w:ascii="Angsana New" w:hAnsi="Angsana New"/>
                <w:sz w:val="27"/>
                <w:szCs w:val="27"/>
                <w:lang w:val="en-US" w:bidi="th-TH"/>
              </w:rPr>
              <w:t>19,607</w:t>
            </w:r>
          </w:p>
        </w:tc>
        <w:tc>
          <w:tcPr>
            <w:tcW w:w="27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19,607</w:t>
            </w:r>
          </w:p>
        </w:tc>
        <w:tc>
          <w:tcPr>
            <w:tcW w:w="27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19,607</w:t>
            </w:r>
          </w:p>
        </w:tc>
        <w:tc>
          <w:tcPr>
            <w:tcW w:w="27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(3,692)</w:t>
            </w:r>
          </w:p>
        </w:tc>
        <w:tc>
          <w:tcPr>
            <w:tcW w:w="27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(3,692)</w:t>
            </w:r>
          </w:p>
        </w:tc>
        <w:tc>
          <w:tcPr>
            <w:tcW w:w="27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15,915</w:t>
            </w:r>
          </w:p>
        </w:tc>
        <w:tc>
          <w:tcPr>
            <w:tcW w:w="27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15,915</w:t>
            </w:r>
          </w:p>
        </w:tc>
      </w:tr>
      <w:tr w:rsidR="00F8223C" w:rsidRPr="005F5745" w:rsidTr="00F407DE">
        <w:tc>
          <w:tcPr>
            <w:tcW w:w="216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>อิ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นเดีย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620" w:type="dxa"/>
            <w:vAlign w:val="center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และผลิตเครื่องจักร</w:t>
            </w:r>
          </w:p>
        </w:tc>
        <w:tc>
          <w:tcPr>
            <w:tcW w:w="108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8223C" w:rsidRPr="007A53F6" w:rsidTr="00F407DE">
        <w:tc>
          <w:tcPr>
            <w:tcW w:w="216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3A2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620" w:type="dxa"/>
            <w:vAlign w:val="center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2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2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432"/>
                <w:tab w:val="decimal" w:pos="594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F3E81">
              <w:rPr>
                <w:rFonts w:ascii="Angsana New" w:hAnsi="Angsana New"/>
                <w:b/>
                <w:bCs/>
                <w:sz w:val="27"/>
                <w:szCs w:val="27"/>
              </w:rPr>
              <w:t>40,414</w:t>
            </w:r>
          </w:p>
        </w:tc>
        <w:tc>
          <w:tcPr>
            <w:tcW w:w="270" w:type="dxa"/>
          </w:tcPr>
          <w:p w:rsidR="00F8223C" w:rsidRPr="00DE3A29" w:rsidRDefault="00F8223C" w:rsidP="00F8223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F3E81">
              <w:rPr>
                <w:rFonts w:ascii="Angsana New" w:hAnsi="Angsana New"/>
                <w:b/>
                <w:bCs/>
                <w:sz w:val="27"/>
                <w:szCs w:val="27"/>
              </w:rPr>
              <w:t>40,414</w:t>
            </w:r>
          </w:p>
        </w:tc>
        <w:tc>
          <w:tcPr>
            <w:tcW w:w="27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F3E81">
              <w:rPr>
                <w:rFonts w:ascii="Angsana New" w:hAnsi="Angsana New"/>
                <w:b/>
                <w:bCs/>
                <w:sz w:val="27"/>
                <w:szCs w:val="27"/>
              </w:rPr>
              <w:t>(19,713)</w:t>
            </w:r>
          </w:p>
        </w:tc>
        <w:tc>
          <w:tcPr>
            <w:tcW w:w="27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F3E81">
              <w:rPr>
                <w:rFonts w:ascii="Angsana New" w:hAnsi="Angsana New"/>
                <w:b/>
                <w:bCs/>
                <w:sz w:val="27"/>
                <w:szCs w:val="27"/>
              </w:rPr>
              <w:t>(19,713)</w:t>
            </w:r>
          </w:p>
        </w:tc>
        <w:tc>
          <w:tcPr>
            <w:tcW w:w="27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F3E81">
              <w:rPr>
                <w:rFonts w:ascii="Angsana New" w:hAnsi="Angsana New"/>
                <w:b/>
                <w:bCs/>
                <w:sz w:val="27"/>
                <w:szCs w:val="27"/>
              </w:rPr>
              <w:t>20,701</w:t>
            </w:r>
          </w:p>
        </w:tc>
        <w:tc>
          <w:tcPr>
            <w:tcW w:w="270" w:type="dxa"/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8223C" w:rsidRPr="00DE3A29" w:rsidRDefault="00F8223C" w:rsidP="00F8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F3E81">
              <w:rPr>
                <w:rFonts w:ascii="Angsana New" w:hAnsi="Angsana New"/>
                <w:b/>
                <w:bCs/>
                <w:sz w:val="27"/>
                <w:szCs w:val="27"/>
              </w:rPr>
              <w:t>20,701</w:t>
            </w:r>
          </w:p>
        </w:tc>
      </w:tr>
    </w:tbl>
    <w:p w:rsidR="006E7D43" w:rsidRPr="00DE3A29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0"/>
          <w:szCs w:val="10"/>
          <w:lang w:bidi="ar-SA"/>
        </w:rPr>
      </w:pPr>
    </w:p>
    <w:p w:rsidR="006E7D43" w:rsidRPr="000B4CB7" w:rsidRDefault="006E7D43" w:rsidP="006E7D43">
      <w:pPr>
        <w:pStyle w:val="block"/>
        <w:spacing w:after="160" w:line="240" w:lineRule="auto"/>
        <w:ind w:left="0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>
        <w:rPr>
          <w:rFonts w:ascii="Angsana New" w:hAnsi="Angsana New"/>
          <w:sz w:val="30"/>
          <w:szCs w:val="30"/>
          <w:lang w:val="en-US" w:bidi="th-TH"/>
        </w:rPr>
        <w:t>*</w:t>
      </w:r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 ฟูจิอิ ไอออน เวิร์ค (ประเทศไทย) จำกัด </w:t>
      </w:r>
      <w:r w:rsidR="001F3E81" w:rsidRPr="000B4CB7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 ยูเรกา เทรดดิ้ง จำกัด ซึ่งเป็นบริษัทย่อยทางตรง ได้จดทะเบียนเลิกบริษัทต่อกรมพัฒนาธุรกิจการค้า กระทรวงพาณิชย์ เมื่อวันที่ </w:t>
      </w:r>
      <w:r w:rsidRPr="000B4CB7">
        <w:rPr>
          <w:rFonts w:ascii="Angsana New" w:hAnsi="Angsana New"/>
          <w:sz w:val="30"/>
          <w:szCs w:val="30"/>
          <w:lang w:val="en-US" w:bidi="th-TH"/>
        </w:rPr>
        <w:t xml:space="preserve">8 </w:t>
      </w:r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 w:rsidRPr="000B4CB7">
        <w:rPr>
          <w:rFonts w:ascii="Angsana New" w:hAnsi="Angsana New"/>
          <w:sz w:val="30"/>
          <w:szCs w:val="30"/>
          <w:lang w:val="en-US" w:bidi="th-TH"/>
        </w:rPr>
        <w:t>2560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และอยู่ระหว่างการดำเนินการชำระบัญชี</w:t>
      </w:r>
    </w:p>
    <w:p w:rsidR="006E7D43" w:rsidRPr="0059270E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6E7D43" w:rsidRPr="0059270E" w:rsidSect="00DE3A29">
          <w:headerReference w:type="even" r:id="rId11"/>
          <w:headerReference w:type="default" r:id="rId12"/>
          <w:footerReference w:type="default" r:id="rId13"/>
          <w:headerReference w:type="firs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6E7D43" w:rsidRDefault="00B04ADB" w:rsidP="006E7D43">
      <w:pPr>
        <w:pStyle w:val="block"/>
        <w:spacing w:after="0" w:line="240" w:lineRule="atLeast"/>
        <w:ind w:left="0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  <w:r>
        <w:rPr>
          <w:rFonts w:ascii="Angsana New" w:hAnsi="Angsana New"/>
          <w:b/>
          <w:bCs/>
          <w:sz w:val="30"/>
          <w:szCs w:val="30"/>
          <w:lang w:bidi="th-TH"/>
        </w:rPr>
        <w:lastRenderedPageBreak/>
        <w:t>6</w:t>
      </w:r>
      <w:r w:rsidR="006E7D43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6E7D43" w:rsidRPr="00D65DF1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เงินลงทุนใน</w:t>
      </w:r>
      <w:r w:rsidR="006E7D43">
        <w:rPr>
          <w:rFonts w:ascii="Angsana New" w:hAnsi="Angsana New" w:hint="cs"/>
          <w:b/>
          <w:bCs/>
          <w:sz w:val="30"/>
          <w:szCs w:val="30"/>
          <w:cs/>
          <w:lang w:bidi="th-TH"/>
        </w:rPr>
        <w:t>การร่วมค้า</w:t>
      </w:r>
    </w:p>
    <w:p w:rsidR="006E7D43" w:rsidRDefault="006E7D43" w:rsidP="006E7D43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260"/>
        <w:gridCol w:w="270"/>
        <w:gridCol w:w="1260"/>
      </w:tblGrid>
      <w:tr w:rsidR="006E7D43" w:rsidRPr="00384C7A" w:rsidTr="00F407DE">
        <w:tc>
          <w:tcPr>
            <w:tcW w:w="3960" w:type="dxa"/>
          </w:tcPr>
          <w:p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D43" w:rsidRPr="00384C7A" w:rsidTr="00F407DE">
        <w:tc>
          <w:tcPr>
            <w:tcW w:w="3960" w:type="dxa"/>
          </w:tcPr>
          <w:p w:rsidR="006E7D43" w:rsidRPr="00D0726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7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072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07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F3E8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F3E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F3E8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F3E8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E7D43" w:rsidRPr="00384C7A" w:rsidTr="00F407DE">
        <w:tc>
          <w:tcPr>
            <w:tcW w:w="3960" w:type="dxa"/>
          </w:tcPr>
          <w:p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:rsidR="006E7D43" w:rsidRPr="002148F1" w:rsidRDefault="001F3E81" w:rsidP="00F407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E7D43" w:rsidRPr="00384C7A" w:rsidTr="00F407DE">
        <w:tc>
          <w:tcPr>
            <w:tcW w:w="3960" w:type="dxa"/>
          </w:tcPr>
          <w:p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384C7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170" w:type="dxa"/>
          </w:tcPr>
          <w:p w:rsidR="006E7D43" w:rsidRDefault="00081F92" w:rsidP="00F407D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81F92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  <w:r w:rsidRPr="00081F9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81F92">
              <w:rPr>
                <w:rFonts w:ascii="Angsana New" w:hAnsi="Angsana New"/>
                <w:sz w:val="30"/>
                <w:szCs w:val="30"/>
                <w:cs/>
                <w:lang w:bidi="th-TH"/>
              </w:rPr>
              <w:t>464</w:t>
            </w:r>
          </w:p>
        </w:tc>
        <w:tc>
          <w:tcPr>
            <w:tcW w:w="270" w:type="dxa"/>
          </w:tcPr>
          <w:p w:rsidR="006E7D43" w:rsidRDefault="006E7D43" w:rsidP="00F407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Default="001F3E81" w:rsidP="00F407D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1F3E81">
              <w:rPr>
                <w:rFonts w:ascii="Angsana New" w:hAnsi="Angsana New"/>
                <w:sz w:val="30"/>
                <w:szCs w:val="30"/>
              </w:rPr>
              <w:t>1,732</w:t>
            </w:r>
          </w:p>
        </w:tc>
        <w:tc>
          <w:tcPr>
            <w:tcW w:w="270" w:type="dxa"/>
          </w:tcPr>
          <w:p w:rsidR="006E7D43" w:rsidRPr="003233D7" w:rsidRDefault="006E7D43" w:rsidP="00F407D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3B3956" w:rsidRDefault="006C2506" w:rsidP="00F407DE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7D43" w:rsidRPr="003D4F43" w:rsidRDefault="006E7D43" w:rsidP="00F407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3B3956" w:rsidRDefault="006E7D43" w:rsidP="00F407DE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39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7D43" w:rsidRPr="00384C7A" w:rsidTr="006C2506">
        <w:tc>
          <w:tcPr>
            <w:tcW w:w="396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3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ส่วนแบ่งขาดทุนสุทธิจากเงินลงทุน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E7D43" w:rsidRDefault="00081F92" w:rsidP="00F407D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81F92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270" w:type="dxa"/>
          </w:tcPr>
          <w:p w:rsidR="006E7D43" w:rsidRDefault="006E7D43" w:rsidP="00F407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E7D43" w:rsidRDefault="001F3E81" w:rsidP="00F407D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1F3E81">
              <w:rPr>
                <w:rFonts w:ascii="Angsana New" w:hAnsi="Angsana New"/>
                <w:sz w:val="30"/>
                <w:szCs w:val="30"/>
              </w:rPr>
              <w:t>(66)</w:t>
            </w:r>
          </w:p>
        </w:tc>
        <w:tc>
          <w:tcPr>
            <w:tcW w:w="270" w:type="dxa"/>
          </w:tcPr>
          <w:p w:rsidR="006E7D43" w:rsidRPr="003D4F43" w:rsidRDefault="006E7D43" w:rsidP="00F407DE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E7D43" w:rsidRPr="003D4F43" w:rsidRDefault="006C2506" w:rsidP="006C2506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7D43" w:rsidRPr="003D4F43" w:rsidRDefault="006E7D43" w:rsidP="00F407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Default="006E7D43" w:rsidP="00F407DE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6E7D43" w:rsidRPr="003D4F43" w:rsidRDefault="006E7D43" w:rsidP="00F407DE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7D43" w:rsidRPr="005D3307" w:rsidTr="00F407DE">
        <w:tc>
          <w:tcPr>
            <w:tcW w:w="3960" w:type="dxa"/>
          </w:tcPr>
          <w:p w:rsidR="006E7D43" w:rsidRPr="005D3307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33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5D33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D33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5D330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E7D43" w:rsidRDefault="00081F92" w:rsidP="00F407D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1F92">
              <w:rPr>
                <w:rFonts w:ascii="Angsana New" w:hAnsi="Angsana New"/>
                <w:b/>
                <w:bCs/>
                <w:sz w:val="30"/>
                <w:szCs w:val="30"/>
              </w:rPr>
              <w:t>1,445</w:t>
            </w:r>
          </w:p>
        </w:tc>
        <w:tc>
          <w:tcPr>
            <w:tcW w:w="270" w:type="dxa"/>
          </w:tcPr>
          <w:p w:rsidR="006E7D43" w:rsidRPr="003B3956" w:rsidRDefault="006E7D43" w:rsidP="00F407D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E7D43" w:rsidRDefault="001F3E81" w:rsidP="00F407D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E81">
              <w:rPr>
                <w:rFonts w:ascii="Angsana New" w:hAnsi="Angsana New"/>
                <w:b/>
                <w:bCs/>
                <w:sz w:val="30"/>
                <w:szCs w:val="30"/>
              </w:rPr>
              <w:t>1,666</w:t>
            </w:r>
          </w:p>
        </w:tc>
        <w:tc>
          <w:tcPr>
            <w:tcW w:w="270" w:type="dxa"/>
          </w:tcPr>
          <w:p w:rsidR="006E7D43" w:rsidRPr="00CC4DE6" w:rsidRDefault="006E7D43" w:rsidP="00F407D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E7D43" w:rsidRPr="00CC4DE6" w:rsidRDefault="006C2506" w:rsidP="00F407DE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7D43" w:rsidRPr="005A0E21" w:rsidRDefault="006E7D43" w:rsidP="00F407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E7D43" w:rsidRPr="00CC4DE6" w:rsidRDefault="006E7D43" w:rsidP="00F407DE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E7D43" w:rsidRDefault="006E7D43" w:rsidP="006E7D43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:rsidR="006E7D43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rPr>
          <w:cs/>
        </w:rPr>
      </w:pPr>
    </w:p>
    <w:p w:rsidR="006E7D43" w:rsidRPr="00B6702C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cs/>
        </w:rPr>
        <w:sectPr w:rsidR="006E7D43" w:rsidRPr="00B6702C" w:rsidSect="00EE1E6B"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>
        <w:tab/>
      </w:r>
    </w:p>
    <w:p w:rsidR="006E7D43" w:rsidRDefault="006E7D43" w:rsidP="00E627CF">
      <w:pPr>
        <w:pStyle w:val="block"/>
        <w:tabs>
          <w:tab w:val="left" w:pos="360"/>
        </w:tabs>
        <w:spacing w:after="0" w:line="240" w:lineRule="atLeast"/>
        <w:ind w:left="90"/>
        <w:jc w:val="both"/>
        <w:rPr>
          <w:rFonts w:ascii="Angsana New" w:hAnsi="Angsana New"/>
          <w:sz w:val="24"/>
          <w:szCs w:val="24"/>
          <w:lang w:val="en-US"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</w:t>
      </w:r>
      <w:r>
        <w:rPr>
          <w:rFonts w:ascii="Angsana New" w:hAnsi="Angsana New" w:hint="cs"/>
          <w:sz w:val="30"/>
          <w:szCs w:val="30"/>
          <w:cs/>
          <w:lang w:bidi="th-TH"/>
        </w:rPr>
        <w:t>การร่วมค้า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ณ วันที่ 31 มีนาคม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val="en-US" w:bidi="th-TH"/>
        </w:rPr>
        <w:t>6</w:t>
      </w:r>
      <w:r w:rsidR="001F3E81">
        <w:rPr>
          <w:rFonts w:ascii="Angsana New" w:hAnsi="Angsana New"/>
          <w:sz w:val="30"/>
          <w:szCs w:val="30"/>
          <w:lang w:val="en-US" w:bidi="th-TH"/>
        </w:rPr>
        <w:t>2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และ 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31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bidi="th-TH"/>
        </w:rPr>
        <w:t>6</w:t>
      </w:r>
      <w:r w:rsidR="001F3E81">
        <w:rPr>
          <w:rFonts w:ascii="Angsana New" w:hAnsi="Angsana New"/>
          <w:sz w:val="30"/>
          <w:szCs w:val="30"/>
          <w:lang w:bidi="th-TH"/>
        </w:rPr>
        <w:t>1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มีดังนี้</w:t>
      </w:r>
      <w:r>
        <w:rPr>
          <w:rFonts w:ascii="Angsana New" w:hAnsi="Angsana New"/>
          <w:sz w:val="24"/>
          <w:szCs w:val="24"/>
          <w:cs/>
          <w:lang w:val="en-US" w:bidi="th-TH"/>
        </w:rPr>
        <w:tab/>
      </w:r>
    </w:p>
    <w:p w:rsidR="006E7D43" w:rsidRDefault="006E7D43" w:rsidP="006E7D43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1492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242"/>
        <w:gridCol w:w="2700"/>
        <w:gridCol w:w="990"/>
        <w:gridCol w:w="900"/>
        <w:gridCol w:w="270"/>
        <w:gridCol w:w="90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990"/>
      </w:tblGrid>
      <w:tr w:rsidR="006E7D43" w:rsidRPr="00E65445" w:rsidTr="00F407DE">
        <w:trPr>
          <w:trHeight w:hRule="exact" w:val="346"/>
        </w:trPr>
        <w:tc>
          <w:tcPr>
            <w:tcW w:w="1242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0" w:type="dxa"/>
            <w:gridSpan w:val="16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4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E7D43" w:rsidRPr="00E65445" w:rsidTr="00F407DE">
        <w:trPr>
          <w:trHeight w:hRule="exact" w:val="346"/>
        </w:trPr>
        <w:tc>
          <w:tcPr>
            <w:tcW w:w="1242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70" w:type="dxa"/>
            <w:gridSpan w:val="3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610" w:type="dxa"/>
            <w:gridSpan w:val="3"/>
            <w:vAlign w:val="bottom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</w:tr>
      <w:tr w:rsidR="006E7D43" w:rsidRPr="00E65445" w:rsidTr="00F407DE">
        <w:trPr>
          <w:trHeight w:hRule="exact" w:val="346"/>
        </w:trPr>
        <w:tc>
          <w:tcPr>
            <w:tcW w:w="1242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</w:t>
            </w:r>
            <w:r w:rsidRPr="00E65445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99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070" w:type="dxa"/>
            <w:gridSpan w:val="3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610" w:type="dxa"/>
            <w:gridSpan w:val="3"/>
            <w:vAlign w:val="bottom"/>
          </w:tcPr>
          <w:p w:rsidR="006E7D43" w:rsidRPr="00E65445" w:rsidDel="0068544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เงินร่วมลงทุน</w:t>
            </w:r>
          </w:p>
        </w:tc>
        <w:tc>
          <w:tcPr>
            <w:tcW w:w="270" w:type="dxa"/>
            <w:vAlign w:val="bottom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6E7D43" w:rsidRPr="00E65445" w:rsidDel="00685444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</w:tr>
      <w:tr w:rsidR="006E7D43" w:rsidRPr="00E65445" w:rsidTr="00F407DE">
        <w:trPr>
          <w:trHeight w:hRule="exact" w:val="346"/>
        </w:trPr>
        <w:tc>
          <w:tcPr>
            <w:tcW w:w="1242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17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6E7D43" w:rsidRPr="00E65445" w:rsidTr="00F407DE">
        <w:trPr>
          <w:trHeight w:hRule="exact" w:val="346"/>
        </w:trPr>
        <w:tc>
          <w:tcPr>
            <w:tcW w:w="1242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E7D43" w:rsidRPr="00E65445" w:rsidTr="00F407DE">
        <w:trPr>
          <w:trHeight w:hRule="exact" w:val="346"/>
        </w:trPr>
        <w:tc>
          <w:tcPr>
            <w:tcW w:w="1242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F3E8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F3E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F3E8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F3E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F3E8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F3E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F3E8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F3E8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E7D43" w:rsidRPr="00E65445" w:rsidTr="00F407DE">
        <w:trPr>
          <w:trHeight w:hRule="exact" w:val="346"/>
        </w:trPr>
        <w:tc>
          <w:tcPr>
            <w:tcW w:w="1242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6544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5310" w:type="dxa"/>
            <w:gridSpan w:val="7"/>
          </w:tcPr>
          <w:p w:rsidR="006E7D43" w:rsidRPr="00E65445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4C3A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4C3A5F"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E7D43" w:rsidRPr="00E65445" w:rsidTr="00081F92">
        <w:trPr>
          <w:trHeight w:hRule="exact" w:val="405"/>
        </w:trPr>
        <w:tc>
          <w:tcPr>
            <w:tcW w:w="1242" w:type="dxa"/>
          </w:tcPr>
          <w:p w:rsidR="006E7D43" w:rsidRPr="0090203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ยูเรกายูเอ็มไอ</w:t>
            </w:r>
          </w:p>
        </w:tc>
        <w:tc>
          <w:tcPr>
            <w:tcW w:w="2700" w:type="dxa"/>
          </w:tcPr>
          <w:p w:rsidR="006E7D43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สำรวจ ออกแบบ ติดตั้งงาน</w:t>
            </w:r>
          </w:p>
          <w:p w:rsidR="006E7D43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6E7D43" w:rsidRPr="00902038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6E7D43" w:rsidRPr="00902038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203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:rsidR="006E7D43" w:rsidRPr="00902038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2DCC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6E7D43" w:rsidRPr="009D785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85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170" w:type="dxa"/>
          </w:tcPr>
          <w:p w:rsidR="006E7D43" w:rsidRPr="009D7855" w:rsidRDefault="006E7D43" w:rsidP="004C3A5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92DCC">
              <w:rPr>
                <w:rFonts w:ascii="Angsana New" w:hAnsi="Angsana New"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6E7D43" w:rsidRPr="00E65445" w:rsidRDefault="006E7D43" w:rsidP="004C3A5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855">
              <w:rPr>
                <w:rFonts w:ascii="Angsana New" w:hAnsi="Angsana New"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E7D43" w:rsidRPr="00081F92" w:rsidRDefault="00081F92" w:rsidP="00F407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E7D43" w:rsidRPr="00E65445" w:rsidRDefault="006E7D43" w:rsidP="004C3A5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E7D43" w:rsidRPr="001A7AA4" w:rsidRDefault="00081F92" w:rsidP="00081F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81F9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081F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81F9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445</w:t>
            </w: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6E7D43" w:rsidRPr="00E65445" w:rsidRDefault="004C3A5F" w:rsidP="00F407D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6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3A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1,464</w:t>
            </w:r>
          </w:p>
        </w:tc>
      </w:tr>
      <w:tr w:rsidR="006E7D43" w:rsidRPr="00E65445" w:rsidTr="00F407DE">
        <w:trPr>
          <w:trHeight w:hRule="exact" w:val="2025"/>
        </w:trPr>
        <w:tc>
          <w:tcPr>
            <w:tcW w:w="1242" w:type="dxa"/>
          </w:tcPr>
          <w:p w:rsidR="006E7D4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6E7D43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บำรุงรักษา และดำเนินการ</w:t>
            </w:r>
            <w:r w:rsidRPr="00F60887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>สำหรับการเปลี่ยนอุปกรณ์ระบบปรับอากาศเพื่ออนุรักษ์พลังงาน</w:t>
            </w:r>
          </w:p>
          <w:p w:rsidR="006E7D43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6E7D43" w:rsidRPr="00902038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:rsidR="006E7D43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6E7D43" w:rsidRPr="009D785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D43" w:rsidRPr="009D785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6E7D43" w:rsidRPr="009D785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E7D43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7D43" w:rsidRPr="00E65445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6E7D43" w:rsidRDefault="006E7D43" w:rsidP="00F407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6E7D43" w:rsidRDefault="006E7D43" w:rsidP="006E7D43">
      <w:pPr>
        <w:pStyle w:val="block"/>
        <w:spacing w:after="0" w:line="240" w:lineRule="atLeast"/>
        <w:ind w:left="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4C3A5F" w:rsidRPr="00424690" w:rsidRDefault="004C3A5F" w:rsidP="00E62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80"/>
        <w:rPr>
          <w:rFonts w:ascii="Angsana New" w:hAnsi="Angsana New"/>
          <w:sz w:val="30"/>
          <w:szCs w:val="30"/>
        </w:rPr>
      </w:pPr>
      <w:r w:rsidRPr="00424690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</w:t>
      </w:r>
      <w:r w:rsidRPr="00424690">
        <w:rPr>
          <w:rFonts w:ascii="Angsana New" w:hAnsi="Angsana New"/>
          <w:sz w:val="30"/>
          <w:szCs w:val="30"/>
          <w:cs/>
        </w:rPr>
        <w:t>การร่วมค้า</w:t>
      </w:r>
      <w:r w:rsidRPr="00424690">
        <w:rPr>
          <w:rFonts w:ascii="Angsana New" w:hAnsi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4C3A5F" w:rsidRPr="00424690" w:rsidRDefault="004C3A5F" w:rsidP="004C3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06"/>
        <w:rPr>
          <w:rFonts w:ascii="Angsana New" w:hAnsi="Angsana New"/>
          <w:sz w:val="30"/>
          <w:szCs w:val="30"/>
        </w:rPr>
      </w:pPr>
    </w:p>
    <w:p w:rsidR="006E7D43" w:rsidRPr="00E07D86" w:rsidRDefault="004C3A5F" w:rsidP="00E62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/>
        <w:rPr>
          <w:rFonts w:ascii="Angsana New" w:hAnsi="Angsana New"/>
        </w:rPr>
        <w:sectPr w:rsidR="006E7D43" w:rsidRPr="00E07D86" w:rsidSect="00EE1E6B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424690">
        <w:rPr>
          <w:rFonts w:ascii="Angsana New" w:hAnsi="Angsana New" w:hint="cs"/>
          <w:sz w:val="30"/>
          <w:szCs w:val="30"/>
          <w:cs/>
        </w:rPr>
        <w:t>ยูเรกายูเอ็มไอได้ก่อตั้งขึ้นเป็นหน่วยภาษีแยกต่างหากและกลุ่มบริษัทมีสิทธิในมูลค่าคงเหลือของสินทรัพย์สุทธิของยูเรกายูเอ็มไอ กลุ่มบริษัทจึงจัดประเภทส่วนได้เสียในยูเรกาเอ็มเอไอเป็นการร่วมค้า ภายใต้สัญญาก่อตั้งยูเรกายูเอ็มไอ</w:t>
      </w:r>
    </w:p>
    <w:p w:rsidR="006E7D43" w:rsidRPr="00283571" w:rsidRDefault="00B04ADB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30"/>
          <w:szCs w:val="30"/>
          <w:lang w:eastAsia="ja-JP"/>
        </w:rPr>
      </w:pPr>
      <w:r>
        <w:rPr>
          <w:rFonts w:ascii="Angsana New" w:hAnsi="Angsana New"/>
          <w:b/>
          <w:sz w:val="30"/>
          <w:szCs w:val="30"/>
          <w:lang w:eastAsia="ja-JP"/>
        </w:rPr>
        <w:lastRenderedPageBreak/>
        <w:t>7</w:t>
      </w:r>
      <w:r w:rsidR="006E7D43" w:rsidRPr="0039596D">
        <w:rPr>
          <w:rFonts w:ascii="Angsana New" w:hAnsi="Angsana New"/>
          <w:b/>
          <w:sz w:val="30"/>
          <w:szCs w:val="30"/>
          <w:lang w:eastAsia="ja-JP"/>
        </w:rPr>
        <w:t xml:space="preserve"> </w:t>
      </w:r>
      <w:r w:rsidR="006E7D43" w:rsidRPr="00283571">
        <w:rPr>
          <w:rFonts w:ascii="Angsana New" w:hAnsi="Angsana New"/>
          <w:bCs/>
          <w:sz w:val="30"/>
          <w:szCs w:val="30"/>
          <w:lang w:eastAsia="ja-JP"/>
        </w:rPr>
        <w:t xml:space="preserve">        </w:t>
      </w:r>
      <w:r w:rsidR="006E7D43" w:rsidRPr="00283571">
        <w:rPr>
          <w:rFonts w:ascii="Angsana New" w:hAnsi="Angsana New" w:hint="cs"/>
          <w:bCs/>
          <w:sz w:val="30"/>
          <w:szCs w:val="30"/>
          <w:cs/>
          <w:lang w:eastAsia="ja-JP"/>
        </w:rPr>
        <w:t>ที่ดิน อาคารและอุปกรณ์</w:t>
      </w:r>
    </w:p>
    <w:p w:rsidR="006E7D43" w:rsidRPr="00616027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sz w:val="22"/>
          <w:szCs w:val="22"/>
          <w:lang w:eastAsia="ja-JP"/>
        </w:rPr>
      </w:pPr>
    </w:p>
    <w:p w:rsidR="006E7D43" w:rsidRPr="007426E0" w:rsidRDefault="006E7D43" w:rsidP="006E7D4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b/>
          <w:sz w:val="30"/>
          <w:szCs w:val="30"/>
          <w:rtl/>
          <w:cs/>
          <w:lang w:val="en-US" w:eastAsia="ja-JP"/>
        </w:rPr>
      </w:pP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การซื้อ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จำหน่าย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และโอนที่ดิน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อาคารและอุปกรณ์ระหว่างงวดสาม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เดือนสิ้นสุดวันที่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3</w:t>
      </w:r>
      <w:r w:rsidRPr="007426E0">
        <w:rPr>
          <w:rFonts w:ascii="Angsana New" w:hAnsi="Angsana New"/>
          <w:bCs/>
          <w:sz w:val="30"/>
          <w:szCs w:val="30"/>
          <w:lang w:val="en-US" w:eastAsia="ja-JP" w:bidi="th-TH"/>
        </w:rPr>
        <w:t>1</w:t>
      </w:r>
      <w:r>
        <w:rPr>
          <w:rFonts w:ascii="Angsana New" w:hAnsi="Angsana New"/>
          <w:b/>
          <w:sz w:val="30"/>
          <w:szCs w:val="30"/>
          <w:lang w:val="en-US" w:eastAsia="ja-JP" w:bidi="th-TH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 xml:space="preserve">มีนาคม 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>25</w:t>
      </w:r>
      <w:r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6</w:t>
      </w:r>
      <w:r w:rsidR="00462377">
        <w:rPr>
          <w:rFonts w:ascii="Angsana New" w:hAnsi="Angsana New"/>
          <w:bCs/>
          <w:sz w:val="30"/>
          <w:szCs w:val="30"/>
          <w:lang w:val="en-US" w:eastAsia="ja-JP" w:bidi="th-TH"/>
        </w:rPr>
        <w:t>2</w:t>
      </w:r>
      <w:r w:rsidRPr="00A41985">
        <w:rPr>
          <w:rFonts w:ascii="Angsana New" w:hAnsi="Angsana New"/>
          <w:bCs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และ</w:t>
      </w:r>
      <w:r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25</w:t>
      </w:r>
      <w:r>
        <w:rPr>
          <w:rFonts w:ascii="Angsana New" w:hAnsi="Angsana New"/>
          <w:bCs/>
          <w:sz w:val="30"/>
          <w:szCs w:val="30"/>
          <w:lang w:val="en-US" w:eastAsia="ja-JP" w:bidi="th-TH"/>
        </w:rPr>
        <w:t>6</w:t>
      </w:r>
      <w:r w:rsidR="00462377">
        <w:rPr>
          <w:rFonts w:ascii="Angsana New" w:hAnsi="Angsana New"/>
          <w:bCs/>
          <w:sz w:val="30"/>
          <w:szCs w:val="30"/>
          <w:lang w:val="en-US" w:eastAsia="ja-JP" w:bidi="th-TH"/>
        </w:rPr>
        <w:t>1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 xml:space="preserve">มีดังนี้ </w:t>
      </w:r>
    </w:p>
    <w:p w:rsidR="006E7D43" w:rsidRPr="00616027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sz w:val="22"/>
          <w:szCs w:val="22"/>
        </w:rPr>
      </w:pPr>
    </w:p>
    <w:tbl>
      <w:tblPr>
        <w:tblW w:w="93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6"/>
        <w:gridCol w:w="1146"/>
        <w:gridCol w:w="270"/>
        <w:gridCol w:w="1196"/>
        <w:gridCol w:w="271"/>
        <w:gridCol w:w="1082"/>
        <w:gridCol w:w="331"/>
        <w:gridCol w:w="1187"/>
      </w:tblGrid>
      <w:tr w:rsidR="006E7D43" w:rsidRPr="00AF4B60" w:rsidTr="00F407DE">
        <w:trPr>
          <w:tblHeader/>
        </w:trPr>
        <w:tc>
          <w:tcPr>
            <w:tcW w:w="2071" w:type="pct"/>
          </w:tcPr>
          <w:p w:rsidR="006E7D43" w:rsidRPr="007E63A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9" w:type="pct"/>
            <w:gridSpan w:val="7"/>
          </w:tcPr>
          <w:p w:rsidR="006E7D43" w:rsidRPr="00AF4B60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E7D43" w:rsidRPr="00AF4B60" w:rsidTr="00F407DE">
        <w:trPr>
          <w:trHeight w:val="317"/>
          <w:tblHeader/>
        </w:trPr>
        <w:tc>
          <w:tcPr>
            <w:tcW w:w="2071" w:type="pct"/>
          </w:tcPr>
          <w:p w:rsidR="006E7D43" w:rsidRPr="0065197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519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519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95" w:type="pct"/>
            <w:gridSpan w:val="3"/>
          </w:tcPr>
          <w:p w:rsidR="006E7D43" w:rsidRPr="00491450" w:rsidRDefault="006E7D43" w:rsidP="004623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45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6237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6E7D43" w:rsidRPr="00AF4B60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pct"/>
            <w:gridSpan w:val="3"/>
          </w:tcPr>
          <w:p w:rsidR="006E7D43" w:rsidRPr="00651978" w:rsidRDefault="006E7D43" w:rsidP="004623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6237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E7D43" w:rsidRPr="00AF4B60" w:rsidTr="00F407DE">
        <w:trPr>
          <w:trHeight w:val="1109"/>
          <w:tblHeader/>
        </w:trPr>
        <w:tc>
          <w:tcPr>
            <w:tcW w:w="2071" w:type="pct"/>
          </w:tcPr>
          <w:p w:rsidR="006E7D43" w:rsidRPr="00AF4B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E7D43" w:rsidRPr="00AF4B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E7D43" w:rsidRPr="00AF4B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6E7D43" w:rsidRPr="00AF4B60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E7D43" w:rsidRPr="00AF4B60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E7D43" w:rsidRPr="00AF4B60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F4B6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" w:type="pct"/>
          </w:tcPr>
          <w:p w:rsidR="006E7D43" w:rsidRPr="00AF4B60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:rsidR="006E7D43" w:rsidRPr="00AF4B60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6E7D43" w:rsidRPr="00AF4B60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AF4B60">
              <w:rPr>
                <w:rFonts w:ascii="Angsana New" w:hAnsi="Angsana New"/>
                <w:sz w:val="28"/>
                <w:szCs w:val="28"/>
              </w:rPr>
              <w:t>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5" w:type="pct"/>
          </w:tcPr>
          <w:p w:rsidR="006E7D43" w:rsidRPr="00AF4B60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:rsidR="006E7D43" w:rsidRPr="00AF4B60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E7D43" w:rsidRPr="00AF4B60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E7D43" w:rsidRPr="00AF4B60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F4B6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7" w:type="pct"/>
          </w:tcPr>
          <w:p w:rsidR="006E7D43" w:rsidRPr="00AF4B60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:rsidR="006E7D43" w:rsidRPr="00AF4B60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6E7D43" w:rsidRPr="00AF4B60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AF4B60">
              <w:rPr>
                <w:rFonts w:ascii="Angsana New" w:hAnsi="Angsana New"/>
                <w:sz w:val="28"/>
                <w:szCs w:val="28"/>
              </w:rPr>
              <w:t>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E7D43" w:rsidRPr="00AF4B60" w:rsidTr="00F407DE">
        <w:trPr>
          <w:tblHeader/>
        </w:trPr>
        <w:tc>
          <w:tcPr>
            <w:tcW w:w="2071" w:type="pct"/>
          </w:tcPr>
          <w:p w:rsidR="006E7D43" w:rsidRPr="00AF4B60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9" w:type="pct"/>
            <w:gridSpan w:val="7"/>
          </w:tcPr>
          <w:p w:rsidR="006E7D43" w:rsidRPr="00AF4B60" w:rsidRDefault="00462377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D1A56" w:rsidRPr="00AF4B60" w:rsidTr="00F407DE">
        <w:trPr>
          <w:tblHeader/>
        </w:trPr>
        <w:tc>
          <w:tcPr>
            <w:tcW w:w="2071" w:type="pct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AF4B60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12" w:type="pct"/>
            <w:shd w:val="clear" w:color="auto" w:fill="auto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1A56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45" w:type="pct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237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77" w:type="pct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237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D1A56" w:rsidRPr="00AF4B60" w:rsidTr="00F407DE">
        <w:trPr>
          <w:tblHeader/>
        </w:trPr>
        <w:tc>
          <w:tcPr>
            <w:tcW w:w="2071" w:type="pct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AF4B60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612" w:type="pct"/>
            <w:shd w:val="clear" w:color="auto" w:fill="auto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1A56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144" w:type="pct"/>
            <w:shd w:val="clear" w:color="auto" w:fill="auto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1A56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5" w:type="pct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2377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77" w:type="pct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2377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FD1A56" w:rsidRPr="00AF4B60" w:rsidTr="00F407DE">
        <w:trPr>
          <w:tblHeader/>
        </w:trPr>
        <w:tc>
          <w:tcPr>
            <w:tcW w:w="2071" w:type="pct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12" w:type="pct"/>
            <w:shd w:val="clear" w:color="auto" w:fill="auto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1A56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144" w:type="pct"/>
            <w:shd w:val="clear" w:color="auto" w:fill="auto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2377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77" w:type="pct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2377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FD1A56" w:rsidRPr="00272D23" w:rsidTr="00F407DE">
        <w:trPr>
          <w:tblHeader/>
        </w:trPr>
        <w:tc>
          <w:tcPr>
            <w:tcW w:w="2071" w:type="pct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1A56">
              <w:rPr>
                <w:rFonts w:ascii="Angsana New" w:hAnsi="Angsana New"/>
                <w:b/>
                <w:bCs/>
                <w:sz w:val="30"/>
                <w:szCs w:val="30"/>
              </w:rPr>
              <w:t>987</w:t>
            </w:r>
          </w:p>
        </w:tc>
        <w:tc>
          <w:tcPr>
            <w:tcW w:w="144" w:type="pct"/>
            <w:shd w:val="clear" w:color="auto" w:fill="auto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1A56" w:rsidRPr="00B023A1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1A56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45" w:type="pct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2377">
              <w:rPr>
                <w:rFonts w:ascii="Angsana New" w:hAnsi="Angsana New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177" w:type="pct"/>
          </w:tcPr>
          <w:p w:rsidR="00FD1A56" w:rsidRPr="00AF4B60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FD1A56" w:rsidRPr="00B023A1" w:rsidRDefault="00FD1A56" w:rsidP="00FD1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2377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</w:tbl>
    <w:p w:rsidR="006E7D43" w:rsidRPr="00DB0146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170"/>
        <w:gridCol w:w="271"/>
        <w:gridCol w:w="1171"/>
        <w:gridCol w:w="271"/>
        <w:gridCol w:w="1080"/>
        <w:gridCol w:w="357"/>
        <w:gridCol w:w="1170"/>
      </w:tblGrid>
      <w:tr w:rsidR="006E7D43" w:rsidRPr="00651978" w:rsidTr="00F407DE">
        <w:trPr>
          <w:tblHeader/>
        </w:trPr>
        <w:tc>
          <w:tcPr>
            <w:tcW w:w="2062" w:type="pct"/>
          </w:tcPr>
          <w:p w:rsidR="006E7D43" w:rsidRPr="007E63A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8" w:type="pct"/>
            <w:gridSpan w:val="7"/>
          </w:tcPr>
          <w:p w:rsidR="006E7D43" w:rsidRPr="00651978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E7D43" w:rsidRPr="00651978" w:rsidTr="00F407DE">
        <w:trPr>
          <w:tblHeader/>
        </w:trPr>
        <w:tc>
          <w:tcPr>
            <w:tcW w:w="2062" w:type="pct"/>
          </w:tcPr>
          <w:p w:rsidR="006E7D43" w:rsidRPr="0065197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519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519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98" w:type="pct"/>
            <w:gridSpan w:val="3"/>
          </w:tcPr>
          <w:p w:rsidR="006E7D43" w:rsidRPr="00651978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6237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6E7D43" w:rsidRPr="00651978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:rsidR="006E7D43" w:rsidRPr="00651978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6237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E7D43" w:rsidRPr="00651978" w:rsidTr="00F407DE">
        <w:trPr>
          <w:trHeight w:val="1109"/>
          <w:tblHeader/>
        </w:trPr>
        <w:tc>
          <w:tcPr>
            <w:tcW w:w="2062" w:type="pct"/>
          </w:tcPr>
          <w:p w:rsidR="006E7D43" w:rsidRPr="0065197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E7D43" w:rsidRPr="0065197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E7D43" w:rsidRPr="0065197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6E7D43" w:rsidRPr="00651978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E7D43" w:rsidRPr="00651978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E7D43" w:rsidRPr="00651978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65197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" w:type="pct"/>
          </w:tcPr>
          <w:p w:rsidR="006E7D43" w:rsidRPr="00651978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:rsidR="006E7D43" w:rsidRPr="00651978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6E7D43" w:rsidRPr="00651978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651978">
              <w:rPr>
                <w:rFonts w:ascii="Angsana New" w:hAnsi="Angsana New"/>
                <w:sz w:val="28"/>
                <w:szCs w:val="28"/>
              </w:rPr>
              <w:t>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5" w:type="pct"/>
          </w:tcPr>
          <w:p w:rsidR="006E7D43" w:rsidRPr="00651978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:rsidR="006E7D43" w:rsidRPr="00651978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E7D43" w:rsidRPr="00651978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E7D43" w:rsidRPr="00651978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65197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1" w:type="pct"/>
          </w:tcPr>
          <w:p w:rsidR="006E7D43" w:rsidRPr="00651978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:rsidR="006E7D43" w:rsidRPr="00651978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6E7D43" w:rsidRPr="00651978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651978">
              <w:rPr>
                <w:rFonts w:ascii="Angsana New" w:hAnsi="Angsana New"/>
                <w:sz w:val="28"/>
                <w:szCs w:val="28"/>
              </w:rPr>
              <w:t>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E7D43" w:rsidRPr="00651978" w:rsidTr="00F407DE">
        <w:trPr>
          <w:tblHeader/>
        </w:trPr>
        <w:tc>
          <w:tcPr>
            <w:tcW w:w="2062" w:type="pct"/>
          </w:tcPr>
          <w:p w:rsidR="006E7D43" w:rsidRPr="00651978" w:rsidRDefault="006E7D43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8" w:type="pct"/>
            <w:gridSpan w:val="7"/>
          </w:tcPr>
          <w:p w:rsidR="006E7D43" w:rsidRPr="00651978" w:rsidRDefault="00462377" w:rsidP="00F40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372F0" w:rsidRPr="00651978" w:rsidTr="00F407DE">
        <w:trPr>
          <w:tblHeader/>
        </w:trPr>
        <w:tc>
          <w:tcPr>
            <w:tcW w:w="2062" w:type="pct"/>
          </w:tcPr>
          <w:p w:rsidR="009372F0" w:rsidRPr="00651978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651978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26" w:type="pct"/>
          </w:tcPr>
          <w:p w:rsidR="009372F0" w:rsidRPr="00AF4B60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372F0" w:rsidRPr="00AF4B60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9372F0" w:rsidRPr="00AF4B60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72F0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145" w:type="pct"/>
          </w:tcPr>
          <w:p w:rsidR="009372F0" w:rsidRPr="00651978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9372F0" w:rsidRPr="00AF4B60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1C5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91" w:type="pct"/>
          </w:tcPr>
          <w:p w:rsidR="009372F0" w:rsidRPr="00651978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372F0" w:rsidRPr="00AF4B60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72F0" w:rsidRPr="00651978" w:rsidTr="00F407DE">
        <w:trPr>
          <w:tblHeader/>
        </w:trPr>
        <w:tc>
          <w:tcPr>
            <w:tcW w:w="2062" w:type="pct"/>
          </w:tcPr>
          <w:p w:rsidR="009372F0" w:rsidRPr="00651978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651978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626" w:type="pct"/>
          </w:tcPr>
          <w:p w:rsidR="009372F0" w:rsidRPr="00AF4B60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72F0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45" w:type="pct"/>
          </w:tcPr>
          <w:p w:rsidR="009372F0" w:rsidRPr="00AF4B60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9372F0" w:rsidRPr="00AF4B60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372F0" w:rsidRPr="00651978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9372F0" w:rsidRPr="00AF4B60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1C5C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191" w:type="pct"/>
          </w:tcPr>
          <w:p w:rsidR="009372F0" w:rsidRPr="00651978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372F0" w:rsidRPr="00651978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1C5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372F0" w:rsidRPr="00651978" w:rsidTr="00F407DE">
        <w:trPr>
          <w:tblHeader/>
        </w:trPr>
        <w:tc>
          <w:tcPr>
            <w:tcW w:w="2062" w:type="pct"/>
          </w:tcPr>
          <w:p w:rsidR="009372F0" w:rsidRPr="00651978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26" w:type="pct"/>
          </w:tcPr>
          <w:p w:rsidR="009372F0" w:rsidRPr="00AF4B60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72F0"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145" w:type="pct"/>
          </w:tcPr>
          <w:p w:rsidR="009372F0" w:rsidRPr="00AF4B60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9372F0" w:rsidRPr="00AF4B60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372F0" w:rsidRPr="00651978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9372F0" w:rsidRPr="00AF4B60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1C5C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91" w:type="pct"/>
          </w:tcPr>
          <w:p w:rsidR="009372F0" w:rsidRPr="00651978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372F0" w:rsidRPr="00651978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1C5C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9372F0" w:rsidRPr="00272D23" w:rsidTr="00F407DE">
        <w:trPr>
          <w:tblHeader/>
        </w:trPr>
        <w:tc>
          <w:tcPr>
            <w:tcW w:w="2062" w:type="pct"/>
          </w:tcPr>
          <w:p w:rsidR="009372F0" w:rsidRPr="00651978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9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9372F0" w:rsidRPr="00AF4B60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2F0">
              <w:rPr>
                <w:rFonts w:ascii="Angsana New" w:hAnsi="Angsana New"/>
                <w:b/>
                <w:bCs/>
                <w:sz w:val="30"/>
                <w:szCs w:val="30"/>
              </w:rPr>
              <w:t>432</w:t>
            </w:r>
          </w:p>
        </w:tc>
        <w:tc>
          <w:tcPr>
            <w:tcW w:w="145" w:type="pct"/>
          </w:tcPr>
          <w:p w:rsidR="009372F0" w:rsidRPr="00AF4B60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9372F0" w:rsidRPr="00B023A1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2F0">
              <w:rPr>
                <w:rFonts w:ascii="Angsana New" w:hAnsi="Angsana New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145" w:type="pct"/>
          </w:tcPr>
          <w:p w:rsidR="009372F0" w:rsidRPr="00651978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9372F0" w:rsidRPr="00AF4B60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C5C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191" w:type="pct"/>
          </w:tcPr>
          <w:p w:rsidR="009372F0" w:rsidRPr="00651978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9372F0" w:rsidRPr="00651978" w:rsidRDefault="009372F0" w:rsidP="00937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C5C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</w:tr>
    </w:tbl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6E7D43" w:rsidRPr="00D51865" w:rsidRDefault="00B04ADB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eastAsia="ja-JP"/>
        </w:rPr>
        <w:lastRenderedPageBreak/>
        <w:t>8</w:t>
      </w:r>
      <w:r w:rsidR="006E7D43" w:rsidRPr="00D51865">
        <w:rPr>
          <w:rFonts w:ascii="Angsana New" w:hAnsi="Angsana New"/>
          <w:b/>
          <w:bCs/>
          <w:sz w:val="30"/>
          <w:szCs w:val="30"/>
        </w:rPr>
        <w:tab/>
      </w:r>
      <w:r w:rsidR="006E7D43" w:rsidRPr="00FD524A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6E7D43" w:rsidRPr="00C42FD5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0"/>
        <w:gridCol w:w="1440"/>
        <w:gridCol w:w="180"/>
        <w:gridCol w:w="19"/>
        <w:gridCol w:w="1241"/>
        <w:gridCol w:w="180"/>
        <w:gridCol w:w="1170"/>
        <w:gridCol w:w="180"/>
        <w:gridCol w:w="1080"/>
        <w:gridCol w:w="180"/>
        <w:gridCol w:w="1260"/>
      </w:tblGrid>
      <w:tr w:rsidR="006E7D43" w:rsidRPr="00D51865" w:rsidTr="00F407DE">
        <w:trPr>
          <w:cantSplit/>
          <w:tblHeader/>
        </w:trPr>
        <w:tc>
          <w:tcPr>
            <w:tcW w:w="2070" w:type="dxa"/>
            <w:shd w:val="clear" w:color="auto" w:fill="auto"/>
          </w:tcPr>
          <w:p w:rsidR="006E7D43" w:rsidRPr="00D51865" w:rsidRDefault="006E7D43" w:rsidP="00F407DE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E7D43" w:rsidRPr="00D51865" w:rsidTr="00F407DE">
        <w:trPr>
          <w:cantSplit/>
          <w:tblHeader/>
        </w:trPr>
        <w:tc>
          <w:tcPr>
            <w:tcW w:w="2070" w:type="dxa"/>
            <w:shd w:val="clear" w:color="auto" w:fill="auto"/>
          </w:tcPr>
          <w:p w:rsidR="006E7D43" w:rsidRPr="00D51865" w:rsidRDefault="006E7D43" w:rsidP="00F407DE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D51865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shd w:val="clear" w:color="auto" w:fill="auto"/>
          </w:tcPr>
          <w:p w:rsidR="006E7D43" w:rsidRPr="00D51865" w:rsidRDefault="006E7D43" w:rsidP="00F407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6E7D43" w:rsidRPr="00D51865" w:rsidRDefault="006E7D43" w:rsidP="00F407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E7D43" w:rsidRPr="00D51865" w:rsidTr="00F407DE">
        <w:trPr>
          <w:cantSplit/>
          <w:tblHeader/>
        </w:trPr>
        <w:tc>
          <w:tcPr>
            <w:tcW w:w="2070" w:type="dxa"/>
            <w:shd w:val="clear" w:color="auto" w:fill="auto"/>
          </w:tcPr>
          <w:p w:rsidR="006E7D43" w:rsidRPr="00D51865" w:rsidRDefault="006E7D43" w:rsidP="00F407DE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6E7D43" w:rsidRPr="00D51865" w:rsidRDefault="0022337C" w:rsidP="00F407DE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B04ADB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E7D43" w:rsidRPr="00D51865" w:rsidTr="00F407DE">
        <w:trPr>
          <w:cantSplit/>
        </w:trPr>
        <w:tc>
          <w:tcPr>
            <w:tcW w:w="2070" w:type="dxa"/>
            <w:shd w:val="clear" w:color="auto" w:fill="auto"/>
          </w:tcPr>
          <w:p w:rsidR="006E7D43" w:rsidRPr="00D51865" w:rsidRDefault="006E7D43" w:rsidP="0085317F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5186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51865">
              <w:rPr>
                <w:rFonts w:ascii="Angsana New" w:hAnsi="Angsana New"/>
                <w:sz w:val="30"/>
                <w:szCs w:val="30"/>
                <w:cs/>
              </w:rPr>
              <w:t>มกราคม 256</w:t>
            </w:r>
            <w:r w:rsidR="0085317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E7D43" w:rsidRPr="00D51865" w:rsidRDefault="0085317F" w:rsidP="00F407D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317F">
              <w:rPr>
                <w:rFonts w:ascii="Angsana New" w:hAnsi="Angsana New"/>
                <w:sz w:val="30"/>
                <w:szCs w:val="30"/>
              </w:rPr>
              <w:t>59,085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6E7D43" w:rsidRPr="00D51865" w:rsidRDefault="0085317F" w:rsidP="00F407DE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317F">
              <w:rPr>
                <w:rFonts w:ascii="Angsana New" w:hAnsi="Angsana New"/>
                <w:sz w:val="30"/>
                <w:szCs w:val="30"/>
              </w:rPr>
              <w:t>14,325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E7D43" w:rsidRPr="00D51865" w:rsidRDefault="0085317F" w:rsidP="00F407D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317F">
              <w:rPr>
                <w:rFonts w:ascii="Angsana New" w:hAnsi="Angsana New"/>
                <w:sz w:val="30"/>
                <w:szCs w:val="30"/>
              </w:rPr>
              <w:t>67,000</w:t>
            </w:r>
          </w:p>
        </w:tc>
        <w:tc>
          <w:tcPr>
            <w:tcW w:w="180" w:type="dxa"/>
            <w:shd w:val="clear" w:color="auto" w:fill="auto"/>
          </w:tcPr>
          <w:p w:rsidR="006E7D43" w:rsidRPr="00D51865" w:rsidRDefault="006E7D43" w:rsidP="00F407D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E7D43" w:rsidRPr="00D51865" w:rsidRDefault="0085317F" w:rsidP="00F407DE">
            <w:pPr>
              <w:pStyle w:val="acctfourfigures"/>
              <w:tabs>
                <w:tab w:val="clear" w:pos="765"/>
                <w:tab w:val="decimal" w:pos="731"/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17F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E7D43" w:rsidRPr="00D51865" w:rsidRDefault="0085317F" w:rsidP="00F407D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317F">
              <w:rPr>
                <w:rFonts w:ascii="Angsana New" w:hAnsi="Angsana New"/>
                <w:sz w:val="30"/>
                <w:szCs w:val="30"/>
              </w:rPr>
              <w:t>140,507</w:t>
            </w:r>
          </w:p>
        </w:tc>
      </w:tr>
      <w:tr w:rsidR="006E7D43" w:rsidRPr="00D51865" w:rsidTr="00F407DE">
        <w:trPr>
          <w:cantSplit/>
        </w:trPr>
        <w:tc>
          <w:tcPr>
            <w:tcW w:w="2070" w:type="dxa"/>
            <w:shd w:val="clear" w:color="auto" w:fill="auto"/>
          </w:tcPr>
          <w:p w:rsidR="006E7D43" w:rsidRPr="00D51865" w:rsidRDefault="006E7D43" w:rsidP="00F407DE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E7D43" w:rsidRPr="00D51865" w:rsidRDefault="0011061A" w:rsidP="00F407D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11061A">
              <w:rPr>
                <w:rFonts w:ascii="Angsana New" w:hAnsi="Angsana New"/>
                <w:sz w:val="30"/>
                <w:szCs w:val="30"/>
              </w:rPr>
              <w:t>(8,161)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6E7D43" w:rsidRPr="00D51865" w:rsidRDefault="0011061A" w:rsidP="00F407DE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11061A">
              <w:rPr>
                <w:rFonts w:ascii="Angsana New" w:hAnsi="Angsana New"/>
                <w:sz w:val="30"/>
                <w:szCs w:val="30"/>
              </w:rPr>
              <w:t>(81</w:t>
            </w:r>
            <w:r w:rsidR="00461D42">
              <w:rPr>
                <w:rFonts w:ascii="Angsana New" w:hAnsi="Angsana New"/>
                <w:sz w:val="30"/>
                <w:szCs w:val="30"/>
              </w:rPr>
              <w:t>7</w:t>
            </w:r>
            <w:r w:rsidRPr="001106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E7D43" w:rsidRPr="00D51865" w:rsidRDefault="0011061A" w:rsidP="0011061A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E7D43" w:rsidRPr="00D51865" w:rsidRDefault="006E7D43" w:rsidP="00F407D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E7D43" w:rsidRPr="00D51865" w:rsidRDefault="0011061A" w:rsidP="00F407DE">
            <w:pPr>
              <w:pStyle w:val="acctfourfigures"/>
              <w:tabs>
                <w:tab w:val="decimal" w:pos="80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061A">
              <w:rPr>
                <w:rFonts w:ascii="Angsana New" w:hAnsi="Angsana New"/>
                <w:sz w:val="30"/>
                <w:szCs w:val="30"/>
              </w:rPr>
              <w:t>(7</w:t>
            </w:r>
            <w:r w:rsidR="0022337C">
              <w:rPr>
                <w:rFonts w:ascii="Angsana New" w:hAnsi="Angsana New"/>
                <w:sz w:val="30"/>
                <w:szCs w:val="30"/>
              </w:rPr>
              <w:t>3</w:t>
            </w:r>
            <w:r w:rsidRPr="001106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E7D43" w:rsidRPr="00D51865" w:rsidRDefault="0011061A" w:rsidP="00F407D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11061A">
              <w:rPr>
                <w:rFonts w:ascii="Angsana New" w:hAnsi="Angsana New"/>
                <w:sz w:val="30"/>
                <w:szCs w:val="30"/>
              </w:rPr>
              <w:t>(9,05</w:t>
            </w:r>
            <w:r w:rsidR="005201ED">
              <w:rPr>
                <w:rFonts w:ascii="Angsana New" w:hAnsi="Angsana New"/>
                <w:sz w:val="30"/>
                <w:szCs w:val="30"/>
              </w:rPr>
              <w:t>1</w:t>
            </w:r>
            <w:r w:rsidRPr="001106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E7D43" w:rsidRPr="00E50217" w:rsidTr="00F407DE">
        <w:trPr>
          <w:cantSplit/>
        </w:trPr>
        <w:tc>
          <w:tcPr>
            <w:tcW w:w="2070" w:type="dxa"/>
            <w:shd w:val="clear" w:color="auto" w:fill="auto"/>
          </w:tcPr>
          <w:p w:rsidR="006E7D43" w:rsidRPr="00D51865" w:rsidRDefault="006E7D43" w:rsidP="00F407DE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D518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518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D518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 w:rsidR="0085317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E7D43" w:rsidRPr="00D51865" w:rsidRDefault="0011061A" w:rsidP="00F407D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61A">
              <w:rPr>
                <w:rFonts w:ascii="Angsana New" w:hAnsi="Angsana New"/>
                <w:b/>
                <w:bCs/>
                <w:sz w:val="30"/>
                <w:szCs w:val="30"/>
              </w:rPr>
              <w:t>50,924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E7D43" w:rsidRPr="00D51865" w:rsidRDefault="0011061A" w:rsidP="00F407DE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61A">
              <w:rPr>
                <w:rFonts w:ascii="Angsana New" w:hAnsi="Angsana New"/>
                <w:b/>
                <w:bCs/>
                <w:sz w:val="30"/>
                <w:szCs w:val="30"/>
              </w:rPr>
              <w:t>13,50</w:t>
            </w:r>
            <w:r w:rsidR="00461D4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E7D43" w:rsidRPr="00D51865" w:rsidRDefault="0011061A" w:rsidP="00F407D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61A">
              <w:rPr>
                <w:rFonts w:ascii="Angsana New" w:hAnsi="Angsana New"/>
                <w:b/>
                <w:bCs/>
                <w:sz w:val="30"/>
                <w:szCs w:val="30"/>
              </w:rPr>
              <w:t>67,000</w:t>
            </w:r>
          </w:p>
        </w:tc>
        <w:tc>
          <w:tcPr>
            <w:tcW w:w="180" w:type="dxa"/>
            <w:shd w:val="clear" w:color="auto" w:fill="auto"/>
          </w:tcPr>
          <w:p w:rsidR="006E7D43" w:rsidRPr="00D51865" w:rsidRDefault="006E7D43" w:rsidP="00F407D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E7D43" w:rsidRPr="00D51865" w:rsidRDefault="0011061A" w:rsidP="00F407DE">
            <w:pPr>
              <w:pStyle w:val="acctfourfigures"/>
              <w:tabs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61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233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D51865" w:rsidRDefault="006E7D43" w:rsidP="00F407D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E7D43" w:rsidRPr="00E50217" w:rsidRDefault="0011061A" w:rsidP="00F407D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61A">
              <w:rPr>
                <w:rFonts w:ascii="Angsana New" w:hAnsi="Angsana New"/>
                <w:b/>
                <w:bCs/>
                <w:sz w:val="30"/>
                <w:szCs w:val="30"/>
              </w:rPr>
              <w:t>131,45</w:t>
            </w:r>
            <w:r w:rsidR="005201E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:rsidR="006E7D43" w:rsidRDefault="006E7D43" w:rsidP="006E7D43">
      <w:pPr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0"/>
        <w:gridCol w:w="1440"/>
        <w:gridCol w:w="180"/>
        <w:gridCol w:w="19"/>
        <w:gridCol w:w="1241"/>
        <w:gridCol w:w="180"/>
        <w:gridCol w:w="1170"/>
        <w:gridCol w:w="180"/>
        <w:gridCol w:w="1080"/>
        <w:gridCol w:w="180"/>
        <w:gridCol w:w="1260"/>
      </w:tblGrid>
      <w:tr w:rsidR="005D78D5" w:rsidRPr="00D51865" w:rsidTr="005D78D5">
        <w:trPr>
          <w:cantSplit/>
          <w:tblHeader/>
        </w:trPr>
        <w:tc>
          <w:tcPr>
            <w:tcW w:w="2070" w:type="dxa"/>
            <w:shd w:val="clear" w:color="auto" w:fill="auto"/>
          </w:tcPr>
          <w:p w:rsidR="005D78D5" w:rsidRPr="00D51865" w:rsidRDefault="005D78D5" w:rsidP="005D78D5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D78D5" w:rsidRPr="00D51865" w:rsidTr="005D78D5">
        <w:trPr>
          <w:cantSplit/>
          <w:tblHeader/>
        </w:trPr>
        <w:tc>
          <w:tcPr>
            <w:tcW w:w="2070" w:type="dxa"/>
            <w:shd w:val="clear" w:color="auto" w:fill="auto"/>
          </w:tcPr>
          <w:p w:rsidR="005D78D5" w:rsidRPr="00D51865" w:rsidRDefault="005D78D5" w:rsidP="005D78D5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D51865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shd w:val="clear" w:color="auto" w:fill="auto"/>
          </w:tcPr>
          <w:p w:rsidR="005D78D5" w:rsidRPr="00D51865" w:rsidRDefault="005D78D5" w:rsidP="005D78D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5D78D5" w:rsidRPr="00D51865" w:rsidRDefault="005D78D5" w:rsidP="005D78D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5D78D5" w:rsidRPr="00D51865" w:rsidTr="005D78D5">
        <w:trPr>
          <w:cantSplit/>
          <w:tblHeader/>
        </w:trPr>
        <w:tc>
          <w:tcPr>
            <w:tcW w:w="2070" w:type="dxa"/>
            <w:shd w:val="clear" w:color="auto" w:fill="auto"/>
          </w:tcPr>
          <w:p w:rsidR="005D78D5" w:rsidRPr="00D51865" w:rsidRDefault="005D78D5" w:rsidP="005D78D5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5186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593D5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5186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D78D5" w:rsidRPr="00D51865" w:rsidTr="005D78D5">
        <w:trPr>
          <w:cantSplit/>
        </w:trPr>
        <w:tc>
          <w:tcPr>
            <w:tcW w:w="2070" w:type="dxa"/>
            <w:shd w:val="clear" w:color="auto" w:fill="auto"/>
          </w:tcPr>
          <w:p w:rsidR="005D78D5" w:rsidRPr="00D51865" w:rsidRDefault="005D78D5" w:rsidP="005D78D5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5186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51865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</w:rPr>
              <w:t>49,69</w:t>
            </w:r>
            <w:r w:rsidR="00593D5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</w:rPr>
              <w:t>17,74</w:t>
            </w:r>
            <w:r w:rsidR="00593D5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180" w:type="dxa"/>
            <w:shd w:val="clear" w:color="auto" w:fill="auto"/>
          </w:tcPr>
          <w:p w:rsidR="005D78D5" w:rsidRPr="00D51865" w:rsidRDefault="005D78D5" w:rsidP="005D78D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D78D5" w:rsidRPr="00D51865" w:rsidRDefault="005D78D5" w:rsidP="005D78D5">
            <w:pPr>
              <w:pStyle w:val="acctfourfigures"/>
              <w:tabs>
                <w:tab w:val="clear" w:pos="765"/>
                <w:tab w:val="decimal" w:pos="731"/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</w:rPr>
              <w:t>1,</w:t>
            </w:r>
            <w:r w:rsidR="00593D53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</w:rPr>
              <w:t>74,482</w:t>
            </w:r>
          </w:p>
        </w:tc>
      </w:tr>
      <w:tr w:rsidR="005D78D5" w:rsidRPr="00D51865" w:rsidTr="005D78D5">
        <w:trPr>
          <w:cantSplit/>
        </w:trPr>
        <w:tc>
          <w:tcPr>
            <w:tcW w:w="2070" w:type="dxa"/>
            <w:shd w:val="clear" w:color="auto" w:fill="auto"/>
          </w:tcPr>
          <w:p w:rsidR="005D78D5" w:rsidRPr="00D51865" w:rsidRDefault="005D78D5" w:rsidP="005D78D5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</w:rPr>
              <w:t>(355)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</w:rPr>
              <w:t>(1,</w:t>
            </w:r>
            <w:r w:rsidR="00593D53">
              <w:rPr>
                <w:rFonts w:ascii="Angsana New" w:hAnsi="Angsana New"/>
                <w:sz w:val="30"/>
                <w:szCs w:val="30"/>
              </w:rPr>
              <w:t>046</w:t>
            </w:r>
            <w:r w:rsidRPr="00D5186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</w:rPr>
              <w:t>(2,000)</w:t>
            </w:r>
          </w:p>
        </w:tc>
        <w:tc>
          <w:tcPr>
            <w:tcW w:w="180" w:type="dxa"/>
            <w:shd w:val="clear" w:color="auto" w:fill="auto"/>
          </w:tcPr>
          <w:p w:rsidR="005D78D5" w:rsidRPr="00D51865" w:rsidRDefault="005D78D5" w:rsidP="005D78D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tabs>
                <w:tab w:val="decimal" w:pos="80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</w:rPr>
              <w:t>(314)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(3,715</w:t>
            </w:r>
            <w:r w:rsidRPr="00D5186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D78D5" w:rsidRPr="00E50217" w:rsidTr="00593D53">
        <w:trPr>
          <w:cantSplit/>
        </w:trPr>
        <w:tc>
          <w:tcPr>
            <w:tcW w:w="2070" w:type="dxa"/>
            <w:shd w:val="clear" w:color="auto" w:fill="auto"/>
          </w:tcPr>
          <w:p w:rsidR="005D78D5" w:rsidRPr="00D51865" w:rsidRDefault="005D78D5" w:rsidP="005D78D5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D518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518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D518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b/>
                <w:bCs/>
                <w:sz w:val="30"/>
                <w:szCs w:val="30"/>
              </w:rPr>
              <w:t>49,341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b/>
                <w:bCs/>
                <w:sz w:val="30"/>
                <w:szCs w:val="30"/>
              </w:rPr>
              <w:t>16,698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b/>
                <w:bCs/>
                <w:sz w:val="30"/>
                <w:szCs w:val="30"/>
              </w:rPr>
              <w:t>4,000</w:t>
            </w:r>
          </w:p>
        </w:tc>
        <w:tc>
          <w:tcPr>
            <w:tcW w:w="180" w:type="dxa"/>
            <w:shd w:val="clear" w:color="auto" w:fill="auto"/>
          </w:tcPr>
          <w:p w:rsidR="005D78D5" w:rsidRPr="00D51865" w:rsidRDefault="005D78D5" w:rsidP="005D78D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78D5" w:rsidRPr="00D51865" w:rsidRDefault="00593D53" w:rsidP="005D78D5">
            <w:pPr>
              <w:pStyle w:val="acctfourfigures"/>
              <w:tabs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D78D5" w:rsidRPr="00D51865" w:rsidRDefault="005D78D5" w:rsidP="005D78D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78D5" w:rsidRPr="00E50217" w:rsidRDefault="005D78D5" w:rsidP="005D78D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b/>
                <w:bCs/>
                <w:sz w:val="30"/>
                <w:szCs w:val="30"/>
              </w:rPr>
              <w:t>70,</w:t>
            </w:r>
            <w:r w:rsidR="00593D53">
              <w:rPr>
                <w:rFonts w:ascii="Angsana New" w:hAnsi="Angsana New"/>
                <w:b/>
                <w:bCs/>
                <w:sz w:val="30"/>
                <w:szCs w:val="30"/>
              </w:rPr>
              <w:t>767</w:t>
            </w:r>
          </w:p>
        </w:tc>
      </w:tr>
    </w:tbl>
    <w:p w:rsidR="005D78D5" w:rsidRDefault="005D78D5" w:rsidP="006E7D43">
      <w:pPr>
        <w:spacing w:line="240" w:lineRule="auto"/>
        <w:rPr>
          <w:rFonts w:ascii="Angsana New" w:hAnsi="Angsana New"/>
          <w:sz w:val="24"/>
          <w:szCs w:val="24"/>
        </w:rPr>
      </w:pPr>
    </w:p>
    <w:p w:rsidR="005D78D5" w:rsidRDefault="005D78D5" w:rsidP="006E7D43">
      <w:pPr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0"/>
        <w:gridCol w:w="1440"/>
        <w:gridCol w:w="180"/>
        <w:gridCol w:w="19"/>
        <w:gridCol w:w="1241"/>
        <w:gridCol w:w="180"/>
        <w:gridCol w:w="1170"/>
        <w:gridCol w:w="180"/>
        <w:gridCol w:w="1080"/>
        <w:gridCol w:w="180"/>
        <w:gridCol w:w="1260"/>
      </w:tblGrid>
      <w:tr w:rsidR="006E7D43" w:rsidRPr="00E50217" w:rsidTr="00F407DE">
        <w:trPr>
          <w:cantSplit/>
          <w:tblHeader/>
        </w:trPr>
        <w:tc>
          <w:tcPr>
            <w:tcW w:w="2070" w:type="dxa"/>
            <w:shd w:val="clear" w:color="auto" w:fill="auto"/>
          </w:tcPr>
          <w:p w:rsidR="006E7D43" w:rsidRPr="00E50217" w:rsidRDefault="006E7D43" w:rsidP="00F407D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E50217" w:rsidRDefault="006E7D43" w:rsidP="00F407D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6E7D43" w:rsidRPr="00E50217" w:rsidRDefault="006E7D43" w:rsidP="00F407DE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65E9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E7D43" w:rsidRPr="00E50217" w:rsidTr="00F407DE">
        <w:trPr>
          <w:cantSplit/>
          <w:tblHeader/>
        </w:trPr>
        <w:tc>
          <w:tcPr>
            <w:tcW w:w="2070" w:type="dxa"/>
            <w:shd w:val="clear" w:color="auto" w:fill="auto"/>
          </w:tcPr>
          <w:p w:rsidR="006E7D43" w:rsidRPr="00E50217" w:rsidRDefault="006E7D43" w:rsidP="00F407D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E50217" w:rsidRDefault="006E7D43" w:rsidP="00F407D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E7D43" w:rsidRPr="00E50217" w:rsidRDefault="006E7D43" w:rsidP="00F407DE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E50217" w:rsidRDefault="006E7D43" w:rsidP="00F407DE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6E7D43" w:rsidRPr="00E50217" w:rsidRDefault="006E7D43" w:rsidP="00F407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E50217" w:rsidRDefault="006E7D43" w:rsidP="00F407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E7D43" w:rsidRPr="00E50217" w:rsidRDefault="006E7D43" w:rsidP="00F407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A021CB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shd w:val="clear" w:color="auto" w:fill="auto"/>
          </w:tcPr>
          <w:p w:rsidR="006E7D43" w:rsidRPr="00E50217" w:rsidRDefault="006E7D43" w:rsidP="00F407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6E7D43" w:rsidRPr="00E50217" w:rsidRDefault="006E7D43" w:rsidP="00F407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E50217" w:rsidRDefault="006E7D43" w:rsidP="00F407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E7D43" w:rsidRPr="00E50217" w:rsidRDefault="006E7D43" w:rsidP="00F407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E7D43" w:rsidRPr="00E50217" w:rsidTr="00F407DE">
        <w:trPr>
          <w:cantSplit/>
          <w:tblHeader/>
        </w:trPr>
        <w:tc>
          <w:tcPr>
            <w:tcW w:w="2070" w:type="dxa"/>
            <w:shd w:val="clear" w:color="auto" w:fill="auto"/>
          </w:tcPr>
          <w:p w:rsidR="006E7D43" w:rsidRPr="00E50217" w:rsidRDefault="006E7D43" w:rsidP="00F407D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E50217" w:rsidRDefault="006E7D43" w:rsidP="00F407D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6E7D43" w:rsidRPr="00E50217" w:rsidRDefault="0022337C" w:rsidP="00F407DE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B04ADB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E7D43" w:rsidRPr="00E50217" w:rsidTr="00F407DE">
        <w:trPr>
          <w:cantSplit/>
        </w:trPr>
        <w:tc>
          <w:tcPr>
            <w:tcW w:w="2070" w:type="dxa"/>
            <w:shd w:val="clear" w:color="auto" w:fill="auto"/>
          </w:tcPr>
          <w:p w:rsidR="006E7D43" w:rsidRPr="00E50217" w:rsidRDefault="006E7D43" w:rsidP="0085317F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2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2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50217">
              <w:rPr>
                <w:rFonts w:ascii="Angsana New" w:hAnsi="Angsana New"/>
                <w:sz w:val="30"/>
                <w:szCs w:val="30"/>
                <w:cs/>
              </w:rPr>
              <w:t>มกราคม 256</w:t>
            </w:r>
            <w:r w:rsidR="0085317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E50217" w:rsidRDefault="006E7D43" w:rsidP="00F407D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E7D43" w:rsidRPr="00E50217" w:rsidRDefault="0085317F" w:rsidP="00F407D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317F">
              <w:rPr>
                <w:rFonts w:ascii="Angsana New" w:hAnsi="Angsana New"/>
                <w:sz w:val="30"/>
                <w:szCs w:val="30"/>
              </w:rPr>
              <w:t>58,601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6E7D43" w:rsidRPr="00E50217" w:rsidRDefault="006E7D43" w:rsidP="00F407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6E7D43" w:rsidRPr="00E50217" w:rsidRDefault="0085317F" w:rsidP="00F407DE">
            <w:pPr>
              <w:pStyle w:val="acctfourfigures"/>
              <w:shd w:val="clear" w:color="auto" w:fill="FFFFFF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317F">
              <w:rPr>
                <w:rFonts w:ascii="Angsana New" w:hAnsi="Angsana New"/>
                <w:sz w:val="30"/>
                <w:szCs w:val="30"/>
              </w:rPr>
              <w:t>14,325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E50217" w:rsidRDefault="006E7D43" w:rsidP="00F407D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E7D43" w:rsidRPr="00E50217" w:rsidRDefault="0085317F" w:rsidP="00F407D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317F"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  <w:tc>
          <w:tcPr>
            <w:tcW w:w="180" w:type="dxa"/>
            <w:shd w:val="clear" w:color="auto" w:fill="auto"/>
          </w:tcPr>
          <w:p w:rsidR="006E7D43" w:rsidRPr="00E50217" w:rsidRDefault="006E7D43" w:rsidP="00F407D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E7D43" w:rsidRPr="00E50217" w:rsidRDefault="0085317F" w:rsidP="00F407D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317F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E7D43" w:rsidRPr="00E50217" w:rsidRDefault="006E7D43" w:rsidP="00F407D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E7D43" w:rsidRPr="00E50217" w:rsidRDefault="0085317F" w:rsidP="00F407D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5317F">
              <w:rPr>
                <w:rFonts w:ascii="Angsana New" w:hAnsi="Angsana New"/>
                <w:sz w:val="30"/>
                <w:szCs w:val="30"/>
              </w:rPr>
              <w:t>77,817</w:t>
            </w:r>
          </w:p>
        </w:tc>
      </w:tr>
      <w:tr w:rsidR="0011061A" w:rsidRPr="00E50217" w:rsidTr="00F407DE">
        <w:trPr>
          <w:cantSplit/>
        </w:trPr>
        <w:tc>
          <w:tcPr>
            <w:tcW w:w="2070" w:type="dxa"/>
            <w:shd w:val="clear" w:color="auto" w:fill="auto"/>
          </w:tcPr>
          <w:p w:rsidR="0011061A" w:rsidRPr="00E50217" w:rsidRDefault="0011061A" w:rsidP="0011061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E5021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11061A">
              <w:rPr>
                <w:rFonts w:ascii="Angsana New" w:hAnsi="Angsana New"/>
                <w:sz w:val="30"/>
                <w:szCs w:val="30"/>
              </w:rPr>
              <w:t>(7,922)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11061A">
              <w:rPr>
                <w:rFonts w:ascii="Angsana New" w:hAnsi="Angsana New"/>
                <w:sz w:val="30"/>
                <w:szCs w:val="30"/>
              </w:rPr>
              <w:t>(81</w:t>
            </w:r>
            <w:r w:rsidR="00461D42">
              <w:rPr>
                <w:rFonts w:ascii="Angsana New" w:hAnsi="Angsana New"/>
                <w:sz w:val="30"/>
                <w:szCs w:val="30"/>
              </w:rPr>
              <w:t>7</w:t>
            </w:r>
            <w:r w:rsidRPr="001106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1061A" w:rsidRPr="00D51865" w:rsidRDefault="0011061A" w:rsidP="0011061A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061A">
              <w:rPr>
                <w:rFonts w:ascii="Angsana New" w:hAnsi="Angsana New"/>
                <w:sz w:val="30"/>
                <w:szCs w:val="30"/>
              </w:rPr>
              <w:t>(7</w:t>
            </w:r>
            <w:r w:rsidR="0022337C">
              <w:rPr>
                <w:rFonts w:ascii="Angsana New" w:hAnsi="Angsana New"/>
                <w:sz w:val="30"/>
                <w:szCs w:val="30"/>
              </w:rPr>
              <w:t>3</w:t>
            </w:r>
            <w:r w:rsidRPr="001106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11061A">
              <w:rPr>
                <w:rFonts w:ascii="Angsana New" w:hAnsi="Angsana New"/>
                <w:sz w:val="30"/>
                <w:szCs w:val="30"/>
              </w:rPr>
              <w:t>(8,81</w:t>
            </w:r>
            <w:r w:rsidR="00606039">
              <w:rPr>
                <w:rFonts w:ascii="Angsana New" w:hAnsi="Angsana New"/>
                <w:sz w:val="30"/>
                <w:szCs w:val="30"/>
              </w:rPr>
              <w:t>2</w:t>
            </w:r>
            <w:r w:rsidRPr="001106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1061A" w:rsidRPr="00E50217" w:rsidTr="00F407DE">
        <w:trPr>
          <w:cantSplit/>
        </w:trPr>
        <w:tc>
          <w:tcPr>
            <w:tcW w:w="2070" w:type="dxa"/>
            <w:shd w:val="clear" w:color="auto" w:fill="auto"/>
          </w:tcPr>
          <w:p w:rsidR="0011061A" w:rsidRPr="00E50217" w:rsidRDefault="0011061A" w:rsidP="0011061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65739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1061A" w:rsidRPr="007413E0" w:rsidRDefault="0011061A" w:rsidP="0011061A">
            <w:pPr>
              <w:pStyle w:val="acctfourfigures"/>
              <w:shd w:val="clear" w:color="auto" w:fill="FFFFFF"/>
              <w:tabs>
                <w:tab w:val="clear" w:pos="765"/>
                <w:tab w:val="left" w:pos="821"/>
              </w:tabs>
              <w:spacing w:line="240" w:lineRule="atLeast"/>
              <w:ind w:left="-79" w:right="2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11061A" w:rsidRPr="004A0FCF" w:rsidRDefault="0011061A" w:rsidP="0011061A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2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11061A">
              <w:rPr>
                <w:rFonts w:ascii="Angsana New" w:hAnsi="Angsana New"/>
                <w:sz w:val="30"/>
                <w:szCs w:val="30"/>
              </w:rPr>
              <w:t>(46)</w:t>
            </w:r>
          </w:p>
        </w:tc>
        <w:tc>
          <w:tcPr>
            <w:tcW w:w="180" w:type="dxa"/>
            <w:shd w:val="clear" w:color="auto" w:fill="auto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1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11061A">
              <w:rPr>
                <w:rFonts w:ascii="Angsana New" w:hAnsi="Angsana New"/>
                <w:sz w:val="30"/>
                <w:szCs w:val="30"/>
              </w:rPr>
              <w:t>(46)</w:t>
            </w:r>
          </w:p>
        </w:tc>
      </w:tr>
      <w:tr w:rsidR="0011061A" w:rsidRPr="00E50217" w:rsidTr="00F407DE">
        <w:trPr>
          <w:cantSplit/>
        </w:trPr>
        <w:tc>
          <w:tcPr>
            <w:tcW w:w="2070" w:type="dxa"/>
            <w:shd w:val="clear" w:color="auto" w:fill="auto"/>
          </w:tcPr>
          <w:p w:rsidR="0011061A" w:rsidRPr="00E50217" w:rsidRDefault="0011061A" w:rsidP="0011061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502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E50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61A">
              <w:rPr>
                <w:rFonts w:ascii="Angsana New" w:hAnsi="Angsana New"/>
                <w:b/>
                <w:bCs/>
                <w:sz w:val="30"/>
                <w:szCs w:val="30"/>
              </w:rPr>
              <w:t>50,679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61A">
              <w:rPr>
                <w:rFonts w:ascii="Angsana New" w:hAnsi="Angsana New"/>
                <w:b/>
                <w:bCs/>
                <w:sz w:val="30"/>
                <w:szCs w:val="30"/>
              </w:rPr>
              <w:t>13,50</w:t>
            </w:r>
            <w:r w:rsidR="00461D4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61A">
              <w:rPr>
                <w:rFonts w:ascii="Angsana New" w:hAnsi="Angsana New"/>
                <w:b/>
                <w:bCs/>
                <w:sz w:val="30"/>
                <w:szCs w:val="30"/>
              </w:rPr>
              <w:t>4,748</w:t>
            </w:r>
          </w:p>
        </w:tc>
        <w:tc>
          <w:tcPr>
            <w:tcW w:w="180" w:type="dxa"/>
            <w:shd w:val="clear" w:color="auto" w:fill="auto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61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2337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1061A" w:rsidRPr="00E50217" w:rsidRDefault="0011061A" w:rsidP="0011061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61A">
              <w:rPr>
                <w:rFonts w:ascii="Angsana New" w:hAnsi="Angsana New"/>
                <w:b/>
                <w:bCs/>
                <w:sz w:val="30"/>
                <w:szCs w:val="30"/>
              </w:rPr>
              <w:t>68,95</w:t>
            </w:r>
            <w:r w:rsidR="0060603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:rsidR="006E7D43" w:rsidRPr="00C42FD5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0"/>
        <w:gridCol w:w="1440"/>
        <w:gridCol w:w="180"/>
        <w:gridCol w:w="19"/>
        <w:gridCol w:w="1241"/>
        <w:gridCol w:w="180"/>
        <w:gridCol w:w="1170"/>
        <w:gridCol w:w="180"/>
        <w:gridCol w:w="1080"/>
        <w:gridCol w:w="180"/>
        <w:gridCol w:w="1260"/>
      </w:tblGrid>
      <w:tr w:rsidR="00593D53" w:rsidRPr="00E50217" w:rsidTr="00FA7934">
        <w:trPr>
          <w:cantSplit/>
          <w:tblHeader/>
        </w:trPr>
        <w:tc>
          <w:tcPr>
            <w:tcW w:w="2070" w:type="dxa"/>
            <w:shd w:val="clear" w:color="auto" w:fill="auto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65E9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93D53" w:rsidRPr="00E50217" w:rsidTr="00FA7934">
        <w:trPr>
          <w:cantSplit/>
          <w:tblHeader/>
        </w:trPr>
        <w:tc>
          <w:tcPr>
            <w:tcW w:w="2070" w:type="dxa"/>
            <w:shd w:val="clear" w:color="auto" w:fill="auto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A021CB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shd w:val="clear" w:color="auto" w:fill="auto"/>
          </w:tcPr>
          <w:p w:rsidR="00593D53" w:rsidRPr="00E50217" w:rsidRDefault="00593D53" w:rsidP="00FA7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593D53" w:rsidRPr="00E50217" w:rsidRDefault="00593D53" w:rsidP="00FA7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593D53" w:rsidRPr="00E50217" w:rsidTr="00FA7934">
        <w:trPr>
          <w:cantSplit/>
          <w:tblHeader/>
        </w:trPr>
        <w:tc>
          <w:tcPr>
            <w:tcW w:w="2070" w:type="dxa"/>
            <w:shd w:val="clear" w:color="auto" w:fill="auto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E50217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E50217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93D53" w:rsidRPr="00E50217" w:rsidTr="00FA7934">
        <w:trPr>
          <w:cantSplit/>
        </w:trPr>
        <w:tc>
          <w:tcPr>
            <w:tcW w:w="2070" w:type="dxa"/>
            <w:shd w:val="clear" w:color="auto" w:fill="auto"/>
          </w:tcPr>
          <w:p w:rsidR="00593D53" w:rsidRPr="00E50217" w:rsidRDefault="00593D53" w:rsidP="00FA793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2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2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50217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413E0">
              <w:rPr>
                <w:rFonts w:ascii="Angsana New" w:hAnsi="Angsana New"/>
                <w:sz w:val="30"/>
                <w:szCs w:val="30"/>
              </w:rPr>
              <w:t>49,696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593D53" w:rsidRPr="00593D53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0FCF">
              <w:rPr>
                <w:rFonts w:ascii="Angsana New" w:hAnsi="Angsana New"/>
                <w:sz w:val="30"/>
                <w:szCs w:val="30"/>
              </w:rPr>
              <w:t>17,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66E7E">
              <w:rPr>
                <w:rFonts w:ascii="Angsana New" w:hAnsi="Angsana New"/>
                <w:sz w:val="30"/>
                <w:szCs w:val="30"/>
              </w:rPr>
              <w:t>8,486</w:t>
            </w:r>
          </w:p>
        </w:tc>
        <w:tc>
          <w:tcPr>
            <w:tcW w:w="180" w:type="dxa"/>
            <w:shd w:val="clear" w:color="auto" w:fill="auto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16107E">
              <w:rPr>
                <w:rFonts w:ascii="Angsana New" w:hAnsi="Angsana New"/>
                <w:sz w:val="30"/>
                <w:szCs w:val="30"/>
              </w:rPr>
              <w:t>76,43</w:t>
            </w:r>
            <w:r w:rsidR="001736A4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593D53" w:rsidRPr="00E50217" w:rsidTr="00FA7934">
        <w:trPr>
          <w:cantSplit/>
        </w:trPr>
        <w:tc>
          <w:tcPr>
            <w:tcW w:w="2070" w:type="dxa"/>
            <w:shd w:val="clear" w:color="auto" w:fill="auto"/>
          </w:tcPr>
          <w:p w:rsidR="00593D53" w:rsidRPr="00E50217" w:rsidRDefault="00593D53" w:rsidP="00FA793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E5021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413E0">
              <w:rPr>
                <w:rFonts w:ascii="Angsana New" w:hAnsi="Angsana New"/>
                <w:sz w:val="30"/>
                <w:szCs w:val="30"/>
              </w:rPr>
              <w:t>355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4A0FCF">
              <w:rPr>
                <w:rFonts w:ascii="Angsana New" w:hAnsi="Angsana New"/>
                <w:sz w:val="30"/>
                <w:szCs w:val="30"/>
              </w:rPr>
              <w:t>(1,04</w:t>
            </w:r>
            <w:r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66E7E">
              <w:rPr>
                <w:rFonts w:ascii="Angsana New" w:hAnsi="Angsana New"/>
                <w:sz w:val="30"/>
                <w:szCs w:val="30"/>
              </w:rPr>
              <w:t>1,600</w:t>
            </w:r>
          </w:p>
        </w:tc>
        <w:tc>
          <w:tcPr>
            <w:tcW w:w="180" w:type="dxa"/>
            <w:shd w:val="clear" w:color="auto" w:fill="auto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6E7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144</w:t>
            </w:r>
            <w:r w:rsidRPr="00566E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16107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93D53" w:rsidRPr="00E50217" w:rsidTr="00FA7934">
        <w:trPr>
          <w:cantSplit/>
        </w:trPr>
        <w:tc>
          <w:tcPr>
            <w:tcW w:w="2070" w:type="dxa"/>
            <w:shd w:val="clear" w:color="auto" w:fill="auto"/>
          </w:tcPr>
          <w:p w:rsidR="00593D53" w:rsidRPr="00E50217" w:rsidRDefault="00593D53" w:rsidP="00FA793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65739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93D53" w:rsidRPr="007413E0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left" w:pos="821"/>
              </w:tabs>
              <w:spacing w:line="240" w:lineRule="atLeast"/>
              <w:ind w:left="-79" w:right="2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593D53" w:rsidRPr="004A0FCF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2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66E7E">
              <w:rPr>
                <w:rFonts w:ascii="Angsana New" w:hAnsi="Angsana New"/>
                <w:sz w:val="30"/>
                <w:szCs w:val="30"/>
              </w:rPr>
              <w:t>(266)</w:t>
            </w:r>
          </w:p>
        </w:tc>
        <w:tc>
          <w:tcPr>
            <w:tcW w:w="180" w:type="dxa"/>
            <w:shd w:val="clear" w:color="auto" w:fill="auto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1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66E7E">
              <w:rPr>
                <w:rFonts w:ascii="Angsana New" w:hAnsi="Angsana New"/>
                <w:sz w:val="30"/>
                <w:szCs w:val="30"/>
              </w:rPr>
              <w:t>(266)</w:t>
            </w:r>
          </w:p>
        </w:tc>
      </w:tr>
      <w:tr w:rsidR="00593D53" w:rsidRPr="00E50217" w:rsidTr="00FA7934">
        <w:trPr>
          <w:cantSplit/>
        </w:trPr>
        <w:tc>
          <w:tcPr>
            <w:tcW w:w="2070" w:type="dxa"/>
            <w:shd w:val="clear" w:color="auto" w:fill="auto"/>
          </w:tcPr>
          <w:p w:rsidR="00593D53" w:rsidRPr="00E50217" w:rsidRDefault="00593D53" w:rsidP="00FA793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502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E50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3E0">
              <w:rPr>
                <w:rFonts w:ascii="Angsana New" w:hAnsi="Angsana New"/>
                <w:b/>
                <w:bCs/>
                <w:sz w:val="30"/>
                <w:szCs w:val="30"/>
              </w:rPr>
              <w:t>49,341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0FCF">
              <w:rPr>
                <w:rFonts w:ascii="Angsana New" w:hAnsi="Angsana New"/>
                <w:b/>
                <w:bCs/>
                <w:sz w:val="30"/>
                <w:szCs w:val="30"/>
              </w:rPr>
              <w:t>16,698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6E7E">
              <w:rPr>
                <w:rFonts w:ascii="Angsana New" w:hAnsi="Angsana New"/>
                <w:b/>
                <w:bCs/>
                <w:sz w:val="30"/>
                <w:szCs w:val="30"/>
              </w:rPr>
              <w:t>9,820</w:t>
            </w:r>
          </w:p>
        </w:tc>
        <w:tc>
          <w:tcPr>
            <w:tcW w:w="180" w:type="dxa"/>
            <w:shd w:val="clear" w:color="auto" w:fill="auto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3D53" w:rsidRPr="00E50217" w:rsidRDefault="00593D53" w:rsidP="00FA793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07E">
              <w:rPr>
                <w:rFonts w:ascii="Angsana New" w:hAnsi="Angsana New"/>
                <w:b/>
                <w:bCs/>
                <w:sz w:val="30"/>
                <w:szCs w:val="30"/>
              </w:rPr>
              <w:t>76,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736A4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</w:tr>
    </w:tbl>
    <w:p w:rsidR="00593D53" w:rsidRDefault="00593D5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E7D43" w:rsidRPr="001463AC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463A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463AC">
        <w:rPr>
          <w:rFonts w:ascii="Angsana New" w:hAnsi="Angsana New"/>
          <w:sz w:val="30"/>
          <w:szCs w:val="30"/>
        </w:rPr>
        <w:t>31</w:t>
      </w:r>
      <w:r w:rsidRPr="001463AC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1463AC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</w:t>
      </w:r>
      <w:r w:rsidR="00C42FD5">
        <w:rPr>
          <w:rFonts w:ascii="Angsana New" w:hAnsi="Angsana New"/>
          <w:sz w:val="30"/>
          <w:szCs w:val="30"/>
        </w:rPr>
        <w:t>2</w:t>
      </w:r>
      <w:r w:rsidRPr="001463AC">
        <w:rPr>
          <w:rFonts w:ascii="Angsana New" w:hAnsi="Angsana New"/>
          <w:sz w:val="30"/>
          <w:szCs w:val="30"/>
        </w:rPr>
        <w:t xml:space="preserve"> </w:t>
      </w:r>
      <w:r w:rsidRPr="001463AC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1463AC">
        <w:rPr>
          <w:rFonts w:ascii="Angsana New" w:hAnsi="Angsana New"/>
          <w:sz w:val="30"/>
          <w:szCs w:val="30"/>
          <w:cs/>
        </w:rPr>
        <w:t>วงเงินสินเชื่อ</w:t>
      </w:r>
      <w:r w:rsidRPr="001463AC">
        <w:rPr>
          <w:rFonts w:ascii="Angsana New" w:hAnsi="Angsana New" w:hint="cs"/>
          <w:sz w:val="30"/>
          <w:szCs w:val="30"/>
          <w:cs/>
        </w:rPr>
        <w:t>ซึ่งยังมิได้เบิกใช้เป็น</w:t>
      </w:r>
      <w:r w:rsidRPr="001463AC">
        <w:rPr>
          <w:rFonts w:ascii="Angsana New" w:hAnsi="Angsana New"/>
          <w:sz w:val="30"/>
          <w:szCs w:val="30"/>
          <w:cs/>
        </w:rPr>
        <w:t>จำนวนเงินรวม</w:t>
      </w:r>
      <w:r w:rsidRPr="001463AC">
        <w:rPr>
          <w:rFonts w:ascii="Angsana New" w:hAnsi="Angsana New"/>
          <w:sz w:val="30"/>
          <w:szCs w:val="30"/>
        </w:rPr>
        <w:t xml:space="preserve"> </w:t>
      </w:r>
      <w:r w:rsidR="008F56C2">
        <w:rPr>
          <w:rFonts w:ascii="Angsana New" w:hAnsi="Angsana New"/>
          <w:sz w:val="30"/>
          <w:szCs w:val="30"/>
        </w:rPr>
        <w:t>19</w:t>
      </w:r>
      <w:r w:rsidR="00DB2BEE">
        <w:rPr>
          <w:rFonts w:ascii="Angsana New" w:hAnsi="Angsana New"/>
          <w:sz w:val="30"/>
          <w:szCs w:val="30"/>
        </w:rPr>
        <w:t>.3</w:t>
      </w:r>
      <w:r w:rsidRPr="001463AC">
        <w:rPr>
          <w:rFonts w:ascii="Angsana New" w:hAnsi="Angsana New"/>
          <w:sz w:val="30"/>
          <w:szCs w:val="30"/>
        </w:rPr>
        <w:t xml:space="preserve"> </w:t>
      </w:r>
      <w:r w:rsidRPr="001463AC">
        <w:rPr>
          <w:rFonts w:ascii="Angsana New" w:hAnsi="Angsana New" w:hint="cs"/>
          <w:sz w:val="30"/>
          <w:szCs w:val="30"/>
          <w:cs/>
        </w:rPr>
        <w:t>ล้านบาท</w:t>
      </w:r>
      <w:r w:rsidRPr="001463AC">
        <w:rPr>
          <w:rFonts w:ascii="Angsana New" w:hAnsi="Angsana New"/>
          <w:sz w:val="30"/>
          <w:szCs w:val="30"/>
        </w:rPr>
        <w:t xml:space="preserve"> </w:t>
      </w:r>
      <w:r w:rsidRPr="001463AC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1463A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707E64">
        <w:rPr>
          <w:rFonts w:ascii="Angsana New" w:hAnsi="Angsana New"/>
          <w:i/>
          <w:iCs/>
          <w:sz w:val="30"/>
          <w:szCs w:val="30"/>
        </w:rPr>
        <w:t>256</w:t>
      </w:r>
      <w:r w:rsidR="00C42FD5">
        <w:rPr>
          <w:rFonts w:ascii="Angsana New" w:hAnsi="Angsana New"/>
          <w:i/>
          <w:iCs/>
          <w:sz w:val="30"/>
          <w:szCs w:val="30"/>
        </w:rPr>
        <w:t>1</w:t>
      </w:r>
      <w:r w:rsidRPr="00707E64">
        <w:rPr>
          <w:rFonts w:ascii="Angsana New" w:hAnsi="Angsana New"/>
          <w:i/>
          <w:iCs/>
          <w:sz w:val="30"/>
          <w:szCs w:val="30"/>
        </w:rPr>
        <w:t xml:space="preserve">: </w:t>
      </w:r>
      <w:r w:rsidR="00C42FD5">
        <w:rPr>
          <w:rFonts w:ascii="Angsana New" w:hAnsi="Angsana New"/>
          <w:i/>
          <w:iCs/>
          <w:sz w:val="30"/>
          <w:szCs w:val="30"/>
        </w:rPr>
        <w:t>11.4</w:t>
      </w:r>
      <w:r w:rsidRPr="00707E64">
        <w:rPr>
          <w:rFonts w:ascii="Angsana New" w:hAnsi="Angsana New"/>
          <w:i/>
          <w:iCs/>
          <w:sz w:val="30"/>
          <w:szCs w:val="30"/>
        </w:rPr>
        <w:t xml:space="preserve"> </w:t>
      </w:r>
      <w:r w:rsidRPr="00707E6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1463AC">
        <w:rPr>
          <w:rFonts w:ascii="Angsana New" w:hAnsi="Angsana New"/>
          <w:i/>
          <w:iCs/>
          <w:sz w:val="30"/>
          <w:szCs w:val="30"/>
        </w:rPr>
        <w:t>)</w:t>
      </w:r>
    </w:p>
    <w:p w:rsidR="006E7D43" w:rsidRPr="005315B6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6E7D43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463AC">
        <w:rPr>
          <w:rFonts w:ascii="Angsana New" w:hAnsi="Angsana New"/>
          <w:b/>
          <w:sz w:val="30"/>
          <w:szCs w:val="30"/>
          <w:cs/>
        </w:rPr>
        <w:t>บริษัทมีข้อผูกพันที่จะต้องปฏิบัติตามเงื่อนไข</w:t>
      </w:r>
      <w:r w:rsidRPr="001463AC">
        <w:rPr>
          <w:rFonts w:ascii="Angsana New" w:hAnsi="Angsana New" w:hint="cs"/>
          <w:b/>
          <w:sz w:val="30"/>
          <w:szCs w:val="30"/>
          <w:cs/>
        </w:rPr>
        <w:t>และข้อจำกัด</w:t>
      </w:r>
      <w:r w:rsidRPr="001463AC">
        <w:rPr>
          <w:rFonts w:ascii="Angsana New" w:hAnsi="Angsana New"/>
          <w:b/>
          <w:sz w:val="30"/>
          <w:szCs w:val="30"/>
          <w:cs/>
        </w:rPr>
        <w:t>ที่กำหนด</w:t>
      </w:r>
      <w:r w:rsidRPr="001463AC">
        <w:rPr>
          <w:rFonts w:ascii="Angsana New" w:hAnsi="Angsana New" w:hint="cs"/>
          <w:b/>
          <w:sz w:val="30"/>
          <w:szCs w:val="30"/>
          <w:cs/>
        </w:rPr>
        <w:t>ใน</w:t>
      </w:r>
      <w:r w:rsidRPr="001463AC">
        <w:rPr>
          <w:rFonts w:ascii="Angsana New" w:hAnsi="Angsana New"/>
          <w:b/>
          <w:sz w:val="30"/>
          <w:szCs w:val="30"/>
          <w:cs/>
        </w:rPr>
        <w:t>สัญญาเงินกู้ยืม</w:t>
      </w:r>
      <w:r w:rsidRPr="001463AC">
        <w:rPr>
          <w:rFonts w:ascii="Angsana New" w:hAnsi="Angsana New" w:hint="cs"/>
          <w:b/>
          <w:sz w:val="30"/>
          <w:szCs w:val="30"/>
          <w:cs/>
        </w:rPr>
        <w:t xml:space="preserve"> เช่น</w:t>
      </w:r>
      <w:r w:rsidRPr="001463AC">
        <w:rPr>
          <w:rFonts w:ascii="Angsana New" w:hAnsi="Angsana New"/>
          <w:b/>
          <w:sz w:val="30"/>
          <w:szCs w:val="30"/>
          <w:cs/>
        </w:rPr>
        <w:t xml:space="preserve"> การรักษาสัดส่วนการถือหุ้น          การดำรงอัตราส่วนของหนี้สินต่อส่วนของผู้ถือหุ้น</w:t>
      </w:r>
      <w:r w:rsidRPr="001463AC">
        <w:rPr>
          <w:rFonts w:ascii="Angsana New" w:hAnsi="Angsana New" w:hint="cs"/>
          <w:b/>
          <w:sz w:val="30"/>
          <w:szCs w:val="30"/>
          <w:cs/>
        </w:rPr>
        <w:t>และความสามารถในการชำระหนี้</w:t>
      </w:r>
      <w:r w:rsidRPr="001463AC">
        <w:rPr>
          <w:rFonts w:ascii="Angsana New" w:hAnsi="Angsana New"/>
          <w:b/>
          <w:sz w:val="30"/>
          <w:szCs w:val="30"/>
        </w:rPr>
        <w:t xml:space="preserve"> </w:t>
      </w:r>
      <w:r w:rsidRPr="001463AC">
        <w:rPr>
          <w:rFonts w:ascii="Angsana New" w:hAnsi="Angsana New"/>
          <w:b/>
          <w:sz w:val="30"/>
          <w:szCs w:val="30"/>
          <w:cs/>
        </w:rPr>
        <w:t>ข้อจำกัดเกี่ยวกับการจำนอง</w:t>
      </w:r>
      <w:r w:rsidRPr="001463A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1463AC">
        <w:rPr>
          <w:rFonts w:ascii="Angsana New" w:hAnsi="Angsana New"/>
          <w:b/>
          <w:sz w:val="30"/>
          <w:szCs w:val="30"/>
          <w:cs/>
        </w:rPr>
        <w:t>จำนำหรือสิทธิเรียกร้องต่อสินทรัพย์</w:t>
      </w:r>
      <w:r w:rsidRPr="001463AC">
        <w:rPr>
          <w:rFonts w:ascii="Angsana New" w:hAnsi="Angsana New"/>
          <w:b/>
          <w:sz w:val="30"/>
          <w:szCs w:val="30"/>
        </w:rPr>
        <w:t xml:space="preserve"> </w:t>
      </w:r>
      <w:r w:rsidRPr="001463AC">
        <w:rPr>
          <w:rFonts w:ascii="Angsana New" w:hAnsi="Angsana New" w:hint="cs"/>
          <w:b/>
          <w:sz w:val="30"/>
          <w:szCs w:val="30"/>
          <w:cs/>
        </w:rPr>
        <w:t>เป็นต้น</w:t>
      </w:r>
    </w:p>
    <w:p w:rsidR="00133199" w:rsidRPr="00A00F0C" w:rsidRDefault="00133199" w:rsidP="00133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00F0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การละเมิดสัญญาเงินกู้ยืม</w:t>
      </w:r>
    </w:p>
    <w:p w:rsidR="00133199" w:rsidRPr="00A00F0C" w:rsidRDefault="00133199" w:rsidP="00133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33199" w:rsidRPr="00133199" w:rsidRDefault="00133199" w:rsidP="00133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00F0C">
        <w:rPr>
          <w:rFonts w:ascii="Angsana New" w:hAnsi="Angsana New" w:hint="cs"/>
          <w:sz w:val="30"/>
          <w:szCs w:val="30"/>
          <w:cs/>
        </w:rPr>
        <w:t>เนื่องจากในระหว่าง</w:t>
      </w:r>
      <w:r w:rsidR="0022337C">
        <w:rPr>
          <w:rFonts w:ascii="Angsana New" w:hAnsi="Angsana New" w:hint="cs"/>
          <w:sz w:val="30"/>
          <w:szCs w:val="30"/>
          <w:cs/>
        </w:rPr>
        <w:t>งวด</w:t>
      </w:r>
      <w:r w:rsidRPr="00A00F0C">
        <w:rPr>
          <w:rFonts w:ascii="Angsana New" w:hAnsi="Angsana New" w:hint="cs"/>
          <w:sz w:val="30"/>
          <w:szCs w:val="30"/>
          <w:cs/>
        </w:rPr>
        <w:t>บริษัทไม่สามารถดำรงอัตราส่วนความสามารถในการชำระหนี้ตามที่กำหนดในสัญญาเงินกู้ยืมจากสถาบันการเงินแห่งหนึ่ง มูลค่าตามบัญชีของเงินกู้ยืมดังกล่าวมีจำนวน</w:t>
      </w:r>
      <w:r w:rsidR="00593D53">
        <w:rPr>
          <w:rFonts w:ascii="Angsana New" w:hAnsi="Angsana New" w:hint="cs"/>
          <w:sz w:val="30"/>
          <w:szCs w:val="30"/>
          <w:cs/>
        </w:rPr>
        <w:t>เงิน</w:t>
      </w:r>
      <w:r w:rsidRPr="00A00F0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13.5</w:t>
      </w:r>
      <w:r w:rsidRPr="00A00F0C">
        <w:rPr>
          <w:rFonts w:ascii="Angsana New" w:hAnsi="Angsana New"/>
          <w:sz w:val="30"/>
          <w:szCs w:val="30"/>
        </w:rPr>
        <w:t xml:space="preserve"> </w:t>
      </w:r>
      <w:r w:rsidRPr="00A00F0C">
        <w:rPr>
          <w:rFonts w:ascii="Angsana New" w:hAnsi="Angsana New" w:hint="cs"/>
          <w:sz w:val="30"/>
          <w:szCs w:val="30"/>
          <w:cs/>
        </w:rPr>
        <w:t xml:space="preserve">ล้านบาท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2562</w:t>
      </w:r>
      <w:r w:rsidRPr="00A00F0C">
        <w:rPr>
          <w:rFonts w:ascii="Angsana New" w:hAnsi="Angsana New"/>
          <w:sz w:val="30"/>
          <w:szCs w:val="30"/>
        </w:rPr>
        <w:t xml:space="preserve"> </w:t>
      </w:r>
      <w:r w:rsidRPr="00A00F0C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A00F0C">
        <w:rPr>
          <w:rFonts w:ascii="Angsana New" w:hAnsi="Angsana New"/>
          <w:sz w:val="30"/>
          <w:szCs w:val="30"/>
        </w:rPr>
        <w:t xml:space="preserve"> </w:t>
      </w:r>
      <w:r w:rsidRPr="00A00F0C">
        <w:rPr>
          <w:rFonts w:ascii="Angsana New" w:hAnsi="Angsana New" w:hint="cs"/>
          <w:sz w:val="30"/>
          <w:szCs w:val="30"/>
          <w:cs/>
        </w:rPr>
        <w:t>บริษัทได้รับหนังสือยืนยันการผ่อนผันจากสถาบันการเงินสำหรับการละเมิดสัญญาเงินกู้ยืมดังกล่าวแล้ว</w:t>
      </w:r>
    </w:p>
    <w:p w:rsidR="00133199" w:rsidRDefault="00133199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22337C" w:rsidRDefault="00593D53" w:rsidP="00223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22337C" w:rsidRPr="00283571">
        <w:rPr>
          <w:rFonts w:ascii="Angsana New" w:hAnsi="Angsana New"/>
          <w:b/>
          <w:bCs/>
          <w:sz w:val="30"/>
          <w:szCs w:val="30"/>
        </w:rPr>
        <w:tab/>
      </w:r>
      <w:r w:rsidR="0022337C" w:rsidRPr="00283571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</w:p>
    <w:p w:rsidR="0022337C" w:rsidRPr="00011968" w:rsidRDefault="0022337C" w:rsidP="00223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270"/>
        <w:gridCol w:w="1170"/>
        <w:gridCol w:w="270"/>
        <w:gridCol w:w="1170"/>
        <w:gridCol w:w="270"/>
        <w:gridCol w:w="1170"/>
        <w:gridCol w:w="270"/>
        <w:gridCol w:w="1179"/>
      </w:tblGrid>
      <w:tr w:rsidR="0022337C" w:rsidRPr="008C289C" w:rsidTr="00EF70D2">
        <w:trPr>
          <w:trHeight w:hRule="exact" w:val="374"/>
        </w:trPr>
        <w:tc>
          <w:tcPr>
            <w:tcW w:w="2700" w:type="dxa"/>
          </w:tcPr>
          <w:p w:rsidR="0022337C" w:rsidRPr="00283571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2337C" w:rsidRPr="00283571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22337C" w:rsidRPr="00283571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2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2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337C" w:rsidRPr="008C289C" w:rsidTr="00EF70D2">
        <w:trPr>
          <w:trHeight w:hRule="exact" w:val="374"/>
        </w:trPr>
        <w:tc>
          <w:tcPr>
            <w:tcW w:w="270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22337C" w:rsidRPr="008C289C" w:rsidTr="00EF70D2">
        <w:trPr>
          <w:trHeight w:hRule="exact" w:val="374"/>
        </w:trPr>
        <w:tc>
          <w:tcPr>
            <w:tcW w:w="270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28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22337C" w:rsidRPr="008C289C" w:rsidTr="00EF70D2">
        <w:trPr>
          <w:trHeight w:hRule="exact" w:val="374"/>
        </w:trPr>
        <w:tc>
          <w:tcPr>
            <w:tcW w:w="270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9" w:type="dxa"/>
            <w:gridSpan w:val="7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2337C" w:rsidRPr="008C289C" w:rsidTr="00EF70D2">
        <w:trPr>
          <w:trHeight w:hRule="exact" w:val="374"/>
        </w:trPr>
        <w:tc>
          <w:tcPr>
            <w:tcW w:w="270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289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2337C" w:rsidRPr="000859A8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2337C" w:rsidRPr="008C289C" w:rsidRDefault="0022337C" w:rsidP="00EF70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2337C" w:rsidRPr="000859A8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2337C" w:rsidRPr="008C289C" w:rsidRDefault="0022337C" w:rsidP="00EF70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22337C" w:rsidRPr="008C289C" w:rsidRDefault="0022337C" w:rsidP="00EF70D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6855">
              <w:rPr>
                <w:rFonts w:ascii="Angsana New" w:hAnsi="Angsana New"/>
                <w:sz w:val="30"/>
                <w:szCs w:val="30"/>
              </w:rPr>
              <w:t>36,413</w:t>
            </w:r>
          </w:p>
        </w:tc>
        <w:tc>
          <w:tcPr>
            <w:tcW w:w="270" w:type="dxa"/>
          </w:tcPr>
          <w:p w:rsidR="0022337C" w:rsidRPr="008C289C" w:rsidRDefault="0022337C" w:rsidP="00EF70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22337C" w:rsidRPr="000859A8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42FD5">
              <w:rPr>
                <w:rFonts w:ascii="Angsana New" w:hAnsi="Angsana New"/>
                <w:sz w:val="30"/>
                <w:szCs w:val="30"/>
              </w:rPr>
              <w:t>63,200</w:t>
            </w:r>
          </w:p>
        </w:tc>
      </w:tr>
      <w:tr w:rsidR="0022337C" w:rsidRPr="008C289C" w:rsidTr="00EF70D2">
        <w:trPr>
          <w:trHeight w:hRule="exact" w:val="374"/>
        </w:trPr>
        <w:tc>
          <w:tcPr>
            <w:tcW w:w="270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289C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0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6855">
              <w:rPr>
                <w:rFonts w:ascii="Angsana New" w:hAnsi="Angsana New"/>
                <w:sz w:val="30"/>
                <w:szCs w:val="30"/>
              </w:rPr>
              <w:t>47,949</w:t>
            </w:r>
          </w:p>
        </w:tc>
        <w:tc>
          <w:tcPr>
            <w:tcW w:w="270" w:type="dxa"/>
          </w:tcPr>
          <w:p w:rsidR="0022337C" w:rsidRPr="008C289C" w:rsidRDefault="0022337C" w:rsidP="00EF70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2337C" w:rsidRPr="000859A8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42FD5">
              <w:rPr>
                <w:rFonts w:ascii="Angsana New" w:hAnsi="Angsana New"/>
                <w:sz w:val="30"/>
                <w:szCs w:val="30"/>
              </w:rPr>
              <w:t>41,852</w:t>
            </w:r>
          </w:p>
        </w:tc>
        <w:tc>
          <w:tcPr>
            <w:tcW w:w="270" w:type="dxa"/>
          </w:tcPr>
          <w:p w:rsidR="0022337C" w:rsidRPr="008C289C" w:rsidRDefault="0022337C" w:rsidP="00EF70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2337C" w:rsidRPr="008C289C" w:rsidRDefault="0022337C" w:rsidP="00EF70D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6855">
              <w:rPr>
                <w:rFonts w:ascii="Angsana New" w:hAnsi="Angsana New"/>
                <w:sz w:val="30"/>
                <w:szCs w:val="30"/>
              </w:rPr>
              <w:t>16,886</w:t>
            </w:r>
          </w:p>
        </w:tc>
        <w:tc>
          <w:tcPr>
            <w:tcW w:w="270" w:type="dxa"/>
          </w:tcPr>
          <w:p w:rsidR="0022337C" w:rsidRPr="008C289C" w:rsidRDefault="0022337C" w:rsidP="00EF70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22337C" w:rsidRPr="000859A8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42FD5">
              <w:rPr>
                <w:rFonts w:ascii="Angsana New" w:hAnsi="Angsana New"/>
                <w:sz w:val="30"/>
                <w:szCs w:val="30"/>
              </w:rPr>
              <w:t>16,159</w:t>
            </w:r>
          </w:p>
        </w:tc>
      </w:tr>
      <w:tr w:rsidR="0022337C" w:rsidRPr="00031E43" w:rsidTr="00EF70D2">
        <w:trPr>
          <w:trHeight w:hRule="exact" w:val="374"/>
        </w:trPr>
        <w:tc>
          <w:tcPr>
            <w:tcW w:w="270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28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2337C" w:rsidRPr="008C289C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6855">
              <w:rPr>
                <w:rFonts w:ascii="Angsana New" w:hAnsi="Angsana New"/>
                <w:b/>
                <w:bCs/>
                <w:sz w:val="30"/>
                <w:szCs w:val="30"/>
              </w:rPr>
              <w:t>47,949</w:t>
            </w:r>
          </w:p>
        </w:tc>
        <w:tc>
          <w:tcPr>
            <w:tcW w:w="270" w:type="dxa"/>
          </w:tcPr>
          <w:p w:rsidR="0022337C" w:rsidRPr="008C289C" w:rsidRDefault="0022337C" w:rsidP="00EF70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337C" w:rsidRPr="000859A8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FD5">
              <w:rPr>
                <w:rFonts w:ascii="Angsana New" w:hAnsi="Angsana New"/>
                <w:b/>
                <w:bCs/>
                <w:sz w:val="30"/>
                <w:szCs w:val="30"/>
              </w:rPr>
              <w:t>41,852</w:t>
            </w:r>
          </w:p>
        </w:tc>
        <w:tc>
          <w:tcPr>
            <w:tcW w:w="270" w:type="dxa"/>
          </w:tcPr>
          <w:p w:rsidR="0022337C" w:rsidRPr="008C289C" w:rsidRDefault="0022337C" w:rsidP="00EF70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2337C" w:rsidRPr="004464D4" w:rsidRDefault="0022337C" w:rsidP="00EF70D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268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53,299</w:t>
            </w:r>
          </w:p>
        </w:tc>
        <w:tc>
          <w:tcPr>
            <w:tcW w:w="270" w:type="dxa"/>
          </w:tcPr>
          <w:p w:rsidR="0022337C" w:rsidRPr="008C289C" w:rsidRDefault="0022337C" w:rsidP="00EF70D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337C" w:rsidRPr="000859A8" w:rsidRDefault="0022337C" w:rsidP="00EF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FD5">
              <w:rPr>
                <w:rFonts w:ascii="Angsana New" w:hAnsi="Angsana New"/>
                <w:b/>
                <w:bCs/>
                <w:sz w:val="30"/>
                <w:szCs w:val="30"/>
              </w:rPr>
              <w:t>79,359</w:t>
            </w:r>
          </w:p>
        </w:tc>
      </w:tr>
    </w:tbl>
    <w:p w:rsidR="0022337C" w:rsidRPr="00A100C6" w:rsidRDefault="0022337C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C42FD5" w:rsidRDefault="00C42FD5" w:rsidP="00C42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93D53">
        <w:rPr>
          <w:rFonts w:ascii="Angsana New" w:hAnsi="Angsana New"/>
          <w:b/>
          <w:bCs/>
          <w:sz w:val="30"/>
          <w:szCs w:val="30"/>
        </w:rPr>
        <w:t>0</w:t>
      </w:r>
      <w:r w:rsidRPr="00283571">
        <w:rPr>
          <w:rFonts w:ascii="Angsana New" w:hAnsi="Angsana New"/>
          <w:b/>
          <w:bCs/>
          <w:sz w:val="30"/>
          <w:szCs w:val="30"/>
        </w:rPr>
        <w:tab/>
      </w:r>
      <w:r w:rsidRPr="00C42FD5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C42FD5" w:rsidRDefault="00C42FD5" w:rsidP="00C42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C42FD5" w:rsidRPr="007B514B" w:rsidRDefault="00C42FD5" w:rsidP="00C42FD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A57EF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966C28" w:rsidRPr="00BA57EF">
        <w:rPr>
          <w:rFonts w:ascii="Angsana New" w:hAnsi="Angsana New" w:hint="cs"/>
          <w:sz w:val="30"/>
          <w:szCs w:val="30"/>
          <w:cs/>
        </w:rPr>
        <w:t>สาม</w:t>
      </w:r>
      <w:r w:rsidRPr="00BA57E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BA57EF">
        <w:rPr>
          <w:rFonts w:ascii="Angsana New" w:hAnsi="Angsana New"/>
          <w:sz w:val="30"/>
          <w:szCs w:val="30"/>
        </w:rPr>
        <w:t>3</w:t>
      </w:r>
      <w:r w:rsidR="00966C28" w:rsidRPr="00BA57EF">
        <w:rPr>
          <w:rFonts w:ascii="Angsana New" w:hAnsi="Angsana New"/>
          <w:sz w:val="30"/>
          <w:szCs w:val="30"/>
        </w:rPr>
        <w:t>1</w:t>
      </w:r>
      <w:r w:rsidRPr="00BA57EF">
        <w:rPr>
          <w:rFonts w:ascii="Angsana New" w:hAnsi="Angsana New"/>
          <w:sz w:val="30"/>
          <w:szCs w:val="30"/>
        </w:rPr>
        <w:t xml:space="preserve"> </w:t>
      </w:r>
      <w:r w:rsidR="00966C28" w:rsidRPr="00BA57EF">
        <w:rPr>
          <w:rFonts w:ascii="Angsana New" w:hAnsi="Angsana New" w:hint="cs"/>
          <w:sz w:val="30"/>
          <w:szCs w:val="30"/>
          <w:cs/>
        </w:rPr>
        <w:t>มีนาคม</w:t>
      </w:r>
      <w:r w:rsidRPr="00BA57EF">
        <w:rPr>
          <w:rFonts w:ascii="Angsana New" w:hAnsi="Angsana New" w:hint="cs"/>
          <w:sz w:val="30"/>
          <w:szCs w:val="30"/>
          <w:cs/>
        </w:rPr>
        <w:t xml:space="preserve"> </w:t>
      </w:r>
      <w:r w:rsidRPr="00BA57EF">
        <w:rPr>
          <w:rFonts w:ascii="Angsana New" w:hAnsi="Angsana New"/>
          <w:sz w:val="30"/>
          <w:szCs w:val="30"/>
        </w:rPr>
        <w:t>2562</w:t>
      </w:r>
      <w:r w:rsidRPr="00BA57EF">
        <w:rPr>
          <w:rFonts w:ascii="Angsana New" w:hAnsi="Angsana New" w:hint="cs"/>
          <w:sz w:val="30"/>
          <w:szCs w:val="30"/>
          <w:cs/>
        </w:rPr>
        <w:t xml:space="preserve"> กลุ่มบริษัทไ</w:t>
      </w:r>
      <w:r w:rsidRPr="00BA57EF">
        <w:rPr>
          <w:rFonts w:ascii="Angsana New" w:hAnsi="Angsana New"/>
          <w:sz w:val="30"/>
          <w:szCs w:val="30"/>
          <w:cs/>
        </w:rPr>
        <w:t>ด้</w:t>
      </w:r>
      <w:r w:rsidRPr="00BA57EF">
        <w:rPr>
          <w:rFonts w:ascii="Angsana New" w:hAnsi="Angsana New" w:hint="cs"/>
          <w:sz w:val="30"/>
          <w:szCs w:val="30"/>
          <w:cs/>
        </w:rPr>
        <w:t>ปรับเพิ่มผลประโยชน์เมื่อเกษียณแก่พนักงาน</w:t>
      </w:r>
      <w:r w:rsidRPr="00BA57EF">
        <w:rPr>
          <w:rFonts w:ascii="Angsana New" w:hAnsi="Angsana New"/>
          <w:sz w:val="30"/>
          <w:szCs w:val="30"/>
          <w:cs/>
        </w:rPr>
        <w:t>ที่ทำงาน</w:t>
      </w:r>
      <w:r w:rsidRPr="00BA57EF">
        <w:rPr>
          <w:rFonts w:ascii="Angsana New" w:hAnsi="Angsana New" w:hint="cs"/>
          <w:sz w:val="30"/>
          <w:szCs w:val="30"/>
          <w:cs/>
        </w:rPr>
        <w:t>ให้กลุ่มบริษัท</w:t>
      </w:r>
      <w:r w:rsidRPr="00BA57EF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BA57EF">
        <w:rPr>
          <w:rFonts w:ascii="Angsana New" w:hAnsi="Angsana New"/>
          <w:sz w:val="30"/>
          <w:szCs w:val="30"/>
          <w:cs/>
        </w:rPr>
        <w:t xml:space="preserve">ติดต่อกันครบ </w:t>
      </w:r>
      <w:r w:rsidRPr="00BA57EF">
        <w:rPr>
          <w:rFonts w:ascii="Angsana New" w:hAnsi="Angsana New"/>
          <w:sz w:val="30"/>
          <w:szCs w:val="30"/>
        </w:rPr>
        <w:t xml:space="preserve">20 </w:t>
      </w:r>
      <w:r w:rsidRPr="00BA57EF">
        <w:rPr>
          <w:rFonts w:ascii="Angsana New" w:hAnsi="Angsana New"/>
          <w:sz w:val="30"/>
          <w:szCs w:val="30"/>
          <w:cs/>
        </w:rPr>
        <w:t>ปีขึ้นไป</w:t>
      </w:r>
      <w:r w:rsidRPr="00BA57EF">
        <w:rPr>
          <w:rFonts w:ascii="Angsana New" w:hAnsi="Angsana New"/>
          <w:sz w:val="30"/>
          <w:szCs w:val="30"/>
        </w:rPr>
        <w:t xml:space="preserve"> </w:t>
      </w:r>
      <w:r w:rsidRPr="00BA57EF">
        <w:rPr>
          <w:rFonts w:ascii="Angsana New" w:hAnsi="Angsana New" w:hint="cs"/>
          <w:sz w:val="30"/>
          <w:szCs w:val="30"/>
          <w:cs/>
        </w:rPr>
        <w:t>จะได้รับค่าชดเชยไม่น้อยกว่า</w:t>
      </w:r>
      <w:r w:rsidRPr="00BA57EF">
        <w:rPr>
          <w:rFonts w:ascii="Angsana New" w:hAnsi="Angsana New"/>
          <w:sz w:val="30"/>
          <w:szCs w:val="30"/>
          <w:cs/>
        </w:rPr>
        <w:t>ค่าจ้างอัตราสุดท้าย</w:t>
      </w:r>
      <w:r w:rsidRPr="00BA57EF">
        <w:rPr>
          <w:rFonts w:ascii="Angsana New" w:hAnsi="Angsana New"/>
          <w:sz w:val="30"/>
          <w:szCs w:val="30"/>
          <w:rtl/>
          <w:cs/>
        </w:rPr>
        <w:t xml:space="preserve"> </w:t>
      </w:r>
      <w:r w:rsidR="00966C28" w:rsidRPr="00BA57EF">
        <w:rPr>
          <w:rFonts w:ascii="Angsana New" w:hAnsi="Angsana New"/>
          <w:sz w:val="30"/>
          <w:szCs w:val="30"/>
        </w:rPr>
        <w:t>400</w:t>
      </w:r>
      <w:r w:rsidRPr="00BA57EF">
        <w:rPr>
          <w:rFonts w:ascii="Angsana New" w:hAnsi="Angsana New"/>
          <w:sz w:val="30"/>
          <w:szCs w:val="30"/>
        </w:rPr>
        <w:t xml:space="preserve"> </w:t>
      </w:r>
      <w:r w:rsidRPr="00BA57EF">
        <w:rPr>
          <w:rFonts w:ascii="Angsana New" w:hAnsi="Angsana New"/>
          <w:sz w:val="30"/>
          <w:szCs w:val="30"/>
          <w:cs/>
        </w:rPr>
        <w:t>วัน</w:t>
      </w:r>
      <w:r w:rsidRPr="00BA57EF">
        <w:rPr>
          <w:rFonts w:ascii="Angsana New" w:hAnsi="Angsana New"/>
          <w:sz w:val="30"/>
          <w:szCs w:val="30"/>
        </w:rPr>
        <w:t xml:space="preserve"> </w:t>
      </w:r>
      <w:r w:rsidRPr="00BA57EF">
        <w:rPr>
          <w:rFonts w:ascii="Angsana New" w:hAnsi="Angsana New" w:hint="cs"/>
          <w:sz w:val="30"/>
          <w:szCs w:val="30"/>
          <w:cs/>
        </w:rPr>
        <w:t xml:space="preserve">จากการแก้ไขโครงการดังกล่าวทำให้กลุ่มบริษัทรับรู้ประมาณการหนี้สินสำหรับผลประโยชน์เมื่อเกษียณอายุ ณ วันที่ </w:t>
      </w:r>
      <w:r w:rsidRPr="00BA57EF">
        <w:rPr>
          <w:rFonts w:ascii="Angsana New" w:hAnsi="Angsana New"/>
          <w:sz w:val="30"/>
          <w:szCs w:val="30"/>
        </w:rPr>
        <w:t>3</w:t>
      </w:r>
      <w:r w:rsidR="00966C28" w:rsidRPr="00BA57EF">
        <w:rPr>
          <w:rFonts w:ascii="Angsana New" w:hAnsi="Angsana New"/>
          <w:sz w:val="30"/>
          <w:szCs w:val="30"/>
        </w:rPr>
        <w:t>1</w:t>
      </w:r>
      <w:r w:rsidRPr="00BA57EF">
        <w:rPr>
          <w:rFonts w:ascii="Angsana New" w:hAnsi="Angsana New"/>
          <w:sz w:val="30"/>
          <w:szCs w:val="30"/>
        </w:rPr>
        <w:t xml:space="preserve"> </w:t>
      </w:r>
      <w:r w:rsidR="00966C28" w:rsidRPr="00BA57EF">
        <w:rPr>
          <w:rFonts w:ascii="Angsana New" w:hAnsi="Angsana New" w:hint="cs"/>
          <w:sz w:val="30"/>
          <w:szCs w:val="30"/>
          <w:cs/>
        </w:rPr>
        <w:t>มีนาคม</w:t>
      </w:r>
      <w:r w:rsidRPr="00BA57EF">
        <w:rPr>
          <w:rFonts w:ascii="Angsana New" w:hAnsi="Angsana New" w:hint="cs"/>
          <w:sz w:val="30"/>
          <w:szCs w:val="30"/>
          <w:cs/>
        </w:rPr>
        <w:t xml:space="preserve"> </w:t>
      </w:r>
      <w:r w:rsidRPr="00BA57EF">
        <w:rPr>
          <w:rFonts w:ascii="Angsana New" w:hAnsi="Angsana New"/>
          <w:sz w:val="30"/>
          <w:szCs w:val="30"/>
        </w:rPr>
        <w:t>2562</w:t>
      </w:r>
      <w:r w:rsidRPr="00BA57EF">
        <w:rPr>
          <w:rFonts w:ascii="Angsana New" w:hAnsi="Angsana New" w:hint="cs"/>
          <w:sz w:val="30"/>
          <w:szCs w:val="30"/>
          <w:cs/>
        </w:rPr>
        <w:t xml:space="preserve"> และต้นทุนบริการในอดีตในระหว่างงวดเพิ่มขึ้นสำหรับงวดสามเดือนสิ้นสุดวันเดียวกันในงบการเงินรวมและงบการเงินเฉพาะกิจการ จำนวน </w:t>
      </w:r>
      <w:r w:rsidR="003F302A" w:rsidRPr="00BA57EF">
        <w:rPr>
          <w:rFonts w:asciiTheme="majorBidi" w:hAnsiTheme="majorBidi" w:cstheme="majorBidi"/>
          <w:sz w:val="30"/>
          <w:szCs w:val="30"/>
        </w:rPr>
        <w:t>2.</w:t>
      </w:r>
      <w:r w:rsidR="00BA57EF" w:rsidRPr="00BA57EF">
        <w:rPr>
          <w:rFonts w:asciiTheme="majorBidi" w:hAnsiTheme="majorBidi" w:cstheme="majorBidi"/>
          <w:sz w:val="30"/>
          <w:szCs w:val="30"/>
        </w:rPr>
        <w:t>2</w:t>
      </w:r>
      <w:r w:rsidRPr="00BA57EF">
        <w:rPr>
          <w:rFonts w:ascii="Angsana New" w:hAnsi="Angsana New"/>
          <w:sz w:val="30"/>
          <w:szCs w:val="30"/>
        </w:rPr>
        <w:t xml:space="preserve"> </w:t>
      </w:r>
      <w:r w:rsidRPr="00BA57EF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BA57EF" w:rsidRPr="00BA57EF">
        <w:rPr>
          <w:rFonts w:asciiTheme="majorBidi" w:hAnsiTheme="majorBidi" w:cstheme="majorBidi"/>
          <w:sz w:val="30"/>
          <w:szCs w:val="30"/>
        </w:rPr>
        <w:t>0.9</w:t>
      </w:r>
      <w:r w:rsidRPr="00BA57EF">
        <w:rPr>
          <w:rFonts w:ascii="Angsana New" w:hAnsi="Angsana New"/>
          <w:sz w:val="30"/>
          <w:szCs w:val="30"/>
        </w:rPr>
        <w:t xml:space="preserve"> </w:t>
      </w:r>
      <w:r w:rsidRPr="00BA57EF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:rsidR="00C42FD5" w:rsidRDefault="00C42FD5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6E7D43" w:rsidRPr="00011968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C62646" w:rsidRDefault="00C62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ja-JP"/>
        </w:rPr>
      </w:pPr>
      <w:r>
        <w:rPr>
          <w:rFonts w:ascii="Angsana New" w:hAnsi="Angsana New"/>
          <w:b/>
          <w:bCs/>
          <w:sz w:val="30"/>
          <w:szCs w:val="30"/>
          <w:lang w:eastAsia="ja-JP"/>
        </w:rPr>
        <w:br w:type="page"/>
      </w:r>
    </w:p>
    <w:p w:rsidR="006E7D43" w:rsidRPr="004464D4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B74C46">
        <w:rPr>
          <w:rFonts w:ascii="Angsana New" w:hAnsi="Angsana New" w:hint="eastAsia"/>
          <w:b/>
          <w:bCs/>
          <w:sz w:val="30"/>
          <w:szCs w:val="30"/>
        </w:rPr>
        <w:lastRenderedPageBreak/>
        <w:t>1</w:t>
      </w:r>
      <w:r w:rsidR="00593D53">
        <w:rPr>
          <w:rFonts w:ascii="Angsana New" w:hAnsi="Angsana New"/>
          <w:b/>
          <w:bCs/>
          <w:sz w:val="30"/>
          <w:szCs w:val="30"/>
        </w:rPr>
        <w:t>1</w:t>
      </w:r>
      <w:r w:rsidRPr="00B74C46">
        <w:rPr>
          <w:rFonts w:ascii="Angsana New" w:hAnsi="Angsana New"/>
          <w:b/>
          <w:bCs/>
          <w:sz w:val="30"/>
          <w:szCs w:val="30"/>
        </w:rPr>
        <w:tab/>
      </w:r>
      <w:r w:rsidRPr="004D6D6A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:rsidR="006E7D43" w:rsidRPr="00B17CE4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2"/>
          <w:szCs w:val="22"/>
        </w:rPr>
      </w:pPr>
    </w:p>
    <w:p w:rsidR="006E7D43" w:rsidRPr="00B17CE4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17CE4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กลุ่มบริษัทมี </w:t>
      </w:r>
      <w:r w:rsidRPr="00B17CE4">
        <w:rPr>
          <w:rFonts w:ascii="Angsana New" w:hAnsi="Angsana New"/>
          <w:spacing w:val="-4"/>
          <w:sz w:val="30"/>
          <w:szCs w:val="30"/>
        </w:rPr>
        <w:t xml:space="preserve">3 </w:t>
      </w:r>
      <w:r w:rsidRPr="00B17CE4">
        <w:rPr>
          <w:rFonts w:ascii="Angsana New" w:hAnsi="Angsana New"/>
          <w:spacing w:val="-4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</w:t>
      </w:r>
      <w:r w:rsidRPr="00B17CE4">
        <w:rPr>
          <w:rFonts w:ascii="Angsana New" w:hAnsi="Angsana New"/>
          <w:spacing w:val="-4"/>
          <w:sz w:val="30"/>
          <w:szCs w:val="30"/>
        </w:rPr>
        <w:t xml:space="preserve"> </w:t>
      </w:r>
      <w:r w:rsidRPr="00B17CE4">
        <w:rPr>
          <w:rFonts w:ascii="Angsana New" w:hAnsi="Angsana New"/>
          <w:spacing w:val="-4"/>
          <w:sz w:val="30"/>
          <w:szCs w:val="30"/>
          <w:cs/>
        </w:rPr>
        <w:t>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Pr="00B17CE4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Pr="00B17CE4">
        <w:rPr>
          <w:rFonts w:ascii="Angsana New" w:hAnsi="Angsana New"/>
          <w:spacing w:val="-4"/>
          <w:sz w:val="30"/>
          <w:szCs w:val="30"/>
          <w:cs/>
        </w:rPr>
        <w:t xml:space="preserve">ดยสรุปมีดังนี้ </w:t>
      </w:r>
    </w:p>
    <w:p w:rsidR="006E7D43" w:rsidRPr="00B17CE4" w:rsidRDefault="006E7D43" w:rsidP="006E7D43">
      <w:pPr>
        <w:tabs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6E7D43" w:rsidRPr="006B49E5" w:rsidRDefault="006E7D43" w:rsidP="001D6A6E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6B49E5">
        <w:rPr>
          <w:rFonts w:ascii="AngsanaUPC" w:hAnsi="AngsanaUPC" w:cs="AngsanaUPC"/>
          <w:sz w:val="30"/>
          <w:szCs w:val="30"/>
        </w:rPr>
        <w:t>1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Pr="006B49E5">
        <w:rPr>
          <w:rFonts w:ascii="AngsanaUPC" w:hAnsi="AngsanaUPC" w:cs="AngsanaUPC" w:hint="cs"/>
          <w:sz w:val="30"/>
          <w:szCs w:val="30"/>
          <w:cs/>
        </w:rPr>
        <w:t>ออกแบบ ผลิตและติดตั้งเครื่องจักรแบบกึ่งอัตโนมัติ</w:t>
      </w:r>
    </w:p>
    <w:p w:rsidR="006E7D43" w:rsidRPr="006B49E5" w:rsidRDefault="006E7D43" w:rsidP="001D6A6E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6B49E5">
        <w:rPr>
          <w:rFonts w:ascii="AngsanaUPC" w:hAnsi="AngsanaUPC" w:cs="AngsanaUPC"/>
          <w:sz w:val="30"/>
          <w:szCs w:val="30"/>
        </w:rPr>
        <w:t>2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Pr="006B49E5">
        <w:rPr>
          <w:rFonts w:ascii="AngsanaUPC" w:hAnsi="AngsanaUPC" w:cs="AngsanaUPC" w:hint="cs"/>
          <w:sz w:val="30"/>
          <w:szCs w:val="30"/>
          <w:cs/>
        </w:rPr>
        <w:t>ออกแบบ ผลิตและติดตั้งเครื่องจักรแบบอัตโนมัติ</w:t>
      </w:r>
    </w:p>
    <w:p w:rsidR="006E7D43" w:rsidRPr="00C426EF" w:rsidRDefault="006E7D43" w:rsidP="001D6A6E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6B49E5">
        <w:rPr>
          <w:rFonts w:ascii="AngsanaUPC" w:hAnsi="AngsanaUPC" w:cs="AngsanaUPC"/>
          <w:sz w:val="30"/>
          <w:szCs w:val="30"/>
        </w:rPr>
        <w:t>3</w:t>
      </w:r>
      <w:r w:rsidRPr="00E94350">
        <w:rPr>
          <w:rFonts w:ascii="AngsanaUPC" w:hAnsi="AngsanaUPC" w:cs="AngsanaUPC"/>
          <w:i/>
          <w:iCs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อื่นๆ</w:t>
      </w:r>
    </w:p>
    <w:p w:rsidR="006E7D43" w:rsidRPr="00B17CE4" w:rsidRDefault="006E7D43" w:rsidP="006E7D43">
      <w:pPr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:rsidR="006E7D43" w:rsidRPr="00B17CE4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17CE4">
        <w:rPr>
          <w:rFonts w:ascii="Angsana New" w:hAnsi="Angsana New"/>
          <w:spacing w:val="-4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Pr="00B17CE4">
        <w:rPr>
          <w:rFonts w:ascii="Angsana New" w:hAnsi="Angsana New"/>
          <w:spacing w:val="-4"/>
          <w:sz w:val="30"/>
          <w:szCs w:val="30"/>
        </w:rPr>
        <w:t xml:space="preserve"> </w:t>
      </w:r>
      <w:r w:rsidRPr="00B17CE4">
        <w:rPr>
          <w:rFonts w:ascii="Angsana New" w:hAnsi="Angsana New"/>
          <w:spacing w:val="-4"/>
          <w:sz w:val="30"/>
          <w:szCs w:val="30"/>
          <w:cs/>
        </w:rPr>
        <w:t>การดำเนินงานของกลุ่มบริษัท</w:t>
      </w:r>
      <w:r w:rsidRPr="00B17CE4">
        <w:rPr>
          <w:rFonts w:ascii="Angsana New" w:hAnsi="Angsana New"/>
          <w:spacing w:val="-4"/>
          <w:sz w:val="30"/>
          <w:szCs w:val="30"/>
        </w:rPr>
        <w:t xml:space="preserve"> </w:t>
      </w:r>
      <w:r w:rsidRPr="00B17CE4">
        <w:rPr>
          <w:rFonts w:ascii="Angsana New" w:hAnsi="Angsana New"/>
          <w:spacing w:val="-4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6E7D43" w:rsidRPr="00D545C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  <w:sectPr w:rsidR="006E7D43" w:rsidRPr="00D545C3" w:rsidSect="00EE1E6B">
          <w:headerReference w:type="default" r:id="rId20"/>
          <w:footerReference w:type="default" r:id="rId21"/>
          <w:pgSz w:w="11907" w:h="16840"/>
          <w:pgMar w:top="691" w:right="927" w:bottom="576" w:left="1152" w:header="720" w:footer="720" w:gutter="0"/>
          <w:cols w:space="708"/>
          <w:docGrid w:linePitch="360"/>
        </w:sectPr>
      </w:pPr>
    </w:p>
    <w:p w:rsidR="006E7D43" w:rsidRPr="004464D4" w:rsidRDefault="006E7D43" w:rsidP="00CD4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ข้อมูล</w:t>
      </w:r>
      <w:r w:rsidRPr="004464D4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ตาม</w:t>
      </w: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ส่วนงานที่รายงาน </w:t>
      </w:r>
    </w:p>
    <w:p w:rsidR="006E7D43" w:rsidRPr="004464D4" w:rsidRDefault="006E7D43" w:rsidP="00CD4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highlight w:val="yellow"/>
        </w:rPr>
      </w:pPr>
    </w:p>
    <w:tbl>
      <w:tblPr>
        <w:tblW w:w="4817" w:type="pct"/>
        <w:tblInd w:w="558" w:type="dxa"/>
        <w:tblLayout w:type="fixed"/>
        <w:tblLook w:val="00A0" w:firstRow="1" w:lastRow="0" w:firstColumn="1" w:lastColumn="0" w:noHBand="0" w:noVBand="0"/>
      </w:tblPr>
      <w:tblGrid>
        <w:gridCol w:w="2413"/>
        <w:gridCol w:w="1084"/>
        <w:gridCol w:w="274"/>
        <w:gridCol w:w="1125"/>
        <w:gridCol w:w="273"/>
        <w:gridCol w:w="987"/>
        <w:gridCol w:w="273"/>
        <w:gridCol w:w="987"/>
        <w:gridCol w:w="273"/>
        <w:gridCol w:w="984"/>
        <w:gridCol w:w="273"/>
        <w:gridCol w:w="984"/>
        <w:gridCol w:w="273"/>
        <w:gridCol w:w="981"/>
        <w:gridCol w:w="273"/>
        <w:gridCol w:w="1074"/>
        <w:gridCol w:w="273"/>
        <w:gridCol w:w="993"/>
        <w:gridCol w:w="273"/>
        <w:gridCol w:w="933"/>
      </w:tblGrid>
      <w:tr w:rsidR="00A970BC" w:rsidRPr="00C44A60" w:rsidTr="00A970BC">
        <w:tc>
          <w:tcPr>
            <w:tcW w:w="804" w:type="pct"/>
            <w:tcBorders>
              <w:top w:val="nil"/>
              <w:left w:val="nil"/>
              <w:right w:val="nil"/>
            </w:tcBorders>
            <w:noWrap/>
          </w:tcPr>
          <w:p w:rsidR="00A970BC" w:rsidRPr="00AC7B8E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96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A970BC" w:rsidRPr="00C44A60" w:rsidTr="00E87C69">
        <w:tc>
          <w:tcPr>
            <w:tcW w:w="804" w:type="pct"/>
            <w:tcBorders>
              <w:top w:val="nil"/>
              <w:left w:val="nil"/>
              <w:right w:val="nil"/>
            </w:tcBorders>
            <w:noWrap/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7" w:type="pct"/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58" w:type="pct"/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A970BC" w:rsidRPr="00C44A60" w:rsidTr="00E87C69">
        <w:tc>
          <w:tcPr>
            <w:tcW w:w="804" w:type="pct"/>
            <w:tcBorders>
              <w:top w:val="nil"/>
              <w:left w:val="nil"/>
              <w:right w:val="nil"/>
            </w:tcBorders>
            <w:noWrap/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7" w:type="pct"/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58" w:type="pct"/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A970BC" w:rsidRPr="00C44A60" w:rsidTr="00E87C69">
        <w:tc>
          <w:tcPr>
            <w:tcW w:w="804" w:type="pct"/>
            <w:tcBorders>
              <w:top w:val="nil"/>
              <w:left w:val="nil"/>
              <w:right w:val="nil"/>
            </w:tcBorders>
            <w:noWrap/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8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แบบกึ่งอัตโนมัติ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1" w:type="pct"/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76" w:type="pct"/>
            <w:gridSpan w:val="3"/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91" w:type="pct"/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70BC" w:rsidRPr="00C44A60" w:rsidRDefault="00A970B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C44A6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87C69" w:rsidRPr="00C44A60" w:rsidTr="00E87C69">
        <w:tc>
          <w:tcPr>
            <w:tcW w:w="80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E87C69" w:rsidRPr="00C44A60" w:rsidRDefault="00E96BAC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:rsidR="00E87C69" w:rsidRPr="00C44A60" w:rsidRDefault="00E87C69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E87C69" w:rsidRPr="00C44A60" w:rsidRDefault="00E87C69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</w:tcPr>
          <w:p w:rsidR="00E87C69" w:rsidRPr="00C44A60" w:rsidRDefault="00E87C69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E87C69" w:rsidRPr="00C44A60" w:rsidRDefault="00E87C69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</w:tcPr>
          <w:p w:rsidR="00E87C69" w:rsidRPr="00C44A60" w:rsidRDefault="00E87C69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E87C69" w:rsidRPr="00C44A60" w:rsidRDefault="00E87C69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</w:tcPr>
          <w:p w:rsidR="00E87C69" w:rsidRPr="00C44A60" w:rsidRDefault="00E87C69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E87C69" w:rsidRPr="00C44A60" w:rsidRDefault="00E87C69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</w:tcPr>
          <w:p w:rsidR="00E87C69" w:rsidRPr="00C44A60" w:rsidRDefault="00E87C69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E87C69" w:rsidRPr="00C44A60" w:rsidRDefault="00E87C69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</w:tcPr>
          <w:p w:rsidR="00E87C69" w:rsidRPr="00C44A60" w:rsidRDefault="00E87C69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91" w:type="pct"/>
          </w:tcPr>
          <w:p w:rsidR="00E87C69" w:rsidRPr="00C44A60" w:rsidRDefault="00E87C69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7" w:type="pct"/>
          </w:tcPr>
          <w:p w:rsidR="00E87C69" w:rsidRPr="00C44A60" w:rsidRDefault="00E87C69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91" w:type="pct"/>
          </w:tcPr>
          <w:p w:rsidR="00E87C69" w:rsidRPr="00C44A60" w:rsidRDefault="00E87C69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8" w:type="pct"/>
          </w:tcPr>
          <w:p w:rsidR="00E87C69" w:rsidRPr="00C44A60" w:rsidRDefault="00E87C69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91" w:type="pct"/>
          </w:tcPr>
          <w:p w:rsidR="00E87C69" w:rsidRPr="00C44A60" w:rsidRDefault="00E87C69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:rsidR="00E87C69" w:rsidRPr="00C44A60" w:rsidRDefault="00E87C69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E87C69" w:rsidRPr="00C44A60" w:rsidRDefault="00E87C69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:rsidR="00E87C69" w:rsidRPr="00C44A60" w:rsidRDefault="00E87C69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</w:tr>
      <w:tr w:rsidR="00E87C69" w:rsidRPr="00C44A60" w:rsidTr="00E87C69">
        <w:tc>
          <w:tcPr>
            <w:tcW w:w="80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E87C69" w:rsidRPr="00C44A60" w:rsidRDefault="00E87C69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96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87C69" w:rsidRPr="00C44A60" w:rsidRDefault="00E87C69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E87C69" w:rsidRPr="00C44A60" w:rsidTr="00E87C69">
        <w:trPr>
          <w:trHeight w:val="243"/>
        </w:trPr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:rsidR="00E87C69" w:rsidRPr="00C44A60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7C69" w:rsidRPr="005655FA" w:rsidRDefault="00CD4407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CD4407">
              <w:rPr>
                <w:rFonts w:ascii="Angsana New" w:hAnsi="Angsana New"/>
                <w:color w:val="000000"/>
                <w:sz w:val="30"/>
                <w:szCs w:val="30"/>
              </w:rPr>
              <w:t>82,550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87C69" w:rsidRPr="00C44A60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7C69" w:rsidRPr="00C44A60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7C69">
              <w:rPr>
                <w:rFonts w:ascii="Angsana New" w:hAnsi="Angsana New"/>
                <w:color w:val="000000"/>
                <w:sz w:val="30"/>
                <w:szCs w:val="30"/>
              </w:rPr>
              <w:t>127,450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87C69" w:rsidRPr="00C44A60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7C69" w:rsidRPr="00C44A60" w:rsidRDefault="00CD4407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4407">
              <w:rPr>
                <w:rFonts w:ascii="Angsana New" w:hAnsi="Angsana New"/>
                <w:color w:val="000000"/>
                <w:sz w:val="30"/>
                <w:szCs w:val="30"/>
              </w:rPr>
              <w:t>9,423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87C69" w:rsidRPr="00C44A60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7C69" w:rsidRPr="00C44A60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7C69">
              <w:rPr>
                <w:rFonts w:ascii="Angsana New" w:hAnsi="Angsana New"/>
                <w:color w:val="000000"/>
                <w:sz w:val="30"/>
                <w:szCs w:val="30"/>
              </w:rPr>
              <w:t>3,297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E87C69" w:rsidRPr="00C44A60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7C69" w:rsidRPr="00C44A60" w:rsidRDefault="00CD4407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5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4407">
              <w:rPr>
                <w:rFonts w:ascii="Angsana New" w:hAnsi="Angsana New"/>
                <w:color w:val="000000"/>
                <w:sz w:val="30"/>
                <w:szCs w:val="30"/>
              </w:rPr>
              <w:t>19,873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87C69" w:rsidRPr="00C44A60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</w:tcPr>
          <w:p w:rsidR="00E87C69" w:rsidRPr="00C44A60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7C69">
              <w:rPr>
                <w:rFonts w:ascii="Angsana New" w:hAnsi="Angsana New"/>
                <w:color w:val="000000"/>
                <w:sz w:val="30"/>
                <w:szCs w:val="30"/>
              </w:rPr>
              <w:t>19,86</w:t>
            </w:r>
            <w:r w:rsidR="00317477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91" w:type="pct"/>
          </w:tcPr>
          <w:p w:rsidR="00E87C69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vAlign w:val="bottom"/>
          </w:tcPr>
          <w:p w:rsidR="00E87C69" w:rsidRDefault="00CD4407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4407">
              <w:rPr>
                <w:rFonts w:ascii="Angsana New" w:hAnsi="Angsana New"/>
                <w:color w:val="000000"/>
                <w:sz w:val="30"/>
                <w:szCs w:val="30"/>
              </w:rPr>
              <w:t>(15,130)</w:t>
            </w:r>
          </w:p>
        </w:tc>
        <w:tc>
          <w:tcPr>
            <w:tcW w:w="91" w:type="pct"/>
          </w:tcPr>
          <w:p w:rsidR="00E87C69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bottom"/>
          </w:tcPr>
          <w:p w:rsidR="00E87C69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7C69">
              <w:rPr>
                <w:rFonts w:ascii="Angsana New" w:hAnsi="Angsana New"/>
                <w:color w:val="000000"/>
                <w:sz w:val="30"/>
                <w:szCs w:val="30"/>
              </w:rPr>
              <w:t>(56,560)</w:t>
            </w:r>
          </w:p>
        </w:tc>
        <w:tc>
          <w:tcPr>
            <w:tcW w:w="91" w:type="pct"/>
            <w:shd w:val="clear" w:color="auto" w:fill="auto"/>
          </w:tcPr>
          <w:p w:rsidR="00E87C69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7C69" w:rsidRPr="00C44A60" w:rsidRDefault="00CD4407" w:rsidP="0022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105" w:right="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4407">
              <w:rPr>
                <w:rFonts w:ascii="Angsana New" w:hAnsi="Angsana New"/>
                <w:color w:val="000000"/>
                <w:sz w:val="30"/>
                <w:szCs w:val="30"/>
              </w:rPr>
              <w:t>96,716</w:t>
            </w:r>
          </w:p>
        </w:tc>
        <w:tc>
          <w:tcPr>
            <w:tcW w:w="91" w:type="pct"/>
            <w:vAlign w:val="bottom"/>
          </w:tcPr>
          <w:p w:rsidR="00E87C69" w:rsidRPr="00C44A60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:rsidR="00E87C69" w:rsidRPr="00C44A60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5" w:right="-9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7C69">
              <w:rPr>
                <w:rFonts w:ascii="Angsana New" w:hAnsi="Angsana New"/>
                <w:color w:val="000000"/>
                <w:sz w:val="30"/>
                <w:szCs w:val="30"/>
              </w:rPr>
              <w:t>94,0</w:t>
            </w:r>
            <w:r w:rsidR="00317477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</w:tr>
      <w:tr w:rsidR="00E87C69" w:rsidRPr="00284AE0" w:rsidTr="00420162"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C69" w:rsidRPr="00420162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1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 (ขาดทุน) ตามส่วนงาน</w:t>
            </w:r>
          </w:p>
          <w:p w:rsidR="00E87C69" w:rsidRPr="00420162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1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ก่อนหักภาษีเงินได้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87C69" w:rsidRPr="00420162" w:rsidRDefault="00420162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162">
              <w:rPr>
                <w:rFonts w:ascii="Angsana New" w:hAnsi="Angsana New"/>
                <w:color w:val="000000"/>
                <w:sz w:val="30"/>
                <w:szCs w:val="30"/>
              </w:rPr>
              <w:t>1,678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7C69" w:rsidRPr="00420162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87C69" w:rsidRPr="00420162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162">
              <w:rPr>
                <w:rFonts w:ascii="Angsana New" w:hAnsi="Angsana New"/>
                <w:color w:val="000000"/>
                <w:sz w:val="30"/>
                <w:szCs w:val="30"/>
              </w:rPr>
              <w:t>3,374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7C69" w:rsidRPr="00420162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87C69" w:rsidRPr="00420162" w:rsidRDefault="00420162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162">
              <w:rPr>
                <w:rFonts w:ascii="Angsana New" w:hAnsi="Angsana New"/>
                <w:color w:val="000000"/>
                <w:sz w:val="30"/>
                <w:szCs w:val="30"/>
              </w:rPr>
              <w:t>(5,188)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7C69" w:rsidRPr="00420162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87C69" w:rsidRPr="00420162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162">
              <w:rPr>
                <w:rFonts w:ascii="Angsana New" w:hAnsi="Angsana New"/>
                <w:color w:val="000000"/>
                <w:sz w:val="30"/>
                <w:szCs w:val="30"/>
              </w:rPr>
              <w:t>(283)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</w:tcPr>
          <w:p w:rsidR="00E87C69" w:rsidRPr="00420162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87C69" w:rsidRPr="00420162" w:rsidRDefault="003C12FF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12FF">
              <w:rPr>
                <w:rFonts w:ascii="Angsana New" w:hAnsi="Angsana New"/>
                <w:color w:val="000000"/>
                <w:sz w:val="30"/>
                <w:szCs w:val="30"/>
              </w:rPr>
              <w:t>234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87C69" w:rsidRPr="00420162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7C69" w:rsidRPr="00420162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162">
              <w:rPr>
                <w:rFonts w:ascii="Angsana New" w:hAnsi="Angsana New"/>
                <w:color w:val="000000"/>
                <w:sz w:val="30"/>
                <w:szCs w:val="30"/>
              </w:rPr>
              <w:t>(502)</w:t>
            </w:r>
          </w:p>
        </w:tc>
        <w:tc>
          <w:tcPr>
            <w:tcW w:w="91" w:type="pct"/>
            <w:shd w:val="clear" w:color="auto" w:fill="auto"/>
          </w:tcPr>
          <w:p w:rsidR="00E87C69" w:rsidRPr="00420162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7C69" w:rsidRPr="00420162" w:rsidRDefault="00420162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162">
              <w:rPr>
                <w:rFonts w:ascii="Angsana New" w:hAnsi="Angsana New"/>
                <w:color w:val="000000"/>
                <w:sz w:val="30"/>
                <w:szCs w:val="30"/>
              </w:rPr>
              <w:t>(454)</w:t>
            </w:r>
          </w:p>
        </w:tc>
        <w:tc>
          <w:tcPr>
            <w:tcW w:w="91" w:type="pct"/>
            <w:shd w:val="clear" w:color="auto" w:fill="auto"/>
          </w:tcPr>
          <w:p w:rsidR="00E87C69" w:rsidRPr="00420162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7C69" w:rsidRPr="00420162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72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162">
              <w:rPr>
                <w:rFonts w:ascii="Angsana New" w:hAnsi="Angsana New"/>
                <w:color w:val="000000"/>
                <w:sz w:val="30"/>
                <w:szCs w:val="30"/>
              </w:rPr>
              <w:t>1,228</w:t>
            </w:r>
          </w:p>
        </w:tc>
        <w:tc>
          <w:tcPr>
            <w:tcW w:w="91" w:type="pct"/>
            <w:shd w:val="clear" w:color="auto" w:fill="auto"/>
          </w:tcPr>
          <w:p w:rsidR="00E87C69" w:rsidRPr="00420162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7C69" w:rsidRPr="00420162" w:rsidRDefault="003C12FF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spacing w:line="240" w:lineRule="auto"/>
              <w:ind w:left="-105" w:right="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12FF">
              <w:rPr>
                <w:rFonts w:ascii="Angsana New" w:hAnsi="Angsana New"/>
                <w:color w:val="000000"/>
                <w:sz w:val="30"/>
                <w:szCs w:val="30"/>
              </w:rPr>
              <w:t>(3,730)</w:t>
            </w:r>
          </w:p>
        </w:tc>
        <w:tc>
          <w:tcPr>
            <w:tcW w:w="91" w:type="pct"/>
            <w:shd w:val="clear" w:color="auto" w:fill="auto"/>
            <w:vAlign w:val="bottom"/>
          </w:tcPr>
          <w:p w:rsidR="00E87C69" w:rsidRPr="00420162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87C69" w:rsidRPr="00420162" w:rsidRDefault="00E87C69" w:rsidP="0042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5" w:right="-9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162">
              <w:rPr>
                <w:rFonts w:ascii="Angsana New" w:hAnsi="Angsana New"/>
                <w:color w:val="000000"/>
                <w:sz w:val="30"/>
                <w:szCs w:val="30"/>
              </w:rPr>
              <w:t>3,817</w:t>
            </w:r>
          </w:p>
        </w:tc>
      </w:tr>
    </w:tbl>
    <w:p w:rsidR="006E7D43" w:rsidRDefault="006E7D43" w:rsidP="0042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highlight w:val="yellow"/>
        </w:rPr>
      </w:pPr>
    </w:p>
    <w:p w:rsidR="000247FD" w:rsidRDefault="000247FD" w:rsidP="0042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  <w:r>
        <w:rPr>
          <w:rFonts w:ascii="Angsana New" w:hAnsi="Angsana New"/>
          <w:sz w:val="24"/>
          <w:szCs w:val="24"/>
          <w:highlight w:val="yellow"/>
        </w:rPr>
        <w:br w:type="page"/>
      </w:r>
    </w:p>
    <w:tbl>
      <w:tblPr>
        <w:tblW w:w="4830" w:type="pct"/>
        <w:tblInd w:w="558" w:type="dxa"/>
        <w:tblLayout w:type="fixed"/>
        <w:tblLook w:val="00A0" w:firstRow="1" w:lastRow="0" w:firstColumn="1" w:lastColumn="0" w:noHBand="0" w:noVBand="0"/>
      </w:tblPr>
      <w:tblGrid>
        <w:gridCol w:w="2782"/>
        <w:gridCol w:w="1097"/>
        <w:gridCol w:w="282"/>
        <w:gridCol w:w="963"/>
        <w:gridCol w:w="283"/>
        <w:gridCol w:w="897"/>
        <w:gridCol w:w="280"/>
        <w:gridCol w:w="981"/>
        <w:gridCol w:w="280"/>
        <w:gridCol w:w="981"/>
        <w:gridCol w:w="280"/>
        <w:gridCol w:w="978"/>
        <w:gridCol w:w="280"/>
        <w:gridCol w:w="960"/>
        <w:gridCol w:w="274"/>
        <w:gridCol w:w="969"/>
        <w:gridCol w:w="274"/>
        <w:gridCol w:w="981"/>
        <w:gridCol w:w="268"/>
        <w:gridCol w:w="954"/>
      </w:tblGrid>
      <w:tr w:rsidR="000247FD" w:rsidRPr="00C44A60" w:rsidTr="00CD4407">
        <w:tc>
          <w:tcPr>
            <w:tcW w:w="92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E2D0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lastRenderedPageBreak/>
              <w:t xml:space="preserve">  </w:t>
            </w:r>
          </w:p>
        </w:tc>
        <w:tc>
          <w:tcPr>
            <w:tcW w:w="4075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3E2D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0247FD" w:rsidRPr="00C44A60" w:rsidTr="00CD4407">
        <w:tc>
          <w:tcPr>
            <w:tcW w:w="92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E2D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19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2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0247FD" w:rsidRPr="00C44A60" w:rsidTr="00CD4407">
        <w:tc>
          <w:tcPr>
            <w:tcW w:w="92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E2D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E2D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19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2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0247FD" w:rsidRPr="00C44A60" w:rsidTr="00CD4407">
        <w:tc>
          <w:tcPr>
            <w:tcW w:w="92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E2D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แบบกึ่งอัตโนมัติ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3E2D0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3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32" w:type="pct"/>
            <w:gridSpan w:val="3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3E2D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91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3E2D0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247FD" w:rsidRPr="00C44A60" w:rsidTr="00CD4407">
        <w:tc>
          <w:tcPr>
            <w:tcW w:w="9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E2D08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31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3E2D08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E2D08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3E2D08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E2D08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3E2D08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93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E2D08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31</w:t>
            </w:r>
          </w:p>
        </w:tc>
        <w:tc>
          <w:tcPr>
            <w:tcW w:w="91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3E2D08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91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E2D08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31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3E2D08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</w:tr>
      <w:tr w:rsidR="000247FD" w:rsidRPr="00C44A60" w:rsidTr="00CD4407">
        <w:tc>
          <w:tcPr>
            <w:tcW w:w="9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E2D08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3E2D08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E2D08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3E2D08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E2D08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3E2D08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3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E2D08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1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3E2D08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1" w:type="pct"/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E2D08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7FD" w:rsidRPr="003E2D08" w:rsidRDefault="000247FD" w:rsidP="003E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3E2D08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9B6CD3" w:rsidRPr="00C44A60" w:rsidTr="00CD4407">
        <w:tc>
          <w:tcPr>
            <w:tcW w:w="9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CD3" w:rsidRPr="00C44A60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CD3" w:rsidRPr="00C44A60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CD3" w:rsidRPr="00C44A60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CD3" w:rsidRPr="00C44A60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CD3" w:rsidRPr="00C44A60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CD3" w:rsidRPr="00C44A60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CD3" w:rsidRPr="00C44A60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CD3" w:rsidRPr="00C44A60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CD3" w:rsidRPr="00C44A60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CD3" w:rsidRPr="00C44A60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CD3" w:rsidRPr="00C44A60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93" w:type="pct"/>
            <w:shd w:val="clear" w:color="auto" w:fill="auto"/>
          </w:tcPr>
          <w:p w:rsidR="009B6CD3" w:rsidRPr="00C44A60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19" w:type="pct"/>
            <w:shd w:val="clear" w:color="auto" w:fill="auto"/>
          </w:tcPr>
          <w:p w:rsidR="009B6CD3" w:rsidRPr="00C44A60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91" w:type="pct"/>
            <w:shd w:val="clear" w:color="auto" w:fill="auto"/>
          </w:tcPr>
          <w:p w:rsidR="009B6CD3" w:rsidRPr="00C44A60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</w:tcPr>
          <w:p w:rsidR="009B6CD3" w:rsidRPr="00C44A60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91" w:type="pct"/>
            <w:shd w:val="clear" w:color="auto" w:fill="auto"/>
          </w:tcPr>
          <w:p w:rsidR="009B6CD3" w:rsidRPr="00C44A60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CD3" w:rsidRPr="00C44A60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CD3" w:rsidRPr="00C44A60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CD3" w:rsidRPr="00C44A60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</w:tr>
      <w:tr w:rsidR="009B6CD3" w:rsidRPr="00C44A60" w:rsidTr="00CD4407">
        <w:tc>
          <w:tcPr>
            <w:tcW w:w="9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075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3E2D08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3E2D0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9B6CD3" w:rsidRPr="00C44A60" w:rsidTr="003E2D08"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สินทรัพย์ตามส่วนงานที่รายงาน </w:t>
            </w: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428,753</w:t>
            </w:r>
          </w:p>
        </w:tc>
        <w:tc>
          <w:tcPr>
            <w:tcW w:w="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546,855</w:t>
            </w:r>
          </w:p>
        </w:tc>
        <w:tc>
          <w:tcPr>
            <w:tcW w:w="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41,191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87,617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155,600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7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33,860</w:t>
            </w:r>
          </w:p>
        </w:tc>
        <w:tc>
          <w:tcPr>
            <w:tcW w:w="93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(169,9</w:t>
            </w:r>
            <w:r w:rsidR="0022337C">
              <w:rPr>
                <w:rFonts w:ascii="Angsana New" w:hAnsi="Angsana New"/>
                <w:color w:val="000000"/>
                <w:sz w:val="30"/>
                <w:szCs w:val="30"/>
              </w:rPr>
              <w:t>09</w:t>
            </w: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91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(192,369)</w:t>
            </w:r>
          </w:p>
        </w:tc>
        <w:tc>
          <w:tcPr>
            <w:tcW w:w="91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455,63</w:t>
            </w:r>
            <w:r w:rsidR="0022337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475,963</w:t>
            </w:r>
          </w:p>
        </w:tc>
      </w:tr>
      <w:tr w:rsidR="009B6CD3" w:rsidRPr="00C44A60" w:rsidTr="003E2D08"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E2D0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36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455,63</w:t>
            </w:r>
            <w:r w:rsidR="0022337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475,963</w:t>
            </w:r>
          </w:p>
        </w:tc>
      </w:tr>
      <w:tr w:rsidR="009B6CD3" w:rsidRPr="00C44A60" w:rsidTr="003E2D08"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B6CD3" w:rsidRPr="00284AE0" w:rsidTr="003E2D08"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E2D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หนี้สินตามส่วนงานที่รายงาน </w:t>
            </w:r>
          </w:p>
        </w:tc>
        <w:tc>
          <w:tcPr>
            <w:tcW w:w="36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224,555</w:t>
            </w: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288,729</w:t>
            </w: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23,906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48,234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left w:val="nil"/>
              <w:right w:val="nil"/>
            </w:tcBorders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61,679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11,896</w:t>
            </w:r>
          </w:p>
        </w:tc>
        <w:tc>
          <w:tcPr>
            <w:tcW w:w="93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(77,45</w:t>
            </w:r>
            <w:r w:rsidR="0022337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91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(99,971)</w:t>
            </w:r>
          </w:p>
        </w:tc>
        <w:tc>
          <w:tcPr>
            <w:tcW w:w="91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232,68</w:t>
            </w:r>
            <w:r w:rsidR="0022337C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color w:val="000000"/>
                <w:sz w:val="30"/>
                <w:szCs w:val="30"/>
              </w:rPr>
              <w:t>248,888</w:t>
            </w:r>
          </w:p>
        </w:tc>
      </w:tr>
      <w:tr w:rsidR="009B6CD3" w:rsidRPr="00284AE0" w:rsidTr="003E2D08"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E2D0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36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75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75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75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232,68</w:t>
            </w:r>
            <w:r w:rsidR="0022337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B6CD3" w:rsidRPr="003E2D08" w:rsidRDefault="009B6CD3" w:rsidP="009B6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E2D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248,888</w:t>
            </w:r>
          </w:p>
        </w:tc>
      </w:tr>
    </w:tbl>
    <w:p w:rsidR="006E7D43" w:rsidRDefault="006E7D43" w:rsidP="003E2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:rsidR="006E7D43" w:rsidRDefault="006E7D43" w:rsidP="003E2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  <w:sectPr w:rsidR="006E7D43" w:rsidSect="00EE1E6B">
          <w:headerReference w:type="default" r:id="rId22"/>
          <w:footerReference w:type="default" r:id="rId23"/>
          <w:pgSz w:w="16840" w:h="11907" w:orient="landscape"/>
          <w:pgMar w:top="1152" w:right="691" w:bottom="927" w:left="576" w:header="720" w:footer="288" w:gutter="0"/>
          <w:cols w:space="708"/>
          <w:docGrid w:linePitch="360"/>
        </w:sectPr>
      </w:pPr>
    </w:p>
    <w:p w:rsidR="008B4832" w:rsidRPr="00C11CA0" w:rsidRDefault="008B4832" w:rsidP="008B4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11CA0"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593D53">
        <w:rPr>
          <w:rFonts w:ascii="Angsana New" w:hAnsi="Angsana New"/>
          <w:b/>
          <w:bCs/>
          <w:sz w:val="30"/>
          <w:szCs w:val="30"/>
        </w:rPr>
        <w:t>2</w:t>
      </w:r>
      <w:r w:rsidRPr="00C11CA0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:rsidR="008B4832" w:rsidRDefault="008B4832" w:rsidP="008B48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lightGray"/>
          <w:shd w:val="clear" w:color="auto" w:fill="D9D9D9"/>
        </w:rPr>
      </w:pPr>
    </w:p>
    <w:p w:rsidR="008B4832" w:rsidRPr="009B6CD3" w:rsidRDefault="008B4832" w:rsidP="008B4832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B6CD3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:rsidR="008B4832" w:rsidRPr="009B6CD3" w:rsidRDefault="008B4832" w:rsidP="008B4832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:rsidR="008B4832" w:rsidRPr="009B6CD3" w:rsidRDefault="008B4832" w:rsidP="008B483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B6CD3">
        <w:rPr>
          <w:rFonts w:asciiTheme="majorBidi" w:hAnsiTheme="majorBidi" w:cstheme="majorBidi"/>
          <w:sz w:val="30"/>
          <w:szCs w:val="30"/>
          <w:cs/>
        </w:rPr>
        <w:t>ตาราง</w:t>
      </w:r>
      <w:r w:rsidRPr="009B6CD3">
        <w:rPr>
          <w:rFonts w:asciiTheme="majorBidi" w:hAnsiTheme="majorBidi" w:cstheme="majorBidi" w:hint="cs"/>
          <w:sz w:val="30"/>
          <w:szCs w:val="30"/>
          <w:cs/>
        </w:rPr>
        <w:t>ต่อไปนี้แสดง</w:t>
      </w:r>
      <w:r w:rsidRPr="009B6CD3">
        <w:rPr>
          <w:rFonts w:asciiTheme="majorBidi" w:hAnsiTheme="majorBidi" w:cstheme="majorBidi"/>
          <w:sz w:val="30"/>
          <w:szCs w:val="30"/>
          <w:cs/>
        </w:rPr>
        <w:t>ข้อมูลรายได้</w:t>
      </w:r>
      <w:r w:rsidRPr="009B6CD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9B6CD3">
        <w:rPr>
          <w:rFonts w:asciiTheme="majorBidi" w:hAnsiTheme="majorBidi" w:cstheme="majorBidi"/>
          <w:sz w:val="30"/>
          <w:szCs w:val="30"/>
          <w:cs/>
        </w:rPr>
        <w:t xml:space="preserve">ถูกจำแนกตามส่วนงานภูมิศาสตร์หลัก </w:t>
      </w:r>
      <w:r w:rsidRPr="009B6CD3">
        <w:rPr>
          <w:rFonts w:asciiTheme="majorBidi" w:hAnsiTheme="majorBidi" w:cstheme="majorBidi" w:hint="cs"/>
          <w:sz w:val="30"/>
          <w:szCs w:val="30"/>
          <w:cs/>
        </w:rPr>
        <w:t xml:space="preserve">และบริการหลัก </w:t>
      </w:r>
      <w:r w:rsidRPr="009B6CD3">
        <w:rPr>
          <w:rFonts w:asciiTheme="majorBidi" w:hAnsiTheme="majorBidi" w:cstheme="majorBidi"/>
          <w:sz w:val="30"/>
          <w:szCs w:val="30"/>
          <w:cs/>
        </w:rPr>
        <w:t xml:space="preserve">และจังหวะเวลาในการรับรู้รายได้ </w:t>
      </w:r>
    </w:p>
    <w:p w:rsidR="008B4832" w:rsidRDefault="008B4832" w:rsidP="008B4832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10170" w:type="dxa"/>
        <w:jc w:val="center"/>
        <w:tblLayout w:type="fixed"/>
        <w:tblLook w:val="01E0" w:firstRow="1" w:lastRow="1" w:firstColumn="1" w:lastColumn="1" w:noHBand="0" w:noVBand="0"/>
      </w:tblPr>
      <w:tblGrid>
        <w:gridCol w:w="2340"/>
        <w:gridCol w:w="810"/>
        <w:gridCol w:w="248"/>
        <w:gridCol w:w="742"/>
        <w:gridCol w:w="267"/>
        <w:gridCol w:w="813"/>
        <w:gridCol w:w="273"/>
        <w:gridCol w:w="717"/>
        <w:gridCol w:w="236"/>
        <w:gridCol w:w="754"/>
        <w:gridCol w:w="276"/>
        <w:gridCol w:w="714"/>
        <w:gridCol w:w="236"/>
        <w:gridCol w:w="754"/>
        <w:gridCol w:w="236"/>
        <w:gridCol w:w="754"/>
      </w:tblGrid>
      <w:tr w:rsidR="00E52884" w:rsidRPr="003A110D" w:rsidTr="00245332">
        <w:trPr>
          <w:trHeight w:val="87"/>
          <w:jc w:val="center"/>
        </w:trPr>
        <w:tc>
          <w:tcPr>
            <w:tcW w:w="2340" w:type="dxa"/>
            <w:vAlign w:val="bottom"/>
          </w:tcPr>
          <w:p w:rsidR="00E52884" w:rsidRPr="00D02DF5" w:rsidRDefault="00E52884" w:rsidP="004B2F4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830" w:type="dxa"/>
            <w:gridSpan w:val="15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E52884" w:rsidRPr="003A110D" w:rsidTr="00245332">
        <w:trPr>
          <w:trHeight w:val="87"/>
          <w:jc w:val="center"/>
        </w:trPr>
        <w:tc>
          <w:tcPr>
            <w:tcW w:w="2340" w:type="dxa"/>
            <w:vAlign w:val="bottom"/>
          </w:tcPr>
          <w:p w:rsidR="00E52884" w:rsidRPr="00D02DF5" w:rsidRDefault="00E52884" w:rsidP="004B2F4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7830" w:type="dxa"/>
            <w:gridSpan w:val="15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E52884" w:rsidRPr="003A110D" w:rsidTr="00245332">
        <w:trPr>
          <w:trHeight w:val="87"/>
          <w:jc w:val="center"/>
        </w:trPr>
        <w:tc>
          <w:tcPr>
            <w:tcW w:w="2340" w:type="dxa"/>
            <w:vAlign w:val="bottom"/>
          </w:tcPr>
          <w:p w:rsidR="00E52884" w:rsidRPr="00D02DF5" w:rsidRDefault="00E52884" w:rsidP="004B2F4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ออกแบบ</w:t>
            </w:r>
            <w:r w:rsidRPr="00D02DF5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D02DF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ผลิต</w:t>
            </w:r>
          </w:p>
        </w:tc>
        <w:tc>
          <w:tcPr>
            <w:tcW w:w="267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ออกแบบ</w:t>
            </w:r>
            <w:r w:rsidRPr="00D02DF5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D02DF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ผลิต</w:t>
            </w:r>
          </w:p>
        </w:tc>
        <w:tc>
          <w:tcPr>
            <w:tcW w:w="236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52884" w:rsidRPr="003A110D" w:rsidTr="00245332">
        <w:trPr>
          <w:trHeight w:val="87"/>
          <w:jc w:val="center"/>
        </w:trPr>
        <w:tc>
          <w:tcPr>
            <w:tcW w:w="2340" w:type="dxa"/>
            <w:vAlign w:val="bottom"/>
          </w:tcPr>
          <w:p w:rsidR="00E52884" w:rsidRPr="00D02DF5" w:rsidRDefault="00E52884" w:rsidP="004B2F4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และติดตั้งเครื่องจักร</w:t>
            </w:r>
          </w:p>
        </w:tc>
        <w:tc>
          <w:tcPr>
            <w:tcW w:w="267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และติดตั้งเครื่องจักร</w:t>
            </w:r>
          </w:p>
        </w:tc>
        <w:tc>
          <w:tcPr>
            <w:tcW w:w="236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E52884" w:rsidRPr="003A110D" w:rsidTr="00245332">
        <w:trPr>
          <w:trHeight w:val="87"/>
          <w:jc w:val="center"/>
        </w:trPr>
        <w:tc>
          <w:tcPr>
            <w:tcW w:w="2340" w:type="dxa"/>
            <w:vAlign w:val="bottom"/>
          </w:tcPr>
          <w:p w:rsidR="00E52884" w:rsidRPr="00D02DF5" w:rsidRDefault="00E52884" w:rsidP="004B2F4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แบบกึ่งอัตโนมัติ</w:t>
            </w:r>
          </w:p>
        </w:tc>
        <w:tc>
          <w:tcPr>
            <w:tcW w:w="267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แบบอัตโนมัติ</w:t>
            </w:r>
          </w:p>
        </w:tc>
        <w:tc>
          <w:tcPr>
            <w:tcW w:w="236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236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E52884" w:rsidRPr="003A110D" w:rsidTr="00245332">
        <w:trPr>
          <w:trHeight w:val="87"/>
          <w:jc w:val="center"/>
        </w:trPr>
        <w:tc>
          <w:tcPr>
            <w:tcW w:w="2340" w:type="dxa"/>
            <w:vAlign w:val="bottom"/>
          </w:tcPr>
          <w:p w:rsidR="00E52884" w:rsidRPr="00D02DF5" w:rsidRDefault="00E52884" w:rsidP="004B2F48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</w:p>
          <w:p w:rsidR="00E52884" w:rsidRPr="00D02DF5" w:rsidRDefault="00E52884" w:rsidP="004B2F48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 </w:t>
            </w:r>
            <w:r w:rsidRPr="00D02D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D02D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มีนาคม</w:t>
            </w:r>
          </w:p>
        </w:tc>
        <w:tc>
          <w:tcPr>
            <w:tcW w:w="810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48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42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67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3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3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17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36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6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14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36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36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E52884" w:rsidRPr="00D02DF5" w:rsidRDefault="00E52884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</w:tr>
      <w:tr w:rsidR="004B2F48" w:rsidRPr="003A110D" w:rsidTr="00245332">
        <w:trPr>
          <w:trHeight w:val="87"/>
          <w:jc w:val="center"/>
        </w:trPr>
        <w:tc>
          <w:tcPr>
            <w:tcW w:w="2340" w:type="dxa"/>
            <w:vAlign w:val="bottom"/>
          </w:tcPr>
          <w:p w:rsidR="004B2F48" w:rsidRPr="00D02DF5" w:rsidRDefault="004B2F48" w:rsidP="004B2F48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7830" w:type="dxa"/>
            <w:gridSpan w:val="15"/>
          </w:tcPr>
          <w:p w:rsidR="004B2F48" w:rsidRPr="00D02DF5" w:rsidRDefault="004B2F48" w:rsidP="004B2F4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D02DF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D02DF5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52884" w:rsidRPr="003A110D" w:rsidTr="00245332">
        <w:trPr>
          <w:jc w:val="center"/>
        </w:trPr>
        <w:tc>
          <w:tcPr>
            <w:tcW w:w="2340" w:type="dxa"/>
            <w:hideMark/>
          </w:tcPr>
          <w:p w:rsidR="00E52884" w:rsidRPr="00D02DF5" w:rsidRDefault="00E52884" w:rsidP="004B2F48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810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8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67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E52884" w:rsidRPr="00D02DF5" w:rsidRDefault="00E52884" w:rsidP="004B2F48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E52884" w:rsidRPr="00D02DF5" w:rsidRDefault="00E52884" w:rsidP="004B2F48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6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E52884" w:rsidRPr="00D02DF5" w:rsidRDefault="00E52884" w:rsidP="004B2F48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E52884" w:rsidRPr="00D02DF5" w:rsidRDefault="00E52884" w:rsidP="004B2F48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E52884" w:rsidRPr="003A110D" w:rsidTr="00245332">
        <w:trPr>
          <w:jc w:val="center"/>
        </w:trPr>
        <w:tc>
          <w:tcPr>
            <w:tcW w:w="2340" w:type="dxa"/>
            <w:hideMark/>
          </w:tcPr>
          <w:p w:rsidR="00E52884" w:rsidRPr="00D02DF5" w:rsidRDefault="00E52884" w:rsidP="004B2F48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D02DF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810" w:type="dxa"/>
            <w:vAlign w:val="bottom"/>
            <w:hideMark/>
          </w:tcPr>
          <w:p w:rsidR="00E52884" w:rsidRPr="00D02DF5" w:rsidRDefault="00D02DF5" w:rsidP="004B2F48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65,160</w:t>
            </w:r>
          </w:p>
        </w:tc>
        <w:tc>
          <w:tcPr>
            <w:tcW w:w="248" w:type="dxa"/>
            <w:vAlign w:val="bottom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vAlign w:val="bottom"/>
            <w:hideMark/>
          </w:tcPr>
          <w:p w:rsidR="00E52884" w:rsidRPr="00D02DF5" w:rsidRDefault="00D02DF5" w:rsidP="004B2F48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76,899</w:t>
            </w:r>
          </w:p>
        </w:tc>
        <w:tc>
          <w:tcPr>
            <w:tcW w:w="267" w:type="dxa"/>
            <w:vAlign w:val="bottom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vAlign w:val="bottom"/>
            <w:hideMark/>
          </w:tcPr>
          <w:p w:rsidR="00E52884" w:rsidRPr="00D02DF5" w:rsidRDefault="00D02DF5" w:rsidP="004B2F48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8,140</w:t>
            </w:r>
          </w:p>
        </w:tc>
        <w:tc>
          <w:tcPr>
            <w:tcW w:w="273" w:type="dxa"/>
            <w:vAlign w:val="bottom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vAlign w:val="bottom"/>
            <w:hideMark/>
          </w:tcPr>
          <w:p w:rsidR="00E52884" w:rsidRPr="00D02DF5" w:rsidRDefault="00D02DF5" w:rsidP="004B2F48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2,059</w:t>
            </w:r>
          </w:p>
        </w:tc>
        <w:tc>
          <w:tcPr>
            <w:tcW w:w="236" w:type="dxa"/>
            <w:vAlign w:val="bottom"/>
          </w:tcPr>
          <w:p w:rsidR="00E52884" w:rsidRPr="00D02DF5" w:rsidRDefault="00E52884" w:rsidP="004B2F48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  <w:hideMark/>
          </w:tcPr>
          <w:p w:rsidR="00E52884" w:rsidRPr="00D02DF5" w:rsidRDefault="00D02DF5" w:rsidP="004B2F48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19,694</w:t>
            </w:r>
          </w:p>
        </w:tc>
        <w:tc>
          <w:tcPr>
            <w:tcW w:w="276" w:type="dxa"/>
            <w:vAlign w:val="bottom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vAlign w:val="bottom"/>
            <w:hideMark/>
          </w:tcPr>
          <w:p w:rsidR="00E52884" w:rsidRPr="00D02DF5" w:rsidRDefault="00D02DF5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11,964</w:t>
            </w:r>
          </w:p>
        </w:tc>
        <w:tc>
          <w:tcPr>
            <w:tcW w:w="236" w:type="dxa"/>
            <w:vAlign w:val="bottom"/>
          </w:tcPr>
          <w:p w:rsidR="00E52884" w:rsidRPr="00D02DF5" w:rsidRDefault="00E52884" w:rsidP="004B2F48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hideMark/>
          </w:tcPr>
          <w:p w:rsidR="00E52884" w:rsidRPr="00D02DF5" w:rsidRDefault="00D02DF5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92,994</w:t>
            </w:r>
          </w:p>
        </w:tc>
        <w:tc>
          <w:tcPr>
            <w:tcW w:w="236" w:type="dxa"/>
            <w:vAlign w:val="bottom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hideMark/>
          </w:tcPr>
          <w:p w:rsidR="00E52884" w:rsidRPr="00D02DF5" w:rsidRDefault="00D02DF5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90,922</w:t>
            </w:r>
          </w:p>
        </w:tc>
      </w:tr>
      <w:tr w:rsidR="00E52884" w:rsidRPr="003A110D" w:rsidTr="00245332">
        <w:trPr>
          <w:jc w:val="center"/>
        </w:trPr>
        <w:tc>
          <w:tcPr>
            <w:tcW w:w="2340" w:type="dxa"/>
            <w:hideMark/>
          </w:tcPr>
          <w:p w:rsidR="00E52884" w:rsidRPr="00D02DF5" w:rsidRDefault="00245332" w:rsidP="004B2F48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 w:bidi="ar-SA"/>
              </w:rPr>
            </w:pPr>
            <w:r w:rsidRPr="00D02DF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อินเดีย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2884" w:rsidRPr="00D02DF5" w:rsidRDefault="00D02DF5" w:rsidP="004B2F48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3,543</w:t>
            </w:r>
          </w:p>
        </w:tc>
        <w:tc>
          <w:tcPr>
            <w:tcW w:w="248" w:type="dxa"/>
            <w:vAlign w:val="bottom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2884" w:rsidRPr="00D02DF5" w:rsidRDefault="00D02DF5" w:rsidP="004B2F48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2,431</w:t>
            </w:r>
          </w:p>
        </w:tc>
        <w:tc>
          <w:tcPr>
            <w:tcW w:w="267" w:type="dxa"/>
            <w:vAlign w:val="bottom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2884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2884" w:rsidRPr="00D02DF5" w:rsidRDefault="00E52884" w:rsidP="00D02DF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E52884" w:rsidRPr="00D02DF5" w:rsidRDefault="00E52884" w:rsidP="004B2F48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2884" w:rsidRPr="00D02DF5" w:rsidRDefault="00D02DF5" w:rsidP="004B2F48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179</w:t>
            </w:r>
          </w:p>
        </w:tc>
        <w:tc>
          <w:tcPr>
            <w:tcW w:w="276" w:type="dxa"/>
            <w:vAlign w:val="bottom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2884" w:rsidRPr="00D02DF5" w:rsidRDefault="00D02DF5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697</w:t>
            </w:r>
          </w:p>
        </w:tc>
        <w:tc>
          <w:tcPr>
            <w:tcW w:w="236" w:type="dxa"/>
            <w:vAlign w:val="bottom"/>
          </w:tcPr>
          <w:p w:rsidR="00E52884" w:rsidRPr="00D02DF5" w:rsidRDefault="00E52884" w:rsidP="004B2F48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52884" w:rsidRPr="00D02DF5" w:rsidRDefault="00D02DF5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3,722</w:t>
            </w:r>
          </w:p>
        </w:tc>
        <w:tc>
          <w:tcPr>
            <w:tcW w:w="236" w:type="dxa"/>
            <w:vAlign w:val="bottom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52884" w:rsidRPr="00D02DF5" w:rsidRDefault="00D02DF5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3,128</w:t>
            </w:r>
          </w:p>
        </w:tc>
      </w:tr>
      <w:tr w:rsidR="00E52884" w:rsidRPr="00EF2EFF" w:rsidTr="00245332">
        <w:trPr>
          <w:jc w:val="center"/>
        </w:trPr>
        <w:tc>
          <w:tcPr>
            <w:tcW w:w="2340" w:type="dxa"/>
            <w:hideMark/>
          </w:tcPr>
          <w:p w:rsidR="00E52884" w:rsidRPr="00D02DF5" w:rsidRDefault="00E52884" w:rsidP="004B2F48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D02D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52884" w:rsidRPr="00D02DF5" w:rsidRDefault="00D02DF5" w:rsidP="004B2F48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68,703</w:t>
            </w:r>
          </w:p>
        </w:tc>
        <w:tc>
          <w:tcPr>
            <w:tcW w:w="248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52884" w:rsidRPr="00D02DF5" w:rsidRDefault="00D02DF5" w:rsidP="004B2F48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79,330</w:t>
            </w:r>
          </w:p>
        </w:tc>
        <w:tc>
          <w:tcPr>
            <w:tcW w:w="267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52884" w:rsidRPr="00D02DF5" w:rsidRDefault="00D02DF5" w:rsidP="004B2F48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8,140</w:t>
            </w:r>
          </w:p>
        </w:tc>
        <w:tc>
          <w:tcPr>
            <w:tcW w:w="273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52884" w:rsidRPr="00D02DF5" w:rsidRDefault="00D02DF5" w:rsidP="004B2F48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2,059</w:t>
            </w:r>
          </w:p>
        </w:tc>
        <w:tc>
          <w:tcPr>
            <w:tcW w:w="236" w:type="dxa"/>
          </w:tcPr>
          <w:p w:rsidR="00E52884" w:rsidRPr="00D02DF5" w:rsidRDefault="00E52884" w:rsidP="004B2F48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52884" w:rsidRPr="00D02DF5" w:rsidRDefault="00D02DF5" w:rsidP="004B2F48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19,873</w:t>
            </w:r>
          </w:p>
        </w:tc>
        <w:tc>
          <w:tcPr>
            <w:tcW w:w="276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52884" w:rsidRPr="00D02DF5" w:rsidRDefault="00D02DF5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12,661</w:t>
            </w:r>
          </w:p>
        </w:tc>
        <w:tc>
          <w:tcPr>
            <w:tcW w:w="236" w:type="dxa"/>
          </w:tcPr>
          <w:p w:rsidR="00E52884" w:rsidRPr="00D02DF5" w:rsidRDefault="00E52884" w:rsidP="004B2F48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52884" w:rsidRPr="00D02DF5" w:rsidRDefault="00D02DF5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96,716</w:t>
            </w:r>
          </w:p>
        </w:tc>
        <w:tc>
          <w:tcPr>
            <w:tcW w:w="236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52884" w:rsidRPr="00D02DF5" w:rsidRDefault="00D02DF5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94,050</w:t>
            </w:r>
          </w:p>
        </w:tc>
      </w:tr>
      <w:tr w:rsidR="00E52884" w:rsidRPr="00EF2EFF" w:rsidTr="00245332">
        <w:trPr>
          <w:jc w:val="center"/>
        </w:trPr>
        <w:tc>
          <w:tcPr>
            <w:tcW w:w="2340" w:type="dxa"/>
          </w:tcPr>
          <w:p w:rsidR="00E52884" w:rsidRPr="00D02DF5" w:rsidRDefault="00E52884" w:rsidP="004B2F48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:rsidR="00E52884" w:rsidRPr="00D02DF5" w:rsidRDefault="00E52884" w:rsidP="004B2F48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right w:val="nil"/>
            </w:tcBorders>
          </w:tcPr>
          <w:p w:rsidR="00E52884" w:rsidRPr="00D02DF5" w:rsidRDefault="00E52884" w:rsidP="004B2F48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</w:tcPr>
          <w:p w:rsidR="00E52884" w:rsidRPr="00D02DF5" w:rsidRDefault="00E52884" w:rsidP="004B2F48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:rsidR="00E52884" w:rsidRPr="00D02DF5" w:rsidRDefault="00E52884" w:rsidP="004B2F48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E52884" w:rsidRPr="00D02DF5" w:rsidRDefault="00E52884" w:rsidP="004B2F48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E52884" w:rsidRPr="00D02DF5" w:rsidRDefault="00E52884" w:rsidP="004B2F48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6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nil"/>
            </w:tcBorders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E52884" w:rsidRPr="00D02DF5" w:rsidRDefault="00E52884" w:rsidP="004B2F48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E52884" w:rsidRPr="003A110D" w:rsidTr="00245332">
        <w:trPr>
          <w:jc w:val="center"/>
        </w:trPr>
        <w:tc>
          <w:tcPr>
            <w:tcW w:w="2340" w:type="dxa"/>
            <w:hideMark/>
          </w:tcPr>
          <w:p w:rsidR="00E52884" w:rsidRPr="00D02DF5" w:rsidRDefault="00E52884" w:rsidP="004B2F48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8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67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E52884" w:rsidRPr="00D02DF5" w:rsidRDefault="00E52884" w:rsidP="004B2F48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E52884" w:rsidRPr="00D02DF5" w:rsidRDefault="00E52884" w:rsidP="004B2F48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6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E52884" w:rsidRPr="00D02DF5" w:rsidRDefault="00E52884" w:rsidP="004B2F48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E52884" w:rsidRPr="00D02DF5" w:rsidRDefault="00E52884" w:rsidP="004B2F48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E52884" w:rsidRPr="00D02DF5" w:rsidRDefault="00E52884" w:rsidP="004B2F4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D02DF5" w:rsidRPr="003A110D" w:rsidTr="00245332">
        <w:trPr>
          <w:jc w:val="center"/>
        </w:trPr>
        <w:tc>
          <w:tcPr>
            <w:tcW w:w="2340" w:type="dxa"/>
            <w:vAlign w:val="bottom"/>
            <w:hideMark/>
          </w:tcPr>
          <w:p w:rsidR="00D02DF5" w:rsidRPr="00D02DF5" w:rsidRDefault="00D02DF5" w:rsidP="00D02DF5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D02DF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10" w:type="dxa"/>
            <w:vAlign w:val="bottom"/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720</w:t>
            </w:r>
          </w:p>
        </w:tc>
        <w:tc>
          <w:tcPr>
            <w:tcW w:w="248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vAlign w:val="bottom"/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1,990</w:t>
            </w:r>
          </w:p>
        </w:tc>
        <w:tc>
          <w:tcPr>
            <w:tcW w:w="267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vAlign w:val="bottom"/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vAlign w:val="bottom"/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16,765</w:t>
            </w:r>
          </w:p>
        </w:tc>
        <w:tc>
          <w:tcPr>
            <w:tcW w:w="276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vAlign w:val="bottom"/>
            <w:hideMark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12,661</w:t>
            </w:r>
          </w:p>
        </w:tc>
        <w:tc>
          <w:tcPr>
            <w:tcW w:w="236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hideMark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17,485</w:t>
            </w:r>
          </w:p>
        </w:tc>
        <w:tc>
          <w:tcPr>
            <w:tcW w:w="236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hideMark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14,651</w:t>
            </w:r>
          </w:p>
        </w:tc>
      </w:tr>
      <w:tr w:rsidR="00D02DF5" w:rsidRPr="003A110D" w:rsidTr="00245332">
        <w:trPr>
          <w:jc w:val="center"/>
        </w:trPr>
        <w:tc>
          <w:tcPr>
            <w:tcW w:w="2340" w:type="dxa"/>
            <w:vAlign w:val="bottom"/>
            <w:hideMark/>
          </w:tcPr>
          <w:p w:rsidR="00D02DF5" w:rsidRPr="00D02DF5" w:rsidRDefault="00D02DF5" w:rsidP="00D02DF5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D02DF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67,983</w:t>
            </w:r>
          </w:p>
        </w:tc>
        <w:tc>
          <w:tcPr>
            <w:tcW w:w="248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77,340</w:t>
            </w:r>
          </w:p>
        </w:tc>
        <w:tc>
          <w:tcPr>
            <w:tcW w:w="267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8,140</w:t>
            </w:r>
          </w:p>
        </w:tc>
        <w:tc>
          <w:tcPr>
            <w:tcW w:w="273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2,059</w:t>
            </w:r>
          </w:p>
        </w:tc>
        <w:tc>
          <w:tcPr>
            <w:tcW w:w="236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3,108</w:t>
            </w:r>
          </w:p>
        </w:tc>
        <w:tc>
          <w:tcPr>
            <w:tcW w:w="276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79,231</w:t>
            </w:r>
          </w:p>
        </w:tc>
        <w:tc>
          <w:tcPr>
            <w:tcW w:w="236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79,399</w:t>
            </w:r>
          </w:p>
        </w:tc>
      </w:tr>
      <w:tr w:rsidR="00D02DF5" w:rsidRPr="00EF2EFF" w:rsidTr="00245332">
        <w:trPr>
          <w:jc w:val="center"/>
        </w:trPr>
        <w:tc>
          <w:tcPr>
            <w:tcW w:w="2340" w:type="dxa"/>
            <w:hideMark/>
          </w:tcPr>
          <w:p w:rsidR="00D02DF5" w:rsidRPr="00D02DF5" w:rsidRDefault="00D02DF5" w:rsidP="00D02DF5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D02D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68,703</w:t>
            </w:r>
          </w:p>
        </w:tc>
        <w:tc>
          <w:tcPr>
            <w:tcW w:w="248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79,330</w:t>
            </w:r>
          </w:p>
        </w:tc>
        <w:tc>
          <w:tcPr>
            <w:tcW w:w="267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8,140</w:t>
            </w:r>
          </w:p>
        </w:tc>
        <w:tc>
          <w:tcPr>
            <w:tcW w:w="273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2,059</w:t>
            </w: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19,873</w:t>
            </w:r>
          </w:p>
        </w:tc>
        <w:tc>
          <w:tcPr>
            <w:tcW w:w="276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12,661</w:t>
            </w: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96,716</w:t>
            </w: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94,050</w:t>
            </w:r>
          </w:p>
        </w:tc>
      </w:tr>
      <w:tr w:rsidR="00D02DF5" w:rsidRPr="003A110D" w:rsidTr="00245332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D02DF5" w:rsidRPr="00245332" w:rsidRDefault="00D02DF5" w:rsidP="00D02DF5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eastAsia="en-GB"/>
              </w:rPr>
            </w:pPr>
          </w:p>
        </w:tc>
        <w:tc>
          <w:tcPr>
            <w:tcW w:w="810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48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42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67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813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3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17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36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54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6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14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36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54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36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54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</w:tr>
      <w:tr w:rsidR="00D02DF5" w:rsidRPr="003A110D" w:rsidTr="00245332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D02DF5" w:rsidRPr="00245332" w:rsidRDefault="00D02DF5" w:rsidP="00D02DF5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eastAsia="en-GB"/>
              </w:rPr>
            </w:pPr>
          </w:p>
        </w:tc>
        <w:tc>
          <w:tcPr>
            <w:tcW w:w="810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48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42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67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813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3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17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36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54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6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14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36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54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36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54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</w:tr>
      <w:tr w:rsidR="002D09E2" w:rsidRPr="003A110D" w:rsidTr="00245332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2D09E2" w:rsidRPr="00245332" w:rsidRDefault="002D09E2" w:rsidP="00D02DF5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eastAsia="en-GB"/>
              </w:rPr>
            </w:pPr>
          </w:p>
        </w:tc>
        <w:tc>
          <w:tcPr>
            <w:tcW w:w="810" w:type="dxa"/>
          </w:tcPr>
          <w:p w:rsidR="002D09E2" w:rsidRPr="00245332" w:rsidRDefault="002D09E2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48" w:type="dxa"/>
          </w:tcPr>
          <w:p w:rsidR="002D09E2" w:rsidRPr="00245332" w:rsidRDefault="002D09E2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42" w:type="dxa"/>
          </w:tcPr>
          <w:p w:rsidR="002D09E2" w:rsidRPr="00245332" w:rsidRDefault="002D09E2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67" w:type="dxa"/>
          </w:tcPr>
          <w:p w:rsidR="002D09E2" w:rsidRPr="00245332" w:rsidRDefault="002D09E2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813" w:type="dxa"/>
          </w:tcPr>
          <w:p w:rsidR="002D09E2" w:rsidRPr="00245332" w:rsidRDefault="002D09E2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3" w:type="dxa"/>
          </w:tcPr>
          <w:p w:rsidR="002D09E2" w:rsidRPr="00245332" w:rsidRDefault="002D09E2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17" w:type="dxa"/>
          </w:tcPr>
          <w:p w:rsidR="002D09E2" w:rsidRPr="00245332" w:rsidRDefault="002D09E2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36" w:type="dxa"/>
          </w:tcPr>
          <w:p w:rsidR="002D09E2" w:rsidRPr="00245332" w:rsidRDefault="002D09E2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54" w:type="dxa"/>
          </w:tcPr>
          <w:p w:rsidR="002D09E2" w:rsidRPr="00245332" w:rsidRDefault="002D09E2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6" w:type="dxa"/>
          </w:tcPr>
          <w:p w:rsidR="002D09E2" w:rsidRPr="00245332" w:rsidRDefault="002D09E2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14" w:type="dxa"/>
          </w:tcPr>
          <w:p w:rsidR="002D09E2" w:rsidRPr="00245332" w:rsidRDefault="002D09E2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36" w:type="dxa"/>
          </w:tcPr>
          <w:p w:rsidR="002D09E2" w:rsidRPr="00245332" w:rsidRDefault="002D09E2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54" w:type="dxa"/>
          </w:tcPr>
          <w:p w:rsidR="002D09E2" w:rsidRPr="00245332" w:rsidRDefault="002D09E2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36" w:type="dxa"/>
          </w:tcPr>
          <w:p w:rsidR="002D09E2" w:rsidRPr="00245332" w:rsidRDefault="002D09E2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54" w:type="dxa"/>
          </w:tcPr>
          <w:p w:rsidR="002D09E2" w:rsidRPr="00245332" w:rsidRDefault="002D09E2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</w:tr>
      <w:tr w:rsidR="00D02DF5" w:rsidRPr="003A110D" w:rsidTr="00245332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D02DF5" w:rsidRPr="00245332" w:rsidRDefault="00D02DF5" w:rsidP="00D02DF5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eastAsia="en-GB"/>
              </w:rPr>
            </w:pPr>
          </w:p>
        </w:tc>
        <w:tc>
          <w:tcPr>
            <w:tcW w:w="810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48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42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67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813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3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17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36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54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6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14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36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54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36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54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</w:tr>
      <w:tr w:rsidR="00D02DF5" w:rsidRPr="003A110D" w:rsidTr="00245332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D02DF5" w:rsidRPr="00245332" w:rsidRDefault="00D02DF5" w:rsidP="00D02DF5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eastAsia="en-GB"/>
              </w:rPr>
            </w:pPr>
          </w:p>
        </w:tc>
        <w:tc>
          <w:tcPr>
            <w:tcW w:w="810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48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42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67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813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3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17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36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54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6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14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36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54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36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54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</w:tr>
      <w:tr w:rsidR="00D02DF5" w:rsidRPr="003A110D" w:rsidTr="00245332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D02DF5" w:rsidRPr="00245332" w:rsidRDefault="00D02DF5" w:rsidP="00D02DF5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eastAsia="en-GB"/>
              </w:rPr>
            </w:pPr>
          </w:p>
        </w:tc>
        <w:tc>
          <w:tcPr>
            <w:tcW w:w="810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48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42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67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813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3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17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36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54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6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14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36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54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36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754" w:type="dxa"/>
          </w:tcPr>
          <w:p w:rsidR="00D02DF5" w:rsidRPr="00245332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</w:tr>
      <w:tr w:rsidR="00D02DF5" w:rsidRPr="003A110D" w:rsidTr="00245332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D02DF5" w:rsidRPr="00D02DF5" w:rsidRDefault="00D02DF5" w:rsidP="00D02DF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830" w:type="dxa"/>
            <w:gridSpan w:val="15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D02DF5" w:rsidRPr="003A110D" w:rsidTr="00245332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D02DF5" w:rsidRPr="00D02DF5" w:rsidRDefault="00D02DF5" w:rsidP="00D02DF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7830" w:type="dxa"/>
            <w:gridSpan w:val="15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D02DF5" w:rsidRPr="003A110D" w:rsidTr="00245332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D02DF5" w:rsidRPr="00D02DF5" w:rsidRDefault="00D02DF5" w:rsidP="00D02DF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ออกแบบ</w:t>
            </w:r>
            <w:r w:rsidRPr="00D02DF5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D02DF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ผลิต</w:t>
            </w:r>
          </w:p>
        </w:tc>
        <w:tc>
          <w:tcPr>
            <w:tcW w:w="267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ออกแบบ</w:t>
            </w:r>
            <w:r w:rsidRPr="00D02DF5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D02DF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ผลิต</w:t>
            </w: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02DF5" w:rsidRPr="003A110D" w:rsidTr="00245332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D02DF5" w:rsidRPr="00D02DF5" w:rsidRDefault="00D02DF5" w:rsidP="00D02DF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และติดตั้งเครื่องจักร</w:t>
            </w:r>
          </w:p>
        </w:tc>
        <w:tc>
          <w:tcPr>
            <w:tcW w:w="267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และติดตั้งเครื่องจักร</w:t>
            </w: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D02DF5" w:rsidRPr="003A110D" w:rsidTr="00245332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D02DF5" w:rsidRPr="00D02DF5" w:rsidRDefault="00D02DF5" w:rsidP="00D02DF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แบบกึ่งอัตโนมัติ</w:t>
            </w:r>
          </w:p>
        </w:tc>
        <w:tc>
          <w:tcPr>
            <w:tcW w:w="267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แบบอัตโนมัติ</w:t>
            </w: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D02DF5" w:rsidRPr="003A110D" w:rsidTr="00245332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D02DF5" w:rsidRPr="00D02DF5" w:rsidRDefault="00D02DF5" w:rsidP="00D02DF5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</w:p>
          <w:p w:rsidR="00D02DF5" w:rsidRPr="00D02DF5" w:rsidRDefault="00D02DF5" w:rsidP="00D02DF5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 </w:t>
            </w:r>
            <w:r w:rsidRPr="00D02D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D02D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มีนาคม</w:t>
            </w:r>
          </w:p>
        </w:tc>
        <w:tc>
          <w:tcPr>
            <w:tcW w:w="810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48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42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67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3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3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17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6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14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</w:tr>
      <w:tr w:rsidR="00D02DF5" w:rsidRPr="003A110D" w:rsidTr="00586D3D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D02DF5" w:rsidRPr="00D02DF5" w:rsidRDefault="00D02DF5" w:rsidP="00D02DF5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7830" w:type="dxa"/>
            <w:gridSpan w:val="15"/>
          </w:tcPr>
          <w:p w:rsidR="00D02DF5" w:rsidRPr="00D02DF5" w:rsidRDefault="00D02DF5" w:rsidP="00D02DF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D02DF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D02DF5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D02DF5" w:rsidRPr="003A110D" w:rsidTr="00245332">
        <w:trPr>
          <w:jc w:val="center"/>
        </w:trPr>
        <w:tc>
          <w:tcPr>
            <w:tcW w:w="2340" w:type="dxa"/>
            <w:hideMark/>
          </w:tcPr>
          <w:p w:rsidR="00D02DF5" w:rsidRPr="00D02DF5" w:rsidRDefault="00D02DF5" w:rsidP="00D02DF5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810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8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67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6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D02DF5" w:rsidRPr="00D02DF5" w:rsidRDefault="00D02DF5" w:rsidP="00D02DF5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D02DF5" w:rsidRPr="00EF2EFF" w:rsidTr="00D02DF5">
        <w:trPr>
          <w:jc w:val="center"/>
        </w:trPr>
        <w:tc>
          <w:tcPr>
            <w:tcW w:w="2340" w:type="dxa"/>
            <w:hideMark/>
          </w:tcPr>
          <w:p w:rsidR="00D02DF5" w:rsidRPr="00D02DF5" w:rsidRDefault="00D02DF5" w:rsidP="00D02DF5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D02DF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16,662</w:t>
            </w:r>
          </w:p>
        </w:tc>
        <w:tc>
          <w:tcPr>
            <w:tcW w:w="248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77,014</w:t>
            </w:r>
          </w:p>
        </w:tc>
        <w:tc>
          <w:tcPr>
            <w:tcW w:w="267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1,451</w:t>
            </w:r>
          </w:p>
        </w:tc>
        <w:tc>
          <w:tcPr>
            <w:tcW w:w="273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2,059</w:t>
            </w: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5,871</w:t>
            </w:r>
          </w:p>
        </w:tc>
        <w:tc>
          <w:tcPr>
            <w:tcW w:w="276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12,088</w:t>
            </w: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23,984</w:t>
            </w: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91,161</w:t>
            </w:r>
          </w:p>
        </w:tc>
      </w:tr>
      <w:tr w:rsidR="00D02DF5" w:rsidRPr="00EF2EFF" w:rsidTr="00245332">
        <w:trPr>
          <w:jc w:val="center"/>
        </w:trPr>
        <w:tc>
          <w:tcPr>
            <w:tcW w:w="2340" w:type="dxa"/>
          </w:tcPr>
          <w:p w:rsidR="00D02DF5" w:rsidRPr="00D02DF5" w:rsidRDefault="00D02DF5" w:rsidP="00D02DF5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right w:val="nil"/>
            </w:tcBorders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6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nil"/>
            </w:tcBorders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D02DF5" w:rsidRPr="003A110D" w:rsidTr="00245332">
        <w:trPr>
          <w:jc w:val="center"/>
        </w:trPr>
        <w:tc>
          <w:tcPr>
            <w:tcW w:w="2340" w:type="dxa"/>
            <w:hideMark/>
          </w:tcPr>
          <w:p w:rsidR="00D02DF5" w:rsidRPr="00D02DF5" w:rsidRDefault="00D02DF5" w:rsidP="00D02DF5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8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67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6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D02DF5" w:rsidRPr="00D02DF5" w:rsidRDefault="00D02DF5" w:rsidP="00D02DF5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D02DF5" w:rsidRPr="003A110D" w:rsidTr="00245332">
        <w:trPr>
          <w:jc w:val="center"/>
        </w:trPr>
        <w:tc>
          <w:tcPr>
            <w:tcW w:w="2340" w:type="dxa"/>
            <w:vAlign w:val="bottom"/>
            <w:hideMark/>
          </w:tcPr>
          <w:p w:rsidR="00D02DF5" w:rsidRPr="00D02DF5" w:rsidRDefault="00D02DF5" w:rsidP="00D02DF5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D02DF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10" w:type="dxa"/>
            <w:vAlign w:val="bottom"/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720</w:t>
            </w:r>
          </w:p>
        </w:tc>
        <w:tc>
          <w:tcPr>
            <w:tcW w:w="248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vAlign w:val="bottom"/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1,990</w:t>
            </w:r>
          </w:p>
        </w:tc>
        <w:tc>
          <w:tcPr>
            <w:tcW w:w="267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vAlign w:val="bottom"/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vAlign w:val="bottom"/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2,763</w:t>
            </w:r>
          </w:p>
        </w:tc>
        <w:tc>
          <w:tcPr>
            <w:tcW w:w="276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vAlign w:val="bottom"/>
            <w:hideMark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12,088</w:t>
            </w:r>
          </w:p>
        </w:tc>
        <w:tc>
          <w:tcPr>
            <w:tcW w:w="236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hideMark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3,483</w:t>
            </w:r>
          </w:p>
        </w:tc>
        <w:tc>
          <w:tcPr>
            <w:tcW w:w="236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hideMark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14,078</w:t>
            </w:r>
          </w:p>
        </w:tc>
      </w:tr>
      <w:tr w:rsidR="00D02DF5" w:rsidRPr="003A110D" w:rsidTr="00245332">
        <w:trPr>
          <w:jc w:val="center"/>
        </w:trPr>
        <w:tc>
          <w:tcPr>
            <w:tcW w:w="2340" w:type="dxa"/>
            <w:vAlign w:val="bottom"/>
            <w:hideMark/>
          </w:tcPr>
          <w:p w:rsidR="00D02DF5" w:rsidRPr="00D02DF5" w:rsidRDefault="00D02DF5" w:rsidP="00D02DF5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D02DF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15,942</w:t>
            </w:r>
          </w:p>
        </w:tc>
        <w:tc>
          <w:tcPr>
            <w:tcW w:w="248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75,024</w:t>
            </w:r>
          </w:p>
        </w:tc>
        <w:tc>
          <w:tcPr>
            <w:tcW w:w="267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1,451</w:t>
            </w:r>
          </w:p>
        </w:tc>
        <w:tc>
          <w:tcPr>
            <w:tcW w:w="273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2,059</w:t>
            </w:r>
          </w:p>
        </w:tc>
        <w:tc>
          <w:tcPr>
            <w:tcW w:w="236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3,108</w:t>
            </w:r>
          </w:p>
        </w:tc>
        <w:tc>
          <w:tcPr>
            <w:tcW w:w="276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02DF5" w:rsidRPr="00D02DF5" w:rsidRDefault="00D02DF5" w:rsidP="00EF70D2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20,501</w:t>
            </w:r>
          </w:p>
        </w:tc>
        <w:tc>
          <w:tcPr>
            <w:tcW w:w="236" w:type="dxa"/>
            <w:vAlign w:val="bottom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77,083</w:t>
            </w:r>
          </w:p>
        </w:tc>
      </w:tr>
      <w:tr w:rsidR="00D02DF5" w:rsidRPr="00EF2EFF" w:rsidTr="00245332">
        <w:trPr>
          <w:jc w:val="center"/>
        </w:trPr>
        <w:tc>
          <w:tcPr>
            <w:tcW w:w="2340" w:type="dxa"/>
            <w:hideMark/>
          </w:tcPr>
          <w:p w:rsidR="00D02DF5" w:rsidRPr="00D02DF5" w:rsidRDefault="00D02DF5" w:rsidP="00D02DF5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D02D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16,662</w:t>
            </w:r>
          </w:p>
        </w:tc>
        <w:tc>
          <w:tcPr>
            <w:tcW w:w="248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77,014</w:t>
            </w:r>
          </w:p>
        </w:tc>
        <w:tc>
          <w:tcPr>
            <w:tcW w:w="267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1,451</w:t>
            </w:r>
          </w:p>
        </w:tc>
        <w:tc>
          <w:tcPr>
            <w:tcW w:w="273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2,059</w:t>
            </w: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5,871</w:t>
            </w:r>
          </w:p>
        </w:tc>
        <w:tc>
          <w:tcPr>
            <w:tcW w:w="276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12,088</w:t>
            </w: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23,984</w:t>
            </w:r>
          </w:p>
        </w:tc>
        <w:tc>
          <w:tcPr>
            <w:tcW w:w="236" w:type="dxa"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02DF5" w:rsidRPr="00D02DF5" w:rsidRDefault="00D02DF5" w:rsidP="00D02DF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2D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91,161</w:t>
            </w:r>
          </w:p>
        </w:tc>
      </w:tr>
    </w:tbl>
    <w:p w:rsidR="00E52884" w:rsidRDefault="00E52884" w:rsidP="008B4832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:rsidR="00527215" w:rsidRDefault="00527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AU"/>
        </w:rPr>
      </w:pPr>
      <w:r>
        <w:rPr>
          <w:rFonts w:asciiTheme="majorBidi" w:hAnsiTheme="majorBidi" w:cstheme="majorBidi"/>
          <w:sz w:val="30"/>
          <w:szCs w:val="30"/>
          <w:cs/>
          <w:lang w:val="en-AU"/>
        </w:rPr>
        <w:br w:type="page"/>
      </w:r>
    </w:p>
    <w:p w:rsidR="006E7D43" w:rsidRPr="00C11CA0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11CA0"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593D53">
        <w:rPr>
          <w:rFonts w:ascii="Angsana New" w:hAnsi="Angsana New"/>
          <w:b/>
          <w:bCs/>
          <w:sz w:val="30"/>
          <w:szCs w:val="30"/>
        </w:rPr>
        <w:t>3</w:t>
      </w:r>
      <w:r w:rsidRPr="00C11CA0">
        <w:rPr>
          <w:rFonts w:ascii="Angsana New" w:hAnsi="Angsana New"/>
          <w:b/>
          <w:bCs/>
          <w:sz w:val="30"/>
          <w:szCs w:val="30"/>
        </w:rPr>
        <w:tab/>
      </w:r>
      <w:r w:rsidRPr="00C11CA0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6E7D43" w:rsidRPr="00FF1F3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6E7D43" w:rsidRDefault="006E7D43" w:rsidP="006E7D43">
      <w:pPr>
        <w:pStyle w:val="Foot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450"/>
          <w:tab w:val="right" w:pos="8306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</w:t>
      </w:r>
      <w:r>
        <w:rPr>
          <w:rFonts w:ascii="Angsana New" w:hAnsi="Angsana New"/>
          <w:spacing w:val="-6"/>
          <w:sz w:val="30"/>
          <w:szCs w:val="30"/>
          <w:cs/>
          <w:lang w:val="th-TH"/>
        </w:rPr>
        <w:t>กี่ยวกับอัตราภาษีเงินได้ประจำปี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ถัวเฉลี่</w:t>
      </w:r>
      <w:r w:rsidRPr="00941828">
        <w:rPr>
          <w:rFonts w:ascii="Angsana New" w:hAnsi="Angsana New" w:hint="cs"/>
          <w:spacing w:val="-6"/>
          <w:sz w:val="30"/>
          <w:szCs w:val="30"/>
          <w:cs/>
          <w:lang w:val="th-TH"/>
        </w:rPr>
        <w:t>ย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ถ่วงน้ำหนักที่คาดไว้สำหรับปีทางการเงินเต็มปีที่ใช้กับรายได้ก่อนภาษี</w:t>
      </w:r>
      <w:r>
        <w:rPr>
          <w:rFonts w:ascii="Angsana New" w:hAnsi="Angsana New" w:hint="cs"/>
          <w:spacing w:val="-6"/>
          <w:sz w:val="30"/>
          <w:szCs w:val="30"/>
          <w:cs/>
          <w:lang w:val="th-TH"/>
        </w:rPr>
        <w:t>เงินได้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ของงวดระหว่างกา</w:t>
      </w:r>
      <w:r w:rsidRPr="00941828">
        <w:rPr>
          <w:rFonts w:ascii="Angsana New" w:hAnsi="Angsana New" w:hint="cs"/>
          <w:spacing w:val="-6"/>
          <w:sz w:val="30"/>
          <w:szCs w:val="30"/>
          <w:cs/>
          <w:lang w:val="th-TH"/>
        </w:rPr>
        <w:t>ล</w:t>
      </w:r>
      <w:r w:rsidRPr="00941828">
        <w:rPr>
          <w:rFonts w:ascii="Angsana New" w:hAnsi="Angsana New"/>
          <w:spacing w:val="-6"/>
          <w:sz w:val="30"/>
          <w:szCs w:val="30"/>
        </w:rPr>
        <w:t xml:space="preserve"> 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อัตราภาษีเงินได้ที่</w:t>
      </w:r>
      <w:r w:rsidRPr="00941828">
        <w:rPr>
          <w:rFonts w:ascii="Angsana New" w:hAnsi="Angsana New" w:hint="cs"/>
          <w:spacing w:val="-6"/>
          <w:sz w:val="30"/>
          <w:szCs w:val="30"/>
          <w:cs/>
        </w:rPr>
        <w:t>แท้</w:t>
      </w:r>
      <w:r w:rsidRPr="00941828">
        <w:rPr>
          <w:rFonts w:ascii="Angsana New" w:hAnsi="Angsana New" w:hint="cs"/>
          <w:spacing w:val="-6"/>
          <w:sz w:val="30"/>
          <w:szCs w:val="30"/>
          <w:cs/>
          <w:lang w:val="th-TH"/>
        </w:rPr>
        <w:t>จ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ริงรวม</w:t>
      </w:r>
      <w:r w:rsidRPr="008B2FEB">
        <w:rPr>
          <w:rFonts w:ascii="Angsana New" w:hAnsi="Angsana New"/>
          <w:spacing w:val="-6"/>
          <w:sz w:val="30"/>
          <w:szCs w:val="30"/>
          <w:cs/>
          <w:lang w:val="th-TH"/>
        </w:rPr>
        <w:t>ในการดำเนินงานต่อเนื่องเป็นระยะเวลาสามเดือนสิ้นสุดวันที่ 3</w:t>
      </w:r>
      <w:r w:rsidRPr="008B2FEB">
        <w:rPr>
          <w:rFonts w:ascii="Angsana New" w:hAnsi="Angsana New"/>
          <w:spacing w:val="-6"/>
          <w:sz w:val="30"/>
          <w:szCs w:val="30"/>
        </w:rPr>
        <w:t xml:space="preserve">1 </w:t>
      </w:r>
      <w:r w:rsidRPr="008B2FEB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Pr="008B2FEB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25</w:t>
      </w:r>
      <w:r>
        <w:rPr>
          <w:rFonts w:ascii="Angsana New" w:hAnsi="Angsana New" w:hint="cs"/>
          <w:spacing w:val="-6"/>
          <w:sz w:val="30"/>
          <w:szCs w:val="30"/>
          <w:cs/>
          <w:lang w:val="th-TH"/>
        </w:rPr>
        <w:t>6</w:t>
      </w:r>
      <w:r w:rsidR="00B37C1B">
        <w:rPr>
          <w:rFonts w:ascii="Angsana New" w:hAnsi="Angsana New"/>
          <w:spacing w:val="-6"/>
          <w:sz w:val="30"/>
          <w:szCs w:val="30"/>
        </w:rPr>
        <w:t>2</w:t>
      </w:r>
      <w:r w:rsidRPr="008B2FEB">
        <w:rPr>
          <w:rFonts w:ascii="Angsana New" w:hAnsi="Angsana New"/>
          <w:spacing w:val="-6"/>
          <w:sz w:val="30"/>
          <w:szCs w:val="30"/>
        </w:rPr>
        <w:t xml:space="preserve"> </w:t>
      </w:r>
      <w:r w:rsidRPr="008B2FEB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6"/>
          <w:sz w:val="30"/>
          <w:szCs w:val="30"/>
        </w:rPr>
        <w:t>256</w:t>
      </w:r>
      <w:r w:rsidR="00B37C1B">
        <w:rPr>
          <w:rFonts w:ascii="Angsana New" w:hAnsi="Angsana New"/>
          <w:spacing w:val="-6"/>
          <w:sz w:val="30"/>
          <w:szCs w:val="30"/>
        </w:rPr>
        <w:t>1</w:t>
      </w:r>
      <w:r w:rsidRPr="008B2FEB">
        <w:rPr>
          <w:rFonts w:ascii="Angsana New" w:hAnsi="Angsana New"/>
          <w:spacing w:val="-6"/>
          <w:sz w:val="30"/>
          <w:szCs w:val="30"/>
        </w:rPr>
        <w:t xml:space="preserve"> </w:t>
      </w:r>
      <w:r w:rsidRPr="00565E99">
        <w:rPr>
          <w:rFonts w:ascii="Angsana New" w:hAnsi="Angsana New"/>
          <w:spacing w:val="-6"/>
          <w:sz w:val="30"/>
          <w:szCs w:val="30"/>
          <w:cs/>
          <w:lang w:val="th-TH"/>
        </w:rPr>
        <w:t>คือร้อยละ</w:t>
      </w:r>
      <w:r w:rsidR="00FE4E0B">
        <w:rPr>
          <w:rFonts w:ascii="Angsana New" w:hAnsi="Angsana New"/>
          <w:spacing w:val="-6"/>
          <w:sz w:val="30"/>
          <w:szCs w:val="30"/>
        </w:rPr>
        <w:t xml:space="preserve"> -1.4</w:t>
      </w:r>
      <w:r w:rsidR="004D15EB">
        <w:rPr>
          <w:rFonts w:ascii="Angsana New" w:hAnsi="Angsana New"/>
          <w:spacing w:val="-6"/>
          <w:sz w:val="30"/>
          <w:szCs w:val="30"/>
        </w:rPr>
        <w:t>5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8B2FEB">
        <w:rPr>
          <w:rFonts w:ascii="Angsana New" w:hAnsi="Angsana New" w:hint="cs"/>
          <w:spacing w:val="-6"/>
          <w:sz w:val="30"/>
          <w:szCs w:val="30"/>
          <w:cs/>
        </w:rPr>
        <w:t xml:space="preserve">และร้อยละ </w:t>
      </w:r>
      <w:r w:rsidR="00B37C1B">
        <w:rPr>
          <w:rFonts w:ascii="Angsana New" w:hAnsi="Angsana New"/>
          <w:spacing w:val="-6"/>
          <w:sz w:val="30"/>
          <w:szCs w:val="30"/>
        </w:rPr>
        <w:t>-2.42</w:t>
      </w:r>
      <w:r w:rsidRPr="008B2FEB">
        <w:rPr>
          <w:rFonts w:ascii="Angsana New" w:hAnsi="Angsana New"/>
          <w:spacing w:val="-6"/>
          <w:sz w:val="30"/>
          <w:szCs w:val="30"/>
        </w:rPr>
        <w:t xml:space="preserve"> </w:t>
      </w:r>
      <w:r w:rsidRPr="008B2FEB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ของ</w:t>
      </w:r>
      <w:r w:rsidRPr="008B2FEB">
        <w:rPr>
          <w:rFonts w:ascii="Angsana New" w:hAnsi="Angsana New"/>
          <w:spacing w:val="-6"/>
          <w:sz w:val="30"/>
          <w:szCs w:val="30"/>
          <w:cs/>
          <w:lang w:val="th-TH"/>
        </w:rPr>
        <w:t>กลุ่มบริษัท</w:t>
      </w:r>
      <w:r w:rsidRPr="008B2FE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  <w:lang w:val="th-TH"/>
        </w:rPr>
        <w:t>และ</w:t>
      </w:r>
      <w:r w:rsidRPr="00B00C6B">
        <w:rPr>
          <w:rFonts w:ascii="Angsana New" w:hAnsi="Angsana New"/>
          <w:spacing w:val="-6"/>
          <w:sz w:val="30"/>
          <w:szCs w:val="30"/>
          <w:cs/>
          <w:lang w:val="th-TH"/>
        </w:rPr>
        <w:t>ร้อยละ</w:t>
      </w:r>
      <w:r w:rsidRPr="00B00C6B">
        <w:rPr>
          <w:rFonts w:ascii="Angsana New" w:hAnsi="Angsana New"/>
          <w:spacing w:val="-6"/>
          <w:sz w:val="30"/>
          <w:szCs w:val="30"/>
        </w:rPr>
        <w:t xml:space="preserve"> </w:t>
      </w:r>
      <w:r w:rsidR="00FE4E0B">
        <w:rPr>
          <w:rFonts w:ascii="Angsana New" w:hAnsi="Angsana New"/>
          <w:spacing w:val="-6"/>
          <w:sz w:val="30"/>
          <w:szCs w:val="30"/>
        </w:rPr>
        <w:t>1.57</w:t>
      </w:r>
      <w:r w:rsidRPr="00B00C6B">
        <w:rPr>
          <w:rFonts w:ascii="Angsana New" w:hAnsi="Angsana New"/>
          <w:spacing w:val="-6"/>
          <w:sz w:val="30"/>
          <w:szCs w:val="30"/>
        </w:rPr>
        <w:t xml:space="preserve"> </w:t>
      </w:r>
      <w:r w:rsidRPr="00B00C6B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และ ร้อยละ </w:t>
      </w:r>
      <w:r w:rsidR="00B37C1B">
        <w:rPr>
          <w:rFonts w:ascii="Angsana New" w:hAnsi="Angsana New" w:hint="cs"/>
          <w:spacing w:val="-6"/>
          <w:sz w:val="30"/>
          <w:szCs w:val="30"/>
          <w:cs/>
          <w:lang w:val="th-TH"/>
        </w:rPr>
        <w:t>-1.72</w:t>
      </w:r>
      <w:r w:rsidRPr="00B00C6B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Pr="00B00C6B">
        <w:rPr>
          <w:rFonts w:ascii="Angsana New" w:hAnsi="Angsana New" w:hint="cs"/>
          <w:spacing w:val="-6"/>
          <w:sz w:val="30"/>
          <w:szCs w:val="30"/>
          <w:cs/>
        </w:rPr>
        <w:t>ตามลำดับของบริษัท</w:t>
      </w:r>
      <w:r w:rsidRPr="00941828">
        <w:rPr>
          <w:rFonts w:ascii="Angsana New" w:hAnsi="Angsana New"/>
          <w:spacing w:val="-6"/>
          <w:sz w:val="30"/>
          <w:szCs w:val="30"/>
        </w:rPr>
        <w:t xml:space="preserve"> 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การเปลี่ยนแปลงในอัตราภาษีเงินได้</w:t>
      </w:r>
      <w:r w:rsidRPr="00087D54">
        <w:rPr>
          <w:rFonts w:ascii="Angsana New" w:hAnsi="Angsana New"/>
          <w:spacing w:val="-6"/>
          <w:sz w:val="30"/>
          <w:szCs w:val="30"/>
          <w:cs/>
          <w:lang w:val="th-TH"/>
        </w:rPr>
        <w:t>ที่แท้จริงมีสาเหตุหลักจาก</w:t>
      </w:r>
      <w:r>
        <w:rPr>
          <w:rFonts w:ascii="Angsana New" w:hAnsi="Angsana New" w:hint="cs"/>
          <w:spacing w:val="-6"/>
          <w:sz w:val="30"/>
          <w:szCs w:val="30"/>
          <w:cs/>
          <w:lang w:val="th-TH"/>
        </w:rPr>
        <w:t>ผลขาดทุนยกมา</w:t>
      </w:r>
      <w:r w:rsidRPr="00087D54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087D54">
        <w:rPr>
          <w:rFonts w:ascii="Angsana New" w:hAnsi="Angsana New" w:hint="cs"/>
          <w:spacing w:val="-6"/>
          <w:sz w:val="30"/>
          <w:szCs w:val="30"/>
          <w:cs/>
          <w:lang w:val="th-TH"/>
        </w:rPr>
        <w:t>และมีรายได้ส่วนหนึ่งของกลุ่มบริษัทที่</w:t>
      </w:r>
      <w:r w:rsidRPr="00087D54">
        <w:rPr>
          <w:rFonts w:ascii="Angsana New" w:hAnsi="Angsana New"/>
          <w:spacing w:val="-6"/>
          <w:sz w:val="30"/>
          <w:szCs w:val="30"/>
          <w:cs/>
          <w:lang w:val="th-TH"/>
        </w:rPr>
        <w:t>ได้รับสิทธิประโยชน์ตามพระราชบัญญัติส่งเสริมการลงทุนตามที่กล่าวไว้ในหมายเหตุ 1</w:t>
      </w:r>
      <w:r w:rsidR="00593D53">
        <w:rPr>
          <w:rFonts w:ascii="Angsana New" w:hAnsi="Angsana New" w:hint="cs"/>
          <w:spacing w:val="-6"/>
          <w:sz w:val="30"/>
          <w:szCs w:val="30"/>
          <w:cs/>
          <w:lang w:val="th-TH"/>
        </w:rPr>
        <w:t>5</w:t>
      </w:r>
      <w:r w:rsidRPr="00941828">
        <w:rPr>
          <w:rFonts w:ascii="Angsana New" w:hAnsi="Angsana New"/>
          <w:spacing w:val="-6"/>
          <w:sz w:val="30"/>
          <w:szCs w:val="30"/>
        </w:rPr>
        <w:t xml:space="preserve"> </w:t>
      </w:r>
    </w:p>
    <w:p w:rsidR="006E7D43" w:rsidRPr="00B37C1B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</w:p>
    <w:p w:rsidR="006E7D43" w:rsidRPr="005217B6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5217B6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593D53">
        <w:rPr>
          <w:rFonts w:ascii="Angsana New" w:hAnsi="Angsana New"/>
          <w:b/>
          <w:bCs/>
          <w:sz w:val="30"/>
          <w:szCs w:val="30"/>
        </w:rPr>
        <w:t>4</w:t>
      </w:r>
      <w:r w:rsidRPr="005217B6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กำไร (</w:t>
      </w:r>
      <w:r w:rsidRPr="005217B6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Pr="005217B6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6E7D43" w:rsidRPr="00156223" w:rsidRDefault="006E7D43" w:rsidP="006E7D43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="Angsana New" w:hAnsi="Angsana New" w:cs="Angsana New"/>
          <w:cs/>
        </w:rPr>
      </w:pPr>
    </w:p>
    <w:p w:rsidR="006E7D43" w:rsidRPr="005217B6" w:rsidRDefault="006E7D43" w:rsidP="006E7D43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>กำไร (</w:t>
      </w:r>
      <w:r w:rsidRPr="005217B6">
        <w:rPr>
          <w:rFonts w:ascii="Angsana New" w:hAnsi="Angsana New" w:cs="Angsana New" w:hint="cs"/>
          <w:cs/>
        </w:rPr>
        <w:t>ขาดทุน</w:t>
      </w:r>
      <w:r>
        <w:rPr>
          <w:rFonts w:ascii="Angsana New" w:hAnsi="Angsana New" w:cs="Angsana New" w:hint="cs"/>
          <w:cs/>
        </w:rPr>
        <w:t xml:space="preserve">) </w:t>
      </w:r>
      <w:r w:rsidRPr="005217B6">
        <w:rPr>
          <w:rFonts w:ascii="Angsana New" w:hAnsi="Angsana New" w:cs="Angsana New"/>
          <w:cs/>
        </w:rPr>
        <w:t>ต่อหุ้นขั้นพื้นฐานสำหรับงวดสามเดือนสิ้นสุดวันที่ 31 มีนาคม 25</w:t>
      </w:r>
      <w:r w:rsidR="00B37C1B">
        <w:rPr>
          <w:rFonts w:ascii="Angsana New" w:hAnsi="Angsana New" w:cs="Angsana New" w:hint="cs"/>
          <w:cs/>
        </w:rPr>
        <w:t>62</w:t>
      </w:r>
      <w:r w:rsidRPr="005217B6">
        <w:rPr>
          <w:rFonts w:ascii="Angsana New" w:hAnsi="Angsana New" w:cs="Angsana New" w:hint="cs"/>
          <w:cs/>
          <w:lang w:val="en-US"/>
        </w:rPr>
        <w:t xml:space="preserve"> และ </w:t>
      </w:r>
      <w:r>
        <w:rPr>
          <w:rFonts w:ascii="Angsana New" w:hAnsi="Angsana New" w:cs="Angsana New"/>
          <w:lang w:val="en-US"/>
        </w:rPr>
        <w:t>256</w:t>
      </w:r>
      <w:r w:rsidR="00B37C1B">
        <w:rPr>
          <w:rFonts w:ascii="Angsana New" w:hAnsi="Angsana New" w:cs="Angsana New"/>
          <w:lang w:val="en-US"/>
        </w:rPr>
        <w:t>1</w:t>
      </w:r>
      <w:r w:rsidRPr="005217B6">
        <w:rPr>
          <w:rFonts w:ascii="Angsana New" w:hAnsi="Angsana New" w:cs="Angsana New"/>
          <w:lang w:val="en-US"/>
        </w:rPr>
        <w:t xml:space="preserve"> </w:t>
      </w:r>
      <w:r w:rsidRPr="005217B6">
        <w:rPr>
          <w:rFonts w:ascii="Angsana New" w:hAnsi="Angsana New" w:cs="Angsana New"/>
          <w:cs/>
        </w:rPr>
        <w:t>คำนวณจาก</w:t>
      </w:r>
      <w:r>
        <w:rPr>
          <w:rFonts w:ascii="Angsana New" w:hAnsi="Angsana New" w:cs="Angsana New" w:hint="cs"/>
          <w:cs/>
        </w:rPr>
        <w:t>กำไร (</w:t>
      </w:r>
      <w:r w:rsidRPr="005217B6">
        <w:rPr>
          <w:rFonts w:ascii="Angsana New" w:hAnsi="Angsana New" w:cs="Angsana New" w:hint="cs"/>
          <w:cs/>
        </w:rPr>
        <w:t>ขาดทุน</w:t>
      </w:r>
      <w:r>
        <w:rPr>
          <w:rFonts w:ascii="Angsana New" w:hAnsi="Angsana New" w:cs="Angsana New" w:hint="cs"/>
          <w:cs/>
        </w:rPr>
        <w:t xml:space="preserve">) </w:t>
      </w:r>
      <w:r w:rsidRPr="005217B6">
        <w:rPr>
          <w:rFonts w:ascii="Angsana New" w:hAnsi="Angsana New" w:cs="Angsana New" w:hint="cs"/>
          <w:cs/>
        </w:rPr>
        <w:t>สำหรับงวดที่เป็น</w:t>
      </w:r>
      <w:r w:rsidRPr="005217B6">
        <w:rPr>
          <w:rFonts w:ascii="Angsana New" w:hAnsi="Angsana New" w:cs="Angsana New"/>
          <w:cs/>
        </w:rPr>
        <w:t>ส่วนของผู้ถือหุ้น</w:t>
      </w:r>
      <w:r w:rsidRPr="005217B6">
        <w:rPr>
          <w:rFonts w:ascii="Angsana New" w:hAnsi="Angsana New" w:cs="Angsana New" w:hint="cs"/>
          <w:cs/>
        </w:rPr>
        <w:t>สามัญของบริษัท</w:t>
      </w:r>
      <w:r w:rsidRPr="005217B6">
        <w:rPr>
          <w:rFonts w:ascii="Angsana New" w:hAnsi="Angsana New" w:cs="Angsana New"/>
          <w:cs/>
        </w:rPr>
        <w:t>และ</w:t>
      </w:r>
      <w:r w:rsidRPr="005217B6">
        <w:rPr>
          <w:rFonts w:ascii="Angsana New" w:hAnsi="Angsana New" w:cs="Angsana New" w:hint="cs"/>
          <w:cs/>
        </w:rPr>
        <w:t>จำนวน</w:t>
      </w:r>
      <w:r w:rsidRPr="005217B6">
        <w:rPr>
          <w:rFonts w:ascii="Angsana New" w:hAnsi="Angsana New" w:cs="Angsana New"/>
          <w:cs/>
        </w:rPr>
        <w:t>หุ้นสามัญที่ออกจำหน่ายแล้วระหว่างงวด</w:t>
      </w:r>
      <w:r>
        <w:rPr>
          <w:rFonts w:ascii="Angsana New" w:hAnsi="Angsana New" w:cs="Angsana New" w:hint="cs"/>
          <w:cs/>
        </w:rPr>
        <w:t>โดย</w:t>
      </w:r>
      <w:r w:rsidRPr="005217B6">
        <w:rPr>
          <w:rFonts w:ascii="Angsana New" w:hAnsi="Angsana New" w:cs="Angsana New" w:hint="cs"/>
          <w:cs/>
        </w:rPr>
        <w:t>แสดงการคำนวณดังนี้</w:t>
      </w:r>
    </w:p>
    <w:p w:rsidR="006E7D43" w:rsidRPr="00156223" w:rsidRDefault="006E7D43" w:rsidP="006E7D43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="Angsana New" w:hAnsi="Angsana New" w:cs="Angsana New"/>
          <w:highlight w:val="yellow"/>
          <w:lang w:val="en-US"/>
        </w:rPr>
      </w:pPr>
    </w:p>
    <w:tbl>
      <w:tblPr>
        <w:tblW w:w="98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260"/>
        <w:gridCol w:w="270"/>
        <w:gridCol w:w="1350"/>
        <w:gridCol w:w="270"/>
        <w:gridCol w:w="1350"/>
      </w:tblGrid>
      <w:tr w:rsidR="006E7D43" w:rsidRPr="00C9362B" w:rsidTr="00F407DE">
        <w:tc>
          <w:tcPr>
            <w:tcW w:w="3780" w:type="dxa"/>
            <w:shd w:val="clear" w:color="auto" w:fill="auto"/>
          </w:tcPr>
          <w:p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9362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C9362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9362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9362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6E7D43" w:rsidRPr="00C9362B" w:rsidTr="00F407DE">
        <w:tc>
          <w:tcPr>
            <w:tcW w:w="3780" w:type="dxa"/>
          </w:tcPr>
          <w:p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C936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260" w:type="dxa"/>
            <w:shd w:val="clear" w:color="auto" w:fill="auto"/>
          </w:tcPr>
          <w:p w:rsidR="006E7D43" w:rsidRPr="00C9362B" w:rsidRDefault="006E7D43" w:rsidP="00B3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9362B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B37C1B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9362B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 w:rsidRPr="00C51A3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B37C1B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9362B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B37C1B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9362B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 w:rsidRPr="00C51A3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B37C1B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6E7D43" w:rsidRPr="00C9362B" w:rsidTr="00F407DE">
        <w:tc>
          <w:tcPr>
            <w:tcW w:w="3780" w:type="dxa"/>
          </w:tcPr>
          <w:p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936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B37C1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936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</w:t>
            </w:r>
            <w:r w:rsidRPr="00C9362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="00B37C1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936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6E7D43" w:rsidRPr="00315E32" w:rsidTr="00F407DE">
        <w:tc>
          <w:tcPr>
            <w:tcW w:w="3780" w:type="dxa"/>
          </w:tcPr>
          <w:p w:rsidR="006E7D43" w:rsidRPr="00315E32" w:rsidRDefault="006E7D43" w:rsidP="00F407D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Pr="00315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315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260" w:type="dxa"/>
          </w:tcPr>
          <w:p w:rsidR="006E7D43" w:rsidRPr="00315E32" w:rsidRDefault="006E7D43" w:rsidP="00F407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E7D43" w:rsidRPr="00315E3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E7D43" w:rsidRPr="00315E32" w:rsidRDefault="006E7D43" w:rsidP="00F407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E7D43" w:rsidRPr="00315E3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6E7D43" w:rsidRPr="00315E32" w:rsidRDefault="006E7D43" w:rsidP="00F4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E7D43" w:rsidRPr="00315E3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6E7D43" w:rsidRPr="00315E32" w:rsidRDefault="006E7D43" w:rsidP="00F4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E7D43" w:rsidRPr="00315E32" w:rsidTr="00F407DE">
        <w:tc>
          <w:tcPr>
            <w:tcW w:w="3780" w:type="dxa"/>
          </w:tcPr>
          <w:p w:rsidR="006E7D43" w:rsidRPr="00315E32" w:rsidRDefault="006E7D43" w:rsidP="0088744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  <w:r w:rsidR="00887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6E7D43" w:rsidRPr="00792866" w:rsidRDefault="004D15EB" w:rsidP="00F407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15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(3,847)</w:t>
            </w:r>
          </w:p>
        </w:tc>
        <w:tc>
          <w:tcPr>
            <w:tcW w:w="270" w:type="dxa"/>
          </w:tcPr>
          <w:p w:rsidR="006E7D43" w:rsidRPr="00315E3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E7D43" w:rsidRPr="00315E32" w:rsidRDefault="00B37C1B" w:rsidP="00F407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7C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</w:t>
            </w:r>
            <w:r w:rsidRPr="00B37C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7C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92</w:t>
            </w:r>
            <w:r w:rsidR="00977A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6E7D43" w:rsidRPr="00315E3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6E7D43" w:rsidRPr="00315E32" w:rsidRDefault="00655CE8" w:rsidP="00F407D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5CE8">
              <w:rPr>
                <w:rFonts w:ascii="Angsana New" w:hAnsi="Angsana New"/>
                <w:b/>
                <w:bCs/>
                <w:sz w:val="30"/>
                <w:szCs w:val="30"/>
              </w:rPr>
              <w:t>(7,502)</w:t>
            </w:r>
          </w:p>
        </w:tc>
        <w:tc>
          <w:tcPr>
            <w:tcW w:w="270" w:type="dxa"/>
          </w:tcPr>
          <w:p w:rsidR="006E7D43" w:rsidRPr="00315E3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6E7D43" w:rsidRPr="00315E32" w:rsidRDefault="00B37C1B" w:rsidP="00F407D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C1B">
              <w:rPr>
                <w:rFonts w:ascii="Angsana New" w:hAnsi="Angsana New"/>
                <w:b/>
                <w:bCs/>
                <w:sz w:val="30"/>
                <w:szCs w:val="30"/>
              </w:rPr>
              <w:t>4,30</w:t>
            </w:r>
            <w:r w:rsidR="00977AD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6E7D43" w:rsidRPr="00315E32" w:rsidTr="00F407DE">
        <w:tc>
          <w:tcPr>
            <w:tcW w:w="3780" w:type="dxa"/>
          </w:tcPr>
          <w:p w:rsidR="006E7D43" w:rsidRPr="00315E32" w:rsidRDefault="006E7D43" w:rsidP="00F407D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5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E7D43" w:rsidRPr="00792866" w:rsidDel="002705F0" w:rsidRDefault="00655CE8" w:rsidP="00F407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55C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635,540</w:t>
            </w:r>
          </w:p>
        </w:tc>
        <w:tc>
          <w:tcPr>
            <w:tcW w:w="270" w:type="dxa"/>
          </w:tcPr>
          <w:p w:rsidR="006E7D43" w:rsidRPr="00315E3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6E7D43" w:rsidRPr="00C46CEF" w:rsidDel="002705F0" w:rsidRDefault="00B37C1B" w:rsidP="00F407D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7C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635</w:t>
            </w:r>
            <w:r w:rsidRPr="00B37C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7C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540</w:t>
            </w:r>
          </w:p>
        </w:tc>
        <w:tc>
          <w:tcPr>
            <w:tcW w:w="270" w:type="dxa"/>
          </w:tcPr>
          <w:p w:rsidR="006E7D43" w:rsidRPr="00315E3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6E7D43" w:rsidRPr="00315E32" w:rsidDel="002705F0" w:rsidRDefault="00655CE8" w:rsidP="00F407D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5CE8">
              <w:rPr>
                <w:rFonts w:ascii="Angsana New" w:hAnsi="Angsana New"/>
                <w:b/>
                <w:bCs/>
                <w:sz w:val="30"/>
                <w:szCs w:val="30"/>
              </w:rPr>
              <w:t>635,540</w:t>
            </w:r>
          </w:p>
        </w:tc>
        <w:tc>
          <w:tcPr>
            <w:tcW w:w="270" w:type="dxa"/>
          </w:tcPr>
          <w:p w:rsidR="006E7D43" w:rsidRPr="00315E3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6E7D43" w:rsidRPr="00315E32" w:rsidDel="002705F0" w:rsidRDefault="00B37C1B" w:rsidP="00F407D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C1B">
              <w:rPr>
                <w:rFonts w:ascii="Angsana New" w:hAnsi="Angsana New"/>
                <w:b/>
                <w:bCs/>
                <w:sz w:val="30"/>
                <w:szCs w:val="30"/>
              </w:rPr>
              <w:t>635,540</w:t>
            </w:r>
          </w:p>
        </w:tc>
      </w:tr>
      <w:tr w:rsidR="006E7D43" w:rsidRPr="00D20731" w:rsidTr="00F407DE">
        <w:tc>
          <w:tcPr>
            <w:tcW w:w="3780" w:type="dxa"/>
          </w:tcPr>
          <w:p w:rsidR="006E7D43" w:rsidRPr="00315E32" w:rsidRDefault="006E7D43" w:rsidP="00F407D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(ขาดทุน) </w:t>
            </w:r>
            <w:r w:rsidRPr="00315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315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E7D43" w:rsidRPr="00792866" w:rsidRDefault="00655CE8" w:rsidP="00655CE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55C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(0.006)</w:t>
            </w:r>
          </w:p>
        </w:tc>
        <w:tc>
          <w:tcPr>
            <w:tcW w:w="270" w:type="dxa"/>
          </w:tcPr>
          <w:p w:rsidR="006E7D43" w:rsidRPr="00315E3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6E7D43" w:rsidRPr="00315E32" w:rsidRDefault="00B37C1B" w:rsidP="00B37C1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7C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0.006</w:t>
            </w:r>
          </w:p>
        </w:tc>
        <w:tc>
          <w:tcPr>
            <w:tcW w:w="270" w:type="dxa"/>
          </w:tcPr>
          <w:p w:rsidR="006E7D43" w:rsidRPr="00315E3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6E7D43" w:rsidRPr="00315E32" w:rsidRDefault="00655CE8" w:rsidP="00655CE8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5CE8">
              <w:rPr>
                <w:rFonts w:ascii="Angsana New" w:hAnsi="Angsana New"/>
                <w:b/>
                <w:bCs/>
                <w:sz w:val="30"/>
                <w:szCs w:val="30"/>
              </w:rPr>
              <w:t>(0.01)</w:t>
            </w:r>
          </w:p>
        </w:tc>
        <w:tc>
          <w:tcPr>
            <w:tcW w:w="270" w:type="dxa"/>
          </w:tcPr>
          <w:p w:rsidR="006E7D43" w:rsidRPr="00315E3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6E7D43" w:rsidRPr="00315E32" w:rsidRDefault="00B37C1B" w:rsidP="00B37C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C1B">
              <w:rPr>
                <w:rFonts w:ascii="Angsana New" w:hAnsi="Angsana New"/>
                <w:b/>
                <w:bCs/>
                <w:sz w:val="30"/>
                <w:szCs w:val="30"/>
              </w:rPr>
              <w:t>0.007</w:t>
            </w:r>
          </w:p>
        </w:tc>
      </w:tr>
    </w:tbl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6E7D43" w:rsidRPr="004D3DD6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D3DD6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593D53">
        <w:rPr>
          <w:rFonts w:ascii="Angsana New" w:hAnsi="Angsana New"/>
          <w:b/>
          <w:bCs/>
          <w:sz w:val="30"/>
          <w:szCs w:val="30"/>
        </w:rPr>
        <w:t>5</w:t>
      </w:r>
      <w:r w:rsidRPr="004D3DD6">
        <w:rPr>
          <w:rFonts w:ascii="Angsana New" w:hAnsi="Angsana New"/>
          <w:b/>
          <w:bCs/>
          <w:sz w:val="30"/>
          <w:szCs w:val="30"/>
        </w:rPr>
        <w:tab/>
      </w:r>
      <w:r w:rsidRPr="004D3DD6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:rsidR="006E7D43" w:rsidRPr="004D3DD6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</w:t>
      </w:r>
      <w:r w:rsidRPr="007E4B7A">
        <w:rPr>
          <w:rFonts w:ascii="Angsana New" w:hAnsi="Angsana New" w:hint="cs"/>
          <w:sz w:val="30"/>
          <w:szCs w:val="30"/>
          <w:cs/>
        </w:rPr>
        <w:t>กลุ่ม</w:t>
      </w:r>
      <w:r w:rsidRPr="007E4B7A">
        <w:rPr>
          <w:rFonts w:ascii="Angsana New" w:hAnsi="Angsana New"/>
          <w:sz w:val="30"/>
          <w:szCs w:val="30"/>
          <w:cs/>
        </w:rPr>
        <w:t>บริษัท</w:t>
      </w:r>
      <w:r w:rsidRPr="007E4B7A">
        <w:rPr>
          <w:rFonts w:ascii="Angsana New" w:hAnsi="Angsana New" w:hint="cs"/>
          <w:sz w:val="30"/>
          <w:szCs w:val="30"/>
          <w:cs/>
        </w:rPr>
        <w:t>ไ</w:t>
      </w:r>
      <w:r w:rsidRPr="007E4B7A">
        <w:rPr>
          <w:rFonts w:ascii="Angsana New" w:hAnsi="Angsana New"/>
          <w:sz w:val="30"/>
          <w:szCs w:val="30"/>
          <w:cs/>
        </w:rPr>
        <w:t>ด้รับสิทธิประโยชน์หลายประการในฐานะผู้ได้รับการส่งเสริมการลงทุนตามพระราชบัญญัติการส่งเสริมการลงทุน พ</w:t>
      </w:r>
      <w:r w:rsidRPr="007E4B7A">
        <w:rPr>
          <w:rFonts w:ascii="Angsana New" w:hAnsi="Angsana New"/>
          <w:sz w:val="30"/>
          <w:szCs w:val="30"/>
        </w:rPr>
        <w:t>.</w:t>
      </w:r>
      <w:r w:rsidRPr="007E4B7A">
        <w:rPr>
          <w:rFonts w:ascii="Angsana New" w:hAnsi="Angsana New"/>
          <w:sz w:val="30"/>
          <w:szCs w:val="30"/>
          <w:cs/>
        </w:rPr>
        <w:t>ศ</w:t>
      </w:r>
      <w:r w:rsidRPr="007E4B7A">
        <w:rPr>
          <w:rFonts w:ascii="Angsana New" w:hAnsi="Angsana New"/>
          <w:sz w:val="30"/>
          <w:szCs w:val="30"/>
        </w:rPr>
        <w:t>. 2520</w:t>
      </w:r>
      <w:r w:rsidRPr="007E4B7A">
        <w:rPr>
          <w:rFonts w:ascii="Angsana New" w:hAnsi="Angsana New"/>
          <w:sz w:val="30"/>
          <w:szCs w:val="30"/>
          <w:cs/>
        </w:rPr>
        <w:t xml:space="preserve"> </w:t>
      </w:r>
      <w:r w:rsidRPr="007E4B7A">
        <w:rPr>
          <w:rFonts w:ascii="Angsana New" w:hAnsi="Angsana New" w:hint="cs"/>
          <w:sz w:val="30"/>
          <w:szCs w:val="30"/>
          <w:cs/>
        </w:rPr>
        <w:t xml:space="preserve">เกี่ยวกับการผลิตเครื่องจักร อุปกรณ์และชิ้นส่วน </w:t>
      </w:r>
      <w:r w:rsidRPr="007E4B7A">
        <w:rPr>
          <w:rFonts w:ascii="Angsana New" w:hAnsi="Angsana New"/>
          <w:sz w:val="30"/>
          <w:szCs w:val="30"/>
          <w:cs/>
        </w:rPr>
        <w:t>ซึ่งพอสรุปสาระสำคัญได้ดังนี้</w:t>
      </w:r>
    </w:p>
    <w:p w:rsidR="00593D53" w:rsidRDefault="00593D5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93D53" w:rsidRDefault="00593D5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93D53" w:rsidRPr="007E4B7A" w:rsidRDefault="00593D5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7D43" w:rsidRPr="007E73B1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6E7D43" w:rsidRPr="007E4B7A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/>
          <w:sz w:val="30"/>
          <w:szCs w:val="30"/>
          <w:cs/>
        </w:rPr>
        <w:lastRenderedPageBreak/>
        <w:t>(</w:t>
      </w:r>
      <w:r w:rsidRPr="007E4B7A">
        <w:rPr>
          <w:rFonts w:ascii="Angsana New" w:hAnsi="Angsana New" w:hint="cs"/>
          <w:sz w:val="30"/>
          <w:szCs w:val="30"/>
          <w:cs/>
        </w:rPr>
        <w:t>ก</w:t>
      </w:r>
      <w:r w:rsidRPr="007E4B7A">
        <w:rPr>
          <w:rFonts w:ascii="Angsana New" w:hAnsi="Angsana New"/>
          <w:sz w:val="30"/>
          <w:szCs w:val="30"/>
          <w:cs/>
        </w:rPr>
        <w:t>)</w:t>
      </w:r>
      <w:r w:rsidRPr="007E4B7A">
        <w:rPr>
          <w:rFonts w:ascii="Angsana New" w:hAnsi="Angsana New"/>
          <w:sz w:val="30"/>
          <w:szCs w:val="30"/>
          <w:cs/>
        </w:rPr>
        <w:tab/>
      </w:r>
      <w:r w:rsidRPr="007E4B7A">
        <w:rPr>
          <w:rFonts w:ascii="Angsana New" w:hAnsi="Angsana New" w:hint="cs"/>
          <w:sz w:val="30"/>
          <w:szCs w:val="30"/>
          <w:cs/>
        </w:rPr>
        <w:t>ให้</w:t>
      </w:r>
      <w:r w:rsidRPr="007E4B7A">
        <w:rPr>
          <w:rFonts w:ascii="Angsana New" w:hAnsi="Angsana New"/>
          <w:sz w:val="30"/>
          <w:szCs w:val="30"/>
          <w:cs/>
        </w:rPr>
        <w:t xml:space="preserve">ได้รับยกเว้นอากรขาเข้าสำหรับเครื่องจักรที่ได้รับอนุมัติโดยคณะกรรมการส่งเสริมการลงทุน </w:t>
      </w:r>
    </w:p>
    <w:p w:rsidR="006E7D43" w:rsidRPr="0058380D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22"/>
          <w:szCs w:val="22"/>
        </w:rPr>
      </w:pPr>
    </w:p>
    <w:p w:rsidR="006E7D43" w:rsidRPr="007E4B7A" w:rsidRDefault="006E7D43" w:rsidP="001D6A6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 w:hint="cs"/>
          <w:sz w:val="30"/>
          <w:szCs w:val="30"/>
          <w:cs/>
        </w:rPr>
        <w:t>ให้</w:t>
      </w:r>
      <w:r w:rsidRPr="007E4B7A">
        <w:rPr>
          <w:rFonts w:ascii="Angsana New" w:hAnsi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8 ปี นับแต่วันที่เริ่มมีรายได้จากการประกอบกิจการนั้น </w:t>
      </w:r>
    </w:p>
    <w:p w:rsidR="006E7D43" w:rsidRPr="007E73B1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</w:p>
    <w:p w:rsidR="006E7D43" w:rsidRDefault="006E7D43" w:rsidP="006E7D43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7E4B7A">
        <w:rPr>
          <w:rFonts w:ascii="Angsana New" w:hAnsi="Angsana New" w:cs="Angsana New"/>
          <w:cs/>
          <w:lang w:val="en-US"/>
        </w:rPr>
        <w:t xml:space="preserve">เนื่องจากเป็นกิจการที่ได้รับการส่งเสริมการลงทุน </w:t>
      </w:r>
      <w:r w:rsidRPr="007E4B7A">
        <w:rPr>
          <w:rFonts w:ascii="Angsana New" w:hAnsi="Angsana New" w:cs="Angsana New" w:hint="cs"/>
          <w:cs/>
          <w:lang w:val="en-US"/>
        </w:rPr>
        <w:t>กลุ่ม</w:t>
      </w:r>
      <w:r w:rsidRPr="007E4B7A">
        <w:rPr>
          <w:rFonts w:ascii="Angsana New" w:hAnsi="Angsana New" w:cs="Angsana New"/>
          <w:cs/>
          <w:lang w:val="en-US"/>
        </w:rPr>
        <w:t>บริษัทจะต้องปฏิบัติตามเงื่อนไขและข้อกำหนดตามที่ระบุไว้ในบัตรส่งเสริมการลงทุน</w:t>
      </w:r>
    </w:p>
    <w:p w:rsidR="00B37C1B" w:rsidRDefault="00B37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6E7D43" w:rsidRPr="001159DE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1159DE">
        <w:rPr>
          <w:rFonts w:ascii="Angsana New" w:hAnsi="Angsana New"/>
          <w:b/>
          <w:bCs/>
          <w:sz w:val="30"/>
          <w:szCs w:val="30"/>
          <w:cs/>
        </w:rPr>
        <w:t>1</w:t>
      </w:r>
      <w:r w:rsidR="00593D53">
        <w:rPr>
          <w:rFonts w:ascii="Angsana New" w:hAnsi="Angsana New"/>
          <w:b/>
          <w:bCs/>
          <w:sz w:val="30"/>
          <w:szCs w:val="30"/>
        </w:rPr>
        <w:t>6</w:t>
      </w:r>
      <w:r w:rsidRPr="001159D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7D43" w:rsidRPr="005E741B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 w:firstLine="540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GB"/>
        </w:rPr>
      </w:pPr>
      <w:r w:rsidRPr="005E741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en-GB"/>
        </w:rPr>
        <w:t>มูลค่าตามบัญชีและ</w:t>
      </w:r>
      <w:r w:rsidRPr="005E741B">
        <w:rPr>
          <w:rFonts w:asciiTheme="majorBidi" w:eastAsia="Times New Roman" w:hAnsiTheme="majorBidi"/>
          <w:b/>
          <w:bCs/>
          <w:i/>
          <w:iCs/>
          <w:sz w:val="30"/>
          <w:szCs w:val="30"/>
          <w:cs/>
          <w:lang w:val="en-GB"/>
        </w:rPr>
        <w:t>มูลค่ายุติธรรม</w:t>
      </w: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3525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</w:t>
      </w:r>
      <w:r>
        <w:rPr>
          <w:rFonts w:ascii="Angsana New" w:hAnsi="Angsana New" w:hint="cs"/>
          <w:sz w:val="30"/>
          <w:szCs w:val="30"/>
          <w:cs/>
        </w:rPr>
        <w:t>เป็นมูลค่าที่ใกล้เคียงกับมูลค่าตามบัญชีเนื่องจากเครื่องมือทางการเงินเหล่านี้จะครบกำหนดในระยะเวลาอันสั้น</w:t>
      </w:r>
    </w:p>
    <w:p w:rsidR="006E7D43" w:rsidRPr="005E741B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7D43" w:rsidRPr="00693525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มูลค่ายุติธรรมของหนี้สินทางการเงินส่วนที่ไม่หมุนเวียนเป็นมูลค่าที่ใกล้เคียงกับมูลค่าตามบัญชี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6E7D43" w:rsidRPr="005E741B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มูลค่ายุติธรรมภายใต้เงินกู้ยืมระยะยาวจากสถาบันการเงินเป็นมูลค่าที่ใกล้เคียงกับมูลค่าตามบัญชี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มูลค่ายุติธรรมภายใต้สัญญาเช่าการเงินเป็นมูลค่าที่ใกล้เคียงกับมูลค่าตามบัญชี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93D53" w:rsidRDefault="00593D5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93D53" w:rsidRDefault="00593D5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93D53" w:rsidRDefault="00593D5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93D53" w:rsidRDefault="00593D5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93D53" w:rsidRDefault="00593D5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93D53" w:rsidRDefault="00593D5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93D53" w:rsidRDefault="00593D5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93D53" w:rsidRDefault="00593D5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7D43" w:rsidRPr="001159DE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1159DE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593D53">
        <w:rPr>
          <w:rFonts w:ascii="Angsana New" w:hAnsi="Angsana New"/>
          <w:b/>
          <w:bCs/>
          <w:sz w:val="30"/>
          <w:szCs w:val="30"/>
        </w:rPr>
        <w:t>7</w:t>
      </w:r>
      <w:r w:rsidRPr="001159DE">
        <w:rPr>
          <w:rFonts w:ascii="Angsana New" w:hAnsi="Angsana New"/>
          <w:b/>
          <w:bCs/>
          <w:sz w:val="30"/>
          <w:szCs w:val="30"/>
        </w:rPr>
        <w:tab/>
      </w:r>
      <w:r w:rsidRPr="001159D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Pr="001159DE">
        <w:rPr>
          <w:rFonts w:ascii="Angsana New" w:hAnsi="Angsana New" w:hint="cs"/>
          <w:b/>
          <w:bCs/>
          <w:sz w:val="30"/>
          <w:szCs w:val="30"/>
          <w:cs/>
        </w:rPr>
        <w:t>กับกิจการที่ไม่เกี่ยวข้องกัน</w:t>
      </w:r>
    </w:p>
    <w:p w:rsidR="006E7D43" w:rsidRPr="0040687C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92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70"/>
        <w:gridCol w:w="270"/>
        <w:gridCol w:w="1170"/>
        <w:gridCol w:w="270"/>
        <w:gridCol w:w="1156"/>
      </w:tblGrid>
      <w:tr w:rsidR="006E7D43" w:rsidRPr="001159DE" w:rsidTr="00F407DE">
        <w:tc>
          <w:tcPr>
            <w:tcW w:w="3690" w:type="dxa"/>
            <w:shd w:val="clear" w:color="auto" w:fill="auto"/>
          </w:tcPr>
          <w:p w:rsidR="006E7D43" w:rsidRPr="004464C7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6" w:type="dxa"/>
            <w:gridSpan w:val="3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D43" w:rsidRPr="001159DE" w:rsidTr="00F407DE">
        <w:tc>
          <w:tcPr>
            <w:tcW w:w="369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6E7D43" w:rsidRPr="001159DE" w:rsidTr="00F407DE">
        <w:tc>
          <w:tcPr>
            <w:tcW w:w="369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37C1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37C1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37C1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37C1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E7D43" w:rsidRPr="001159DE" w:rsidTr="00F407DE">
        <w:tc>
          <w:tcPr>
            <w:tcW w:w="369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6" w:type="dxa"/>
            <w:gridSpan w:val="7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159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8A47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159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7D43" w:rsidRPr="001159DE" w:rsidTr="00F407DE">
        <w:tc>
          <w:tcPr>
            <w:tcW w:w="369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6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E7D43" w:rsidRPr="001159DE" w:rsidTr="00F407DE">
        <w:tc>
          <w:tcPr>
            <w:tcW w:w="369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</w:t>
            </w:r>
            <w:r w:rsidRPr="001159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26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E7D43" w:rsidRPr="001159DE" w:rsidTr="00F407DE">
        <w:tc>
          <w:tcPr>
            <w:tcW w:w="3690" w:type="dxa"/>
            <w:shd w:val="clear" w:color="auto" w:fill="auto"/>
          </w:tcPr>
          <w:p w:rsidR="006E7D43" w:rsidRPr="001159DE" w:rsidRDefault="006E7D43" w:rsidP="0088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5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  <w:r w:rsidR="00887446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:rsidR="006E7D43" w:rsidRPr="00744F7C" w:rsidRDefault="001010A7" w:rsidP="00F407D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10A7">
              <w:rPr>
                <w:rFonts w:ascii="Angsana New" w:hAnsi="Angsana New"/>
                <w:sz w:val="30"/>
                <w:szCs w:val="30"/>
                <w:lang w:val="en-US" w:bidi="th-TH"/>
              </w:rPr>
              <w:t>3,983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E7D43" w:rsidRPr="001159DE" w:rsidRDefault="008A47D9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47D9">
              <w:rPr>
                <w:rFonts w:ascii="Angsana New" w:hAnsi="Angsana New"/>
                <w:sz w:val="30"/>
                <w:szCs w:val="30"/>
                <w:lang w:bidi="th-TH"/>
              </w:rPr>
              <w:t>3,719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E7D43" w:rsidRPr="001159DE" w:rsidRDefault="001010A7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10A7">
              <w:rPr>
                <w:rFonts w:ascii="Angsana New" w:hAnsi="Angsana New"/>
                <w:sz w:val="30"/>
                <w:szCs w:val="30"/>
                <w:lang w:val="en-US" w:bidi="th-TH"/>
              </w:rPr>
              <w:t>1,194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6E7D43" w:rsidRPr="001159DE" w:rsidRDefault="008A47D9" w:rsidP="00F407D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47D9">
              <w:rPr>
                <w:rFonts w:ascii="Angsana New" w:hAnsi="Angsana New"/>
                <w:sz w:val="30"/>
                <w:szCs w:val="30"/>
                <w:lang w:bidi="th-TH"/>
              </w:rPr>
              <w:t>1,590</w:t>
            </w:r>
          </w:p>
        </w:tc>
      </w:tr>
      <w:tr w:rsidR="006E7D43" w:rsidRPr="001159DE" w:rsidTr="00F407DE">
        <w:tc>
          <w:tcPr>
            <w:tcW w:w="369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E7D43" w:rsidRPr="001159DE" w:rsidRDefault="001010A7" w:rsidP="00F407D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10A7">
              <w:rPr>
                <w:rFonts w:ascii="Angsana New" w:hAnsi="Angsana New"/>
                <w:sz w:val="30"/>
                <w:szCs w:val="30"/>
                <w:lang w:bidi="th-TH"/>
              </w:rPr>
              <w:t>4,236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E7D43" w:rsidRPr="001159DE" w:rsidRDefault="008A47D9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47D9">
              <w:rPr>
                <w:rFonts w:ascii="Angsana New" w:hAnsi="Angsana New"/>
                <w:sz w:val="30"/>
                <w:szCs w:val="30"/>
                <w:lang w:bidi="th-TH"/>
              </w:rPr>
              <w:t>2,349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E7D43" w:rsidRPr="001159DE" w:rsidRDefault="001010A7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10A7">
              <w:rPr>
                <w:rFonts w:ascii="Angsana New" w:hAnsi="Angsana New"/>
                <w:sz w:val="30"/>
                <w:szCs w:val="30"/>
                <w:lang w:val="en-US" w:bidi="th-TH"/>
              </w:rPr>
              <w:t>845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:rsidR="006E7D43" w:rsidRPr="001159DE" w:rsidRDefault="008A47D9" w:rsidP="00F407D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47D9">
              <w:rPr>
                <w:rFonts w:ascii="Angsana New" w:hAnsi="Angsana New"/>
                <w:sz w:val="30"/>
                <w:szCs w:val="30"/>
                <w:lang w:bidi="th-TH"/>
              </w:rPr>
              <w:t>300</w:t>
            </w:r>
          </w:p>
        </w:tc>
      </w:tr>
      <w:tr w:rsidR="006E7D43" w:rsidRPr="001159DE" w:rsidTr="00F407DE">
        <w:tc>
          <w:tcPr>
            <w:tcW w:w="3690" w:type="dxa"/>
            <w:shd w:val="clear" w:color="auto" w:fill="auto"/>
          </w:tcPr>
          <w:p w:rsidR="006E7D43" w:rsidRPr="001159DE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7D43" w:rsidRPr="001159DE" w:rsidRDefault="001010A7" w:rsidP="00F407D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010A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8,219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7D43" w:rsidRPr="001159DE" w:rsidRDefault="008A47D9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A47D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6,068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7D43" w:rsidRPr="001159DE" w:rsidRDefault="001010A7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010A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2,039</w:t>
            </w:r>
          </w:p>
        </w:tc>
        <w:tc>
          <w:tcPr>
            <w:tcW w:w="270" w:type="dxa"/>
            <w:shd w:val="clear" w:color="auto" w:fill="auto"/>
          </w:tcPr>
          <w:p w:rsidR="006E7D43" w:rsidRPr="001159DE" w:rsidRDefault="006E7D43" w:rsidP="00F407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7D43" w:rsidRPr="001159DE" w:rsidRDefault="008A47D9" w:rsidP="00F407D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A47D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1,890</w:t>
            </w:r>
          </w:p>
        </w:tc>
      </w:tr>
    </w:tbl>
    <w:p w:rsidR="006E7D43" w:rsidRDefault="006E7D43" w:rsidP="006E7D43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 w:eastAsia="ja-JP"/>
        </w:rPr>
      </w:pPr>
    </w:p>
    <w:p w:rsidR="00F429A6" w:rsidRPr="00EF70D2" w:rsidRDefault="00F429A6" w:rsidP="00F42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F70D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สัญญาเช่าดำเนินงาน</w:t>
      </w:r>
    </w:p>
    <w:p w:rsidR="00F429A6" w:rsidRPr="00EF70D2" w:rsidRDefault="00F429A6" w:rsidP="00F42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:rsidR="006E7D43" w:rsidRDefault="00F429A6" w:rsidP="00F429A6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olor w:val="000000"/>
        </w:rPr>
      </w:pPr>
      <w:r w:rsidRPr="00EF70D2">
        <w:rPr>
          <w:rFonts w:asciiTheme="majorBidi" w:hAnsiTheme="majorBidi" w:cstheme="majorBidi"/>
          <w:color w:val="000000"/>
          <w:cs/>
        </w:rPr>
        <w:t xml:space="preserve">กลุ่มบริษัทมีสัญญาเช่าพื้นที่และสัญญาบริการอื่นมีกำหนดระยะเวลา </w:t>
      </w:r>
      <w:r w:rsidRPr="00EF70D2">
        <w:rPr>
          <w:rFonts w:asciiTheme="majorBidi" w:hAnsiTheme="majorBidi" w:cstheme="majorBidi"/>
          <w:color w:val="000000"/>
        </w:rPr>
        <w:t xml:space="preserve">1 - </w:t>
      </w:r>
      <w:r w:rsidRPr="00EF70D2">
        <w:rPr>
          <w:rFonts w:asciiTheme="majorBidi" w:hAnsiTheme="majorBidi" w:cstheme="majorBidi"/>
          <w:color w:val="000000"/>
          <w:cs/>
        </w:rPr>
        <w:t>5</w:t>
      </w:r>
      <w:r w:rsidRPr="00EF70D2">
        <w:rPr>
          <w:rFonts w:asciiTheme="majorBidi" w:hAnsiTheme="majorBidi" w:cstheme="majorBidi"/>
          <w:color w:val="000000"/>
        </w:rPr>
        <w:t xml:space="preserve"> </w:t>
      </w:r>
      <w:r w:rsidRPr="00EF70D2">
        <w:rPr>
          <w:rFonts w:asciiTheme="majorBidi" w:hAnsiTheme="majorBidi" w:cstheme="majorBidi"/>
          <w:color w:val="000000"/>
          <w:cs/>
        </w:rPr>
        <w:t>ปี สิ้นสุดจนถึงเดือน</w:t>
      </w:r>
      <w:r w:rsidR="00FC3129" w:rsidRPr="00EF70D2">
        <w:rPr>
          <w:rFonts w:asciiTheme="majorBidi" w:hAnsiTheme="majorBidi" w:cstheme="majorBidi"/>
          <w:color w:val="000000"/>
          <w:cs/>
        </w:rPr>
        <w:t>กุมภาพันธ์</w:t>
      </w:r>
      <w:r w:rsidRPr="00EF70D2">
        <w:rPr>
          <w:rFonts w:asciiTheme="majorBidi" w:hAnsiTheme="majorBidi" w:cstheme="majorBidi"/>
          <w:color w:val="000000"/>
          <w:cs/>
        </w:rPr>
        <w:t xml:space="preserve"> </w:t>
      </w:r>
      <w:r w:rsidRPr="00EF70D2">
        <w:rPr>
          <w:rFonts w:asciiTheme="majorBidi" w:hAnsiTheme="majorBidi" w:cstheme="majorBidi"/>
          <w:color w:val="000000"/>
        </w:rPr>
        <w:t>256</w:t>
      </w:r>
      <w:r w:rsidR="00FC3129" w:rsidRPr="00EF70D2">
        <w:rPr>
          <w:rFonts w:asciiTheme="majorBidi" w:hAnsiTheme="majorBidi" w:cstheme="majorBidi"/>
          <w:color w:val="000000"/>
          <w:lang w:val="en-US"/>
        </w:rPr>
        <w:t>6</w:t>
      </w:r>
      <w:r w:rsidRPr="00EF70D2">
        <w:rPr>
          <w:rFonts w:asciiTheme="majorBidi" w:hAnsiTheme="majorBidi" w:cstheme="majorBidi"/>
          <w:color w:val="000000"/>
          <w:cs/>
        </w:rPr>
        <w:t xml:space="preserve"> โดยมีจำนวนเงินที่ต้องจ่ายตามที่ระบุในสัญญาเช่า</w:t>
      </w:r>
    </w:p>
    <w:p w:rsidR="00593D53" w:rsidRDefault="00593D53" w:rsidP="00F429A6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olor w:val="000000"/>
          <w:cs/>
        </w:rPr>
      </w:pPr>
    </w:p>
    <w:p w:rsidR="00980A28" w:rsidRPr="0050169C" w:rsidRDefault="00980A28" w:rsidP="00980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50169C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สัญญาซื้อขายเงินตราต่างประเทศล่วงหน้า</w:t>
      </w:r>
    </w:p>
    <w:p w:rsidR="00980A28" w:rsidRPr="0050169C" w:rsidRDefault="00980A28" w:rsidP="00980A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80A28" w:rsidRPr="00557732" w:rsidRDefault="00980A28" w:rsidP="00980A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0"/>
        <w:jc w:val="thaiDistribute"/>
        <w:rPr>
          <w:rFonts w:ascii="Angsana New" w:hAnsi="Angsana New"/>
          <w:i/>
          <w:iCs/>
          <w:sz w:val="30"/>
          <w:szCs w:val="30"/>
        </w:rPr>
      </w:pPr>
      <w:r w:rsidRPr="006C4F6F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2562</w:t>
      </w:r>
      <w:r w:rsidRPr="006C4F6F">
        <w:rPr>
          <w:rFonts w:ascii="Angsana New" w:hAnsi="Angsana New"/>
          <w:sz w:val="30"/>
          <w:szCs w:val="30"/>
        </w:rPr>
        <w:t xml:space="preserve"> </w:t>
      </w:r>
      <w:r w:rsidRPr="006C4F6F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ไม่</w:t>
      </w:r>
      <w:r>
        <w:rPr>
          <w:rFonts w:ascii="Angsana New" w:hAnsi="Angsana New"/>
          <w:sz w:val="30"/>
          <w:szCs w:val="30"/>
          <w:cs/>
        </w:rPr>
        <w:t>มีสัญญาขาย</w:t>
      </w:r>
      <w:r w:rsidRPr="006C4F6F">
        <w:rPr>
          <w:rFonts w:ascii="Angsana New" w:hAnsi="Angsana New"/>
          <w:sz w:val="30"/>
          <w:szCs w:val="30"/>
          <w:cs/>
        </w:rPr>
        <w:t>เงินตราต่างประเทศล่วงหน้า</w:t>
      </w:r>
      <w:r w:rsidRPr="00E3165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(31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i/>
          <w:iCs/>
          <w:sz w:val="30"/>
          <w:szCs w:val="30"/>
        </w:rPr>
        <w:t xml:space="preserve">2561 :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สัญญาขายเงินตราต่างประเทศล่วงหน้าคงเหลือ </w:t>
      </w:r>
      <w:r>
        <w:rPr>
          <w:rFonts w:ascii="Angsana New" w:hAnsi="Angsana New"/>
          <w:i/>
          <w:iCs/>
          <w:sz w:val="30"/>
          <w:szCs w:val="30"/>
        </w:rPr>
        <w:t>0.1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ล้านเหรียญสหรัฐอเมริกาเทียบเท่าเงินบาทจำนวน</w:t>
      </w:r>
      <w:r w:rsidR="00593D53">
        <w:rPr>
          <w:rFonts w:ascii="Angsana New" w:hAnsi="Angsana New" w:hint="cs"/>
          <w:i/>
          <w:iCs/>
          <w:sz w:val="30"/>
          <w:szCs w:val="30"/>
          <w:cs/>
        </w:rPr>
        <w:t>เงิน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 xml:space="preserve">3.2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980A28" w:rsidRDefault="00980A28" w:rsidP="00980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80A28" w:rsidRPr="00556241" w:rsidRDefault="00980A28" w:rsidP="00980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56241">
        <w:rPr>
          <w:rFonts w:ascii="Angsana New" w:hAnsi="Angsana New" w:hint="cs"/>
          <w:i/>
          <w:iCs/>
          <w:sz w:val="30"/>
          <w:szCs w:val="30"/>
          <w:cs/>
        </w:rPr>
        <w:t>หนังสือค้ำประกันผลงาน</w:t>
      </w:r>
    </w:p>
    <w:p w:rsidR="00980A28" w:rsidRDefault="00980A28" w:rsidP="00980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80A28" w:rsidRDefault="00980A28" w:rsidP="00980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58E">
        <w:rPr>
          <w:rFonts w:ascii="Angsana New" w:hAnsi="Angsana New"/>
          <w:sz w:val="30"/>
          <w:szCs w:val="30"/>
          <w:cs/>
        </w:rPr>
        <w:t>ณ วันที่ 3</w:t>
      </w:r>
      <w:r w:rsidRPr="00D3158E"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D3158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62</w:t>
      </w:r>
      <w:r w:rsidRPr="00D3158E">
        <w:rPr>
          <w:rFonts w:ascii="Angsana New" w:hAnsi="Angsana New" w:hint="cs"/>
          <w:sz w:val="30"/>
          <w:szCs w:val="30"/>
          <w:cs/>
        </w:rPr>
        <w:t xml:space="preserve"> </w:t>
      </w:r>
      <w:r w:rsidRPr="00D3158E">
        <w:rPr>
          <w:rFonts w:ascii="Angsana New" w:hAnsi="Angsana New"/>
          <w:sz w:val="30"/>
          <w:szCs w:val="30"/>
          <w:cs/>
        </w:rPr>
        <w:t>บริษัทมี</w:t>
      </w:r>
      <w:r w:rsidRPr="00D3158E">
        <w:rPr>
          <w:rFonts w:ascii="Angsana New" w:hAnsi="Angsana New" w:hint="cs"/>
          <w:sz w:val="30"/>
          <w:szCs w:val="30"/>
          <w:cs/>
        </w:rPr>
        <w:t>ภาระผูกพันจาก</w:t>
      </w:r>
      <w:r w:rsidRPr="00D3158E">
        <w:rPr>
          <w:rFonts w:ascii="Angsana New" w:hAnsi="Angsana New"/>
          <w:sz w:val="30"/>
          <w:szCs w:val="30"/>
          <w:cs/>
        </w:rPr>
        <w:t>หนังสือค้ำประกันที่ออกโดยธนาคารเพื่</w:t>
      </w:r>
      <w:r w:rsidRPr="00D3158E">
        <w:rPr>
          <w:rFonts w:ascii="Angsana New" w:hAnsi="Angsana New" w:hint="cs"/>
          <w:sz w:val="30"/>
          <w:szCs w:val="30"/>
          <w:cs/>
        </w:rPr>
        <w:t>อ</w:t>
      </w:r>
      <w:r w:rsidRPr="00D3158E">
        <w:rPr>
          <w:rFonts w:ascii="Angsana New" w:hAnsi="Angsana New"/>
          <w:sz w:val="30"/>
          <w:szCs w:val="30"/>
          <w:cs/>
        </w:rPr>
        <w:t>ค้ำประกันผลงาน</w:t>
      </w:r>
      <w:r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>
        <w:rPr>
          <w:rFonts w:ascii="Angsana New" w:hAnsi="Angsana New"/>
          <w:sz w:val="30"/>
          <w:szCs w:val="30"/>
        </w:rPr>
        <w:t xml:space="preserve">2.9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Pr="00D3158E">
        <w:rPr>
          <w:rFonts w:ascii="Angsana New" w:hAnsi="Angsana New"/>
          <w:sz w:val="30"/>
          <w:szCs w:val="30"/>
        </w:rPr>
        <w:t xml:space="preserve"> </w:t>
      </w:r>
      <w:r w:rsidRPr="00D3158E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/>
          <w:i/>
          <w:iCs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D3158E">
        <w:rPr>
          <w:rFonts w:ascii="Angsana New" w:hAnsi="Angsana New"/>
          <w:i/>
          <w:iCs/>
          <w:sz w:val="30"/>
          <w:szCs w:val="30"/>
        </w:rPr>
        <w:t>25</w:t>
      </w:r>
      <w:r>
        <w:rPr>
          <w:rFonts w:ascii="Angsana New" w:hAnsi="Angsana New"/>
          <w:i/>
          <w:iCs/>
          <w:sz w:val="30"/>
          <w:szCs w:val="30"/>
        </w:rPr>
        <w:t>61</w:t>
      </w:r>
      <w:r w:rsidRPr="00D3158E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 xml:space="preserve">2.1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D3158E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:rsidR="00EF70D2" w:rsidRDefault="00EF70D2" w:rsidP="00F429A6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i/>
          <w:iCs/>
          <w:lang w:val="en-US" w:eastAsia="ja-JP"/>
        </w:rPr>
      </w:pPr>
    </w:p>
    <w:p w:rsidR="00593D53" w:rsidRDefault="00593D53" w:rsidP="00F429A6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i/>
          <w:iCs/>
          <w:lang w:val="en-US" w:eastAsia="ja-JP"/>
        </w:rPr>
      </w:pPr>
    </w:p>
    <w:p w:rsidR="00593D53" w:rsidRDefault="00593D53" w:rsidP="00F429A6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i/>
          <w:iCs/>
          <w:lang w:val="en-US" w:eastAsia="ja-JP"/>
        </w:rPr>
      </w:pPr>
    </w:p>
    <w:p w:rsidR="00593D53" w:rsidRDefault="00593D53" w:rsidP="00F429A6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i/>
          <w:iCs/>
          <w:lang w:val="en-US" w:eastAsia="ja-JP"/>
        </w:rPr>
      </w:pPr>
    </w:p>
    <w:p w:rsidR="00593D53" w:rsidRDefault="00593D53" w:rsidP="00F429A6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i/>
          <w:iCs/>
          <w:lang w:val="en-US" w:eastAsia="ja-JP"/>
        </w:rPr>
      </w:pPr>
    </w:p>
    <w:p w:rsidR="00593D53" w:rsidRPr="00EF70D2" w:rsidRDefault="00593D53" w:rsidP="00F429A6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i/>
          <w:iCs/>
          <w:lang w:val="en-US" w:eastAsia="ja-JP"/>
        </w:rPr>
      </w:pPr>
    </w:p>
    <w:p w:rsidR="008A47D9" w:rsidRPr="001159DE" w:rsidRDefault="00593D53" w:rsidP="008A4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18</w:t>
      </w:r>
      <w:r w:rsidR="008A47D9" w:rsidRPr="001159DE">
        <w:rPr>
          <w:rFonts w:ascii="Angsana New" w:hAnsi="Angsana New"/>
          <w:b/>
          <w:bCs/>
          <w:sz w:val="30"/>
          <w:szCs w:val="30"/>
        </w:rPr>
        <w:tab/>
      </w:r>
      <w:r w:rsidR="008A47D9" w:rsidRPr="008A47D9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6E7D43" w:rsidRDefault="006E7D43" w:rsidP="006E7D43">
      <w:pPr>
        <w:pStyle w:val="a"/>
        <w:tabs>
          <w:tab w:val="left" w:pos="720"/>
        </w:tabs>
        <w:ind w:left="540"/>
        <w:jc w:val="thaiDistribute"/>
        <w:rPr>
          <w:rFonts w:ascii="Angsana New" w:hAnsi="Angsana New" w:cs="Angsana New"/>
          <w:lang w:val="en-US" w:eastAsia="ja-JP"/>
        </w:rPr>
      </w:pPr>
    </w:p>
    <w:p w:rsidR="008A47D9" w:rsidRPr="008A47D9" w:rsidRDefault="008A47D9" w:rsidP="008A47D9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8A47D9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8A47D9">
        <w:rPr>
          <w:rFonts w:ascii="Angsana New" w:hAnsi="Angsana New" w:hint="cs"/>
          <w:sz w:val="30"/>
          <w:szCs w:val="30"/>
          <w:cs/>
          <w:lang w:bidi="th-TH"/>
        </w:rPr>
        <w:t>ที่ออกและปรับปรุงใหม่ที่เกี่ยวกับการดำเนินงานของกลุ่มบริษัท</w:t>
      </w:r>
      <w:r w:rsidRPr="008A47D9">
        <w:rPr>
          <w:rFonts w:ascii="Angsana New" w:hAnsi="Angsana New"/>
          <w:sz w:val="30"/>
          <w:szCs w:val="30"/>
          <w:lang w:bidi="th-TH"/>
        </w:rPr>
        <w:t xml:space="preserve"> </w:t>
      </w:r>
      <w:r w:rsidRPr="008A47D9">
        <w:rPr>
          <w:rFonts w:ascii="Angsana New" w:hAnsi="Angsana New" w:hint="cs"/>
          <w:sz w:val="30"/>
          <w:szCs w:val="30"/>
          <w:cs/>
          <w:lang w:bidi="th-TH"/>
        </w:rPr>
        <w:t>ซึ่งคาดว่าจะมีผลกระทบที่มีสาระสำคัญต่อ</w:t>
      </w:r>
      <w:r w:rsidRPr="008A47D9">
        <w:rPr>
          <w:rFonts w:ascii="Angsana New" w:hAnsi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</w:t>
      </w:r>
      <w:r w:rsidRPr="008A47D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8A47D9">
        <w:rPr>
          <w:rFonts w:ascii="Angsana New" w:hAnsi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8A47D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A47D9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8A47D9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8A47D9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8A47D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8A47D9">
        <w:rPr>
          <w:rFonts w:ascii="Angsana New" w:hAnsi="Angsana New"/>
          <w:sz w:val="30"/>
          <w:szCs w:val="30"/>
        </w:rPr>
        <w:t>1</w:t>
      </w:r>
      <w:r w:rsidRPr="008A47D9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8A47D9">
        <w:rPr>
          <w:rFonts w:ascii="Angsana New" w:hAnsi="Angsana New"/>
          <w:sz w:val="30"/>
          <w:szCs w:val="30"/>
          <w:lang w:val="en-US" w:bidi="th-TH"/>
        </w:rPr>
        <w:t xml:space="preserve">2563 </w:t>
      </w:r>
      <w:r w:rsidRPr="008A47D9">
        <w:rPr>
          <w:rFonts w:ascii="Angsana New" w:hAnsi="Angsana New" w:hint="cs"/>
          <w:sz w:val="30"/>
          <w:szCs w:val="30"/>
          <w:cs/>
          <w:lang w:val="en-US" w:bidi="th-TH"/>
        </w:rPr>
        <w:t>ซึ่งมี</w:t>
      </w:r>
      <w:r w:rsidRPr="008A47D9">
        <w:rPr>
          <w:rFonts w:ascii="Angsana New" w:hAnsi="Angsana New" w:hint="cs"/>
          <w:sz w:val="30"/>
          <w:szCs w:val="30"/>
          <w:cs/>
          <w:lang w:bidi="th-TH"/>
        </w:rPr>
        <w:t>ดังต่อไปนี้</w:t>
      </w:r>
    </w:p>
    <w:p w:rsidR="008A47D9" w:rsidRPr="008A47D9" w:rsidRDefault="008A47D9" w:rsidP="008A47D9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8A47D9" w:rsidRPr="008A47D9" w:rsidTr="00E3183D">
        <w:trPr>
          <w:tblHeader/>
        </w:trPr>
        <w:tc>
          <w:tcPr>
            <w:tcW w:w="3960" w:type="dxa"/>
            <w:vAlign w:val="bottom"/>
          </w:tcPr>
          <w:p w:rsidR="008A47D9" w:rsidRPr="008A47D9" w:rsidRDefault="008A47D9" w:rsidP="00E3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A47D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:rsidR="008A47D9" w:rsidRPr="008A47D9" w:rsidRDefault="008A47D9" w:rsidP="00E3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8A47D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8A47D9" w:rsidRPr="008A47D9" w:rsidTr="00E3183D">
        <w:tc>
          <w:tcPr>
            <w:tcW w:w="3960" w:type="dxa"/>
          </w:tcPr>
          <w:p w:rsidR="008A47D9" w:rsidRPr="008A47D9" w:rsidRDefault="008A47D9" w:rsidP="00E3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8A47D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A47D9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:rsidR="008A47D9" w:rsidRPr="008A47D9" w:rsidRDefault="008A47D9" w:rsidP="00E3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8A47D9" w:rsidRPr="008A47D9" w:rsidTr="00E3183D">
        <w:tc>
          <w:tcPr>
            <w:tcW w:w="3960" w:type="dxa"/>
          </w:tcPr>
          <w:p w:rsidR="008A47D9" w:rsidRPr="008A47D9" w:rsidRDefault="008A47D9" w:rsidP="00E3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A47D9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:rsidR="008A47D9" w:rsidRPr="008A47D9" w:rsidRDefault="008A47D9" w:rsidP="00E3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A47D9" w:rsidRPr="008A47D9" w:rsidTr="00E3183D">
        <w:tc>
          <w:tcPr>
            <w:tcW w:w="3960" w:type="dxa"/>
          </w:tcPr>
          <w:p w:rsidR="008A47D9" w:rsidRPr="008A47D9" w:rsidRDefault="008A47D9" w:rsidP="00E3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8A47D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A47D9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:rsidR="008A47D9" w:rsidRPr="008A47D9" w:rsidRDefault="008A47D9" w:rsidP="00E3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A47D9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8A47D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8A47D9" w:rsidRPr="008A47D9" w:rsidTr="00E3183D">
        <w:tc>
          <w:tcPr>
            <w:tcW w:w="3960" w:type="dxa"/>
          </w:tcPr>
          <w:p w:rsidR="008A47D9" w:rsidRPr="008A47D9" w:rsidRDefault="008A47D9" w:rsidP="00E3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8A47D9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8A47D9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:rsidR="008A47D9" w:rsidRPr="008A47D9" w:rsidRDefault="008A47D9" w:rsidP="00E3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8A47D9" w:rsidRPr="008A47D9" w:rsidTr="00E3183D">
        <w:tc>
          <w:tcPr>
            <w:tcW w:w="3960" w:type="dxa"/>
          </w:tcPr>
          <w:p w:rsidR="008A47D9" w:rsidRPr="008A47D9" w:rsidRDefault="008A47D9" w:rsidP="00E3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8A47D9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:rsidR="008A47D9" w:rsidRPr="008A47D9" w:rsidRDefault="008A47D9" w:rsidP="00E3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A47D9" w:rsidRPr="008A47D9" w:rsidTr="00E3183D">
        <w:tc>
          <w:tcPr>
            <w:tcW w:w="3960" w:type="dxa"/>
          </w:tcPr>
          <w:p w:rsidR="008A47D9" w:rsidRPr="008A47D9" w:rsidRDefault="008A47D9" w:rsidP="00E3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8A47D9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:rsidR="008A47D9" w:rsidRPr="008A47D9" w:rsidRDefault="008A47D9" w:rsidP="00E3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8A47D9" w:rsidRPr="008A47D9" w:rsidRDefault="008A47D9" w:rsidP="00E3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A47D9" w:rsidRPr="008A47D9" w:rsidRDefault="008A47D9" w:rsidP="008A4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 w:themeFill="background1" w:themeFillShade="D9"/>
        </w:rPr>
      </w:pPr>
    </w:p>
    <w:p w:rsidR="008A47D9" w:rsidRPr="008A47D9" w:rsidRDefault="008A47D9" w:rsidP="008A4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47D9">
        <w:rPr>
          <w:rFonts w:ascii="Angsana New" w:hAnsi="Angsana New"/>
          <w:i/>
          <w:iCs/>
          <w:sz w:val="30"/>
          <w:szCs w:val="30"/>
        </w:rPr>
        <w:t xml:space="preserve">* </w:t>
      </w:r>
      <w:r w:rsidRPr="008A47D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980A28" w:rsidRPr="008A47D9" w:rsidRDefault="00980A28" w:rsidP="008A4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8A47D9" w:rsidRPr="008A47D9" w:rsidRDefault="008A47D9" w:rsidP="001D6A6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A47D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8A47D9" w:rsidRPr="008A47D9" w:rsidRDefault="008A47D9" w:rsidP="008A47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8A47D9" w:rsidRPr="008A47D9" w:rsidRDefault="008A47D9" w:rsidP="008A47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8A47D9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8A47D9" w:rsidRPr="008A47D9" w:rsidRDefault="008A47D9" w:rsidP="008A47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8A47D9" w:rsidRPr="008A47D9" w:rsidRDefault="008A47D9" w:rsidP="008A47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8A47D9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8A47D9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8A47D9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8A47D9">
        <w:rPr>
          <w:rFonts w:ascii="Angsana New" w:hAnsi="Angsana New" w:hint="cs"/>
          <w:sz w:val="30"/>
          <w:szCs w:val="30"/>
          <w:cs/>
        </w:rPr>
        <w:t>และ</w:t>
      </w:r>
      <w:r w:rsidRPr="008A47D9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8A47D9">
        <w:rPr>
          <w:rFonts w:ascii="Angsana New" w:hAnsi="Angsana New"/>
          <w:sz w:val="30"/>
          <w:szCs w:val="30"/>
        </w:rPr>
        <w:t xml:space="preserve"> </w:t>
      </w:r>
    </w:p>
    <w:p w:rsidR="008A47D9" w:rsidRPr="008A47D9" w:rsidRDefault="008A47D9" w:rsidP="008A4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8A47D9" w:rsidRPr="008A47D9" w:rsidRDefault="008A47D9" w:rsidP="001D6A6E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8A47D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8A47D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8A47D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8A47D9" w:rsidRPr="008A47D9" w:rsidRDefault="008A47D9" w:rsidP="008A47D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8A47D9" w:rsidRPr="008A47D9" w:rsidRDefault="008A47D9" w:rsidP="008A47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A47D9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8A47D9">
        <w:rPr>
          <w:rFonts w:asciiTheme="majorBidi" w:hAnsiTheme="majorBidi" w:cstheme="majorBidi"/>
          <w:sz w:val="30"/>
          <w:szCs w:val="30"/>
        </w:rPr>
        <w:t>16</w:t>
      </w:r>
      <w:r w:rsidRPr="008A47D9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8A47D9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(</w:t>
      </w:r>
      <w:r w:rsidRPr="008A47D9">
        <w:rPr>
          <w:rFonts w:asciiTheme="majorBidi" w:hAnsiTheme="majorBidi" w:cstheme="majorBidi"/>
          <w:color w:val="000000"/>
          <w:sz w:val="30"/>
          <w:szCs w:val="30"/>
        </w:rPr>
        <w:t xml:space="preserve">Single lessee accounting model) </w:t>
      </w:r>
      <w:r w:rsidRPr="008A47D9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</w:t>
      </w:r>
      <w:r w:rsidRPr="008A47D9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ระยะสั้นหรือสินทรัพย์อ้างอิงนั้นมีมูลค่าต่ำ ส่วนการบัญชีสำหรับผู้ให้เช่า</w:t>
      </w:r>
      <w:r w:rsidRPr="008A47D9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ไม่แตกต่างจาก</w:t>
      </w:r>
      <w:r w:rsidRPr="008A47D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8A47D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8A47D9" w:rsidRPr="008A47D9" w:rsidRDefault="008A47D9" w:rsidP="008A47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8A47D9" w:rsidRDefault="008A47D9" w:rsidP="008A47D9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A47D9">
        <w:rPr>
          <w:rFonts w:ascii="Angsana New" w:hAnsi="Angsana New"/>
          <w:sz w:val="30"/>
          <w:szCs w:val="30"/>
          <w:cs/>
          <w:lang w:bidi="th-TH"/>
        </w:rPr>
        <w:t>ขณะนี้ผู้บริหาร</w:t>
      </w:r>
      <w:r w:rsidRPr="008A47D9">
        <w:rPr>
          <w:rFonts w:ascii="Angsana New" w:hAnsi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8A47D9">
        <w:rPr>
          <w:rFonts w:ascii="Angsana New" w:hAnsi="Angsana New" w:hint="cs"/>
          <w:sz w:val="30"/>
          <w:szCs w:val="30"/>
          <w:cs/>
          <w:lang w:val="en-US" w:bidi="th-TH"/>
        </w:rPr>
        <w:t xml:space="preserve"> ฉบับที่ </w:t>
      </w:r>
      <w:r w:rsidRPr="008A47D9">
        <w:rPr>
          <w:rFonts w:ascii="Angsana New" w:hAnsi="Angsana New"/>
          <w:sz w:val="30"/>
          <w:szCs w:val="30"/>
          <w:lang w:val="en-US" w:bidi="th-TH"/>
        </w:rPr>
        <w:t>16</w:t>
      </w:r>
      <w:r w:rsidRPr="008A47D9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8A47D9">
        <w:rPr>
          <w:rFonts w:ascii="Angsana New" w:hAnsi="Angsana New"/>
          <w:sz w:val="30"/>
          <w:szCs w:val="30"/>
          <w:cs/>
          <w:lang w:val="en-US" w:bidi="th-TH"/>
        </w:rPr>
        <w:t>เป็นครั้งแรกต่องบการเงินรวม</w:t>
      </w:r>
      <w:r w:rsidRPr="008A47D9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8A47D9">
        <w:rPr>
          <w:rFonts w:ascii="Angsana New" w:hAnsi="Angsana New"/>
          <w:sz w:val="30"/>
          <w:szCs w:val="30"/>
          <w:cs/>
          <w:lang w:val="en-US" w:bidi="th-TH"/>
        </w:rPr>
        <w:t>งบการเงินเฉพาะกิจการ</w:t>
      </w:r>
    </w:p>
    <w:p w:rsidR="00593D53" w:rsidRDefault="00593D53" w:rsidP="008A47D9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73899" w:rsidRPr="005C04CF" w:rsidRDefault="003E78F4" w:rsidP="00373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93D53">
        <w:rPr>
          <w:rFonts w:ascii="Angsana New" w:hAnsi="Angsana New"/>
          <w:b/>
          <w:bCs/>
          <w:sz w:val="30"/>
          <w:szCs w:val="30"/>
        </w:rPr>
        <w:t>9</w:t>
      </w:r>
      <w:r w:rsidR="00373899" w:rsidRPr="005C04CF">
        <w:rPr>
          <w:rFonts w:ascii="Angsana New" w:hAnsi="Angsana New"/>
          <w:b/>
          <w:bCs/>
          <w:sz w:val="30"/>
          <w:szCs w:val="30"/>
        </w:rPr>
        <w:tab/>
      </w:r>
      <w:r w:rsidR="00373899" w:rsidRPr="005C04CF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:rsidR="00373899" w:rsidRPr="000A3893" w:rsidRDefault="00373899" w:rsidP="00373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highlight w:val="yellow"/>
          <w:lang w:eastAsia="ja-JP"/>
        </w:rPr>
      </w:pPr>
    </w:p>
    <w:p w:rsidR="00373899" w:rsidRPr="005C04CF" w:rsidRDefault="00373899" w:rsidP="00373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6EE6">
        <w:rPr>
          <w:rFonts w:ascii="Angsana New" w:hAnsi="Angsana New"/>
          <w:spacing w:val="6"/>
          <w:sz w:val="30"/>
          <w:szCs w:val="30"/>
          <w:cs/>
        </w:rPr>
        <w:t>รายการบางรายการในงบกำไรขาดทุนเบ็ดเสร็จสำหรับงวดสามเดือ</w:t>
      </w:r>
      <w:r w:rsidRPr="00256EE6">
        <w:rPr>
          <w:rFonts w:ascii="Angsana New" w:hAnsi="Angsana New" w:hint="cs"/>
          <w:spacing w:val="6"/>
          <w:sz w:val="30"/>
          <w:szCs w:val="30"/>
          <w:cs/>
        </w:rPr>
        <w:t>น</w:t>
      </w:r>
      <w:r w:rsidRPr="00256EE6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Pr="00256EE6">
        <w:rPr>
          <w:rFonts w:ascii="Angsana New" w:hAnsi="Angsana New"/>
          <w:spacing w:val="6"/>
          <w:sz w:val="30"/>
          <w:szCs w:val="30"/>
        </w:rPr>
        <w:t xml:space="preserve">31 </w:t>
      </w:r>
      <w:r w:rsidRPr="00256EE6"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 w:rsidRPr="00256EE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256EE6">
        <w:rPr>
          <w:rFonts w:ascii="Angsana New" w:hAnsi="Angsana New"/>
          <w:spacing w:val="6"/>
          <w:sz w:val="30"/>
          <w:szCs w:val="30"/>
        </w:rPr>
        <w:t xml:space="preserve">2561 </w:t>
      </w:r>
      <w:r w:rsidRPr="00256EE6">
        <w:rPr>
          <w:rFonts w:ascii="Angsana New" w:hAnsi="Angsana New"/>
          <w:spacing w:val="6"/>
          <w:sz w:val="30"/>
          <w:szCs w:val="30"/>
          <w:cs/>
        </w:rPr>
        <w:t>ซึ่งรวมอยู่ใน</w:t>
      </w:r>
      <w:r w:rsidRPr="005C04CF">
        <w:rPr>
          <w:rFonts w:ascii="Angsana New" w:hAnsi="Angsana New" w:hint="cs"/>
          <w:sz w:val="30"/>
          <w:szCs w:val="30"/>
          <w:cs/>
        </w:rPr>
        <w:t>งบ</w:t>
      </w:r>
      <w:r w:rsidRPr="005C04CF">
        <w:rPr>
          <w:rFonts w:ascii="Angsana New" w:hAnsi="Angsana New"/>
          <w:sz w:val="30"/>
          <w:szCs w:val="30"/>
          <w:cs/>
        </w:rPr>
        <w:t>การเงินระหว่างกาลเพื่อวัตถุประสงค์ในการ</w:t>
      </w:r>
      <w:r w:rsidRPr="009947D5">
        <w:rPr>
          <w:rFonts w:ascii="Angsana New" w:hAnsi="Angsana New"/>
          <w:spacing w:val="-4"/>
          <w:sz w:val="30"/>
          <w:szCs w:val="30"/>
          <w:cs/>
        </w:rPr>
        <w:t>เปรียบเทียบ</w:t>
      </w:r>
      <w:r w:rsidRPr="009947D5">
        <w:rPr>
          <w:rFonts w:ascii="Angsana New" w:hAnsi="Angsana New"/>
          <w:spacing w:val="-4"/>
          <w:sz w:val="30"/>
          <w:szCs w:val="30"/>
        </w:rPr>
        <w:t xml:space="preserve"> </w:t>
      </w:r>
      <w:r w:rsidRPr="009947D5">
        <w:rPr>
          <w:rFonts w:ascii="Angsana New" w:hAnsi="Angsana New"/>
          <w:spacing w:val="-4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9947D5">
        <w:rPr>
          <w:rFonts w:ascii="Angsana New" w:hAnsi="Angsana New" w:hint="cs"/>
          <w:spacing w:val="-4"/>
          <w:sz w:val="30"/>
          <w:szCs w:val="30"/>
          <w:cs/>
        </w:rPr>
        <w:t>งบ</w:t>
      </w:r>
      <w:r w:rsidRPr="009947D5">
        <w:rPr>
          <w:rFonts w:ascii="Angsana New" w:hAnsi="Angsana New"/>
          <w:spacing w:val="-4"/>
          <w:sz w:val="30"/>
          <w:szCs w:val="30"/>
          <w:cs/>
        </w:rPr>
        <w:t xml:space="preserve">การเงินระหว่างกาลปี </w:t>
      </w:r>
      <w:r w:rsidRPr="009947D5">
        <w:rPr>
          <w:rFonts w:ascii="Angsana New" w:hAnsi="Angsana New"/>
          <w:spacing w:val="-4"/>
          <w:sz w:val="30"/>
          <w:szCs w:val="30"/>
        </w:rPr>
        <w:t>256</w:t>
      </w:r>
      <w:r w:rsidR="00256EE6">
        <w:rPr>
          <w:rFonts w:ascii="Angsana New" w:hAnsi="Angsana New"/>
          <w:spacing w:val="-4"/>
          <w:sz w:val="30"/>
          <w:szCs w:val="30"/>
        </w:rPr>
        <w:t>2</w:t>
      </w:r>
    </w:p>
    <w:p w:rsidR="00373899" w:rsidRPr="000A3893" w:rsidRDefault="00373899" w:rsidP="00373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00"/>
        <w:gridCol w:w="270"/>
        <w:gridCol w:w="900"/>
        <w:gridCol w:w="270"/>
        <w:gridCol w:w="810"/>
        <w:gridCol w:w="270"/>
        <w:gridCol w:w="810"/>
        <w:gridCol w:w="263"/>
        <w:gridCol w:w="997"/>
        <w:gridCol w:w="270"/>
        <w:gridCol w:w="900"/>
      </w:tblGrid>
      <w:tr w:rsidR="00373899" w:rsidRPr="00956384" w:rsidTr="001150B6">
        <w:trPr>
          <w:tblHeader/>
        </w:trPr>
        <w:tc>
          <w:tcPr>
            <w:tcW w:w="2790" w:type="dxa"/>
          </w:tcPr>
          <w:p w:rsidR="00373899" w:rsidRPr="00956384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11"/>
          </w:tcPr>
          <w:p w:rsidR="00373899" w:rsidRPr="0022337C" w:rsidRDefault="00373899" w:rsidP="00CD44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7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73899" w:rsidRPr="00956384" w:rsidTr="001150B6">
        <w:trPr>
          <w:tblHeader/>
        </w:trPr>
        <w:tc>
          <w:tcPr>
            <w:tcW w:w="2790" w:type="dxa"/>
          </w:tcPr>
          <w:p w:rsidR="00373899" w:rsidRPr="00956384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:rsidR="00373899" w:rsidRPr="00956384" w:rsidRDefault="00373899" w:rsidP="00CD44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73899" w:rsidRPr="00956384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</w:tcPr>
          <w:p w:rsidR="00373899" w:rsidRPr="00956384" w:rsidRDefault="00373899" w:rsidP="00CD440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9" w:rsidRPr="00956384" w:rsidTr="001150B6">
        <w:trPr>
          <w:tblHeader/>
        </w:trPr>
        <w:tc>
          <w:tcPr>
            <w:tcW w:w="2790" w:type="dxa"/>
          </w:tcPr>
          <w:p w:rsidR="00373899" w:rsidRPr="00956384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73899" w:rsidRPr="00956384" w:rsidRDefault="00373899" w:rsidP="00CD440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373899" w:rsidRPr="00956384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73899" w:rsidRPr="00956384" w:rsidRDefault="00373899" w:rsidP="00CD440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73899" w:rsidRPr="00956384" w:rsidRDefault="00373899" w:rsidP="00CD440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373899" w:rsidRPr="00956384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373899" w:rsidRPr="00956384" w:rsidRDefault="00373899" w:rsidP="00CD4407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:rsidR="00373899" w:rsidRPr="00956384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373899" w:rsidRPr="00956384" w:rsidRDefault="00373899" w:rsidP="00CD440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63" w:type="dxa"/>
          </w:tcPr>
          <w:p w:rsidR="00373899" w:rsidRPr="00956384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373899" w:rsidRPr="00956384" w:rsidRDefault="00373899" w:rsidP="00CD440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73899" w:rsidRPr="00956384" w:rsidRDefault="00373899" w:rsidP="00CD440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373899" w:rsidRPr="00956384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73899" w:rsidRPr="00956384" w:rsidRDefault="00373899" w:rsidP="00CD4407">
            <w:pPr>
              <w:pStyle w:val="BodyText"/>
              <w:spacing w:after="0"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73899" w:rsidRPr="00956384" w:rsidTr="001150B6">
        <w:trPr>
          <w:tblHeader/>
        </w:trPr>
        <w:tc>
          <w:tcPr>
            <w:tcW w:w="2790" w:type="dxa"/>
          </w:tcPr>
          <w:p w:rsidR="00373899" w:rsidRPr="00956384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11"/>
          </w:tcPr>
          <w:p w:rsidR="00373899" w:rsidRPr="00956384" w:rsidRDefault="00373899" w:rsidP="00CD4407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2233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563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73899" w:rsidRPr="003545A7" w:rsidTr="001150B6">
        <w:tc>
          <w:tcPr>
            <w:tcW w:w="2790" w:type="dxa"/>
          </w:tcPr>
          <w:p w:rsidR="00373899" w:rsidRPr="00002BF9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2B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</w:tcPr>
          <w:p w:rsidR="00373899" w:rsidRPr="00002BF9" w:rsidRDefault="00373899" w:rsidP="00CD440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73899" w:rsidRPr="00002BF9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73899" w:rsidRPr="00002BF9" w:rsidRDefault="00373899" w:rsidP="00CD440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73899" w:rsidRPr="00002BF9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373899" w:rsidRPr="00002BF9" w:rsidRDefault="00373899" w:rsidP="00CD440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73899" w:rsidRPr="00002BF9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373899" w:rsidRPr="00002BF9" w:rsidRDefault="00373899" w:rsidP="00CD440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373899" w:rsidRPr="00002BF9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373899" w:rsidRPr="00002BF9" w:rsidRDefault="00373899" w:rsidP="00CD440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73899" w:rsidRPr="00002BF9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73899" w:rsidRPr="00002BF9" w:rsidRDefault="00373899" w:rsidP="00CD440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3899" w:rsidRPr="003545A7" w:rsidTr="001150B6">
        <w:tc>
          <w:tcPr>
            <w:tcW w:w="2790" w:type="dxa"/>
          </w:tcPr>
          <w:p w:rsidR="00373899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ด  </w:t>
            </w:r>
          </w:p>
          <w:p w:rsidR="00373899" w:rsidRPr="00002BF9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 3</w:t>
            </w:r>
            <w:r w:rsidR="003E78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E78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3E78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61</w:t>
            </w:r>
          </w:p>
        </w:tc>
        <w:tc>
          <w:tcPr>
            <w:tcW w:w="900" w:type="dxa"/>
          </w:tcPr>
          <w:p w:rsidR="00373899" w:rsidRPr="00002BF9" w:rsidRDefault="00373899" w:rsidP="00CD440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73899" w:rsidRPr="00002BF9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73899" w:rsidRPr="00002BF9" w:rsidRDefault="00373899" w:rsidP="00CD440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73899" w:rsidRPr="00002BF9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373899" w:rsidRPr="00002BF9" w:rsidRDefault="00373899" w:rsidP="00CD440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73899" w:rsidRPr="00002BF9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373899" w:rsidRPr="00002BF9" w:rsidRDefault="00373899" w:rsidP="00CD440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373899" w:rsidRPr="00002BF9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373899" w:rsidRPr="00002BF9" w:rsidRDefault="00373899" w:rsidP="00CD440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73899" w:rsidRPr="00002BF9" w:rsidRDefault="00373899" w:rsidP="00CD440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73899" w:rsidRPr="00002BF9" w:rsidRDefault="00373899" w:rsidP="00CD440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3822" w:rsidRPr="003545A7" w:rsidTr="001150B6">
        <w:tc>
          <w:tcPr>
            <w:tcW w:w="2790" w:type="dxa"/>
          </w:tcPr>
          <w:p w:rsidR="00113822" w:rsidRPr="00002BF9" w:rsidRDefault="00113822" w:rsidP="0011382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3822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:rsidR="00113822" w:rsidRPr="00002BF9" w:rsidRDefault="00113822" w:rsidP="0011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3822">
              <w:rPr>
                <w:rFonts w:ascii="Angsana New" w:hAnsi="Angsana New"/>
                <w:sz w:val="30"/>
                <w:szCs w:val="30"/>
              </w:rPr>
              <w:t>26,585</w:t>
            </w:r>
          </w:p>
        </w:tc>
        <w:tc>
          <w:tcPr>
            <w:tcW w:w="270" w:type="dxa"/>
          </w:tcPr>
          <w:p w:rsidR="00113822" w:rsidRPr="00002BF9" w:rsidRDefault="00113822" w:rsidP="00113822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13822" w:rsidRPr="00002BF9" w:rsidRDefault="00113822" w:rsidP="0011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33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3822">
              <w:rPr>
                <w:rFonts w:ascii="Angsana New" w:hAnsi="Angsana New"/>
                <w:sz w:val="30"/>
                <w:szCs w:val="30"/>
              </w:rPr>
              <w:t>(347)</w:t>
            </w:r>
          </w:p>
        </w:tc>
        <w:tc>
          <w:tcPr>
            <w:tcW w:w="270" w:type="dxa"/>
          </w:tcPr>
          <w:p w:rsidR="00113822" w:rsidRPr="00002BF9" w:rsidRDefault="00113822" w:rsidP="00113822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113822" w:rsidRPr="00002BF9" w:rsidRDefault="00113822" w:rsidP="0011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3822">
              <w:rPr>
                <w:rFonts w:ascii="Angsana New" w:hAnsi="Angsana New"/>
                <w:sz w:val="30"/>
                <w:szCs w:val="30"/>
              </w:rPr>
              <w:t>26,238</w:t>
            </w:r>
          </w:p>
        </w:tc>
        <w:tc>
          <w:tcPr>
            <w:tcW w:w="270" w:type="dxa"/>
          </w:tcPr>
          <w:p w:rsidR="00113822" w:rsidRPr="00002BF9" w:rsidRDefault="00113822" w:rsidP="00113822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113822" w:rsidRPr="00002BF9" w:rsidRDefault="00113822" w:rsidP="0011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3822">
              <w:rPr>
                <w:rFonts w:ascii="Angsana New" w:hAnsi="Angsana New"/>
                <w:sz w:val="30"/>
                <w:szCs w:val="30"/>
              </w:rPr>
              <w:t>18,834</w:t>
            </w:r>
          </w:p>
        </w:tc>
        <w:tc>
          <w:tcPr>
            <w:tcW w:w="263" w:type="dxa"/>
          </w:tcPr>
          <w:p w:rsidR="00113822" w:rsidRPr="00002BF9" w:rsidRDefault="00113822" w:rsidP="00113822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113822" w:rsidRPr="00002BF9" w:rsidRDefault="00113822" w:rsidP="0011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3822">
              <w:rPr>
                <w:rFonts w:ascii="Angsana New" w:hAnsi="Angsana New"/>
                <w:sz w:val="30"/>
                <w:szCs w:val="30"/>
              </w:rPr>
              <w:t>(442)</w:t>
            </w:r>
          </w:p>
        </w:tc>
        <w:tc>
          <w:tcPr>
            <w:tcW w:w="270" w:type="dxa"/>
          </w:tcPr>
          <w:p w:rsidR="00113822" w:rsidRPr="00002BF9" w:rsidRDefault="00113822" w:rsidP="00113822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113822" w:rsidRPr="00002BF9" w:rsidRDefault="00113822" w:rsidP="0011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3822">
              <w:rPr>
                <w:rFonts w:ascii="Angsana New" w:hAnsi="Angsana New"/>
                <w:sz w:val="30"/>
                <w:szCs w:val="30"/>
              </w:rPr>
              <w:t>18,392</w:t>
            </w:r>
          </w:p>
        </w:tc>
      </w:tr>
      <w:tr w:rsidR="00113822" w:rsidRPr="00956384" w:rsidTr="001150B6">
        <w:tc>
          <w:tcPr>
            <w:tcW w:w="2790" w:type="dxa"/>
          </w:tcPr>
          <w:p w:rsidR="00113822" w:rsidRPr="00002BF9" w:rsidRDefault="00113822" w:rsidP="0011382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3822">
              <w:rPr>
                <w:rFonts w:ascii="Angsana New" w:hAnsi="Angsana New" w:hint="cs"/>
                <w:sz w:val="30"/>
                <w:szCs w:val="30"/>
                <w:cs/>
              </w:rPr>
              <w:t>ขาดทุนจากอัตราแลกเปลี่ยนสุทธิ</w:t>
            </w:r>
          </w:p>
        </w:tc>
        <w:tc>
          <w:tcPr>
            <w:tcW w:w="900" w:type="dxa"/>
          </w:tcPr>
          <w:p w:rsidR="00113822" w:rsidRPr="00002BF9" w:rsidRDefault="00113822" w:rsidP="0011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5"/>
              </w:tabs>
              <w:spacing w:after="0"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13822" w:rsidRPr="00002BF9" w:rsidRDefault="00113822" w:rsidP="00113822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13822" w:rsidRPr="00002BF9" w:rsidRDefault="00113822" w:rsidP="00980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5" w:right="-375" w:firstLine="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822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:rsidR="00113822" w:rsidRPr="00002BF9" w:rsidRDefault="00113822" w:rsidP="00113822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113822" w:rsidRPr="00002BF9" w:rsidRDefault="00113822" w:rsidP="0011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3822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:rsidR="00113822" w:rsidRPr="00002BF9" w:rsidRDefault="00113822" w:rsidP="00113822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113822" w:rsidRPr="00002BF9" w:rsidRDefault="00113822" w:rsidP="0011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5"/>
              </w:tabs>
              <w:spacing w:after="0"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113822" w:rsidRPr="00002BF9" w:rsidRDefault="00113822" w:rsidP="00113822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113822" w:rsidRPr="00002BF9" w:rsidRDefault="00113822" w:rsidP="0011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3822"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270" w:type="dxa"/>
          </w:tcPr>
          <w:p w:rsidR="00113822" w:rsidRPr="00002BF9" w:rsidRDefault="00113822" w:rsidP="00113822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13822" w:rsidRPr="00002BF9" w:rsidRDefault="00113822" w:rsidP="0011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3822">
              <w:rPr>
                <w:rFonts w:ascii="Angsana New" w:hAnsi="Angsana New"/>
                <w:sz w:val="30"/>
                <w:szCs w:val="30"/>
              </w:rPr>
              <w:t>442</w:t>
            </w:r>
          </w:p>
        </w:tc>
      </w:tr>
      <w:tr w:rsidR="00113822" w:rsidRPr="00956384" w:rsidTr="001150B6">
        <w:tc>
          <w:tcPr>
            <w:tcW w:w="2790" w:type="dxa"/>
          </w:tcPr>
          <w:p w:rsidR="00113822" w:rsidRPr="00002BF9" w:rsidRDefault="00113822" w:rsidP="0011382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13822" w:rsidRPr="00002BF9" w:rsidRDefault="00113822" w:rsidP="00113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3822" w:rsidRPr="00002BF9" w:rsidRDefault="00113822" w:rsidP="0011382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13822" w:rsidRPr="003B6D59" w:rsidRDefault="00113822" w:rsidP="00113822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D5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13822" w:rsidRPr="003B6D59" w:rsidRDefault="00113822" w:rsidP="00113822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113822" w:rsidRPr="003B6D59" w:rsidRDefault="00113822" w:rsidP="0011382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13822" w:rsidRPr="003B6D59" w:rsidRDefault="00113822" w:rsidP="00113822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113822" w:rsidRPr="003B6D59" w:rsidRDefault="00113822" w:rsidP="0011382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113822" w:rsidRPr="003B6D59" w:rsidRDefault="00113822" w:rsidP="00113822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:rsidR="00113822" w:rsidRPr="003B6D59" w:rsidRDefault="00113822" w:rsidP="00113822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D5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13822" w:rsidRPr="00002BF9" w:rsidRDefault="00113822" w:rsidP="00113822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13822" w:rsidRPr="00002BF9" w:rsidRDefault="00113822" w:rsidP="0011382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373899" w:rsidRDefault="00373899" w:rsidP="00373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51A83" w:rsidRPr="00351A83" w:rsidRDefault="00351A83" w:rsidP="00351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51A83">
        <w:rPr>
          <w:rFonts w:ascii="Angsana New" w:hAnsi="Angsana New" w:hint="cs"/>
          <w:spacing w:val="-2"/>
          <w:sz w:val="30"/>
          <w:szCs w:val="30"/>
          <w:cs/>
        </w:rPr>
        <w:t>การจัดประเภทรายการใหม่นี้ได้ถูกจัดประเภทรายการใหม่เนื่องจากเห็นว่ามีความหมาะสมกับธุรกิจของกลุ่มบริษัทมากกว่า</w:t>
      </w:r>
    </w:p>
    <w:p w:rsidR="00351A83" w:rsidRPr="008B2FEB" w:rsidRDefault="00351A83" w:rsidP="00373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lang w:eastAsia="ja-JP"/>
        </w:rPr>
      </w:pPr>
    </w:p>
    <w:p w:rsidR="00EE359F" w:rsidRDefault="00EE359F" w:rsidP="008A47D9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sectPr w:rsidR="00EE359F" w:rsidSect="00566169">
      <w:headerReference w:type="default" r:id="rId24"/>
      <w:footerReference w:type="default" r:id="rId25"/>
      <w:pgSz w:w="11907" w:h="16840"/>
      <w:pgMar w:top="691" w:right="927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3C74" w:rsidRDefault="004F3C74" w:rsidP="004956B4">
      <w:r>
        <w:separator/>
      </w:r>
    </w:p>
  </w:endnote>
  <w:endnote w:type="continuationSeparator" w:id="0">
    <w:p w:rsidR="004F3C74" w:rsidRDefault="004F3C7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791916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FA7934" w:rsidRPr="00B43E4D" w:rsidRDefault="00FA793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43E4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43E4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43E4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28</w:t>
        </w:r>
        <w:r w:rsidRPr="00B43E4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Pr="00F325DB" w:rsidRDefault="00FA7934" w:rsidP="00DE3A2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30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FA7934" w:rsidRPr="009B6BFE" w:rsidRDefault="00FA7934" w:rsidP="00DE3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Pr="006F59B5" w:rsidRDefault="00FA7934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30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A7934" w:rsidRPr="007661AC" w:rsidRDefault="00FA7934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Pr="00F325DB" w:rsidRDefault="00FA7934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31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FA7934" w:rsidRPr="00F325DB" w:rsidRDefault="00FA7934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</w:t>
    </w:r>
    <w:r w:rsidRPr="00F325DB">
      <w:rPr>
        <w:rFonts w:ascii="Angsana New" w:hAnsi="Angsana New"/>
        <w:i/>
        <w:iCs/>
        <w:sz w:val="30"/>
        <w:szCs w:val="30"/>
      </w:rPr>
      <w:tab/>
      <w:t xml:space="preserve">  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Pr="00F325DB" w:rsidRDefault="00FA7934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FA7934" w:rsidRPr="00F325DB" w:rsidRDefault="00FA7934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Pr="00F325DB" w:rsidRDefault="00FA7934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39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FA7934" w:rsidRDefault="00FA7934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</w:t>
    </w:r>
    <w:r w:rsidRPr="00F325DB">
      <w:rPr>
        <w:rFonts w:ascii="Angsana New" w:hAnsi="Angsana New"/>
        <w:i/>
        <w:iCs/>
        <w:sz w:val="30"/>
        <w:szCs w:val="30"/>
      </w:rPr>
      <w:tab/>
      <w:t xml:space="preserve">   </w:t>
    </w:r>
  </w:p>
  <w:p w:rsidR="00FA7934" w:rsidRPr="00F325DB" w:rsidRDefault="00FA7934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Pr="00F325DB" w:rsidRDefault="00FA7934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45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FA7934" w:rsidRPr="00F325DB" w:rsidRDefault="00FA7934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3C74" w:rsidRDefault="004F3C74" w:rsidP="004956B4">
      <w:r>
        <w:separator/>
      </w:r>
    </w:p>
  </w:footnote>
  <w:footnote w:type="continuationSeparator" w:id="0">
    <w:p w:rsidR="004F3C74" w:rsidRDefault="004F3C7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Pr="007B2C1E" w:rsidRDefault="00FA7934" w:rsidP="006A08E2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FA7934" w:rsidRPr="007B2C1E" w:rsidRDefault="00FA7934" w:rsidP="006A08E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FA7934" w:rsidRDefault="00FA7934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31 มีนาคม 25</w:t>
    </w:r>
    <w:r>
      <w:rPr>
        <w:rFonts w:ascii="Angsana New" w:hAnsi="Angsana New"/>
        <w:sz w:val="32"/>
        <w:szCs w:val="32"/>
        <w:lang w:bidi="th-TH"/>
      </w:rPr>
      <w:t>62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FA7934" w:rsidRPr="00E3228D" w:rsidRDefault="00FA7934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Pr="007B2C1E" w:rsidRDefault="00FA7934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FA7934" w:rsidRPr="007B2C1E" w:rsidRDefault="00FA7934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FA7934" w:rsidRDefault="00FA7934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31 มีนาคม 25</w:t>
    </w:r>
    <w:r>
      <w:rPr>
        <w:rFonts w:ascii="Angsana New" w:hAnsi="Angsana New"/>
        <w:sz w:val="32"/>
        <w:szCs w:val="32"/>
        <w:lang w:bidi="th-TH"/>
      </w:rPr>
      <w:t>62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FA7934" w:rsidRDefault="00FA7934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Pr="007B2C1E" w:rsidRDefault="00FA7934" w:rsidP="0001196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FA7934" w:rsidRPr="007B2C1E" w:rsidRDefault="00FA7934" w:rsidP="0001196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FA7934" w:rsidRDefault="00FA7934" w:rsidP="0001196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31 มีนาคม 25</w:t>
    </w:r>
    <w:r>
      <w:rPr>
        <w:rFonts w:ascii="Angsana New" w:hAnsi="Angsana New"/>
        <w:sz w:val="32"/>
        <w:szCs w:val="32"/>
        <w:lang w:bidi="th-TH"/>
      </w:rPr>
      <w:t>62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FA7934" w:rsidRDefault="00FA7934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Pr="004809C6" w:rsidRDefault="00FA7934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FA7934" w:rsidRPr="004809C6" w:rsidRDefault="00FA7934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FA7934" w:rsidRPr="007B2C1E" w:rsidRDefault="00FA7934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30 กันยายน 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2549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FA7934" w:rsidRPr="007B6271" w:rsidRDefault="00FA7934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Default="00FA79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Pr="00164FBD" w:rsidRDefault="00FA7934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FA7934" w:rsidRDefault="00FA7934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FA7934" w:rsidRDefault="00FA7934" w:rsidP="00DE3A29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F23F22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sz w:val="32"/>
        <w:szCs w:val="32"/>
        <w:lang w:val="en-US" w:bidi="th-TH"/>
      </w:rPr>
      <w:t>2562</w:t>
    </w:r>
  </w:p>
  <w:p w:rsidR="00FA7934" w:rsidRPr="00015EFC" w:rsidRDefault="00FA7934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Default="00FA793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Default="00FA793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Pr="007B2C1E" w:rsidRDefault="00FA7934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FA7934" w:rsidRPr="007B2C1E" w:rsidRDefault="00FA7934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FA7934" w:rsidRDefault="00FA7934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31 มีนาคม 25</w:t>
    </w:r>
    <w:r>
      <w:rPr>
        <w:rFonts w:ascii="Angsana New" w:hAnsi="Angsana New"/>
        <w:sz w:val="32"/>
        <w:szCs w:val="32"/>
        <w:lang w:bidi="th-TH"/>
      </w:rPr>
      <w:t>62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FA7934" w:rsidRDefault="00FA7934">
    <w:pPr>
      <w:pStyle w:val="acctmainheading"/>
      <w:spacing w:after="0" w:line="240" w:lineRule="atLeast"/>
      <w:rPr>
        <w:rFonts w:ascii="Angsana New" w:hAnsi="Angsana New"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Default="00FA7934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934" w:rsidRPr="007B2C1E" w:rsidRDefault="00FA7934" w:rsidP="00011968">
    <w:pPr>
      <w:pStyle w:val="acctmainheading"/>
      <w:tabs>
        <w:tab w:val="left" w:pos="7810"/>
      </w:tabs>
      <w:spacing w:after="0" w:line="240" w:lineRule="atLeast"/>
      <w:ind w:left="450" w:hanging="45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FA7934" w:rsidRPr="007B2C1E" w:rsidRDefault="00FA7934" w:rsidP="00011968">
    <w:pPr>
      <w:pStyle w:val="acctmainheading"/>
      <w:tabs>
        <w:tab w:val="left" w:pos="7810"/>
      </w:tabs>
      <w:spacing w:after="0" w:line="240" w:lineRule="atLeast"/>
      <w:ind w:left="450" w:hanging="45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FA7934" w:rsidRDefault="00FA7934" w:rsidP="00011968">
    <w:pPr>
      <w:pStyle w:val="acctmainheading"/>
      <w:tabs>
        <w:tab w:val="left" w:pos="7810"/>
      </w:tabs>
      <w:spacing w:after="0" w:line="240" w:lineRule="atLeast"/>
      <w:ind w:left="450" w:hanging="45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31 มีนาคม 25</w:t>
    </w:r>
    <w:r>
      <w:rPr>
        <w:rFonts w:ascii="Angsana New" w:hAnsi="Angsana New"/>
        <w:sz w:val="32"/>
        <w:szCs w:val="32"/>
        <w:lang w:bidi="th-TH"/>
      </w:rPr>
      <w:t>62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FA7934" w:rsidRDefault="00FA7934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20"/>
  </w:num>
  <w:num w:numId="14">
    <w:abstractNumId w:val="13"/>
  </w:num>
  <w:num w:numId="15">
    <w:abstractNumId w:val="15"/>
  </w:num>
  <w:num w:numId="16">
    <w:abstractNumId w:val="21"/>
  </w:num>
  <w:num w:numId="17">
    <w:abstractNumId w:val="22"/>
  </w:num>
  <w:num w:numId="18">
    <w:abstractNumId w:val="18"/>
  </w:num>
  <w:num w:numId="19">
    <w:abstractNumId w:val="16"/>
  </w:num>
  <w:num w:numId="20">
    <w:abstractNumId w:val="17"/>
  </w:num>
  <w:num w:numId="21">
    <w:abstractNumId w:val="19"/>
  </w:num>
  <w:num w:numId="22">
    <w:abstractNumId w:val="12"/>
  </w:num>
  <w:num w:numId="23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8B0"/>
    <w:rsid w:val="00003A23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F72"/>
    <w:rsid w:val="000149CF"/>
    <w:rsid w:val="00014B29"/>
    <w:rsid w:val="00015137"/>
    <w:rsid w:val="0001566D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7FD"/>
    <w:rsid w:val="00024E7C"/>
    <w:rsid w:val="00026855"/>
    <w:rsid w:val="000271F2"/>
    <w:rsid w:val="00027306"/>
    <w:rsid w:val="000278F4"/>
    <w:rsid w:val="000304CF"/>
    <w:rsid w:val="000311AA"/>
    <w:rsid w:val="00031E43"/>
    <w:rsid w:val="00032305"/>
    <w:rsid w:val="000325A4"/>
    <w:rsid w:val="000327A5"/>
    <w:rsid w:val="00033524"/>
    <w:rsid w:val="000339B8"/>
    <w:rsid w:val="00034EDD"/>
    <w:rsid w:val="00035048"/>
    <w:rsid w:val="00035712"/>
    <w:rsid w:val="00035AA5"/>
    <w:rsid w:val="00036982"/>
    <w:rsid w:val="00036AB6"/>
    <w:rsid w:val="000372CE"/>
    <w:rsid w:val="0003733B"/>
    <w:rsid w:val="00037B03"/>
    <w:rsid w:val="00037B04"/>
    <w:rsid w:val="00037BC0"/>
    <w:rsid w:val="00040A54"/>
    <w:rsid w:val="00042008"/>
    <w:rsid w:val="00042709"/>
    <w:rsid w:val="000429D0"/>
    <w:rsid w:val="000431A1"/>
    <w:rsid w:val="00044158"/>
    <w:rsid w:val="000443D1"/>
    <w:rsid w:val="0004473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5EC"/>
    <w:rsid w:val="00053640"/>
    <w:rsid w:val="00053D17"/>
    <w:rsid w:val="00054871"/>
    <w:rsid w:val="00054F1D"/>
    <w:rsid w:val="000553A5"/>
    <w:rsid w:val="00055960"/>
    <w:rsid w:val="00055D63"/>
    <w:rsid w:val="00056444"/>
    <w:rsid w:val="000566B0"/>
    <w:rsid w:val="000568EF"/>
    <w:rsid w:val="0005709B"/>
    <w:rsid w:val="000574DA"/>
    <w:rsid w:val="00057637"/>
    <w:rsid w:val="0005781E"/>
    <w:rsid w:val="00057FA4"/>
    <w:rsid w:val="00060B69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93E"/>
    <w:rsid w:val="00065A19"/>
    <w:rsid w:val="00065C80"/>
    <w:rsid w:val="000662D8"/>
    <w:rsid w:val="00066845"/>
    <w:rsid w:val="0006692E"/>
    <w:rsid w:val="000671D5"/>
    <w:rsid w:val="00067901"/>
    <w:rsid w:val="00067940"/>
    <w:rsid w:val="00067D00"/>
    <w:rsid w:val="00067D22"/>
    <w:rsid w:val="00067EF7"/>
    <w:rsid w:val="00071735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4E5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1F92"/>
    <w:rsid w:val="00082E3A"/>
    <w:rsid w:val="00082F02"/>
    <w:rsid w:val="00082F24"/>
    <w:rsid w:val="00083217"/>
    <w:rsid w:val="00083536"/>
    <w:rsid w:val="0008356D"/>
    <w:rsid w:val="000836CF"/>
    <w:rsid w:val="00083766"/>
    <w:rsid w:val="00083BF7"/>
    <w:rsid w:val="0008510D"/>
    <w:rsid w:val="0008616E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30D7"/>
    <w:rsid w:val="000A4B9D"/>
    <w:rsid w:val="000A4F05"/>
    <w:rsid w:val="000A4F2B"/>
    <w:rsid w:val="000A50BC"/>
    <w:rsid w:val="000A5EC4"/>
    <w:rsid w:val="000A617F"/>
    <w:rsid w:val="000A6C35"/>
    <w:rsid w:val="000A755E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AF4"/>
    <w:rsid w:val="000B511D"/>
    <w:rsid w:val="000B53F5"/>
    <w:rsid w:val="000B5BFB"/>
    <w:rsid w:val="000B63C1"/>
    <w:rsid w:val="000B67A4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C39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D0373"/>
    <w:rsid w:val="000D194B"/>
    <w:rsid w:val="000D1AB9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9DC"/>
    <w:rsid w:val="000E01AC"/>
    <w:rsid w:val="000E12FB"/>
    <w:rsid w:val="000E1365"/>
    <w:rsid w:val="000E1581"/>
    <w:rsid w:val="000E3073"/>
    <w:rsid w:val="000E33FE"/>
    <w:rsid w:val="000E3B96"/>
    <w:rsid w:val="000E3DD4"/>
    <w:rsid w:val="000E4674"/>
    <w:rsid w:val="000E558A"/>
    <w:rsid w:val="000E5DD5"/>
    <w:rsid w:val="000E5F34"/>
    <w:rsid w:val="000E5FE9"/>
    <w:rsid w:val="000E65C6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D70"/>
    <w:rsid w:val="000F2533"/>
    <w:rsid w:val="000F2706"/>
    <w:rsid w:val="000F2B8B"/>
    <w:rsid w:val="000F2FF3"/>
    <w:rsid w:val="000F3711"/>
    <w:rsid w:val="000F5578"/>
    <w:rsid w:val="000F7429"/>
    <w:rsid w:val="000F7944"/>
    <w:rsid w:val="000F7B70"/>
    <w:rsid w:val="001004B6"/>
    <w:rsid w:val="001010A7"/>
    <w:rsid w:val="00101867"/>
    <w:rsid w:val="00101E87"/>
    <w:rsid w:val="00101F85"/>
    <w:rsid w:val="00101FDA"/>
    <w:rsid w:val="001022E0"/>
    <w:rsid w:val="00102467"/>
    <w:rsid w:val="001032E9"/>
    <w:rsid w:val="00103DA0"/>
    <w:rsid w:val="00105CB6"/>
    <w:rsid w:val="00105D78"/>
    <w:rsid w:val="00106179"/>
    <w:rsid w:val="0010634C"/>
    <w:rsid w:val="00106368"/>
    <w:rsid w:val="001068E2"/>
    <w:rsid w:val="00106B65"/>
    <w:rsid w:val="00106C05"/>
    <w:rsid w:val="001077C4"/>
    <w:rsid w:val="00110174"/>
    <w:rsid w:val="0011061A"/>
    <w:rsid w:val="00110896"/>
    <w:rsid w:val="0011134B"/>
    <w:rsid w:val="00111AB8"/>
    <w:rsid w:val="00112B10"/>
    <w:rsid w:val="00112FDA"/>
    <w:rsid w:val="00113267"/>
    <w:rsid w:val="00113510"/>
    <w:rsid w:val="00113822"/>
    <w:rsid w:val="00113C6D"/>
    <w:rsid w:val="00114521"/>
    <w:rsid w:val="00114E94"/>
    <w:rsid w:val="001150B6"/>
    <w:rsid w:val="0011540A"/>
    <w:rsid w:val="00115976"/>
    <w:rsid w:val="001159DE"/>
    <w:rsid w:val="00115EBD"/>
    <w:rsid w:val="00115F14"/>
    <w:rsid w:val="00116701"/>
    <w:rsid w:val="00116D9C"/>
    <w:rsid w:val="00117D5E"/>
    <w:rsid w:val="001201D0"/>
    <w:rsid w:val="00120302"/>
    <w:rsid w:val="00120F9C"/>
    <w:rsid w:val="0012132F"/>
    <w:rsid w:val="001222EB"/>
    <w:rsid w:val="00122744"/>
    <w:rsid w:val="001230EE"/>
    <w:rsid w:val="00123655"/>
    <w:rsid w:val="00123F87"/>
    <w:rsid w:val="001245DB"/>
    <w:rsid w:val="00124623"/>
    <w:rsid w:val="00124652"/>
    <w:rsid w:val="001246E7"/>
    <w:rsid w:val="0012612B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3199"/>
    <w:rsid w:val="001346BF"/>
    <w:rsid w:val="001346CF"/>
    <w:rsid w:val="00135584"/>
    <w:rsid w:val="00135614"/>
    <w:rsid w:val="001358D7"/>
    <w:rsid w:val="00140203"/>
    <w:rsid w:val="00140421"/>
    <w:rsid w:val="001408B6"/>
    <w:rsid w:val="00140EE5"/>
    <w:rsid w:val="00140FB7"/>
    <w:rsid w:val="00142273"/>
    <w:rsid w:val="001424D4"/>
    <w:rsid w:val="00142BC3"/>
    <w:rsid w:val="00142F54"/>
    <w:rsid w:val="00143090"/>
    <w:rsid w:val="00143700"/>
    <w:rsid w:val="001437FB"/>
    <w:rsid w:val="00143DCA"/>
    <w:rsid w:val="00143E08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504CF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4059"/>
    <w:rsid w:val="00154177"/>
    <w:rsid w:val="001542BE"/>
    <w:rsid w:val="00154F82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FCF"/>
    <w:rsid w:val="0016107E"/>
    <w:rsid w:val="001620C9"/>
    <w:rsid w:val="0016229E"/>
    <w:rsid w:val="001629D3"/>
    <w:rsid w:val="001643BD"/>
    <w:rsid w:val="001644A7"/>
    <w:rsid w:val="0016467C"/>
    <w:rsid w:val="00164B64"/>
    <w:rsid w:val="001651BA"/>
    <w:rsid w:val="001655EA"/>
    <w:rsid w:val="00165AFF"/>
    <w:rsid w:val="0016656D"/>
    <w:rsid w:val="0016668C"/>
    <w:rsid w:val="0016711F"/>
    <w:rsid w:val="001704A1"/>
    <w:rsid w:val="0017121D"/>
    <w:rsid w:val="00171C8F"/>
    <w:rsid w:val="00171D05"/>
    <w:rsid w:val="00171F32"/>
    <w:rsid w:val="001721ED"/>
    <w:rsid w:val="00172A69"/>
    <w:rsid w:val="00172B9D"/>
    <w:rsid w:val="001736A4"/>
    <w:rsid w:val="00175910"/>
    <w:rsid w:val="00175D44"/>
    <w:rsid w:val="001762F1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54B"/>
    <w:rsid w:val="001829C5"/>
    <w:rsid w:val="00182B84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68F4"/>
    <w:rsid w:val="00187060"/>
    <w:rsid w:val="00187CE3"/>
    <w:rsid w:val="0019058A"/>
    <w:rsid w:val="001909B0"/>
    <w:rsid w:val="00191B63"/>
    <w:rsid w:val="00192018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72D8"/>
    <w:rsid w:val="001A73ED"/>
    <w:rsid w:val="001A7AA4"/>
    <w:rsid w:val="001B0F3C"/>
    <w:rsid w:val="001B1BF9"/>
    <w:rsid w:val="001B1C98"/>
    <w:rsid w:val="001B20F7"/>
    <w:rsid w:val="001B25EA"/>
    <w:rsid w:val="001B2F02"/>
    <w:rsid w:val="001B370B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A57"/>
    <w:rsid w:val="001D3AC7"/>
    <w:rsid w:val="001D43BA"/>
    <w:rsid w:val="001D52B2"/>
    <w:rsid w:val="001D5714"/>
    <w:rsid w:val="001D6A6E"/>
    <w:rsid w:val="001D7310"/>
    <w:rsid w:val="001D738F"/>
    <w:rsid w:val="001D7475"/>
    <w:rsid w:val="001D74E4"/>
    <w:rsid w:val="001D7728"/>
    <w:rsid w:val="001D7A64"/>
    <w:rsid w:val="001E03CB"/>
    <w:rsid w:val="001E0449"/>
    <w:rsid w:val="001E1037"/>
    <w:rsid w:val="001E13AA"/>
    <w:rsid w:val="001E1C75"/>
    <w:rsid w:val="001E2104"/>
    <w:rsid w:val="001E23E9"/>
    <w:rsid w:val="001E3861"/>
    <w:rsid w:val="001E3981"/>
    <w:rsid w:val="001E479C"/>
    <w:rsid w:val="001E4CE6"/>
    <w:rsid w:val="001E5423"/>
    <w:rsid w:val="001E789C"/>
    <w:rsid w:val="001E7BA6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3E81"/>
    <w:rsid w:val="001F4204"/>
    <w:rsid w:val="001F4547"/>
    <w:rsid w:val="001F47A9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07EC7"/>
    <w:rsid w:val="00210225"/>
    <w:rsid w:val="0021056F"/>
    <w:rsid w:val="00211029"/>
    <w:rsid w:val="002111B7"/>
    <w:rsid w:val="00211542"/>
    <w:rsid w:val="0021161B"/>
    <w:rsid w:val="002116E9"/>
    <w:rsid w:val="00211701"/>
    <w:rsid w:val="00211981"/>
    <w:rsid w:val="00212F70"/>
    <w:rsid w:val="002146F2"/>
    <w:rsid w:val="0021476E"/>
    <w:rsid w:val="002148F1"/>
    <w:rsid w:val="00214F5D"/>
    <w:rsid w:val="00215C32"/>
    <w:rsid w:val="00215F90"/>
    <w:rsid w:val="002160B3"/>
    <w:rsid w:val="00216312"/>
    <w:rsid w:val="0021696C"/>
    <w:rsid w:val="00217B1D"/>
    <w:rsid w:val="002203F0"/>
    <w:rsid w:val="0022177F"/>
    <w:rsid w:val="00221929"/>
    <w:rsid w:val="00222A46"/>
    <w:rsid w:val="0022337C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777"/>
    <w:rsid w:val="00231242"/>
    <w:rsid w:val="00231B5C"/>
    <w:rsid w:val="00233859"/>
    <w:rsid w:val="00233E6C"/>
    <w:rsid w:val="00234DA3"/>
    <w:rsid w:val="0023502F"/>
    <w:rsid w:val="0023547D"/>
    <w:rsid w:val="00235971"/>
    <w:rsid w:val="00235D0A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368B"/>
    <w:rsid w:val="00243BA3"/>
    <w:rsid w:val="00243EBF"/>
    <w:rsid w:val="002444D0"/>
    <w:rsid w:val="002450FF"/>
    <w:rsid w:val="00245332"/>
    <w:rsid w:val="0024659F"/>
    <w:rsid w:val="00246993"/>
    <w:rsid w:val="00247F40"/>
    <w:rsid w:val="00250DA3"/>
    <w:rsid w:val="00251ACD"/>
    <w:rsid w:val="00251DBA"/>
    <w:rsid w:val="00251EC5"/>
    <w:rsid w:val="0025269E"/>
    <w:rsid w:val="00252A3C"/>
    <w:rsid w:val="0025337C"/>
    <w:rsid w:val="00253BED"/>
    <w:rsid w:val="0025437C"/>
    <w:rsid w:val="00254558"/>
    <w:rsid w:val="002546A9"/>
    <w:rsid w:val="00254EC3"/>
    <w:rsid w:val="00255FEF"/>
    <w:rsid w:val="00256E75"/>
    <w:rsid w:val="00256EE6"/>
    <w:rsid w:val="002571ED"/>
    <w:rsid w:val="002573C7"/>
    <w:rsid w:val="00257AB0"/>
    <w:rsid w:val="00257CBD"/>
    <w:rsid w:val="00257E2F"/>
    <w:rsid w:val="00257E56"/>
    <w:rsid w:val="00260E6C"/>
    <w:rsid w:val="00261226"/>
    <w:rsid w:val="00261F1B"/>
    <w:rsid w:val="0026231B"/>
    <w:rsid w:val="00262721"/>
    <w:rsid w:val="00264766"/>
    <w:rsid w:val="00264DCD"/>
    <w:rsid w:val="00265A63"/>
    <w:rsid w:val="00266862"/>
    <w:rsid w:val="00270241"/>
    <w:rsid w:val="00270319"/>
    <w:rsid w:val="002705A4"/>
    <w:rsid w:val="002705F0"/>
    <w:rsid w:val="00270D01"/>
    <w:rsid w:val="0027140F"/>
    <w:rsid w:val="00271D38"/>
    <w:rsid w:val="00272CF4"/>
    <w:rsid w:val="002730B8"/>
    <w:rsid w:val="00273137"/>
    <w:rsid w:val="002740B2"/>
    <w:rsid w:val="00274465"/>
    <w:rsid w:val="0027463D"/>
    <w:rsid w:val="00275011"/>
    <w:rsid w:val="0027593E"/>
    <w:rsid w:val="00275F1E"/>
    <w:rsid w:val="00275F65"/>
    <w:rsid w:val="0027651D"/>
    <w:rsid w:val="002766EB"/>
    <w:rsid w:val="00277104"/>
    <w:rsid w:val="00277230"/>
    <w:rsid w:val="0028098B"/>
    <w:rsid w:val="00281D41"/>
    <w:rsid w:val="00281D90"/>
    <w:rsid w:val="002823F0"/>
    <w:rsid w:val="00283571"/>
    <w:rsid w:val="002837DD"/>
    <w:rsid w:val="00283B75"/>
    <w:rsid w:val="002846B4"/>
    <w:rsid w:val="00284AE0"/>
    <w:rsid w:val="0028649C"/>
    <w:rsid w:val="00287955"/>
    <w:rsid w:val="00291288"/>
    <w:rsid w:val="0029147A"/>
    <w:rsid w:val="00292301"/>
    <w:rsid w:val="002925C4"/>
    <w:rsid w:val="00293278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73E4"/>
    <w:rsid w:val="002976EE"/>
    <w:rsid w:val="002A0254"/>
    <w:rsid w:val="002A0C53"/>
    <w:rsid w:val="002A110E"/>
    <w:rsid w:val="002A1781"/>
    <w:rsid w:val="002A1BAD"/>
    <w:rsid w:val="002A1BE2"/>
    <w:rsid w:val="002A1D54"/>
    <w:rsid w:val="002A298E"/>
    <w:rsid w:val="002A29C4"/>
    <w:rsid w:val="002A30F9"/>
    <w:rsid w:val="002A318C"/>
    <w:rsid w:val="002A3B73"/>
    <w:rsid w:val="002A3EB6"/>
    <w:rsid w:val="002A50D9"/>
    <w:rsid w:val="002A522E"/>
    <w:rsid w:val="002A5457"/>
    <w:rsid w:val="002A5D68"/>
    <w:rsid w:val="002A6B97"/>
    <w:rsid w:val="002A71DC"/>
    <w:rsid w:val="002B03CE"/>
    <w:rsid w:val="002B09AD"/>
    <w:rsid w:val="002B0FA3"/>
    <w:rsid w:val="002B1624"/>
    <w:rsid w:val="002B235E"/>
    <w:rsid w:val="002B241B"/>
    <w:rsid w:val="002B2C0D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40ED"/>
    <w:rsid w:val="002C4DB9"/>
    <w:rsid w:val="002C5D2A"/>
    <w:rsid w:val="002C73DE"/>
    <w:rsid w:val="002C7401"/>
    <w:rsid w:val="002C7B94"/>
    <w:rsid w:val="002C7DC2"/>
    <w:rsid w:val="002D0568"/>
    <w:rsid w:val="002D09E2"/>
    <w:rsid w:val="002D0E8C"/>
    <w:rsid w:val="002D106A"/>
    <w:rsid w:val="002D15ED"/>
    <w:rsid w:val="002D17DC"/>
    <w:rsid w:val="002D1927"/>
    <w:rsid w:val="002D1C5C"/>
    <w:rsid w:val="002D2456"/>
    <w:rsid w:val="002D25A4"/>
    <w:rsid w:val="002D34E3"/>
    <w:rsid w:val="002D5B9B"/>
    <w:rsid w:val="002D605D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10D2"/>
    <w:rsid w:val="002E17D3"/>
    <w:rsid w:val="002E1925"/>
    <w:rsid w:val="002E1BB9"/>
    <w:rsid w:val="002E2301"/>
    <w:rsid w:val="002E235E"/>
    <w:rsid w:val="002E2783"/>
    <w:rsid w:val="002E30E6"/>
    <w:rsid w:val="002E31AB"/>
    <w:rsid w:val="002E3694"/>
    <w:rsid w:val="002E3DE6"/>
    <w:rsid w:val="002E3E12"/>
    <w:rsid w:val="002E42EA"/>
    <w:rsid w:val="002E5382"/>
    <w:rsid w:val="002E5501"/>
    <w:rsid w:val="002E5864"/>
    <w:rsid w:val="002E595B"/>
    <w:rsid w:val="002E663B"/>
    <w:rsid w:val="002E74C1"/>
    <w:rsid w:val="002E75DE"/>
    <w:rsid w:val="002E765B"/>
    <w:rsid w:val="002E7F91"/>
    <w:rsid w:val="002F01DB"/>
    <w:rsid w:val="002F130D"/>
    <w:rsid w:val="002F13BD"/>
    <w:rsid w:val="002F1CD1"/>
    <w:rsid w:val="002F2177"/>
    <w:rsid w:val="002F27B3"/>
    <w:rsid w:val="002F327A"/>
    <w:rsid w:val="002F4D6A"/>
    <w:rsid w:val="002F53B8"/>
    <w:rsid w:val="002F564F"/>
    <w:rsid w:val="002F7562"/>
    <w:rsid w:val="002F79B7"/>
    <w:rsid w:val="002F7F74"/>
    <w:rsid w:val="00300121"/>
    <w:rsid w:val="00300D09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D6"/>
    <w:rsid w:val="00305961"/>
    <w:rsid w:val="003059B4"/>
    <w:rsid w:val="00305A09"/>
    <w:rsid w:val="0030687C"/>
    <w:rsid w:val="00306CFA"/>
    <w:rsid w:val="00306F28"/>
    <w:rsid w:val="0030708B"/>
    <w:rsid w:val="00307988"/>
    <w:rsid w:val="00310212"/>
    <w:rsid w:val="00310820"/>
    <w:rsid w:val="00310C90"/>
    <w:rsid w:val="0031135A"/>
    <w:rsid w:val="00312415"/>
    <w:rsid w:val="00312FE0"/>
    <w:rsid w:val="00313ACA"/>
    <w:rsid w:val="00314A0E"/>
    <w:rsid w:val="00315001"/>
    <w:rsid w:val="003159A4"/>
    <w:rsid w:val="00315CA1"/>
    <w:rsid w:val="00315E32"/>
    <w:rsid w:val="003160F7"/>
    <w:rsid w:val="00316365"/>
    <w:rsid w:val="00316584"/>
    <w:rsid w:val="00316902"/>
    <w:rsid w:val="00316943"/>
    <w:rsid w:val="00317477"/>
    <w:rsid w:val="00317668"/>
    <w:rsid w:val="00317FF4"/>
    <w:rsid w:val="00320A98"/>
    <w:rsid w:val="00320AF8"/>
    <w:rsid w:val="00321FF8"/>
    <w:rsid w:val="003225B7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2921"/>
    <w:rsid w:val="00332941"/>
    <w:rsid w:val="00332B32"/>
    <w:rsid w:val="0033301C"/>
    <w:rsid w:val="00333109"/>
    <w:rsid w:val="00334F6E"/>
    <w:rsid w:val="003358BC"/>
    <w:rsid w:val="00335BC9"/>
    <w:rsid w:val="00336519"/>
    <w:rsid w:val="003374F4"/>
    <w:rsid w:val="00337817"/>
    <w:rsid w:val="00337971"/>
    <w:rsid w:val="0034062E"/>
    <w:rsid w:val="00340747"/>
    <w:rsid w:val="00340AF7"/>
    <w:rsid w:val="0034139F"/>
    <w:rsid w:val="003427D9"/>
    <w:rsid w:val="00342DF0"/>
    <w:rsid w:val="00343C0B"/>
    <w:rsid w:val="00343FED"/>
    <w:rsid w:val="00344244"/>
    <w:rsid w:val="0034431D"/>
    <w:rsid w:val="00344735"/>
    <w:rsid w:val="003464F4"/>
    <w:rsid w:val="00346806"/>
    <w:rsid w:val="003471B5"/>
    <w:rsid w:val="00347AAE"/>
    <w:rsid w:val="00347FB9"/>
    <w:rsid w:val="003508CE"/>
    <w:rsid w:val="00350C76"/>
    <w:rsid w:val="003510B0"/>
    <w:rsid w:val="00351A83"/>
    <w:rsid w:val="00351E74"/>
    <w:rsid w:val="00351FFB"/>
    <w:rsid w:val="0035290A"/>
    <w:rsid w:val="0035321C"/>
    <w:rsid w:val="003535A1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48F7"/>
    <w:rsid w:val="003559EB"/>
    <w:rsid w:val="00355A0A"/>
    <w:rsid w:val="0035613F"/>
    <w:rsid w:val="00356A46"/>
    <w:rsid w:val="0035711C"/>
    <w:rsid w:val="00357905"/>
    <w:rsid w:val="00357C07"/>
    <w:rsid w:val="00361189"/>
    <w:rsid w:val="003615AC"/>
    <w:rsid w:val="003616C0"/>
    <w:rsid w:val="00361A50"/>
    <w:rsid w:val="00361E82"/>
    <w:rsid w:val="00362102"/>
    <w:rsid w:val="0036280C"/>
    <w:rsid w:val="00363C34"/>
    <w:rsid w:val="0036421D"/>
    <w:rsid w:val="00364ED8"/>
    <w:rsid w:val="003650EC"/>
    <w:rsid w:val="00365F6B"/>
    <w:rsid w:val="003668A8"/>
    <w:rsid w:val="00366A5D"/>
    <w:rsid w:val="00366D30"/>
    <w:rsid w:val="003677B1"/>
    <w:rsid w:val="00367B81"/>
    <w:rsid w:val="00370517"/>
    <w:rsid w:val="00371619"/>
    <w:rsid w:val="00371785"/>
    <w:rsid w:val="00372925"/>
    <w:rsid w:val="00372942"/>
    <w:rsid w:val="003729D1"/>
    <w:rsid w:val="00373820"/>
    <w:rsid w:val="00373899"/>
    <w:rsid w:val="0037484A"/>
    <w:rsid w:val="00374A94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E67"/>
    <w:rsid w:val="0039323E"/>
    <w:rsid w:val="003934FD"/>
    <w:rsid w:val="003935E3"/>
    <w:rsid w:val="00393831"/>
    <w:rsid w:val="0039395E"/>
    <w:rsid w:val="003946C3"/>
    <w:rsid w:val="00394BBB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442E"/>
    <w:rsid w:val="003A5643"/>
    <w:rsid w:val="003A6A8B"/>
    <w:rsid w:val="003A7034"/>
    <w:rsid w:val="003A72F6"/>
    <w:rsid w:val="003B05A5"/>
    <w:rsid w:val="003B1BE4"/>
    <w:rsid w:val="003B1ECF"/>
    <w:rsid w:val="003B2064"/>
    <w:rsid w:val="003B22FF"/>
    <w:rsid w:val="003B2C57"/>
    <w:rsid w:val="003B2F10"/>
    <w:rsid w:val="003B30E7"/>
    <w:rsid w:val="003B3956"/>
    <w:rsid w:val="003B40A4"/>
    <w:rsid w:val="003B4E8C"/>
    <w:rsid w:val="003B6A84"/>
    <w:rsid w:val="003B6CC1"/>
    <w:rsid w:val="003B7B1A"/>
    <w:rsid w:val="003C12FF"/>
    <w:rsid w:val="003C1337"/>
    <w:rsid w:val="003C1878"/>
    <w:rsid w:val="003C2455"/>
    <w:rsid w:val="003C2741"/>
    <w:rsid w:val="003C2D59"/>
    <w:rsid w:val="003C3DCC"/>
    <w:rsid w:val="003C4CD3"/>
    <w:rsid w:val="003C4F02"/>
    <w:rsid w:val="003C50B0"/>
    <w:rsid w:val="003C68DF"/>
    <w:rsid w:val="003C79AF"/>
    <w:rsid w:val="003C7D3A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7D4A"/>
    <w:rsid w:val="003E0A46"/>
    <w:rsid w:val="003E0B8C"/>
    <w:rsid w:val="003E15EF"/>
    <w:rsid w:val="003E1AB8"/>
    <w:rsid w:val="003E1FF8"/>
    <w:rsid w:val="003E2473"/>
    <w:rsid w:val="003E2C63"/>
    <w:rsid w:val="003E2D08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68F0"/>
    <w:rsid w:val="003E6BE0"/>
    <w:rsid w:val="003E7738"/>
    <w:rsid w:val="003E78F4"/>
    <w:rsid w:val="003E7A35"/>
    <w:rsid w:val="003E7A91"/>
    <w:rsid w:val="003F02DA"/>
    <w:rsid w:val="003F0334"/>
    <w:rsid w:val="003F058F"/>
    <w:rsid w:val="003F06EA"/>
    <w:rsid w:val="003F0B68"/>
    <w:rsid w:val="003F0E91"/>
    <w:rsid w:val="003F0E9B"/>
    <w:rsid w:val="003F1968"/>
    <w:rsid w:val="003F1AD0"/>
    <w:rsid w:val="003F1CAE"/>
    <w:rsid w:val="003F2139"/>
    <w:rsid w:val="003F248D"/>
    <w:rsid w:val="003F25DE"/>
    <w:rsid w:val="003F265D"/>
    <w:rsid w:val="003F288C"/>
    <w:rsid w:val="003F2A68"/>
    <w:rsid w:val="003F302A"/>
    <w:rsid w:val="003F3144"/>
    <w:rsid w:val="003F40CF"/>
    <w:rsid w:val="003F47F4"/>
    <w:rsid w:val="003F5777"/>
    <w:rsid w:val="003F5802"/>
    <w:rsid w:val="003F628E"/>
    <w:rsid w:val="003F62D6"/>
    <w:rsid w:val="003F6A22"/>
    <w:rsid w:val="003F729D"/>
    <w:rsid w:val="003F7D59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687C"/>
    <w:rsid w:val="004068F3"/>
    <w:rsid w:val="00407448"/>
    <w:rsid w:val="0040771E"/>
    <w:rsid w:val="0041241B"/>
    <w:rsid w:val="00412A8A"/>
    <w:rsid w:val="004130C9"/>
    <w:rsid w:val="00413250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6072"/>
    <w:rsid w:val="004163FA"/>
    <w:rsid w:val="0041664B"/>
    <w:rsid w:val="00416828"/>
    <w:rsid w:val="00417575"/>
    <w:rsid w:val="004179E7"/>
    <w:rsid w:val="00417B5D"/>
    <w:rsid w:val="00417D2F"/>
    <w:rsid w:val="00420162"/>
    <w:rsid w:val="0042078F"/>
    <w:rsid w:val="00421469"/>
    <w:rsid w:val="00421D3A"/>
    <w:rsid w:val="004221DB"/>
    <w:rsid w:val="0042251F"/>
    <w:rsid w:val="004227EB"/>
    <w:rsid w:val="00422D1F"/>
    <w:rsid w:val="004231A3"/>
    <w:rsid w:val="0042340F"/>
    <w:rsid w:val="0042343D"/>
    <w:rsid w:val="00424352"/>
    <w:rsid w:val="0042495F"/>
    <w:rsid w:val="00425829"/>
    <w:rsid w:val="0042582E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834"/>
    <w:rsid w:val="0043386D"/>
    <w:rsid w:val="00433E51"/>
    <w:rsid w:val="004347A1"/>
    <w:rsid w:val="00434F72"/>
    <w:rsid w:val="00435064"/>
    <w:rsid w:val="00435082"/>
    <w:rsid w:val="00435BB2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1674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524"/>
    <w:rsid w:val="004504B5"/>
    <w:rsid w:val="00450871"/>
    <w:rsid w:val="00450BDF"/>
    <w:rsid w:val="0045154E"/>
    <w:rsid w:val="00451990"/>
    <w:rsid w:val="004519DF"/>
    <w:rsid w:val="00451B1E"/>
    <w:rsid w:val="00451CB2"/>
    <w:rsid w:val="00452039"/>
    <w:rsid w:val="00452B1B"/>
    <w:rsid w:val="00453166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138B"/>
    <w:rsid w:val="0046160E"/>
    <w:rsid w:val="00461D42"/>
    <w:rsid w:val="00462282"/>
    <w:rsid w:val="00462377"/>
    <w:rsid w:val="00462A6A"/>
    <w:rsid w:val="00464200"/>
    <w:rsid w:val="004642F9"/>
    <w:rsid w:val="00464595"/>
    <w:rsid w:val="0046598C"/>
    <w:rsid w:val="00465C0E"/>
    <w:rsid w:val="00466A5B"/>
    <w:rsid w:val="00470275"/>
    <w:rsid w:val="004705D9"/>
    <w:rsid w:val="004707D8"/>
    <w:rsid w:val="004715C8"/>
    <w:rsid w:val="004720B3"/>
    <w:rsid w:val="00472D05"/>
    <w:rsid w:val="00472D5B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2666"/>
    <w:rsid w:val="00482D28"/>
    <w:rsid w:val="00483E55"/>
    <w:rsid w:val="00483F91"/>
    <w:rsid w:val="004844A5"/>
    <w:rsid w:val="00484BF4"/>
    <w:rsid w:val="004852C9"/>
    <w:rsid w:val="00485463"/>
    <w:rsid w:val="004855F7"/>
    <w:rsid w:val="004860A3"/>
    <w:rsid w:val="004864AE"/>
    <w:rsid w:val="00486CCD"/>
    <w:rsid w:val="004906F0"/>
    <w:rsid w:val="00491450"/>
    <w:rsid w:val="00491DCB"/>
    <w:rsid w:val="0049216E"/>
    <w:rsid w:val="00492BF1"/>
    <w:rsid w:val="004954DD"/>
    <w:rsid w:val="0049561F"/>
    <w:rsid w:val="004956B4"/>
    <w:rsid w:val="00495BAC"/>
    <w:rsid w:val="00495C46"/>
    <w:rsid w:val="00495FD6"/>
    <w:rsid w:val="0049660D"/>
    <w:rsid w:val="00496C76"/>
    <w:rsid w:val="004A00BB"/>
    <w:rsid w:val="004A07AE"/>
    <w:rsid w:val="004A0C37"/>
    <w:rsid w:val="004A0FCF"/>
    <w:rsid w:val="004A180F"/>
    <w:rsid w:val="004A1D70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A7D"/>
    <w:rsid w:val="004A6D64"/>
    <w:rsid w:val="004A7028"/>
    <w:rsid w:val="004A75BA"/>
    <w:rsid w:val="004B05DA"/>
    <w:rsid w:val="004B193A"/>
    <w:rsid w:val="004B26B0"/>
    <w:rsid w:val="004B2D6D"/>
    <w:rsid w:val="004B2F48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F3A"/>
    <w:rsid w:val="004C0866"/>
    <w:rsid w:val="004C0F0E"/>
    <w:rsid w:val="004C13B5"/>
    <w:rsid w:val="004C1497"/>
    <w:rsid w:val="004C2EB7"/>
    <w:rsid w:val="004C3497"/>
    <w:rsid w:val="004C37CD"/>
    <w:rsid w:val="004C3A5F"/>
    <w:rsid w:val="004C3EE2"/>
    <w:rsid w:val="004C4325"/>
    <w:rsid w:val="004C47E6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5EB"/>
    <w:rsid w:val="004D198C"/>
    <w:rsid w:val="004D231E"/>
    <w:rsid w:val="004D2626"/>
    <w:rsid w:val="004D271E"/>
    <w:rsid w:val="004D31E0"/>
    <w:rsid w:val="004D31ED"/>
    <w:rsid w:val="004D32B6"/>
    <w:rsid w:val="004D357B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69"/>
    <w:rsid w:val="004E35FA"/>
    <w:rsid w:val="004E3D6A"/>
    <w:rsid w:val="004E4254"/>
    <w:rsid w:val="004E453B"/>
    <w:rsid w:val="004E4AE8"/>
    <w:rsid w:val="004E5950"/>
    <w:rsid w:val="004E6754"/>
    <w:rsid w:val="004E6BDA"/>
    <w:rsid w:val="004E714D"/>
    <w:rsid w:val="004E7231"/>
    <w:rsid w:val="004E74F6"/>
    <w:rsid w:val="004E7CE4"/>
    <w:rsid w:val="004F063D"/>
    <w:rsid w:val="004F0685"/>
    <w:rsid w:val="004F13A1"/>
    <w:rsid w:val="004F26F9"/>
    <w:rsid w:val="004F2B33"/>
    <w:rsid w:val="004F333F"/>
    <w:rsid w:val="004F3662"/>
    <w:rsid w:val="004F3A98"/>
    <w:rsid w:val="004F3C74"/>
    <w:rsid w:val="004F4530"/>
    <w:rsid w:val="004F4656"/>
    <w:rsid w:val="004F494B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775B"/>
    <w:rsid w:val="005111CF"/>
    <w:rsid w:val="005116F8"/>
    <w:rsid w:val="0051290F"/>
    <w:rsid w:val="005129E6"/>
    <w:rsid w:val="00512F91"/>
    <w:rsid w:val="00513CCE"/>
    <w:rsid w:val="00513EE9"/>
    <w:rsid w:val="00514776"/>
    <w:rsid w:val="00514A88"/>
    <w:rsid w:val="00514FAB"/>
    <w:rsid w:val="0051525D"/>
    <w:rsid w:val="00515493"/>
    <w:rsid w:val="005159FB"/>
    <w:rsid w:val="00516273"/>
    <w:rsid w:val="00517A35"/>
    <w:rsid w:val="005201ED"/>
    <w:rsid w:val="005203E3"/>
    <w:rsid w:val="00520466"/>
    <w:rsid w:val="00520A41"/>
    <w:rsid w:val="00520FC4"/>
    <w:rsid w:val="005217B6"/>
    <w:rsid w:val="00521BA6"/>
    <w:rsid w:val="00521F41"/>
    <w:rsid w:val="00522FA9"/>
    <w:rsid w:val="00523FA6"/>
    <w:rsid w:val="005257B8"/>
    <w:rsid w:val="00525A6D"/>
    <w:rsid w:val="00527215"/>
    <w:rsid w:val="005302DC"/>
    <w:rsid w:val="00530343"/>
    <w:rsid w:val="00531237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5933"/>
    <w:rsid w:val="005360CE"/>
    <w:rsid w:val="0053640B"/>
    <w:rsid w:val="00536A0E"/>
    <w:rsid w:val="005371DA"/>
    <w:rsid w:val="0053735E"/>
    <w:rsid w:val="005373B5"/>
    <w:rsid w:val="00537F5F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4196"/>
    <w:rsid w:val="005441B6"/>
    <w:rsid w:val="0054457E"/>
    <w:rsid w:val="005455AA"/>
    <w:rsid w:val="00545951"/>
    <w:rsid w:val="005465B2"/>
    <w:rsid w:val="005468F4"/>
    <w:rsid w:val="00546F31"/>
    <w:rsid w:val="0054700C"/>
    <w:rsid w:val="005470D5"/>
    <w:rsid w:val="005476D2"/>
    <w:rsid w:val="00547C2C"/>
    <w:rsid w:val="00550571"/>
    <w:rsid w:val="005509C8"/>
    <w:rsid w:val="0055125C"/>
    <w:rsid w:val="0055196C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400"/>
    <w:rsid w:val="00557E8E"/>
    <w:rsid w:val="00560865"/>
    <w:rsid w:val="00560CC6"/>
    <w:rsid w:val="00560F20"/>
    <w:rsid w:val="005622C7"/>
    <w:rsid w:val="0056305F"/>
    <w:rsid w:val="0056392D"/>
    <w:rsid w:val="00563CC8"/>
    <w:rsid w:val="00563E8B"/>
    <w:rsid w:val="005644D6"/>
    <w:rsid w:val="00564F46"/>
    <w:rsid w:val="00565453"/>
    <w:rsid w:val="005655FA"/>
    <w:rsid w:val="005656A8"/>
    <w:rsid w:val="00565739"/>
    <w:rsid w:val="00565E99"/>
    <w:rsid w:val="00566169"/>
    <w:rsid w:val="005668C8"/>
    <w:rsid w:val="00566D39"/>
    <w:rsid w:val="00566E7E"/>
    <w:rsid w:val="0057005A"/>
    <w:rsid w:val="00570146"/>
    <w:rsid w:val="00570743"/>
    <w:rsid w:val="0057095A"/>
    <w:rsid w:val="00571B87"/>
    <w:rsid w:val="00571E51"/>
    <w:rsid w:val="00572259"/>
    <w:rsid w:val="0057242B"/>
    <w:rsid w:val="00572594"/>
    <w:rsid w:val="0057283F"/>
    <w:rsid w:val="00572A6A"/>
    <w:rsid w:val="00572FB9"/>
    <w:rsid w:val="00573D1C"/>
    <w:rsid w:val="0057435F"/>
    <w:rsid w:val="005743FD"/>
    <w:rsid w:val="00574557"/>
    <w:rsid w:val="005750FF"/>
    <w:rsid w:val="00575B17"/>
    <w:rsid w:val="00575E17"/>
    <w:rsid w:val="00577056"/>
    <w:rsid w:val="00577AF8"/>
    <w:rsid w:val="00577C9B"/>
    <w:rsid w:val="00577EC8"/>
    <w:rsid w:val="0058000D"/>
    <w:rsid w:val="00580505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66BB"/>
    <w:rsid w:val="00586D3D"/>
    <w:rsid w:val="00587426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3D53"/>
    <w:rsid w:val="0059489F"/>
    <w:rsid w:val="005961BE"/>
    <w:rsid w:val="00597B6B"/>
    <w:rsid w:val="005A0CE1"/>
    <w:rsid w:val="005A0E21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963"/>
    <w:rsid w:val="005A3C14"/>
    <w:rsid w:val="005A3EDF"/>
    <w:rsid w:val="005A410C"/>
    <w:rsid w:val="005A4491"/>
    <w:rsid w:val="005A4BC2"/>
    <w:rsid w:val="005A5211"/>
    <w:rsid w:val="005A56E6"/>
    <w:rsid w:val="005A66C4"/>
    <w:rsid w:val="005A6CD5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347E"/>
    <w:rsid w:val="005B3759"/>
    <w:rsid w:val="005B43C0"/>
    <w:rsid w:val="005B4674"/>
    <w:rsid w:val="005B4A88"/>
    <w:rsid w:val="005B54F7"/>
    <w:rsid w:val="005B5A21"/>
    <w:rsid w:val="005B5AFD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D0111"/>
    <w:rsid w:val="005D091B"/>
    <w:rsid w:val="005D0DDD"/>
    <w:rsid w:val="005D0E39"/>
    <w:rsid w:val="005D2A4D"/>
    <w:rsid w:val="005D3307"/>
    <w:rsid w:val="005D3689"/>
    <w:rsid w:val="005D3A0B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8D5"/>
    <w:rsid w:val="005D7D18"/>
    <w:rsid w:val="005E091C"/>
    <w:rsid w:val="005E105A"/>
    <w:rsid w:val="005E15A6"/>
    <w:rsid w:val="005E2F87"/>
    <w:rsid w:val="005E384A"/>
    <w:rsid w:val="005E3A30"/>
    <w:rsid w:val="005E4ADB"/>
    <w:rsid w:val="005E5268"/>
    <w:rsid w:val="005E5975"/>
    <w:rsid w:val="005E62A8"/>
    <w:rsid w:val="005E741B"/>
    <w:rsid w:val="005E747A"/>
    <w:rsid w:val="005E7ADE"/>
    <w:rsid w:val="005E7BE2"/>
    <w:rsid w:val="005E7C1D"/>
    <w:rsid w:val="005F025E"/>
    <w:rsid w:val="005F0EBD"/>
    <w:rsid w:val="005F197A"/>
    <w:rsid w:val="005F1B9F"/>
    <w:rsid w:val="005F1BA9"/>
    <w:rsid w:val="005F2203"/>
    <w:rsid w:val="005F23FB"/>
    <w:rsid w:val="005F2AE5"/>
    <w:rsid w:val="005F3A59"/>
    <w:rsid w:val="005F3AFE"/>
    <w:rsid w:val="005F3E2C"/>
    <w:rsid w:val="005F4809"/>
    <w:rsid w:val="005F494C"/>
    <w:rsid w:val="005F4CCE"/>
    <w:rsid w:val="005F5427"/>
    <w:rsid w:val="005F6554"/>
    <w:rsid w:val="005F766E"/>
    <w:rsid w:val="00600225"/>
    <w:rsid w:val="00600920"/>
    <w:rsid w:val="00600CB5"/>
    <w:rsid w:val="00600E67"/>
    <w:rsid w:val="00600FF2"/>
    <w:rsid w:val="006030D0"/>
    <w:rsid w:val="00603630"/>
    <w:rsid w:val="0060385B"/>
    <w:rsid w:val="00603A08"/>
    <w:rsid w:val="00604197"/>
    <w:rsid w:val="006047E1"/>
    <w:rsid w:val="00604CD6"/>
    <w:rsid w:val="006059CE"/>
    <w:rsid w:val="006059ED"/>
    <w:rsid w:val="00605ED2"/>
    <w:rsid w:val="00606039"/>
    <w:rsid w:val="0060630E"/>
    <w:rsid w:val="006065C9"/>
    <w:rsid w:val="00606C3F"/>
    <w:rsid w:val="00610171"/>
    <w:rsid w:val="00610B8B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6B75"/>
    <w:rsid w:val="006171B8"/>
    <w:rsid w:val="00617249"/>
    <w:rsid w:val="006172DE"/>
    <w:rsid w:val="00620195"/>
    <w:rsid w:val="006208F5"/>
    <w:rsid w:val="0062099C"/>
    <w:rsid w:val="0062106B"/>
    <w:rsid w:val="00621361"/>
    <w:rsid w:val="00622B82"/>
    <w:rsid w:val="00623A3B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42DB"/>
    <w:rsid w:val="006343CF"/>
    <w:rsid w:val="00634FEF"/>
    <w:rsid w:val="00635183"/>
    <w:rsid w:val="0063532F"/>
    <w:rsid w:val="0063552E"/>
    <w:rsid w:val="006355E4"/>
    <w:rsid w:val="00635ACB"/>
    <w:rsid w:val="006372F1"/>
    <w:rsid w:val="00640938"/>
    <w:rsid w:val="00640BFD"/>
    <w:rsid w:val="00641D33"/>
    <w:rsid w:val="00642154"/>
    <w:rsid w:val="00642DBB"/>
    <w:rsid w:val="00643127"/>
    <w:rsid w:val="00643C63"/>
    <w:rsid w:val="00643D2A"/>
    <w:rsid w:val="00643F46"/>
    <w:rsid w:val="00645787"/>
    <w:rsid w:val="00646967"/>
    <w:rsid w:val="00651978"/>
    <w:rsid w:val="0065232E"/>
    <w:rsid w:val="006534F5"/>
    <w:rsid w:val="00653580"/>
    <w:rsid w:val="006542A1"/>
    <w:rsid w:val="006546EB"/>
    <w:rsid w:val="00654A0E"/>
    <w:rsid w:val="00654FC5"/>
    <w:rsid w:val="0065577D"/>
    <w:rsid w:val="00655CE8"/>
    <w:rsid w:val="0065636C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2DC1"/>
    <w:rsid w:val="006631D6"/>
    <w:rsid w:val="00663DA0"/>
    <w:rsid w:val="00664070"/>
    <w:rsid w:val="00664348"/>
    <w:rsid w:val="00664733"/>
    <w:rsid w:val="00664999"/>
    <w:rsid w:val="006650F2"/>
    <w:rsid w:val="00665503"/>
    <w:rsid w:val="0066645E"/>
    <w:rsid w:val="006666CE"/>
    <w:rsid w:val="00666D6B"/>
    <w:rsid w:val="00667827"/>
    <w:rsid w:val="006704E3"/>
    <w:rsid w:val="00670A1D"/>
    <w:rsid w:val="00671066"/>
    <w:rsid w:val="006716B8"/>
    <w:rsid w:val="00672561"/>
    <w:rsid w:val="00672C06"/>
    <w:rsid w:val="00674687"/>
    <w:rsid w:val="00675231"/>
    <w:rsid w:val="00675BEC"/>
    <w:rsid w:val="00676812"/>
    <w:rsid w:val="00676A1F"/>
    <w:rsid w:val="00676A67"/>
    <w:rsid w:val="00681A91"/>
    <w:rsid w:val="0068203D"/>
    <w:rsid w:val="0068207F"/>
    <w:rsid w:val="00682647"/>
    <w:rsid w:val="006826F1"/>
    <w:rsid w:val="00682E5F"/>
    <w:rsid w:val="00683CBF"/>
    <w:rsid w:val="00683F9C"/>
    <w:rsid w:val="0068409B"/>
    <w:rsid w:val="00684150"/>
    <w:rsid w:val="00685444"/>
    <w:rsid w:val="00691E30"/>
    <w:rsid w:val="006921F6"/>
    <w:rsid w:val="006923F4"/>
    <w:rsid w:val="006926DC"/>
    <w:rsid w:val="00692A1C"/>
    <w:rsid w:val="00692EEF"/>
    <w:rsid w:val="00692F11"/>
    <w:rsid w:val="00692FD3"/>
    <w:rsid w:val="00693041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55B"/>
    <w:rsid w:val="00696918"/>
    <w:rsid w:val="00696C03"/>
    <w:rsid w:val="00696DFD"/>
    <w:rsid w:val="00696FCF"/>
    <w:rsid w:val="006A08E2"/>
    <w:rsid w:val="006A1391"/>
    <w:rsid w:val="006A1BB8"/>
    <w:rsid w:val="006A1E48"/>
    <w:rsid w:val="006A2498"/>
    <w:rsid w:val="006A2715"/>
    <w:rsid w:val="006A28CC"/>
    <w:rsid w:val="006A386F"/>
    <w:rsid w:val="006A3FA7"/>
    <w:rsid w:val="006A4AD6"/>
    <w:rsid w:val="006A507E"/>
    <w:rsid w:val="006A54AF"/>
    <w:rsid w:val="006A5E98"/>
    <w:rsid w:val="006A681F"/>
    <w:rsid w:val="006A7ADF"/>
    <w:rsid w:val="006A7E91"/>
    <w:rsid w:val="006A7EC4"/>
    <w:rsid w:val="006B0991"/>
    <w:rsid w:val="006B0E6E"/>
    <w:rsid w:val="006B0E92"/>
    <w:rsid w:val="006B19AB"/>
    <w:rsid w:val="006B2043"/>
    <w:rsid w:val="006B21B2"/>
    <w:rsid w:val="006B2B83"/>
    <w:rsid w:val="006B2D1C"/>
    <w:rsid w:val="006B4D02"/>
    <w:rsid w:val="006B5332"/>
    <w:rsid w:val="006B56B4"/>
    <w:rsid w:val="006B5970"/>
    <w:rsid w:val="006B76C8"/>
    <w:rsid w:val="006C04D0"/>
    <w:rsid w:val="006C074A"/>
    <w:rsid w:val="006C1F7B"/>
    <w:rsid w:val="006C24D9"/>
    <w:rsid w:val="006C2506"/>
    <w:rsid w:val="006C3247"/>
    <w:rsid w:val="006C52BB"/>
    <w:rsid w:val="006D03AB"/>
    <w:rsid w:val="006D0821"/>
    <w:rsid w:val="006D0D18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E50"/>
    <w:rsid w:val="006D5DA7"/>
    <w:rsid w:val="006D66C0"/>
    <w:rsid w:val="006D7262"/>
    <w:rsid w:val="006D74BD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41D5"/>
    <w:rsid w:val="006E4730"/>
    <w:rsid w:val="006E4B71"/>
    <w:rsid w:val="006E5648"/>
    <w:rsid w:val="006E6143"/>
    <w:rsid w:val="006E6A0A"/>
    <w:rsid w:val="006E6F8A"/>
    <w:rsid w:val="006E7010"/>
    <w:rsid w:val="006E79BB"/>
    <w:rsid w:val="006E7D43"/>
    <w:rsid w:val="006E7F03"/>
    <w:rsid w:val="006F05FC"/>
    <w:rsid w:val="006F17DD"/>
    <w:rsid w:val="006F2AB0"/>
    <w:rsid w:val="006F2BA2"/>
    <w:rsid w:val="006F39FF"/>
    <w:rsid w:val="006F4C5C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0A9F"/>
    <w:rsid w:val="007010A2"/>
    <w:rsid w:val="007013E5"/>
    <w:rsid w:val="00701A92"/>
    <w:rsid w:val="007024E1"/>
    <w:rsid w:val="00702949"/>
    <w:rsid w:val="00702D1A"/>
    <w:rsid w:val="0070328B"/>
    <w:rsid w:val="007034FD"/>
    <w:rsid w:val="00703BA9"/>
    <w:rsid w:val="007044D0"/>
    <w:rsid w:val="00705C11"/>
    <w:rsid w:val="00706658"/>
    <w:rsid w:val="007078A4"/>
    <w:rsid w:val="00707AA6"/>
    <w:rsid w:val="00707E64"/>
    <w:rsid w:val="0071081A"/>
    <w:rsid w:val="00710EAC"/>
    <w:rsid w:val="00711830"/>
    <w:rsid w:val="00711A5C"/>
    <w:rsid w:val="00711AE1"/>
    <w:rsid w:val="007138D5"/>
    <w:rsid w:val="007142C7"/>
    <w:rsid w:val="0071474D"/>
    <w:rsid w:val="00715124"/>
    <w:rsid w:val="007157A4"/>
    <w:rsid w:val="007157B9"/>
    <w:rsid w:val="0071738F"/>
    <w:rsid w:val="007208A7"/>
    <w:rsid w:val="00720EAF"/>
    <w:rsid w:val="00722B71"/>
    <w:rsid w:val="0072333A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E80"/>
    <w:rsid w:val="00730833"/>
    <w:rsid w:val="0073115A"/>
    <w:rsid w:val="00731649"/>
    <w:rsid w:val="007319CE"/>
    <w:rsid w:val="00731D02"/>
    <w:rsid w:val="00732A2E"/>
    <w:rsid w:val="00732B3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305A"/>
    <w:rsid w:val="0074361B"/>
    <w:rsid w:val="007439F7"/>
    <w:rsid w:val="00743B09"/>
    <w:rsid w:val="00743BCE"/>
    <w:rsid w:val="00743E7F"/>
    <w:rsid w:val="00744459"/>
    <w:rsid w:val="007444CC"/>
    <w:rsid w:val="00744BD9"/>
    <w:rsid w:val="00744F7C"/>
    <w:rsid w:val="007458DC"/>
    <w:rsid w:val="007459DA"/>
    <w:rsid w:val="00745D39"/>
    <w:rsid w:val="00746BB8"/>
    <w:rsid w:val="00746D4F"/>
    <w:rsid w:val="007475E8"/>
    <w:rsid w:val="0074790F"/>
    <w:rsid w:val="00747957"/>
    <w:rsid w:val="00750F5A"/>
    <w:rsid w:val="00751E53"/>
    <w:rsid w:val="007523C4"/>
    <w:rsid w:val="0075316F"/>
    <w:rsid w:val="00753B5E"/>
    <w:rsid w:val="00753E47"/>
    <w:rsid w:val="007540DD"/>
    <w:rsid w:val="007540F4"/>
    <w:rsid w:val="00754AA6"/>
    <w:rsid w:val="00755678"/>
    <w:rsid w:val="00756173"/>
    <w:rsid w:val="00756CFF"/>
    <w:rsid w:val="00756DFC"/>
    <w:rsid w:val="0075709F"/>
    <w:rsid w:val="0075716B"/>
    <w:rsid w:val="00757285"/>
    <w:rsid w:val="00757696"/>
    <w:rsid w:val="007576CA"/>
    <w:rsid w:val="00757F16"/>
    <w:rsid w:val="00757FCE"/>
    <w:rsid w:val="007609A3"/>
    <w:rsid w:val="00760AD6"/>
    <w:rsid w:val="0076121D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1501"/>
    <w:rsid w:val="00771C47"/>
    <w:rsid w:val="007726DC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70E6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E5"/>
    <w:rsid w:val="00792866"/>
    <w:rsid w:val="00792B97"/>
    <w:rsid w:val="00793B1D"/>
    <w:rsid w:val="00793DCD"/>
    <w:rsid w:val="00793ECA"/>
    <w:rsid w:val="0079415A"/>
    <w:rsid w:val="007941B5"/>
    <w:rsid w:val="007942DC"/>
    <w:rsid w:val="00795088"/>
    <w:rsid w:val="007957B6"/>
    <w:rsid w:val="00795894"/>
    <w:rsid w:val="007964BE"/>
    <w:rsid w:val="007966E8"/>
    <w:rsid w:val="007969A2"/>
    <w:rsid w:val="00796D5E"/>
    <w:rsid w:val="00796F2D"/>
    <w:rsid w:val="007971DB"/>
    <w:rsid w:val="00797AD6"/>
    <w:rsid w:val="007A1160"/>
    <w:rsid w:val="007A1CF8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59E5"/>
    <w:rsid w:val="007B6258"/>
    <w:rsid w:val="007B6271"/>
    <w:rsid w:val="007B6348"/>
    <w:rsid w:val="007B658E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F0"/>
    <w:rsid w:val="007D05A7"/>
    <w:rsid w:val="007D0D63"/>
    <w:rsid w:val="007D21D8"/>
    <w:rsid w:val="007D2D67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99A"/>
    <w:rsid w:val="007E0AA0"/>
    <w:rsid w:val="007E3177"/>
    <w:rsid w:val="007E3303"/>
    <w:rsid w:val="007E408C"/>
    <w:rsid w:val="007E41DF"/>
    <w:rsid w:val="007E4BB6"/>
    <w:rsid w:val="007E5226"/>
    <w:rsid w:val="007E5667"/>
    <w:rsid w:val="007E5714"/>
    <w:rsid w:val="007E5EC4"/>
    <w:rsid w:val="007E61C0"/>
    <w:rsid w:val="007F08DB"/>
    <w:rsid w:val="007F0D0C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CC1"/>
    <w:rsid w:val="007F63D7"/>
    <w:rsid w:val="007F63EC"/>
    <w:rsid w:val="007F6D5B"/>
    <w:rsid w:val="007F6E06"/>
    <w:rsid w:val="007F717E"/>
    <w:rsid w:val="007F76E2"/>
    <w:rsid w:val="00800405"/>
    <w:rsid w:val="00800584"/>
    <w:rsid w:val="00801093"/>
    <w:rsid w:val="00801CA9"/>
    <w:rsid w:val="008025F4"/>
    <w:rsid w:val="00803F3C"/>
    <w:rsid w:val="00804CFE"/>
    <w:rsid w:val="00804E17"/>
    <w:rsid w:val="0080522B"/>
    <w:rsid w:val="008056F9"/>
    <w:rsid w:val="00805774"/>
    <w:rsid w:val="00806908"/>
    <w:rsid w:val="00806D30"/>
    <w:rsid w:val="008073CC"/>
    <w:rsid w:val="00810839"/>
    <w:rsid w:val="00810850"/>
    <w:rsid w:val="00810A38"/>
    <w:rsid w:val="00811084"/>
    <w:rsid w:val="00811098"/>
    <w:rsid w:val="008110AB"/>
    <w:rsid w:val="00811B08"/>
    <w:rsid w:val="00811B44"/>
    <w:rsid w:val="0081321E"/>
    <w:rsid w:val="0081383D"/>
    <w:rsid w:val="00813E26"/>
    <w:rsid w:val="00813FA3"/>
    <w:rsid w:val="00814408"/>
    <w:rsid w:val="00814881"/>
    <w:rsid w:val="008149D5"/>
    <w:rsid w:val="00815874"/>
    <w:rsid w:val="00815DFE"/>
    <w:rsid w:val="00815E59"/>
    <w:rsid w:val="00816200"/>
    <w:rsid w:val="008168B8"/>
    <w:rsid w:val="00816A2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5D2"/>
    <w:rsid w:val="00824351"/>
    <w:rsid w:val="00824822"/>
    <w:rsid w:val="008255DF"/>
    <w:rsid w:val="00825CD2"/>
    <w:rsid w:val="0082698E"/>
    <w:rsid w:val="00826E40"/>
    <w:rsid w:val="00826ED3"/>
    <w:rsid w:val="008279DF"/>
    <w:rsid w:val="008300A4"/>
    <w:rsid w:val="008301A0"/>
    <w:rsid w:val="00830AD9"/>
    <w:rsid w:val="008315E6"/>
    <w:rsid w:val="00831C93"/>
    <w:rsid w:val="00831DC6"/>
    <w:rsid w:val="0083251E"/>
    <w:rsid w:val="008326C9"/>
    <w:rsid w:val="008331B2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AE"/>
    <w:rsid w:val="00837205"/>
    <w:rsid w:val="008372FE"/>
    <w:rsid w:val="008379D0"/>
    <w:rsid w:val="00837B00"/>
    <w:rsid w:val="00837E95"/>
    <w:rsid w:val="008401BF"/>
    <w:rsid w:val="008413B4"/>
    <w:rsid w:val="0084202B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452"/>
    <w:rsid w:val="0084483B"/>
    <w:rsid w:val="00845112"/>
    <w:rsid w:val="00846655"/>
    <w:rsid w:val="00846CE2"/>
    <w:rsid w:val="008470CA"/>
    <w:rsid w:val="008471AF"/>
    <w:rsid w:val="008473F2"/>
    <w:rsid w:val="008474B9"/>
    <w:rsid w:val="00847BA3"/>
    <w:rsid w:val="00850E12"/>
    <w:rsid w:val="00851645"/>
    <w:rsid w:val="008527EA"/>
    <w:rsid w:val="0085284B"/>
    <w:rsid w:val="0085289B"/>
    <w:rsid w:val="00852E96"/>
    <w:rsid w:val="008530A4"/>
    <w:rsid w:val="0085317F"/>
    <w:rsid w:val="00853196"/>
    <w:rsid w:val="00853505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470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229"/>
    <w:rsid w:val="008754B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FF"/>
    <w:rsid w:val="00885D24"/>
    <w:rsid w:val="008867FC"/>
    <w:rsid w:val="00886941"/>
    <w:rsid w:val="00886F68"/>
    <w:rsid w:val="00887446"/>
    <w:rsid w:val="0088762C"/>
    <w:rsid w:val="00887AFD"/>
    <w:rsid w:val="00887EDA"/>
    <w:rsid w:val="0089013A"/>
    <w:rsid w:val="0089129A"/>
    <w:rsid w:val="00891B4E"/>
    <w:rsid w:val="0089233C"/>
    <w:rsid w:val="00892437"/>
    <w:rsid w:val="00892954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4252"/>
    <w:rsid w:val="008A44E4"/>
    <w:rsid w:val="008A466C"/>
    <w:rsid w:val="008A47D9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43FE"/>
    <w:rsid w:val="008B4400"/>
    <w:rsid w:val="008B4606"/>
    <w:rsid w:val="008B4832"/>
    <w:rsid w:val="008B4D22"/>
    <w:rsid w:val="008B59AC"/>
    <w:rsid w:val="008B6121"/>
    <w:rsid w:val="008B6E98"/>
    <w:rsid w:val="008B721E"/>
    <w:rsid w:val="008B7A9F"/>
    <w:rsid w:val="008C0417"/>
    <w:rsid w:val="008C05FE"/>
    <w:rsid w:val="008C1040"/>
    <w:rsid w:val="008C289C"/>
    <w:rsid w:val="008C30F3"/>
    <w:rsid w:val="008C460B"/>
    <w:rsid w:val="008C4C9C"/>
    <w:rsid w:val="008C4DF8"/>
    <w:rsid w:val="008C50C2"/>
    <w:rsid w:val="008C54C8"/>
    <w:rsid w:val="008C54C9"/>
    <w:rsid w:val="008C554F"/>
    <w:rsid w:val="008C69C0"/>
    <w:rsid w:val="008C700D"/>
    <w:rsid w:val="008C77DC"/>
    <w:rsid w:val="008D01DA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FA8"/>
    <w:rsid w:val="008D41FE"/>
    <w:rsid w:val="008D4277"/>
    <w:rsid w:val="008D4450"/>
    <w:rsid w:val="008D45BD"/>
    <w:rsid w:val="008D4695"/>
    <w:rsid w:val="008D47B6"/>
    <w:rsid w:val="008D5A4F"/>
    <w:rsid w:val="008D5BDF"/>
    <w:rsid w:val="008D632D"/>
    <w:rsid w:val="008E0671"/>
    <w:rsid w:val="008E20B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6B62"/>
    <w:rsid w:val="008E7659"/>
    <w:rsid w:val="008E7666"/>
    <w:rsid w:val="008E7BF7"/>
    <w:rsid w:val="008F0C82"/>
    <w:rsid w:val="008F1506"/>
    <w:rsid w:val="008F1C33"/>
    <w:rsid w:val="008F274D"/>
    <w:rsid w:val="008F2AD1"/>
    <w:rsid w:val="008F3335"/>
    <w:rsid w:val="008F3E83"/>
    <w:rsid w:val="008F56C2"/>
    <w:rsid w:val="008F5E14"/>
    <w:rsid w:val="008F616A"/>
    <w:rsid w:val="008F6A6C"/>
    <w:rsid w:val="008F731A"/>
    <w:rsid w:val="008F749E"/>
    <w:rsid w:val="008F760F"/>
    <w:rsid w:val="008F7D0C"/>
    <w:rsid w:val="008F7EC9"/>
    <w:rsid w:val="0090029D"/>
    <w:rsid w:val="00900F44"/>
    <w:rsid w:val="00901BD4"/>
    <w:rsid w:val="00902038"/>
    <w:rsid w:val="009023E2"/>
    <w:rsid w:val="0090269C"/>
    <w:rsid w:val="009027F4"/>
    <w:rsid w:val="00902B39"/>
    <w:rsid w:val="00902BA1"/>
    <w:rsid w:val="009030FD"/>
    <w:rsid w:val="009035DA"/>
    <w:rsid w:val="00903836"/>
    <w:rsid w:val="00903FD4"/>
    <w:rsid w:val="00904050"/>
    <w:rsid w:val="0090452D"/>
    <w:rsid w:val="00904C05"/>
    <w:rsid w:val="00904F66"/>
    <w:rsid w:val="00905357"/>
    <w:rsid w:val="00905EE3"/>
    <w:rsid w:val="00905FC6"/>
    <w:rsid w:val="00910410"/>
    <w:rsid w:val="00910496"/>
    <w:rsid w:val="00911950"/>
    <w:rsid w:val="00912343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6D7E"/>
    <w:rsid w:val="00916DAE"/>
    <w:rsid w:val="00917380"/>
    <w:rsid w:val="0091741D"/>
    <w:rsid w:val="00921277"/>
    <w:rsid w:val="00922F2C"/>
    <w:rsid w:val="00923452"/>
    <w:rsid w:val="009236F3"/>
    <w:rsid w:val="0092395B"/>
    <w:rsid w:val="0092416F"/>
    <w:rsid w:val="0092491C"/>
    <w:rsid w:val="00925347"/>
    <w:rsid w:val="0092570A"/>
    <w:rsid w:val="00925FB3"/>
    <w:rsid w:val="00927E87"/>
    <w:rsid w:val="009301CB"/>
    <w:rsid w:val="00931106"/>
    <w:rsid w:val="009312EE"/>
    <w:rsid w:val="00931438"/>
    <w:rsid w:val="00931C5E"/>
    <w:rsid w:val="00932513"/>
    <w:rsid w:val="009326BB"/>
    <w:rsid w:val="009328D9"/>
    <w:rsid w:val="009329C3"/>
    <w:rsid w:val="00932EFD"/>
    <w:rsid w:val="00932FEE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2F0"/>
    <w:rsid w:val="0093745A"/>
    <w:rsid w:val="009375E0"/>
    <w:rsid w:val="00937777"/>
    <w:rsid w:val="00937AF5"/>
    <w:rsid w:val="00937E35"/>
    <w:rsid w:val="00940142"/>
    <w:rsid w:val="009401AB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118"/>
    <w:rsid w:val="00945725"/>
    <w:rsid w:val="00945E34"/>
    <w:rsid w:val="009462E7"/>
    <w:rsid w:val="00946307"/>
    <w:rsid w:val="00947E57"/>
    <w:rsid w:val="0095053F"/>
    <w:rsid w:val="00950D34"/>
    <w:rsid w:val="009518B7"/>
    <w:rsid w:val="00951DE1"/>
    <w:rsid w:val="009521CA"/>
    <w:rsid w:val="00952933"/>
    <w:rsid w:val="00952B9F"/>
    <w:rsid w:val="00952F78"/>
    <w:rsid w:val="009538DB"/>
    <w:rsid w:val="0095424F"/>
    <w:rsid w:val="00954921"/>
    <w:rsid w:val="00954AB5"/>
    <w:rsid w:val="00954D0D"/>
    <w:rsid w:val="00955783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5761"/>
    <w:rsid w:val="0096664F"/>
    <w:rsid w:val="009666B7"/>
    <w:rsid w:val="00966787"/>
    <w:rsid w:val="00966C28"/>
    <w:rsid w:val="0096703D"/>
    <w:rsid w:val="009676BF"/>
    <w:rsid w:val="0096778D"/>
    <w:rsid w:val="00967DF3"/>
    <w:rsid w:val="00970014"/>
    <w:rsid w:val="009711DC"/>
    <w:rsid w:val="00971381"/>
    <w:rsid w:val="0097144B"/>
    <w:rsid w:val="00972052"/>
    <w:rsid w:val="0097316C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77ADE"/>
    <w:rsid w:val="00980A28"/>
    <w:rsid w:val="00981483"/>
    <w:rsid w:val="00982193"/>
    <w:rsid w:val="0098260C"/>
    <w:rsid w:val="0098286E"/>
    <w:rsid w:val="00985B11"/>
    <w:rsid w:val="00986667"/>
    <w:rsid w:val="009866E5"/>
    <w:rsid w:val="00986812"/>
    <w:rsid w:val="009868FF"/>
    <w:rsid w:val="00987DC3"/>
    <w:rsid w:val="00990889"/>
    <w:rsid w:val="00990E8B"/>
    <w:rsid w:val="0099244F"/>
    <w:rsid w:val="009944B4"/>
    <w:rsid w:val="00994A30"/>
    <w:rsid w:val="009954B2"/>
    <w:rsid w:val="00996727"/>
    <w:rsid w:val="009969B2"/>
    <w:rsid w:val="009973F0"/>
    <w:rsid w:val="009975B0"/>
    <w:rsid w:val="009A0014"/>
    <w:rsid w:val="009A1785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5CC1"/>
    <w:rsid w:val="009A5CDA"/>
    <w:rsid w:val="009A5D24"/>
    <w:rsid w:val="009A6916"/>
    <w:rsid w:val="009A7564"/>
    <w:rsid w:val="009A7BDE"/>
    <w:rsid w:val="009B07D4"/>
    <w:rsid w:val="009B07F6"/>
    <w:rsid w:val="009B0AF0"/>
    <w:rsid w:val="009B106E"/>
    <w:rsid w:val="009B1640"/>
    <w:rsid w:val="009B269B"/>
    <w:rsid w:val="009B30EA"/>
    <w:rsid w:val="009B4354"/>
    <w:rsid w:val="009B471B"/>
    <w:rsid w:val="009B4995"/>
    <w:rsid w:val="009B4E93"/>
    <w:rsid w:val="009B50A3"/>
    <w:rsid w:val="009B5120"/>
    <w:rsid w:val="009B52AC"/>
    <w:rsid w:val="009B5DE0"/>
    <w:rsid w:val="009B6842"/>
    <w:rsid w:val="009B6BFE"/>
    <w:rsid w:val="009B6CD3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4021"/>
    <w:rsid w:val="009C46FB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1056"/>
    <w:rsid w:val="009D11EB"/>
    <w:rsid w:val="009D1F22"/>
    <w:rsid w:val="009D2151"/>
    <w:rsid w:val="009D23FF"/>
    <w:rsid w:val="009D28F8"/>
    <w:rsid w:val="009D3FDB"/>
    <w:rsid w:val="009D4295"/>
    <w:rsid w:val="009D4C41"/>
    <w:rsid w:val="009D5242"/>
    <w:rsid w:val="009D5D58"/>
    <w:rsid w:val="009D6B6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4E0C"/>
    <w:rsid w:val="009E539C"/>
    <w:rsid w:val="009E542D"/>
    <w:rsid w:val="009E5A2E"/>
    <w:rsid w:val="009E644F"/>
    <w:rsid w:val="009E7382"/>
    <w:rsid w:val="009F079A"/>
    <w:rsid w:val="009F0B9A"/>
    <w:rsid w:val="009F0DCF"/>
    <w:rsid w:val="009F23C7"/>
    <w:rsid w:val="009F242A"/>
    <w:rsid w:val="009F290E"/>
    <w:rsid w:val="009F32F5"/>
    <w:rsid w:val="009F36E7"/>
    <w:rsid w:val="009F3E33"/>
    <w:rsid w:val="009F4A26"/>
    <w:rsid w:val="009F5739"/>
    <w:rsid w:val="009F5B93"/>
    <w:rsid w:val="009F6220"/>
    <w:rsid w:val="009F6736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A92"/>
    <w:rsid w:val="00A03123"/>
    <w:rsid w:val="00A033F4"/>
    <w:rsid w:val="00A03B63"/>
    <w:rsid w:val="00A03BB3"/>
    <w:rsid w:val="00A04BC4"/>
    <w:rsid w:val="00A05221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728"/>
    <w:rsid w:val="00A12AB4"/>
    <w:rsid w:val="00A12B08"/>
    <w:rsid w:val="00A13391"/>
    <w:rsid w:val="00A13853"/>
    <w:rsid w:val="00A14916"/>
    <w:rsid w:val="00A15011"/>
    <w:rsid w:val="00A16060"/>
    <w:rsid w:val="00A1619C"/>
    <w:rsid w:val="00A17041"/>
    <w:rsid w:val="00A1726A"/>
    <w:rsid w:val="00A173A5"/>
    <w:rsid w:val="00A17506"/>
    <w:rsid w:val="00A17C99"/>
    <w:rsid w:val="00A20689"/>
    <w:rsid w:val="00A206E5"/>
    <w:rsid w:val="00A20799"/>
    <w:rsid w:val="00A211B8"/>
    <w:rsid w:val="00A21A87"/>
    <w:rsid w:val="00A21ECD"/>
    <w:rsid w:val="00A2258B"/>
    <w:rsid w:val="00A22929"/>
    <w:rsid w:val="00A22AEE"/>
    <w:rsid w:val="00A22D61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30D77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406E2"/>
    <w:rsid w:val="00A4071E"/>
    <w:rsid w:val="00A40A42"/>
    <w:rsid w:val="00A40B35"/>
    <w:rsid w:val="00A40E38"/>
    <w:rsid w:val="00A41985"/>
    <w:rsid w:val="00A421B0"/>
    <w:rsid w:val="00A43743"/>
    <w:rsid w:val="00A43B2D"/>
    <w:rsid w:val="00A43CC9"/>
    <w:rsid w:val="00A44B86"/>
    <w:rsid w:val="00A44FC7"/>
    <w:rsid w:val="00A4551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5C2"/>
    <w:rsid w:val="00A527C2"/>
    <w:rsid w:val="00A5322A"/>
    <w:rsid w:val="00A53698"/>
    <w:rsid w:val="00A53728"/>
    <w:rsid w:val="00A5379A"/>
    <w:rsid w:val="00A53DF8"/>
    <w:rsid w:val="00A5443C"/>
    <w:rsid w:val="00A545D4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6DB"/>
    <w:rsid w:val="00A60D39"/>
    <w:rsid w:val="00A61B89"/>
    <w:rsid w:val="00A61B95"/>
    <w:rsid w:val="00A61E56"/>
    <w:rsid w:val="00A624D5"/>
    <w:rsid w:val="00A626DC"/>
    <w:rsid w:val="00A62A33"/>
    <w:rsid w:val="00A6326F"/>
    <w:rsid w:val="00A64AC2"/>
    <w:rsid w:val="00A6564D"/>
    <w:rsid w:val="00A65A05"/>
    <w:rsid w:val="00A65B88"/>
    <w:rsid w:val="00A65CEA"/>
    <w:rsid w:val="00A660C5"/>
    <w:rsid w:val="00A6688A"/>
    <w:rsid w:val="00A66FB4"/>
    <w:rsid w:val="00A71302"/>
    <w:rsid w:val="00A715C0"/>
    <w:rsid w:val="00A718C5"/>
    <w:rsid w:val="00A71C43"/>
    <w:rsid w:val="00A72590"/>
    <w:rsid w:val="00A72F54"/>
    <w:rsid w:val="00A7334D"/>
    <w:rsid w:val="00A73372"/>
    <w:rsid w:val="00A73676"/>
    <w:rsid w:val="00A74320"/>
    <w:rsid w:val="00A7461F"/>
    <w:rsid w:val="00A746EC"/>
    <w:rsid w:val="00A74BEA"/>
    <w:rsid w:val="00A75410"/>
    <w:rsid w:val="00A77C02"/>
    <w:rsid w:val="00A8041F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7712"/>
    <w:rsid w:val="00A87EED"/>
    <w:rsid w:val="00A87FB2"/>
    <w:rsid w:val="00A900BE"/>
    <w:rsid w:val="00A90145"/>
    <w:rsid w:val="00A9020D"/>
    <w:rsid w:val="00A9120D"/>
    <w:rsid w:val="00A91664"/>
    <w:rsid w:val="00A916C6"/>
    <w:rsid w:val="00A919B5"/>
    <w:rsid w:val="00A930C6"/>
    <w:rsid w:val="00A933A5"/>
    <w:rsid w:val="00A94A61"/>
    <w:rsid w:val="00A95AE8"/>
    <w:rsid w:val="00A961D4"/>
    <w:rsid w:val="00A96293"/>
    <w:rsid w:val="00A96B80"/>
    <w:rsid w:val="00A970BC"/>
    <w:rsid w:val="00A970F6"/>
    <w:rsid w:val="00A97166"/>
    <w:rsid w:val="00A971F1"/>
    <w:rsid w:val="00AA0334"/>
    <w:rsid w:val="00AA0897"/>
    <w:rsid w:val="00AA1E53"/>
    <w:rsid w:val="00AA2799"/>
    <w:rsid w:val="00AA3933"/>
    <w:rsid w:val="00AA3C5C"/>
    <w:rsid w:val="00AA638B"/>
    <w:rsid w:val="00AA667C"/>
    <w:rsid w:val="00AA6AF3"/>
    <w:rsid w:val="00AA7118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74B"/>
    <w:rsid w:val="00AB78A6"/>
    <w:rsid w:val="00AB7C87"/>
    <w:rsid w:val="00AC253F"/>
    <w:rsid w:val="00AC296C"/>
    <w:rsid w:val="00AC326C"/>
    <w:rsid w:val="00AC422D"/>
    <w:rsid w:val="00AC4ED8"/>
    <w:rsid w:val="00AC5233"/>
    <w:rsid w:val="00AC537F"/>
    <w:rsid w:val="00AC55CC"/>
    <w:rsid w:val="00AC55FD"/>
    <w:rsid w:val="00AC5A7F"/>
    <w:rsid w:val="00AC5D6A"/>
    <w:rsid w:val="00AC5FD1"/>
    <w:rsid w:val="00AC6BF7"/>
    <w:rsid w:val="00AC6E81"/>
    <w:rsid w:val="00AC7B8E"/>
    <w:rsid w:val="00AC7CB0"/>
    <w:rsid w:val="00AC7F8B"/>
    <w:rsid w:val="00AD0A29"/>
    <w:rsid w:val="00AD188C"/>
    <w:rsid w:val="00AD1B75"/>
    <w:rsid w:val="00AD1CC8"/>
    <w:rsid w:val="00AD1D41"/>
    <w:rsid w:val="00AD1F65"/>
    <w:rsid w:val="00AD2961"/>
    <w:rsid w:val="00AD2EA4"/>
    <w:rsid w:val="00AD3EA9"/>
    <w:rsid w:val="00AD410A"/>
    <w:rsid w:val="00AD417A"/>
    <w:rsid w:val="00AD44C8"/>
    <w:rsid w:val="00AD54F4"/>
    <w:rsid w:val="00AD5652"/>
    <w:rsid w:val="00AD6438"/>
    <w:rsid w:val="00AD74CC"/>
    <w:rsid w:val="00AE0493"/>
    <w:rsid w:val="00AE0AB9"/>
    <w:rsid w:val="00AE1803"/>
    <w:rsid w:val="00AE199A"/>
    <w:rsid w:val="00AE29CF"/>
    <w:rsid w:val="00AE3BB6"/>
    <w:rsid w:val="00AE3C37"/>
    <w:rsid w:val="00AE3F8B"/>
    <w:rsid w:val="00AE4453"/>
    <w:rsid w:val="00AE488B"/>
    <w:rsid w:val="00AE52EF"/>
    <w:rsid w:val="00AE60FD"/>
    <w:rsid w:val="00AE671D"/>
    <w:rsid w:val="00AE6D29"/>
    <w:rsid w:val="00AE7F54"/>
    <w:rsid w:val="00AE7FC2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BC7"/>
    <w:rsid w:val="00AF2D41"/>
    <w:rsid w:val="00AF3055"/>
    <w:rsid w:val="00AF32CA"/>
    <w:rsid w:val="00AF3505"/>
    <w:rsid w:val="00AF3F4C"/>
    <w:rsid w:val="00AF4117"/>
    <w:rsid w:val="00AF41B8"/>
    <w:rsid w:val="00AF539E"/>
    <w:rsid w:val="00AF5821"/>
    <w:rsid w:val="00AF6661"/>
    <w:rsid w:val="00AF795C"/>
    <w:rsid w:val="00AF79B7"/>
    <w:rsid w:val="00AF7AB8"/>
    <w:rsid w:val="00AF7DCD"/>
    <w:rsid w:val="00B008BF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DB"/>
    <w:rsid w:val="00B04AEE"/>
    <w:rsid w:val="00B051FF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121C"/>
    <w:rsid w:val="00B1176A"/>
    <w:rsid w:val="00B11BBF"/>
    <w:rsid w:val="00B11E79"/>
    <w:rsid w:val="00B12EC2"/>
    <w:rsid w:val="00B13D6F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EDB"/>
    <w:rsid w:val="00B17CE4"/>
    <w:rsid w:val="00B17FDF"/>
    <w:rsid w:val="00B20518"/>
    <w:rsid w:val="00B205B2"/>
    <w:rsid w:val="00B20EBC"/>
    <w:rsid w:val="00B2140A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AA2"/>
    <w:rsid w:val="00B26AC2"/>
    <w:rsid w:val="00B26E61"/>
    <w:rsid w:val="00B26E9E"/>
    <w:rsid w:val="00B275BA"/>
    <w:rsid w:val="00B27636"/>
    <w:rsid w:val="00B30684"/>
    <w:rsid w:val="00B30CA9"/>
    <w:rsid w:val="00B30EEB"/>
    <w:rsid w:val="00B3158B"/>
    <w:rsid w:val="00B32594"/>
    <w:rsid w:val="00B32617"/>
    <w:rsid w:val="00B3348F"/>
    <w:rsid w:val="00B33BA2"/>
    <w:rsid w:val="00B33C4A"/>
    <w:rsid w:val="00B33DD3"/>
    <w:rsid w:val="00B347EE"/>
    <w:rsid w:val="00B34B24"/>
    <w:rsid w:val="00B34E26"/>
    <w:rsid w:val="00B34F21"/>
    <w:rsid w:val="00B35A56"/>
    <w:rsid w:val="00B37A94"/>
    <w:rsid w:val="00B37C1B"/>
    <w:rsid w:val="00B37FB2"/>
    <w:rsid w:val="00B400C4"/>
    <w:rsid w:val="00B40ECF"/>
    <w:rsid w:val="00B40F33"/>
    <w:rsid w:val="00B4198D"/>
    <w:rsid w:val="00B41F58"/>
    <w:rsid w:val="00B44FB5"/>
    <w:rsid w:val="00B45512"/>
    <w:rsid w:val="00B4565F"/>
    <w:rsid w:val="00B45710"/>
    <w:rsid w:val="00B45FC5"/>
    <w:rsid w:val="00B4632A"/>
    <w:rsid w:val="00B476A7"/>
    <w:rsid w:val="00B47EB2"/>
    <w:rsid w:val="00B502EC"/>
    <w:rsid w:val="00B5059F"/>
    <w:rsid w:val="00B50F62"/>
    <w:rsid w:val="00B51344"/>
    <w:rsid w:val="00B51B51"/>
    <w:rsid w:val="00B524A3"/>
    <w:rsid w:val="00B52545"/>
    <w:rsid w:val="00B52F67"/>
    <w:rsid w:val="00B542DA"/>
    <w:rsid w:val="00B54749"/>
    <w:rsid w:val="00B54AF4"/>
    <w:rsid w:val="00B54EFD"/>
    <w:rsid w:val="00B559DD"/>
    <w:rsid w:val="00B55D33"/>
    <w:rsid w:val="00B56299"/>
    <w:rsid w:val="00B56517"/>
    <w:rsid w:val="00B60866"/>
    <w:rsid w:val="00B60934"/>
    <w:rsid w:val="00B60BA5"/>
    <w:rsid w:val="00B63A3C"/>
    <w:rsid w:val="00B64103"/>
    <w:rsid w:val="00B642E3"/>
    <w:rsid w:val="00B64AD1"/>
    <w:rsid w:val="00B65426"/>
    <w:rsid w:val="00B6546B"/>
    <w:rsid w:val="00B6546D"/>
    <w:rsid w:val="00B661B9"/>
    <w:rsid w:val="00B66629"/>
    <w:rsid w:val="00B6702C"/>
    <w:rsid w:val="00B710B7"/>
    <w:rsid w:val="00B717DA"/>
    <w:rsid w:val="00B71F50"/>
    <w:rsid w:val="00B72A24"/>
    <w:rsid w:val="00B72B28"/>
    <w:rsid w:val="00B72D16"/>
    <w:rsid w:val="00B73291"/>
    <w:rsid w:val="00B73DE2"/>
    <w:rsid w:val="00B7402B"/>
    <w:rsid w:val="00B74AE7"/>
    <w:rsid w:val="00B74C46"/>
    <w:rsid w:val="00B750B2"/>
    <w:rsid w:val="00B77566"/>
    <w:rsid w:val="00B77B95"/>
    <w:rsid w:val="00B77FD4"/>
    <w:rsid w:val="00B80672"/>
    <w:rsid w:val="00B80814"/>
    <w:rsid w:val="00B81370"/>
    <w:rsid w:val="00B81708"/>
    <w:rsid w:val="00B817A8"/>
    <w:rsid w:val="00B81D22"/>
    <w:rsid w:val="00B81DA3"/>
    <w:rsid w:val="00B8221D"/>
    <w:rsid w:val="00B82FF6"/>
    <w:rsid w:val="00B830D0"/>
    <w:rsid w:val="00B84390"/>
    <w:rsid w:val="00B84569"/>
    <w:rsid w:val="00B85D43"/>
    <w:rsid w:val="00B86AB5"/>
    <w:rsid w:val="00B87BF9"/>
    <w:rsid w:val="00B900AA"/>
    <w:rsid w:val="00B90403"/>
    <w:rsid w:val="00B909A5"/>
    <w:rsid w:val="00B913EF"/>
    <w:rsid w:val="00B91C3A"/>
    <w:rsid w:val="00B91C46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33"/>
    <w:rsid w:val="00BA4724"/>
    <w:rsid w:val="00BA4864"/>
    <w:rsid w:val="00BA495A"/>
    <w:rsid w:val="00BA4AEC"/>
    <w:rsid w:val="00BA5084"/>
    <w:rsid w:val="00BA57EF"/>
    <w:rsid w:val="00BA5A82"/>
    <w:rsid w:val="00BA6471"/>
    <w:rsid w:val="00BA7708"/>
    <w:rsid w:val="00BA7813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8A8"/>
    <w:rsid w:val="00BC16C3"/>
    <w:rsid w:val="00BC1D5A"/>
    <w:rsid w:val="00BC1EF7"/>
    <w:rsid w:val="00BC2806"/>
    <w:rsid w:val="00BC3C55"/>
    <w:rsid w:val="00BC5010"/>
    <w:rsid w:val="00BC52DA"/>
    <w:rsid w:val="00BC5A3E"/>
    <w:rsid w:val="00BC5BA6"/>
    <w:rsid w:val="00BC698C"/>
    <w:rsid w:val="00BC7BEE"/>
    <w:rsid w:val="00BD02CE"/>
    <w:rsid w:val="00BD06E8"/>
    <w:rsid w:val="00BD075C"/>
    <w:rsid w:val="00BD0BBA"/>
    <w:rsid w:val="00BD1551"/>
    <w:rsid w:val="00BD1EE9"/>
    <w:rsid w:val="00BD34BC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30EA"/>
    <w:rsid w:val="00BE3BD7"/>
    <w:rsid w:val="00BE5243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DC7"/>
    <w:rsid w:val="00BE712D"/>
    <w:rsid w:val="00BF00C3"/>
    <w:rsid w:val="00BF03C2"/>
    <w:rsid w:val="00BF04F9"/>
    <w:rsid w:val="00BF0518"/>
    <w:rsid w:val="00BF098B"/>
    <w:rsid w:val="00BF0BAA"/>
    <w:rsid w:val="00BF1418"/>
    <w:rsid w:val="00BF1BA8"/>
    <w:rsid w:val="00BF208E"/>
    <w:rsid w:val="00BF2202"/>
    <w:rsid w:val="00BF2814"/>
    <w:rsid w:val="00BF2DC7"/>
    <w:rsid w:val="00BF2F24"/>
    <w:rsid w:val="00BF3092"/>
    <w:rsid w:val="00BF372B"/>
    <w:rsid w:val="00BF397C"/>
    <w:rsid w:val="00BF44CC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746"/>
    <w:rsid w:val="00BF79D4"/>
    <w:rsid w:val="00C0078A"/>
    <w:rsid w:val="00C01865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FEE"/>
    <w:rsid w:val="00C104B7"/>
    <w:rsid w:val="00C11948"/>
    <w:rsid w:val="00C11A38"/>
    <w:rsid w:val="00C11CA0"/>
    <w:rsid w:val="00C11F73"/>
    <w:rsid w:val="00C13488"/>
    <w:rsid w:val="00C136BC"/>
    <w:rsid w:val="00C1380F"/>
    <w:rsid w:val="00C14D41"/>
    <w:rsid w:val="00C16A3E"/>
    <w:rsid w:val="00C16E53"/>
    <w:rsid w:val="00C175BF"/>
    <w:rsid w:val="00C1770B"/>
    <w:rsid w:val="00C20021"/>
    <w:rsid w:val="00C201B6"/>
    <w:rsid w:val="00C202C7"/>
    <w:rsid w:val="00C206E0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3A44"/>
    <w:rsid w:val="00C24109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633"/>
    <w:rsid w:val="00C32BB3"/>
    <w:rsid w:val="00C333D3"/>
    <w:rsid w:val="00C334E0"/>
    <w:rsid w:val="00C33C22"/>
    <w:rsid w:val="00C34008"/>
    <w:rsid w:val="00C34414"/>
    <w:rsid w:val="00C34B39"/>
    <w:rsid w:val="00C34F11"/>
    <w:rsid w:val="00C35DEF"/>
    <w:rsid w:val="00C36537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2FD5"/>
    <w:rsid w:val="00C430A7"/>
    <w:rsid w:val="00C43CB8"/>
    <w:rsid w:val="00C440CD"/>
    <w:rsid w:val="00C441CE"/>
    <w:rsid w:val="00C444E4"/>
    <w:rsid w:val="00C44600"/>
    <w:rsid w:val="00C44A60"/>
    <w:rsid w:val="00C44B37"/>
    <w:rsid w:val="00C45046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4EA"/>
    <w:rsid w:val="00C51A34"/>
    <w:rsid w:val="00C52317"/>
    <w:rsid w:val="00C52C9B"/>
    <w:rsid w:val="00C53074"/>
    <w:rsid w:val="00C53594"/>
    <w:rsid w:val="00C5419C"/>
    <w:rsid w:val="00C5435D"/>
    <w:rsid w:val="00C544B3"/>
    <w:rsid w:val="00C54995"/>
    <w:rsid w:val="00C54A6E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646"/>
    <w:rsid w:val="00C62A3E"/>
    <w:rsid w:val="00C63B85"/>
    <w:rsid w:val="00C63E08"/>
    <w:rsid w:val="00C64900"/>
    <w:rsid w:val="00C64B92"/>
    <w:rsid w:val="00C64EC1"/>
    <w:rsid w:val="00C66F23"/>
    <w:rsid w:val="00C671BE"/>
    <w:rsid w:val="00C7048C"/>
    <w:rsid w:val="00C70BF3"/>
    <w:rsid w:val="00C70DA6"/>
    <w:rsid w:val="00C71282"/>
    <w:rsid w:val="00C714F2"/>
    <w:rsid w:val="00C71DD9"/>
    <w:rsid w:val="00C7245A"/>
    <w:rsid w:val="00C72F1A"/>
    <w:rsid w:val="00C73CF7"/>
    <w:rsid w:val="00C73EC6"/>
    <w:rsid w:val="00C74BC7"/>
    <w:rsid w:val="00C7500F"/>
    <w:rsid w:val="00C76CEF"/>
    <w:rsid w:val="00C77385"/>
    <w:rsid w:val="00C77705"/>
    <w:rsid w:val="00C81A87"/>
    <w:rsid w:val="00C81E32"/>
    <w:rsid w:val="00C81FD9"/>
    <w:rsid w:val="00C821BA"/>
    <w:rsid w:val="00C82265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B5F"/>
    <w:rsid w:val="00C91D65"/>
    <w:rsid w:val="00C92087"/>
    <w:rsid w:val="00C92FFD"/>
    <w:rsid w:val="00C9362B"/>
    <w:rsid w:val="00C93E23"/>
    <w:rsid w:val="00C93FE0"/>
    <w:rsid w:val="00C945A4"/>
    <w:rsid w:val="00C94645"/>
    <w:rsid w:val="00C94CF6"/>
    <w:rsid w:val="00C94F6C"/>
    <w:rsid w:val="00C95F6F"/>
    <w:rsid w:val="00C96045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2E9D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C1E"/>
    <w:rsid w:val="00CA6F3B"/>
    <w:rsid w:val="00CA792E"/>
    <w:rsid w:val="00CA7F5B"/>
    <w:rsid w:val="00CB0A51"/>
    <w:rsid w:val="00CB0E8F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82A"/>
    <w:rsid w:val="00CC09AE"/>
    <w:rsid w:val="00CC11AE"/>
    <w:rsid w:val="00CC1F9C"/>
    <w:rsid w:val="00CC2176"/>
    <w:rsid w:val="00CC28EF"/>
    <w:rsid w:val="00CC2A4D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7640"/>
    <w:rsid w:val="00CC7968"/>
    <w:rsid w:val="00CC7970"/>
    <w:rsid w:val="00CC7DB5"/>
    <w:rsid w:val="00CD0071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F4E"/>
    <w:rsid w:val="00CD4407"/>
    <w:rsid w:val="00CD4958"/>
    <w:rsid w:val="00CD4DC2"/>
    <w:rsid w:val="00CD5340"/>
    <w:rsid w:val="00CD59B1"/>
    <w:rsid w:val="00CD5E01"/>
    <w:rsid w:val="00CD75F7"/>
    <w:rsid w:val="00CE0504"/>
    <w:rsid w:val="00CE182E"/>
    <w:rsid w:val="00CE1C48"/>
    <w:rsid w:val="00CE2589"/>
    <w:rsid w:val="00CE2AE7"/>
    <w:rsid w:val="00CE2CF3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F0D33"/>
    <w:rsid w:val="00CF0EEB"/>
    <w:rsid w:val="00CF106B"/>
    <w:rsid w:val="00CF15CA"/>
    <w:rsid w:val="00CF15DD"/>
    <w:rsid w:val="00CF17E6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D0022E"/>
    <w:rsid w:val="00D006A2"/>
    <w:rsid w:val="00D01338"/>
    <w:rsid w:val="00D01442"/>
    <w:rsid w:val="00D01F06"/>
    <w:rsid w:val="00D027B6"/>
    <w:rsid w:val="00D02DF5"/>
    <w:rsid w:val="00D03D11"/>
    <w:rsid w:val="00D04BA3"/>
    <w:rsid w:val="00D05A8D"/>
    <w:rsid w:val="00D0625C"/>
    <w:rsid w:val="00D06B21"/>
    <w:rsid w:val="00D06E07"/>
    <w:rsid w:val="00D07172"/>
    <w:rsid w:val="00D071E6"/>
    <w:rsid w:val="00D0726A"/>
    <w:rsid w:val="00D0774A"/>
    <w:rsid w:val="00D07D7F"/>
    <w:rsid w:val="00D11482"/>
    <w:rsid w:val="00D1225A"/>
    <w:rsid w:val="00D12AD6"/>
    <w:rsid w:val="00D12BE9"/>
    <w:rsid w:val="00D13135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B9E"/>
    <w:rsid w:val="00D24FF8"/>
    <w:rsid w:val="00D25904"/>
    <w:rsid w:val="00D25966"/>
    <w:rsid w:val="00D25F27"/>
    <w:rsid w:val="00D266BA"/>
    <w:rsid w:val="00D26C54"/>
    <w:rsid w:val="00D26C9D"/>
    <w:rsid w:val="00D27269"/>
    <w:rsid w:val="00D27761"/>
    <w:rsid w:val="00D306E5"/>
    <w:rsid w:val="00D3235C"/>
    <w:rsid w:val="00D32AAA"/>
    <w:rsid w:val="00D34053"/>
    <w:rsid w:val="00D34CE8"/>
    <w:rsid w:val="00D3545D"/>
    <w:rsid w:val="00D36550"/>
    <w:rsid w:val="00D370EE"/>
    <w:rsid w:val="00D371A4"/>
    <w:rsid w:val="00D400F3"/>
    <w:rsid w:val="00D41197"/>
    <w:rsid w:val="00D414E1"/>
    <w:rsid w:val="00D41865"/>
    <w:rsid w:val="00D41ACF"/>
    <w:rsid w:val="00D41C03"/>
    <w:rsid w:val="00D422AD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A6D"/>
    <w:rsid w:val="00D52DB8"/>
    <w:rsid w:val="00D53514"/>
    <w:rsid w:val="00D53ACC"/>
    <w:rsid w:val="00D54077"/>
    <w:rsid w:val="00D541F1"/>
    <w:rsid w:val="00D545C3"/>
    <w:rsid w:val="00D54C53"/>
    <w:rsid w:val="00D5534A"/>
    <w:rsid w:val="00D55DE5"/>
    <w:rsid w:val="00D5616F"/>
    <w:rsid w:val="00D56966"/>
    <w:rsid w:val="00D56A17"/>
    <w:rsid w:val="00D56E06"/>
    <w:rsid w:val="00D60E27"/>
    <w:rsid w:val="00D6270E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701B8"/>
    <w:rsid w:val="00D7051F"/>
    <w:rsid w:val="00D7094F"/>
    <w:rsid w:val="00D70D07"/>
    <w:rsid w:val="00D716F3"/>
    <w:rsid w:val="00D719EC"/>
    <w:rsid w:val="00D72CBA"/>
    <w:rsid w:val="00D73186"/>
    <w:rsid w:val="00D73599"/>
    <w:rsid w:val="00D7401A"/>
    <w:rsid w:val="00D74399"/>
    <w:rsid w:val="00D74AD8"/>
    <w:rsid w:val="00D74E15"/>
    <w:rsid w:val="00D760D3"/>
    <w:rsid w:val="00D76302"/>
    <w:rsid w:val="00D76567"/>
    <w:rsid w:val="00D76906"/>
    <w:rsid w:val="00D778B7"/>
    <w:rsid w:val="00D77C35"/>
    <w:rsid w:val="00D77D0C"/>
    <w:rsid w:val="00D80A44"/>
    <w:rsid w:val="00D813EC"/>
    <w:rsid w:val="00D814AF"/>
    <w:rsid w:val="00D82EDD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90055"/>
    <w:rsid w:val="00D90B45"/>
    <w:rsid w:val="00D90CA9"/>
    <w:rsid w:val="00D90E97"/>
    <w:rsid w:val="00D91668"/>
    <w:rsid w:val="00D91DAF"/>
    <w:rsid w:val="00D92CAC"/>
    <w:rsid w:val="00D92DCC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E87"/>
    <w:rsid w:val="00DA1FBD"/>
    <w:rsid w:val="00DA1FD5"/>
    <w:rsid w:val="00DA334D"/>
    <w:rsid w:val="00DA349C"/>
    <w:rsid w:val="00DA36A7"/>
    <w:rsid w:val="00DA3A4C"/>
    <w:rsid w:val="00DA509B"/>
    <w:rsid w:val="00DA6536"/>
    <w:rsid w:val="00DA6F95"/>
    <w:rsid w:val="00DA7041"/>
    <w:rsid w:val="00DA7A60"/>
    <w:rsid w:val="00DA7D5C"/>
    <w:rsid w:val="00DB0146"/>
    <w:rsid w:val="00DB053F"/>
    <w:rsid w:val="00DB0C4A"/>
    <w:rsid w:val="00DB1322"/>
    <w:rsid w:val="00DB1719"/>
    <w:rsid w:val="00DB17A2"/>
    <w:rsid w:val="00DB2083"/>
    <w:rsid w:val="00DB23D1"/>
    <w:rsid w:val="00DB2BEE"/>
    <w:rsid w:val="00DB2D18"/>
    <w:rsid w:val="00DB2D5B"/>
    <w:rsid w:val="00DB4864"/>
    <w:rsid w:val="00DB49DA"/>
    <w:rsid w:val="00DB53A8"/>
    <w:rsid w:val="00DB5608"/>
    <w:rsid w:val="00DB63CE"/>
    <w:rsid w:val="00DB6402"/>
    <w:rsid w:val="00DB68F0"/>
    <w:rsid w:val="00DB6E5F"/>
    <w:rsid w:val="00DB7405"/>
    <w:rsid w:val="00DB7E18"/>
    <w:rsid w:val="00DB7FE4"/>
    <w:rsid w:val="00DC0149"/>
    <w:rsid w:val="00DC042E"/>
    <w:rsid w:val="00DC08A6"/>
    <w:rsid w:val="00DC08FF"/>
    <w:rsid w:val="00DC11E6"/>
    <w:rsid w:val="00DC11FF"/>
    <w:rsid w:val="00DC2C72"/>
    <w:rsid w:val="00DC2D8D"/>
    <w:rsid w:val="00DC31D4"/>
    <w:rsid w:val="00DC3476"/>
    <w:rsid w:val="00DC3578"/>
    <w:rsid w:val="00DC615C"/>
    <w:rsid w:val="00DC6FF4"/>
    <w:rsid w:val="00DC7F07"/>
    <w:rsid w:val="00DD005E"/>
    <w:rsid w:val="00DD0492"/>
    <w:rsid w:val="00DD06D0"/>
    <w:rsid w:val="00DD06F7"/>
    <w:rsid w:val="00DD0D78"/>
    <w:rsid w:val="00DD25E9"/>
    <w:rsid w:val="00DD2DFE"/>
    <w:rsid w:val="00DD33C3"/>
    <w:rsid w:val="00DD3DF5"/>
    <w:rsid w:val="00DD4A68"/>
    <w:rsid w:val="00DD617A"/>
    <w:rsid w:val="00DD6869"/>
    <w:rsid w:val="00DD688B"/>
    <w:rsid w:val="00DE0B25"/>
    <w:rsid w:val="00DE1702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56A"/>
    <w:rsid w:val="00DE6A31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422"/>
    <w:rsid w:val="00DF34F6"/>
    <w:rsid w:val="00DF3D48"/>
    <w:rsid w:val="00DF40F8"/>
    <w:rsid w:val="00DF4AC8"/>
    <w:rsid w:val="00DF4AEF"/>
    <w:rsid w:val="00DF535A"/>
    <w:rsid w:val="00DF57C3"/>
    <w:rsid w:val="00DF5D1F"/>
    <w:rsid w:val="00DF6845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DAF"/>
    <w:rsid w:val="00E13FAE"/>
    <w:rsid w:val="00E141F0"/>
    <w:rsid w:val="00E143D1"/>
    <w:rsid w:val="00E14E32"/>
    <w:rsid w:val="00E15826"/>
    <w:rsid w:val="00E1633A"/>
    <w:rsid w:val="00E1640C"/>
    <w:rsid w:val="00E16ABF"/>
    <w:rsid w:val="00E204BE"/>
    <w:rsid w:val="00E208D4"/>
    <w:rsid w:val="00E20A13"/>
    <w:rsid w:val="00E21350"/>
    <w:rsid w:val="00E21D37"/>
    <w:rsid w:val="00E233A7"/>
    <w:rsid w:val="00E24285"/>
    <w:rsid w:val="00E244B1"/>
    <w:rsid w:val="00E24929"/>
    <w:rsid w:val="00E24931"/>
    <w:rsid w:val="00E24B72"/>
    <w:rsid w:val="00E25162"/>
    <w:rsid w:val="00E25D0F"/>
    <w:rsid w:val="00E25F37"/>
    <w:rsid w:val="00E267C2"/>
    <w:rsid w:val="00E2693F"/>
    <w:rsid w:val="00E30548"/>
    <w:rsid w:val="00E30D08"/>
    <w:rsid w:val="00E30F2B"/>
    <w:rsid w:val="00E3183D"/>
    <w:rsid w:val="00E3228D"/>
    <w:rsid w:val="00E32B98"/>
    <w:rsid w:val="00E33C4A"/>
    <w:rsid w:val="00E3405E"/>
    <w:rsid w:val="00E3480A"/>
    <w:rsid w:val="00E34C67"/>
    <w:rsid w:val="00E351AC"/>
    <w:rsid w:val="00E354F7"/>
    <w:rsid w:val="00E356D3"/>
    <w:rsid w:val="00E365D6"/>
    <w:rsid w:val="00E36728"/>
    <w:rsid w:val="00E37B1E"/>
    <w:rsid w:val="00E40BC5"/>
    <w:rsid w:val="00E42791"/>
    <w:rsid w:val="00E44186"/>
    <w:rsid w:val="00E44248"/>
    <w:rsid w:val="00E443E2"/>
    <w:rsid w:val="00E444AE"/>
    <w:rsid w:val="00E44758"/>
    <w:rsid w:val="00E4487C"/>
    <w:rsid w:val="00E45D50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65D"/>
    <w:rsid w:val="00E52884"/>
    <w:rsid w:val="00E52A5A"/>
    <w:rsid w:val="00E53026"/>
    <w:rsid w:val="00E539E2"/>
    <w:rsid w:val="00E539ED"/>
    <w:rsid w:val="00E53C35"/>
    <w:rsid w:val="00E54142"/>
    <w:rsid w:val="00E54354"/>
    <w:rsid w:val="00E54408"/>
    <w:rsid w:val="00E54938"/>
    <w:rsid w:val="00E54D2E"/>
    <w:rsid w:val="00E558C7"/>
    <w:rsid w:val="00E574FD"/>
    <w:rsid w:val="00E6004B"/>
    <w:rsid w:val="00E60477"/>
    <w:rsid w:val="00E608C1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7CF"/>
    <w:rsid w:val="00E628FC"/>
    <w:rsid w:val="00E62D74"/>
    <w:rsid w:val="00E63D30"/>
    <w:rsid w:val="00E64CBC"/>
    <w:rsid w:val="00E65445"/>
    <w:rsid w:val="00E65593"/>
    <w:rsid w:val="00E66735"/>
    <w:rsid w:val="00E669D0"/>
    <w:rsid w:val="00E67AEB"/>
    <w:rsid w:val="00E711D6"/>
    <w:rsid w:val="00E71395"/>
    <w:rsid w:val="00E71439"/>
    <w:rsid w:val="00E71B72"/>
    <w:rsid w:val="00E71C0F"/>
    <w:rsid w:val="00E73779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32BD"/>
    <w:rsid w:val="00E83564"/>
    <w:rsid w:val="00E83E8F"/>
    <w:rsid w:val="00E84485"/>
    <w:rsid w:val="00E84971"/>
    <w:rsid w:val="00E8575B"/>
    <w:rsid w:val="00E87028"/>
    <w:rsid w:val="00E87BD5"/>
    <w:rsid w:val="00E87C69"/>
    <w:rsid w:val="00E87D05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BAC"/>
    <w:rsid w:val="00E96F15"/>
    <w:rsid w:val="00E96F4E"/>
    <w:rsid w:val="00E96F66"/>
    <w:rsid w:val="00EA0C27"/>
    <w:rsid w:val="00EA0D24"/>
    <w:rsid w:val="00EA1091"/>
    <w:rsid w:val="00EA1129"/>
    <w:rsid w:val="00EA1DAA"/>
    <w:rsid w:val="00EA232D"/>
    <w:rsid w:val="00EA28F3"/>
    <w:rsid w:val="00EA2B48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8C4"/>
    <w:rsid w:val="00EB02C0"/>
    <w:rsid w:val="00EB07AC"/>
    <w:rsid w:val="00EB0B6C"/>
    <w:rsid w:val="00EB1599"/>
    <w:rsid w:val="00EB2138"/>
    <w:rsid w:val="00EB2B78"/>
    <w:rsid w:val="00EB2C54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33E2"/>
    <w:rsid w:val="00ED34FE"/>
    <w:rsid w:val="00ED3939"/>
    <w:rsid w:val="00ED39BA"/>
    <w:rsid w:val="00ED59A9"/>
    <w:rsid w:val="00ED63B2"/>
    <w:rsid w:val="00ED6425"/>
    <w:rsid w:val="00ED6859"/>
    <w:rsid w:val="00ED702D"/>
    <w:rsid w:val="00ED704B"/>
    <w:rsid w:val="00ED7497"/>
    <w:rsid w:val="00EE0534"/>
    <w:rsid w:val="00EE1E6B"/>
    <w:rsid w:val="00EE2207"/>
    <w:rsid w:val="00EE359F"/>
    <w:rsid w:val="00EE3EEF"/>
    <w:rsid w:val="00EE43BE"/>
    <w:rsid w:val="00EE4AC6"/>
    <w:rsid w:val="00EE4E13"/>
    <w:rsid w:val="00EE53CA"/>
    <w:rsid w:val="00EE570B"/>
    <w:rsid w:val="00EE6868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557F"/>
    <w:rsid w:val="00EF5856"/>
    <w:rsid w:val="00EF5ECE"/>
    <w:rsid w:val="00EF5EE0"/>
    <w:rsid w:val="00EF70D2"/>
    <w:rsid w:val="00EF7135"/>
    <w:rsid w:val="00EF71B3"/>
    <w:rsid w:val="00EF7E1F"/>
    <w:rsid w:val="00F00DBC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7DB"/>
    <w:rsid w:val="00F04C89"/>
    <w:rsid w:val="00F05AE0"/>
    <w:rsid w:val="00F05E84"/>
    <w:rsid w:val="00F061D7"/>
    <w:rsid w:val="00F067E2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20AC"/>
    <w:rsid w:val="00F325DB"/>
    <w:rsid w:val="00F34A30"/>
    <w:rsid w:val="00F34BAD"/>
    <w:rsid w:val="00F34F2C"/>
    <w:rsid w:val="00F35497"/>
    <w:rsid w:val="00F3674D"/>
    <w:rsid w:val="00F37146"/>
    <w:rsid w:val="00F3765F"/>
    <w:rsid w:val="00F37A81"/>
    <w:rsid w:val="00F407DE"/>
    <w:rsid w:val="00F4091A"/>
    <w:rsid w:val="00F413C4"/>
    <w:rsid w:val="00F41571"/>
    <w:rsid w:val="00F428AF"/>
    <w:rsid w:val="00F429A6"/>
    <w:rsid w:val="00F43019"/>
    <w:rsid w:val="00F43278"/>
    <w:rsid w:val="00F44FBF"/>
    <w:rsid w:val="00F45D72"/>
    <w:rsid w:val="00F461F2"/>
    <w:rsid w:val="00F4649F"/>
    <w:rsid w:val="00F46954"/>
    <w:rsid w:val="00F47522"/>
    <w:rsid w:val="00F47F70"/>
    <w:rsid w:val="00F50A8A"/>
    <w:rsid w:val="00F520F9"/>
    <w:rsid w:val="00F53475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605FF"/>
    <w:rsid w:val="00F60887"/>
    <w:rsid w:val="00F61386"/>
    <w:rsid w:val="00F61983"/>
    <w:rsid w:val="00F6242D"/>
    <w:rsid w:val="00F628E0"/>
    <w:rsid w:val="00F63507"/>
    <w:rsid w:val="00F63E91"/>
    <w:rsid w:val="00F63F0C"/>
    <w:rsid w:val="00F64BEC"/>
    <w:rsid w:val="00F64CBB"/>
    <w:rsid w:val="00F651F1"/>
    <w:rsid w:val="00F65308"/>
    <w:rsid w:val="00F656B8"/>
    <w:rsid w:val="00F65EB6"/>
    <w:rsid w:val="00F663E7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9BC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1A1E"/>
    <w:rsid w:val="00F81CD0"/>
    <w:rsid w:val="00F8223C"/>
    <w:rsid w:val="00F8351E"/>
    <w:rsid w:val="00F83773"/>
    <w:rsid w:val="00F83933"/>
    <w:rsid w:val="00F83998"/>
    <w:rsid w:val="00F83AA8"/>
    <w:rsid w:val="00F84816"/>
    <w:rsid w:val="00F84875"/>
    <w:rsid w:val="00F8490C"/>
    <w:rsid w:val="00F84AF1"/>
    <w:rsid w:val="00F851FE"/>
    <w:rsid w:val="00F85DE5"/>
    <w:rsid w:val="00F86B58"/>
    <w:rsid w:val="00F87560"/>
    <w:rsid w:val="00F8783F"/>
    <w:rsid w:val="00F87870"/>
    <w:rsid w:val="00F87875"/>
    <w:rsid w:val="00F9020A"/>
    <w:rsid w:val="00F9090B"/>
    <w:rsid w:val="00F91004"/>
    <w:rsid w:val="00F92ACD"/>
    <w:rsid w:val="00F930C6"/>
    <w:rsid w:val="00F93528"/>
    <w:rsid w:val="00F955A3"/>
    <w:rsid w:val="00F95A0C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7D2"/>
    <w:rsid w:val="00FA29C8"/>
    <w:rsid w:val="00FA2A58"/>
    <w:rsid w:val="00FA39B6"/>
    <w:rsid w:val="00FA3AD3"/>
    <w:rsid w:val="00FA3B7C"/>
    <w:rsid w:val="00FA4038"/>
    <w:rsid w:val="00FA5040"/>
    <w:rsid w:val="00FA58EF"/>
    <w:rsid w:val="00FA6474"/>
    <w:rsid w:val="00FA653D"/>
    <w:rsid w:val="00FA6A0A"/>
    <w:rsid w:val="00FA7009"/>
    <w:rsid w:val="00FA7314"/>
    <w:rsid w:val="00FA7680"/>
    <w:rsid w:val="00FA78D9"/>
    <w:rsid w:val="00FA7934"/>
    <w:rsid w:val="00FA7E93"/>
    <w:rsid w:val="00FB01CF"/>
    <w:rsid w:val="00FB02C4"/>
    <w:rsid w:val="00FB034D"/>
    <w:rsid w:val="00FB044B"/>
    <w:rsid w:val="00FB0E2B"/>
    <w:rsid w:val="00FB100F"/>
    <w:rsid w:val="00FB1665"/>
    <w:rsid w:val="00FB27FA"/>
    <w:rsid w:val="00FB2D04"/>
    <w:rsid w:val="00FB3034"/>
    <w:rsid w:val="00FB3067"/>
    <w:rsid w:val="00FB3159"/>
    <w:rsid w:val="00FB346C"/>
    <w:rsid w:val="00FB361C"/>
    <w:rsid w:val="00FB362E"/>
    <w:rsid w:val="00FB58DE"/>
    <w:rsid w:val="00FB5B09"/>
    <w:rsid w:val="00FB5DC3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3129"/>
    <w:rsid w:val="00FC4519"/>
    <w:rsid w:val="00FC4CC4"/>
    <w:rsid w:val="00FC5CAB"/>
    <w:rsid w:val="00FC6676"/>
    <w:rsid w:val="00FC6709"/>
    <w:rsid w:val="00FC70D4"/>
    <w:rsid w:val="00FC7831"/>
    <w:rsid w:val="00FC79F6"/>
    <w:rsid w:val="00FC7A47"/>
    <w:rsid w:val="00FD0226"/>
    <w:rsid w:val="00FD0FF1"/>
    <w:rsid w:val="00FD1A56"/>
    <w:rsid w:val="00FD2531"/>
    <w:rsid w:val="00FD2C2B"/>
    <w:rsid w:val="00FD3014"/>
    <w:rsid w:val="00FD3533"/>
    <w:rsid w:val="00FD4D12"/>
    <w:rsid w:val="00FD520B"/>
    <w:rsid w:val="00FD524A"/>
    <w:rsid w:val="00FD5B4B"/>
    <w:rsid w:val="00FD6FDE"/>
    <w:rsid w:val="00FD7396"/>
    <w:rsid w:val="00FE1B03"/>
    <w:rsid w:val="00FE1E05"/>
    <w:rsid w:val="00FE1E6F"/>
    <w:rsid w:val="00FE2807"/>
    <w:rsid w:val="00FE294F"/>
    <w:rsid w:val="00FE2CE2"/>
    <w:rsid w:val="00FE2E76"/>
    <w:rsid w:val="00FE4709"/>
    <w:rsid w:val="00FE4E0B"/>
    <w:rsid w:val="00FE4E23"/>
    <w:rsid w:val="00FE56E8"/>
    <w:rsid w:val="00FE5B30"/>
    <w:rsid w:val="00FE6131"/>
    <w:rsid w:val="00FE65D9"/>
    <w:rsid w:val="00FE76DC"/>
    <w:rsid w:val="00FF03D1"/>
    <w:rsid w:val="00FF05FC"/>
    <w:rsid w:val="00FF0666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040FC2CF-273A-4D88-9DD2-2C94E680E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0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39DD1-5C39-4681-AE0C-3CAC27A0C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34</Pages>
  <Words>6518</Words>
  <Characters>28198</Characters>
  <Application>Microsoft Office Word</Application>
  <DocSecurity>0</DocSecurity>
  <Lines>234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2019-05-07T09:30:00Z</cp:lastPrinted>
  <dcterms:created xsi:type="dcterms:W3CDTF">2019-05-13T08:28:00Z</dcterms:created>
  <dcterms:modified xsi:type="dcterms:W3CDTF">2019-05-13T08:30:00Z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