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2F4AD9EA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 อีเล็คโทรนิคส์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5831A875" w14:textId="758538A5" w:rsidR="00CD4D4E" w:rsidRPr="007C2D33" w:rsidRDefault="00096504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142624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142624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F190C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F96673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F024E1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9667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F9667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F96673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7A05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8D5917">
        <w:rPr>
          <w:rFonts w:ascii="Browallia New" w:hAnsi="Browallia New" w:cs="Browallia New"/>
          <w:sz w:val="28"/>
          <w:szCs w:val="28"/>
          <w:lang w:bidi="th-TH"/>
        </w:rPr>
        <w:t xml:space="preserve">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7C2E763F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1D7B59CE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03104B0" w14:textId="138D870B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37825FD4" w14:textId="1FA30FA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9C1FA8" w14:textId="79774D64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5B22429F" w14:textId="77777777" w:rsidR="00C52480" w:rsidRDefault="00C52480" w:rsidP="00CD4D4E">
      <w:pPr>
        <w:jc w:val="thaiDistribute"/>
        <w:rPr>
          <w:rFonts w:ascii="Browallia New" w:hAnsi="Browallia New" w:cs="Browallia New"/>
        </w:rPr>
      </w:pPr>
    </w:p>
    <w:p w14:paraId="4C62C3B3" w14:textId="77777777" w:rsidR="00C52480" w:rsidRDefault="00C52480" w:rsidP="00CD4D4E">
      <w:pPr>
        <w:jc w:val="thaiDistribute"/>
        <w:rPr>
          <w:rFonts w:ascii="Browallia New" w:hAnsi="Browallia New" w:cs="Browallia New"/>
        </w:rPr>
      </w:pPr>
    </w:p>
    <w:p w14:paraId="03FA8020" w14:textId="77777777" w:rsidR="00C52480" w:rsidRDefault="00C52480" w:rsidP="00CD4D4E">
      <w:pPr>
        <w:jc w:val="thaiDistribute"/>
        <w:rPr>
          <w:rFonts w:ascii="Browallia New" w:hAnsi="Browallia New" w:cs="Browallia New"/>
        </w:rPr>
      </w:pPr>
    </w:p>
    <w:p w14:paraId="70E0DB9A" w14:textId="77777777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3F5295FD" w14:textId="77777777" w:rsidR="00F96673" w:rsidRDefault="00F96673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9BC673C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161600A" w14:textId="3E1D2A43" w:rsidR="00F96673" w:rsidRPr="00EE5651" w:rsidRDefault="00F96673" w:rsidP="00417B3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EB06F7" w14:textId="77777777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3F8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5773754" w14:textId="77777777" w:rsidR="00EE5651" w:rsidRPr="00EE5651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926642" w14:textId="11E24844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565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Pr="003E3F8E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ข้อมูลตามหมายเหตุประกอบงบการเงิน</w:t>
      </w:r>
      <w:r w:rsidRPr="003E3F8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3E3F8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ว่าในระหว่างงวด</w:t>
      </w:r>
      <w:r w:rsidRPr="003E3F8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บริษัทย่อยได้ซื้อธุรกิจ</w:t>
      </w:r>
      <w:r>
        <w:rPr>
          <w:rFonts w:ascii="Browallia New" w:hAnsi="Browallia New" w:cs="Browallia New"/>
          <w:sz w:val="28"/>
          <w:szCs w:val="28"/>
        </w:rPr>
        <w:t xml:space="preserve">   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แห่ง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ดำเนินการ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วัดมูลค่ายุติธรรมของสินทรัพย์ที่ระบุได้ที่ได้มาและหนี้สินที่รับมา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417B3B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ณ วันซื้อ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ธุรกิจ เพื่อจัดประเภทของสินทรัพย์และหนี้สินให้เหมาะสม 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ทั้งนี้ ข้าพเจ้ามิได้ให้ข้อสรุปอย่าง</w:t>
      </w:r>
      <w:r w:rsidR="00014550">
        <w:rPr>
          <w:rFonts w:ascii="Browallia New" w:hAnsi="Browallia New" w:cs="Browallia New"/>
          <w:sz w:val="28"/>
          <w:szCs w:val="28"/>
        </w:rPr>
        <w:t xml:space="preserve">          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มีเงื่อนไขในเรื่อง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</w:p>
    <w:p w14:paraId="7FEB24AD" w14:textId="77777777" w:rsidR="00EE5651" w:rsidRDefault="00EE5651" w:rsidP="00F96673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0CF34532" w14:textId="1AD4032A" w:rsidR="00F96673" w:rsidRPr="00F96673" w:rsidRDefault="00F96673" w:rsidP="003C08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FA4565F" w14:textId="679C013D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8AFE3A" w14:textId="482B6531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396C5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</w:t>
      </w:r>
      <w:r w:rsidR="00C619FF">
        <w:rPr>
          <w:rFonts w:ascii="Browallia New" w:hAnsi="Browallia New" w:cs="Browallia New"/>
          <w:sz w:val="28"/>
          <w:szCs w:val="28"/>
        </w:rPr>
        <w:t>7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C619FF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47DFE5" w14:textId="77777777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E879DE" w14:textId="46400FE0" w:rsid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0124F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สำหรับงวดสามเดือนสิ้นสุดวันที่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 xml:space="preserve">31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C619FF">
        <w:rPr>
          <w:rFonts w:ascii="Browallia New" w:hAnsi="Browallia New" w:cs="Browallia New"/>
          <w:sz w:val="28"/>
          <w:szCs w:val="28"/>
        </w:rPr>
        <w:t>1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</w:t>
      </w:r>
      <w:r w:rsidR="00D0124F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ดังกล่าวข้างต้นซึ่งให้ข้อสรุปอย่างไม่มีเงื่อนไขตาม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1</w:t>
      </w:r>
      <w:r w:rsidR="00C619FF">
        <w:rPr>
          <w:rFonts w:ascii="Browallia New" w:hAnsi="Browallia New" w:cs="Browallia New"/>
          <w:sz w:val="28"/>
          <w:szCs w:val="28"/>
        </w:rPr>
        <w:t>5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C619FF">
        <w:rPr>
          <w:rFonts w:ascii="Browallia New" w:hAnsi="Browallia New" w:cs="Browallia New"/>
          <w:sz w:val="28"/>
          <w:szCs w:val="28"/>
        </w:rPr>
        <w:t>1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</w:p>
    <w:p w14:paraId="3FC216F3" w14:textId="5DFF1D1E" w:rsidR="00F96673" w:rsidRDefault="00F96673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8BD14ED" w14:textId="79F8023A" w:rsidR="00EE5651" w:rsidRDefault="00EE5651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77777777" w:rsidR="00056DC4" w:rsidRPr="00EE5651" w:rsidRDefault="00056DC4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48C3138C" w14:textId="262B7002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  <w:r w:rsidR="00C619F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0B62932" w:rsidR="00D15EA5" w:rsidRPr="00396C5E" w:rsidRDefault="00396C5E" w:rsidP="00396C5E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96C5E">
        <w:rPr>
          <w:rFonts w:ascii="Browallia New" w:hAnsi="Browallia New" w:cs="Browallia New"/>
          <w:sz w:val="28"/>
          <w:szCs w:val="28"/>
          <w:lang w:eastAsia="en-GB" w:bidi="th-TH"/>
        </w:rPr>
        <w:t>14</w:t>
      </w:r>
      <w:r w:rsidR="00F96673" w:rsidRPr="00396C5E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 w:rsidR="001B7BF8" w:rsidRPr="00396C5E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พฤษภาคม</w:t>
      </w:r>
      <w:r w:rsidR="00F96673" w:rsidRPr="00396C5E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2562</w:t>
      </w:r>
    </w:p>
    <w:sectPr w:rsidR="00D15EA5" w:rsidRPr="00396C5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9BAFB" w14:textId="77777777" w:rsidR="00097AB5" w:rsidRDefault="00097AB5">
      <w:r>
        <w:separator/>
      </w:r>
    </w:p>
  </w:endnote>
  <w:endnote w:type="continuationSeparator" w:id="0">
    <w:p w14:paraId="14529A57" w14:textId="77777777" w:rsidR="00097AB5" w:rsidRDefault="000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EBA76" w14:textId="77777777" w:rsidR="00097AB5" w:rsidRDefault="00097AB5">
      <w:bookmarkStart w:id="0" w:name="_Hlk482348182"/>
      <w:bookmarkEnd w:id="0"/>
      <w:r>
        <w:separator/>
      </w:r>
    </w:p>
  </w:footnote>
  <w:footnote w:type="continuationSeparator" w:id="0">
    <w:p w14:paraId="5BDE580B" w14:textId="77777777" w:rsidR="00097AB5" w:rsidRDefault="0009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8D2E585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E21269A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97FD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2" w:name="Footer3_tbl"/>
    <w:bookmarkEnd w:id="2"/>
  </w:p>
  <w:p w14:paraId="4E76693D" w14:textId="188DC4E9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4550"/>
    <w:rsid w:val="000162B0"/>
    <w:rsid w:val="0003023B"/>
    <w:rsid w:val="00031D17"/>
    <w:rsid w:val="00044ACE"/>
    <w:rsid w:val="0004550E"/>
    <w:rsid w:val="00052614"/>
    <w:rsid w:val="00056DC4"/>
    <w:rsid w:val="00067A2B"/>
    <w:rsid w:val="000723F7"/>
    <w:rsid w:val="00074485"/>
    <w:rsid w:val="000828F1"/>
    <w:rsid w:val="00082F59"/>
    <w:rsid w:val="000875D8"/>
    <w:rsid w:val="00087DD5"/>
    <w:rsid w:val="00094333"/>
    <w:rsid w:val="00096504"/>
    <w:rsid w:val="00097AB5"/>
    <w:rsid w:val="00097FAB"/>
    <w:rsid w:val="000B65E3"/>
    <w:rsid w:val="000B7090"/>
    <w:rsid w:val="000E52CE"/>
    <w:rsid w:val="000F3AAB"/>
    <w:rsid w:val="000F6E25"/>
    <w:rsid w:val="001011DF"/>
    <w:rsid w:val="00104B2A"/>
    <w:rsid w:val="00112B69"/>
    <w:rsid w:val="001316D3"/>
    <w:rsid w:val="00142353"/>
    <w:rsid w:val="00142624"/>
    <w:rsid w:val="00142760"/>
    <w:rsid w:val="00142E5B"/>
    <w:rsid w:val="0015513D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B7BF8"/>
    <w:rsid w:val="001C6730"/>
    <w:rsid w:val="001D2302"/>
    <w:rsid w:val="001D7BB3"/>
    <w:rsid w:val="001E12A6"/>
    <w:rsid w:val="001E498F"/>
    <w:rsid w:val="001F18C6"/>
    <w:rsid w:val="00203C53"/>
    <w:rsid w:val="002205B3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51827"/>
    <w:rsid w:val="00354F5D"/>
    <w:rsid w:val="00363BA3"/>
    <w:rsid w:val="00365ECE"/>
    <w:rsid w:val="003744DA"/>
    <w:rsid w:val="00384904"/>
    <w:rsid w:val="00385C74"/>
    <w:rsid w:val="00396C5E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17B3B"/>
    <w:rsid w:val="00422353"/>
    <w:rsid w:val="00426915"/>
    <w:rsid w:val="00433F63"/>
    <w:rsid w:val="00435788"/>
    <w:rsid w:val="004359E6"/>
    <w:rsid w:val="0043794C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E3B33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0BB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5917"/>
    <w:rsid w:val="008E7687"/>
    <w:rsid w:val="008F0E3C"/>
    <w:rsid w:val="008F11FA"/>
    <w:rsid w:val="008F33AE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61F2"/>
    <w:rsid w:val="009E278C"/>
    <w:rsid w:val="009E7534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369F5"/>
    <w:rsid w:val="00A43EE6"/>
    <w:rsid w:val="00A4585A"/>
    <w:rsid w:val="00A60F49"/>
    <w:rsid w:val="00A61E15"/>
    <w:rsid w:val="00A66F91"/>
    <w:rsid w:val="00A70229"/>
    <w:rsid w:val="00A70D37"/>
    <w:rsid w:val="00A76EC5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AF75EA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C1555"/>
    <w:rsid w:val="00BC2EBE"/>
    <w:rsid w:val="00BC60A9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73BF"/>
    <w:rsid w:val="00C21E3B"/>
    <w:rsid w:val="00C35B1A"/>
    <w:rsid w:val="00C41C7D"/>
    <w:rsid w:val="00C500FD"/>
    <w:rsid w:val="00C52480"/>
    <w:rsid w:val="00C619FF"/>
    <w:rsid w:val="00C63023"/>
    <w:rsid w:val="00C63743"/>
    <w:rsid w:val="00C76C6C"/>
    <w:rsid w:val="00C80EC5"/>
    <w:rsid w:val="00C85669"/>
    <w:rsid w:val="00C86BB9"/>
    <w:rsid w:val="00C8772C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78C4"/>
    <w:rsid w:val="00D15EA5"/>
    <w:rsid w:val="00D2100B"/>
    <w:rsid w:val="00D24220"/>
    <w:rsid w:val="00D27C71"/>
    <w:rsid w:val="00D3089E"/>
    <w:rsid w:val="00D31D7A"/>
    <w:rsid w:val="00D33E60"/>
    <w:rsid w:val="00D460E7"/>
    <w:rsid w:val="00D46A6B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86B53"/>
    <w:rsid w:val="00E9110B"/>
    <w:rsid w:val="00E97FD7"/>
    <w:rsid w:val="00EA2B6F"/>
    <w:rsid w:val="00EB3478"/>
    <w:rsid w:val="00EB4B39"/>
    <w:rsid w:val="00EB6FE3"/>
    <w:rsid w:val="00EE0F65"/>
    <w:rsid w:val="00EE44DA"/>
    <w:rsid w:val="00EE5651"/>
    <w:rsid w:val="00EE59BD"/>
    <w:rsid w:val="00EF190C"/>
    <w:rsid w:val="00F01358"/>
    <w:rsid w:val="00F024E1"/>
    <w:rsid w:val="00F13E13"/>
    <w:rsid w:val="00F22C86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909CD"/>
    <w:rsid w:val="00F96673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42179337-861A-487D-90C1-EF9F170F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1">
    <w:name w:val="Grid Table 1 Light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1">
    <w:name w:val="Plain Table 1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4" ma:contentTypeDescription="Create a new document." ma:contentTypeScope="" ma:versionID="8417a1a7160fa17b63fb430d73b09398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cabb331e3c39491b96fdf296b54a8b15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651aa081-e3c8-4e65-afce-e0ba68f9d1c1"/>
    <ds:schemaRef ds:uri="http://schemas.openxmlformats.org/package/2006/metadata/core-properties"/>
    <ds:schemaRef ds:uri="54dc7a47-9ff3-464f-9668-fed98406efc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5051DB-F07E-4BE0-8365-C2D31E33C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8A252A-CA59-416E-A1B4-20713797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2019-05-11T16:51:00Z</cp:lastPrinted>
  <dcterms:created xsi:type="dcterms:W3CDTF">2019-05-14T23:24:00Z</dcterms:created>
  <dcterms:modified xsi:type="dcterms:W3CDTF">2019-05-14T23:24:00Z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