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32783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F04B3" w:rsidRPr="00710A3A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10A3A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710A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321F0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984B73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B21D5C" w:rsidRPr="00562FEC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:rsidR="00B21D5C" w:rsidRPr="00D0058B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984B7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84B73">
        <w:rPr>
          <w:rFonts w:ascii="Angsana New" w:hAnsi="Angsana New"/>
          <w:sz w:val="32"/>
          <w:szCs w:val="32"/>
        </w:rPr>
        <w:t>2562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 xml:space="preserve">) </w:t>
      </w:r>
      <w:r w:rsidRPr="00562FEC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</w:t>
      </w:r>
      <w:r w:rsidRPr="00562FEC">
        <w:rPr>
          <w:rFonts w:ascii="Angsana New" w:hAnsi="Angsana New"/>
          <w:sz w:val="32"/>
          <w:szCs w:val="32"/>
          <w:cs/>
        </w:rPr>
        <w:t>บริษัทย่อย 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 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21D5C" w:rsidRPr="00560A35" w:rsidRDefault="00B21D5C" w:rsidP="00B80025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B21D5C" w:rsidRPr="00562FEC" w:rsidRDefault="00B21D5C" w:rsidP="00410BA4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B21D5C" w:rsidRPr="00560A35" w:rsidRDefault="00B21D5C" w:rsidP="00B80025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B21D5C" w:rsidRPr="00562FEC" w:rsidRDefault="00B21D5C" w:rsidP="00B80025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</w:t>
      </w:r>
      <w:r w:rsidR="00436BE9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:rsidR="00117FF9" w:rsidRPr="00153317" w:rsidRDefault="00696C17" w:rsidP="00436BE9">
      <w:pPr>
        <w:tabs>
          <w:tab w:val="center" w:pos="6480"/>
        </w:tabs>
        <w:spacing w:before="13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:rsidR="00B80025" w:rsidRPr="00562FEC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6C17">
        <w:rPr>
          <w:rFonts w:ascii="Angsana New" w:hAnsi="Angsana New"/>
          <w:sz w:val="32"/>
          <w:szCs w:val="32"/>
        </w:rPr>
        <w:t>4496</w:t>
      </w:r>
    </w:p>
    <w:p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696C17">
        <w:rPr>
          <w:rFonts w:ascii="Angsana New" w:hAnsi="Angsana New"/>
          <w:sz w:val="32"/>
          <w:szCs w:val="32"/>
        </w:rPr>
        <w:t>14</w:t>
      </w:r>
      <w:r w:rsidR="00696C17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984B73">
        <w:rPr>
          <w:rFonts w:ascii="Angsana New" w:hAnsi="Angsana New"/>
          <w:sz w:val="32"/>
          <w:szCs w:val="32"/>
        </w:rPr>
        <w:t xml:space="preserve"> 2562</w:t>
      </w:r>
    </w:p>
    <w:sectPr w:rsidR="00900CA2" w:rsidRPr="0016572E" w:rsidSect="00436BE9">
      <w:headerReference w:type="first" r:id="rId7"/>
      <w:pgSz w:w="11909" w:h="16834" w:code="9"/>
      <w:pgMar w:top="3312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511" w:rsidRDefault="00007511" w:rsidP="0077481E">
      <w:r>
        <w:separator/>
      </w:r>
    </w:p>
  </w:endnote>
  <w:endnote w:type="continuationSeparator" w:id="0">
    <w:p w:rsidR="00007511" w:rsidRDefault="0000751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511" w:rsidRDefault="00007511" w:rsidP="0077481E">
      <w:r>
        <w:separator/>
      </w:r>
    </w:p>
  </w:footnote>
  <w:footnote w:type="continuationSeparator" w:id="0">
    <w:p w:rsidR="00007511" w:rsidRDefault="0000751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07511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1599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2019-05-02T11:10:00Z</cp:lastPrinted>
  <dcterms:created xsi:type="dcterms:W3CDTF">2019-05-15T01:03:00Z</dcterms:created>
  <dcterms:modified xsi:type="dcterms:W3CDTF">2019-05-15T01:03:00Z</dcterms:modified>
</cp:coreProperties>
</file>