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7883" w:rsidRDefault="00ED7883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:rsidR="001C2836" w:rsidRPr="002D6AA8" w:rsidRDefault="001C2836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:rsidR="005F5E41" w:rsidRPr="002D6AA8" w:rsidRDefault="005F5E41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:rsidR="005F5E41" w:rsidRPr="002D6AA8" w:rsidRDefault="00224D35" w:rsidP="00224D35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  <w:tab w:val="left" w:pos="8488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</w:rPr>
        <w:tab/>
      </w:r>
    </w:p>
    <w:p w:rsidR="00EC3917" w:rsidRPr="002D6AA8" w:rsidRDefault="00EC3917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:rsidR="00EC3917" w:rsidRPr="002D6AA8" w:rsidRDefault="00EC3917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:rsidR="009D066B" w:rsidRPr="002D6AA8" w:rsidRDefault="009D066B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:rsidR="005F5E41" w:rsidRPr="001B41B9" w:rsidRDefault="00977FFC" w:rsidP="008B6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bookmarkStart w:id="0" w:name="Start"/>
      <w:bookmarkStart w:id="1" w:name="SubTitle"/>
      <w:bookmarkEnd w:id="0"/>
      <w:r w:rsidRPr="001B41B9">
        <w:rPr>
          <w:rFonts w:ascii="Angsana New" w:hAnsi="Angsana New"/>
          <w:b/>
          <w:bCs/>
          <w:sz w:val="52"/>
          <w:szCs w:val="52"/>
          <w:cs/>
        </w:rPr>
        <w:t>บริษัท อาหาร</w:t>
      </w:r>
      <w:r w:rsidR="00C52BAA" w:rsidRPr="001B41B9">
        <w:rPr>
          <w:rFonts w:ascii="Angsana New" w:hAnsi="Angsana New"/>
          <w:b/>
          <w:bCs/>
          <w:sz w:val="52"/>
          <w:szCs w:val="52"/>
          <w:cs/>
        </w:rPr>
        <w:t>สยาม จำกัด (มหาชน)</w:t>
      </w:r>
      <w:r w:rsidR="007F3646" w:rsidRPr="001B41B9">
        <w:rPr>
          <w:rFonts w:ascii="Angsana New" w:hAnsi="Angsana New"/>
          <w:b/>
          <w:bCs/>
          <w:sz w:val="52"/>
          <w:szCs w:val="52"/>
        </w:rPr>
        <w:t xml:space="preserve"> </w:t>
      </w:r>
      <w:r w:rsidR="007F3646" w:rsidRPr="001B41B9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bookmarkEnd w:id="1"/>
    <w:p w:rsidR="00871586" w:rsidRPr="001B41B9" w:rsidRDefault="00871586" w:rsidP="00871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:rsidR="00871586" w:rsidRDefault="00871586" w:rsidP="00871586">
      <w:pPr>
        <w:jc w:val="center"/>
        <w:rPr>
          <w:rFonts w:ascii="Angsana New" w:hAnsi="Angsana New"/>
          <w:sz w:val="32"/>
          <w:szCs w:val="32"/>
        </w:rPr>
      </w:pPr>
      <w:r w:rsidRPr="001B41B9">
        <w:rPr>
          <w:rFonts w:ascii="Angsana New" w:hAnsi="Angsana New"/>
          <w:sz w:val="32"/>
          <w:szCs w:val="32"/>
          <w:cs/>
        </w:rPr>
        <w:t>งบการเงิน</w:t>
      </w:r>
      <w:r>
        <w:rPr>
          <w:rFonts w:ascii="Angsana New" w:hAnsi="Angsana New"/>
          <w:sz w:val="32"/>
          <w:szCs w:val="32"/>
          <w:cs/>
        </w:rPr>
        <w:t>ระหว่าง</w:t>
      </w:r>
      <w:r>
        <w:rPr>
          <w:rFonts w:ascii="Angsana New" w:hAnsi="Angsana New" w:hint="cs"/>
          <w:sz w:val="32"/>
          <w:szCs w:val="32"/>
          <w:cs/>
        </w:rPr>
        <w:t>กาล</w:t>
      </w:r>
    </w:p>
    <w:p w:rsidR="00777C2E" w:rsidRPr="009437C2" w:rsidRDefault="00777C2E" w:rsidP="00777C2E">
      <w:pPr>
        <w:jc w:val="center"/>
        <w:rPr>
          <w:rFonts w:ascii="Angsana New" w:hAnsi="Angsana New"/>
          <w:sz w:val="32"/>
          <w:szCs w:val="32"/>
        </w:rPr>
      </w:pPr>
      <w:r w:rsidRPr="009437C2">
        <w:rPr>
          <w:rFonts w:ascii="Angsana New" w:hAnsi="Angsana New"/>
          <w:sz w:val="32"/>
          <w:szCs w:val="32"/>
          <w:cs/>
        </w:rPr>
        <w:t>สำหรับงวด</w:t>
      </w:r>
      <w:r>
        <w:rPr>
          <w:rFonts w:ascii="Angsana New" w:hAnsi="Angsana New" w:hint="cs"/>
          <w:sz w:val="32"/>
          <w:szCs w:val="32"/>
          <w:cs/>
        </w:rPr>
        <w:t>สามเดือน</w:t>
      </w:r>
      <w:r w:rsidR="00EA2541">
        <w:rPr>
          <w:rFonts w:ascii="Angsana New" w:hAnsi="Angsana New" w:hint="cs"/>
          <w:sz w:val="32"/>
          <w:szCs w:val="32"/>
          <w:cs/>
        </w:rPr>
        <w:t>และหก</w:t>
      </w:r>
      <w:r w:rsidR="00944844">
        <w:rPr>
          <w:rFonts w:ascii="Angsana New" w:hAnsi="Angsana New" w:hint="cs"/>
          <w:sz w:val="32"/>
          <w:szCs w:val="32"/>
          <w:cs/>
        </w:rPr>
        <w:t>เดือน</w:t>
      </w:r>
      <w:r w:rsidRPr="009437C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  <w:cs/>
        </w:rPr>
        <w:t>3</w:t>
      </w:r>
      <w:r w:rsidR="00EA2541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EA2541">
        <w:rPr>
          <w:rFonts w:ascii="Angsana New" w:hAnsi="Angsana New" w:hint="cs"/>
          <w:sz w:val="32"/>
          <w:szCs w:val="32"/>
          <w:cs/>
        </w:rPr>
        <w:t>มีนาคม</w:t>
      </w:r>
      <w:r w:rsidR="00241BF1">
        <w:rPr>
          <w:rFonts w:ascii="Angsana New" w:hAnsi="Angsana New"/>
          <w:sz w:val="32"/>
          <w:szCs w:val="32"/>
          <w:cs/>
        </w:rPr>
        <w:t xml:space="preserve"> 25</w:t>
      </w:r>
      <w:r w:rsidR="00EA2541">
        <w:rPr>
          <w:rFonts w:ascii="Angsana New" w:hAnsi="Angsana New"/>
          <w:sz w:val="32"/>
          <w:szCs w:val="32"/>
        </w:rPr>
        <w:t>62</w:t>
      </w:r>
    </w:p>
    <w:p w:rsidR="00871586" w:rsidRPr="001B41B9" w:rsidRDefault="00871586" w:rsidP="00871586">
      <w:pPr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และ</w:t>
      </w:r>
    </w:p>
    <w:p w:rsidR="00871586" w:rsidRPr="001B41B9" w:rsidRDefault="00871586" w:rsidP="00871586">
      <w:pPr>
        <w:jc w:val="center"/>
        <w:rPr>
          <w:rFonts w:ascii="Angsana New" w:hAnsi="Angsana New"/>
          <w:sz w:val="32"/>
          <w:szCs w:val="32"/>
        </w:rPr>
      </w:pPr>
      <w:r w:rsidRPr="001B41B9">
        <w:rPr>
          <w:rFonts w:ascii="Angsana New" w:hAnsi="Angsana New"/>
          <w:sz w:val="32"/>
          <w:szCs w:val="32"/>
          <w:cs/>
        </w:rPr>
        <w:t>รายงานการสอบท</w:t>
      </w:r>
      <w:r w:rsidRPr="001B41B9">
        <w:rPr>
          <w:rFonts w:ascii="Angsana New" w:hAnsi="Angsana New" w:hint="cs"/>
          <w:sz w:val="32"/>
          <w:szCs w:val="32"/>
          <w:cs/>
        </w:rPr>
        <w:t>านข้อมูลทางการเงินระหว่างกาล</w:t>
      </w:r>
      <w:r w:rsidRPr="001B41B9">
        <w:rPr>
          <w:rFonts w:ascii="Angsana New" w:hAnsi="Angsana New"/>
          <w:sz w:val="32"/>
          <w:szCs w:val="32"/>
          <w:cs/>
        </w:rPr>
        <w:t>โดยผู้สอบบัญชีรับอนุญาต</w:t>
      </w:r>
    </w:p>
    <w:p w:rsidR="00871586" w:rsidRDefault="00871586" w:rsidP="00871586">
      <w:pPr>
        <w:rPr>
          <w:rFonts w:ascii="Angsana New" w:hAnsi="Angsana New"/>
          <w:sz w:val="30"/>
          <w:szCs w:val="30"/>
        </w:rPr>
      </w:pPr>
    </w:p>
    <w:p w:rsidR="00F74520" w:rsidRPr="00871586" w:rsidRDefault="00F74520" w:rsidP="00F40E29">
      <w:pPr>
        <w:rPr>
          <w:rFonts w:ascii="Angsana New" w:hAnsi="Angsana New"/>
          <w:sz w:val="30"/>
          <w:szCs w:val="30"/>
        </w:rPr>
      </w:pPr>
    </w:p>
    <w:p w:rsidR="00971985" w:rsidRDefault="004F106B" w:rsidP="00B37671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</w:t>
      </w:r>
    </w:p>
    <w:p w:rsidR="00971985" w:rsidRDefault="00971985" w:rsidP="00B37671">
      <w:pPr>
        <w:rPr>
          <w:rFonts w:ascii="Angsana New" w:hAnsi="Angsana New"/>
          <w:sz w:val="30"/>
          <w:szCs w:val="30"/>
        </w:rPr>
      </w:pPr>
    </w:p>
    <w:p w:rsidR="00971985" w:rsidRDefault="00971985" w:rsidP="00B37671">
      <w:pPr>
        <w:rPr>
          <w:rFonts w:ascii="Angsana New" w:hAnsi="Angsana New"/>
          <w:sz w:val="30"/>
          <w:szCs w:val="30"/>
        </w:rPr>
      </w:pPr>
    </w:p>
    <w:p w:rsidR="00AE6CEB" w:rsidRDefault="00AE6CEB" w:rsidP="00B37671">
      <w:pPr>
        <w:rPr>
          <w:rFonts w:ascii="Angsana New" w:hAnsi="Angsana New"/>
          <w:sz w:val="30"/>
          <w:szCs w:val="30"/>
        </w:rPr>
      </w:pPr>
    </w:p>
    <w:p w:rsidR="00AE6CEB" w:rsidRPr="00AE6CEB" w:rsidRDefault="00AE6CEB" w:rsidP="00AE6CEB">
      <w:pPr>
        <w:rPr>
          <w:rFonts w:ascii="Angsana New" w:hAnsi="Angsana New"/>
          <w:sz w:val="30"/>
          <w:szCs w:val="30"/>
        </w:rPr>
      </w:pPr>
    </w:p>
    <w:p w:rsidR="00AE6CEB" w:rsidRPr="00AE6CEB" w:rsidRDefault="00AE6CEB" w:rsidP="00AE6CEB">
      <w:pPr>
        <w:rPr>
          <w:rFonts w:ascii="Angsana New" w:hAnsi="Angsana New"/>
          <w:sz w:val="30"/>
          <w:szCs w:val="30"/>
        </w:rPr>
      </w:pPr>
    </w:p>
    <w:p w:rsidR="00AE6CEB" w:rsidRPr="00AE6CEB" w:rsidRDefault="00AE6CEB" w:rsidP="00AE6CEB">
      <w:pPr>
        <w:rPr>
          <w:rFonts w:ascii="Angsana New" w:hAnsi="Angsana New"/>
          <w:sz w:val="30"/>
          <w:szCs w:val="30"/>
        </w:rPr>
      </w:pPr>
    </w:p>
    <w:p w:rsidR="00AE6CEB" w:rsidRPr="00AE6CEB" w:rsidRDefault="00AE6CEB" w:rsidP="00AE6CEB">
      <w:pPr>
        <w:rPr>
          <w:rFonts w:ascii="Angsana New" w:hAnsi="Angsana New"/>
          <w:sz w:val="30"/>
          <w:szCs w:val="30"/>
        </w:rPr>
      </w:pPr>
    </w:p>
    <w:p w:rsidR="00AE6CEB" w:rsidRPr="00AE6CEB" w:rsidRDefault="00AE6CEB" w:rsidP="00AE6CEB">
      <w:pPr>
        <w:rPr>
          <w:rFonts w:ascii="Angsana New" w:hAnsi="Angsana New"/>
          <w:sz w:val="30"/>
          <w:szCs w:val="30"/>
        </w:rPr>
      </w:pPr>
    </w:p>
    <w:p w:rsidR="00AE6CEB" w:rsidRPr="00AE6CEB" w:rsidRDefault="00AE6CEB" w:rsidP="00AE6CEB">
      <w:pPr>
        <w:rPr>
          <w:rFonts w:ascii="Angsana New" w:hAnsi="Angsana New"/>
          <w:sz w:val="30"/>
          <w:szCs w:val="30"/>
        </w:rPr>
      </w:pPr>
    </w:p>
    <w:p w:rsidR="00AE6CEB" w:rsidRPr="00AE6CEB" w:rsidRDefault="00AE6CEB" w:rsidP="00AE6CEB">
      <w:pPr>
        <w:rPr>
          <w:rFonts w:ascii="Angsana New" w:hAnsi="Angsana New"/>
          <w:sz w:val="30"/>
          <w:szCs w:val="30"/>
        </w:rPr>
      </w:pPr>
    </w:p>
    <w:p w:rsidR="00AE6CEB" w:rsidRPr="00AE6CEB" w:rsidRDefault="00AE6CEB" w:rsidP="00AE6CEB">
      <w:pPr>
        <w:rPr>
          <w:rFonts w:ascii="Angsana New" w:hAnsi="Angsana New"/>
          <w:sz w:val="30"/>
          <w:szCs w:val="30"/>
        </w:rPr>
      </w:pPr>
    </w:p>
    <w:p w:rsidR="00AE6CEB" w:rsidRPr="00AE6CEB" w:rsidRDefault="00AE6CEB" w:rsidP="00AE6CEB">
      <w:pPr>
        <w:rPr>
          <w:rFonts w:ascii="Angsana New" w:hAnsi="Angsana New"/>
          <w:sz w:val="30"/>
          <w:szCs w:val="30"/>
        </w:rPr>
      </w:pPr>
    </w:p>
    <w:p w:rsidR="00AE6CEB" w:rsidRPr="00AE6CEB" w:rsidRDefault="00AE6CEB" w:rsidP="00AE6CEB">
      <w:pPr>
        <w:rPr>
          <w:rFonts w:ascii="Angsana New" w:hAnsi="Angsana New"/>
          <w:sz w:val="30"/>
          <w:szCs w:val="30"/>
        </w:rPr>
      </w:pPr>
    </w:p>
    <w:p w:rsidR="00971985" w:rsidRPr="00AE6CEB" w:rsidRDefault="00234B83" w:rsidP="00234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rPr>
          <w:rFonts w:ascii="Angsana New" w:hAnsi="Angsana New"/>
          <w:sz w:val="30"/>
          <w:szCs w:val="30"/>
        </w:rPr>
        <w:sectPr w:rsidR="00971985" w:rsidRPr="00AE6CEB" w:rsidSect="00637718">
          <w:footerReference w:type="even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</w:p>
    <w:p w:rsidR="00C506F5" w:rsidRPr="001B41B9" w:rsidRDefault="00C506F5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:rsidR="00C506F5" w:rsidRPr="001B41B9" w:rsidRDefault="00C506F5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:rsidR="00C506F5" w:rsidRDefault="00C506F5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:rsidR="00751113" w:rsidRDefault="00751113" w:rsidP="00751113"/>
    <w:p w:rsidR="00751113" w:rsidRDefault="00751113" w:rsidP="00751113"/>
    <w:p w:rsidR="00277D8D" w:rsidRPr="00751113" w:rsidRDefault="00277D8D" w:rsidP="00751113"/>
    <w:p w:rsidR="00CE1DC3" w:rsidRDefault="00CE1DC3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:rsidR="00CE1DC3" w:rsidRDefault="00CE1DC3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:rsidR="00CE1DC3" w:rsidRDefault="00CE1DC3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:rsidR="00251BC5" w:rsidRDefault="00251BC5" w:rsidP="00251BC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:rsidR="00251BC5" w:rsidRDefault="00251BC5" w:rsidP="00251BC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:rsidR="00C506F5" w:rsidRPr="001B41B9" w:rsidRDefault="00C506F5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  <w:r w:rsidRPr="001B41B9">
        <w:rPr>
          <w:rFonts w:ascii="Angsana New" w:hAnsi="Angsana New" w:cs="Angsana New"/>
          <w:cs/>
        </w:rPr>
        <w:t>รายงานการสอบทาน</w:t>
      </w:r>
      <w:r w:rsidRPr="001B41B9">
        <w:rPr>
          <w:rFonts w:ascii="Angsana New" w:hAnsi="Angsana New" w:cs="Angsana New" w:hint="cs"/>
          <w:cs/>
        </w:rPr>
        <w:t>ข้อมูลทาง</w:t>
      </w:r>
      <w:r w:rsidRPr="001B41B9">
        <w:rPr>
          <w:rFonts w:ascii="Angsana New" w:hAnsi="Angsana New" w:cs="Angsana New"/>
          <w:cs/>
        </w:rPr>
        <w:t>การเงิน</w:t>
      </w:r>
      <w:r w:rsidRPr="001B41B9">
        <w:rPr>
          <w:rFonts w:ascii="Angsana New" w:hAnsi="Angsana New" w:cs="Angsana New" w:hint="cs"/>
          <w:cs/>
        </w:rPr>
        <w:t>ระหว่างกาล</w:t>
      </w:r>
      <w:r w:rsidRPr="001B41B9">
        <w:rPr>
          <w:rFonts w:ascii="Angsana New" w:hAnsi="Angsana New" w:cs="Angsana New"/>
          <w:cs/>
        </w:rPr>
        <w:t>โดยผู้สอบบัญชีรับอนุญาต</w:t>
      </w:r>
    </w:p>
    <w:p w:rsidR="00C506F5" w:rsidRPr="00277D8D" w:rsidRDefault="00C506F5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C506F5" w:rsidRPr="001B41B9" w:rsidRDefault="00C506F5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1B41B9">
        <w:rPr>
          <w:rFonts w:ascii="Angsana New" w:hAnsi="Angsana New"/>
          <w:b/>
          <w:bCs/>
          <w:sz w:val="30"/>
          <w:szCs w:val="30"/>
          <w:cs/>
        </w:rPr>
        <w:t>เสนอ  คณะกรรมการบริษัท อาหารสยาม จำกัด (มหาชน)</w:t>
      </w:r>
    </w:p>
    <w:p w:rsidR="00C506F5" w:rsidRPr="00277D8D" w:rsidRDefault="00C506F5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B42010" w:rsidRPr="001B41B9" w:rsidRDefault="00C506F5" w:rsidP="00A87BF4">
      <w:pPr>
        <w:ind w:right="-25"/>
        <w:jc w:val="thaiDistribute"/>
        <w:rPr>
          <w:rFonts w:ascii="Angsana New" w:hAnsi="Angsana New"/>
          <w:sz w:val="30"/>
          <w:szCs w:val="30"/>
          <w:cs/>
        </w:rPr>
      </w:pPr>
      <w:r w:rsidRPr="007A1E88">
        <w:rPr>
          <w:rFonts w:ascii="Angsana New" w:hAnsi="Angsana New"/>
          <w:spacing w:val="5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="00F13FAE">
        <w:rPr>
          <w:rFonts w:ascii="Angsana New" w:hAnsi="Angsana New" w:hint="cs"/>
          <w:sz w:val="30"/>
          <w:szCs w:val="30"/>
          <w:cs/>
        </w:rPr>
        <w:t xml:space="preserve"> </w:t>
      </w:r>
      <w:r w:rsidR="00387949">
        <w:rPr>
          <w:rFonts w:ascii="Angsana New" w:hAnsi="Angsana New"/>
          <w:spacing w:val="5"/>
          <w:sz w:val="30"/>
          <w:szCs w:val="30"/>
        </w:rPr>
        <w:t>3</w:t>
      </w:r>
      <w:r w:rsidR="00ED4D17">
        <w:rPr>
          <w:rFonts w:ascii="Angsana New" w:hAnsi="Angsana New"/>
          <w:spacing w:val="5"/>
          <w:sz w:val="30"/>
          <w:szCs w:val="30"/>
        </w:rPr>
        <w:t>1</w:t>
      </w:r>
      <w:r w:rsidR="00871586">
        <w:rPr>
          <w:rFonts w:ascii="Angsana New" w:hAnsi="Angsana New"/>
          <w:spacing w:val="5"/>
          <w:sz w:val="30"/>
          <w:szCs w:val="30"/>
        </w:rPr>
        <w:t xml:space="preserve"> </w:t>
      </w:r>
      <w:r w:rsidR="00D57255">
        <w:rPr>
          <w:rFonts w:ascii="Angsana New" w:hAnsi="Angsana New" w:hint="cs"/>
          <w:spacing w:val="5"/>
          <w:sz w:val="30"/>
          <w:szCs w:val="30"/>
          <w:cs/>
        </w:rPr>
        <w:t>ม</w:t>
      </w:r>
      <w:r w:rsidR="00ED4D17">
        <w:rPr>
          <w:rFonts w:ascii="Angsana New" w:hAnsi="Angsana New" w:hint="cs"/>
          <w:spacing w:val="5"/>
          <w:sz w:val="30"/>
          <w:szCs w:val="30"/>
          <w:cs/>
        </w:rPr>
        <w:t>ีนาคม</w:t>
      </w:r>
      <w:r w:rsidR="00F13FAE">
        <w:rPr>
          <w:rFonts w:ascii="Angsana New" w:hAnsi="Angsana New" w:hint="cs"/>
          <w:sz w:val="30"/>
          <w:szCs w:val="30"/>
          <w:cs/>
        </w:rPr>
        <w:t xml:space="preserve"> </w:t>
      </w:r>
      <w:r w:rsidR="00965B8B">
        <w:rPr>
          <w:rFonts w:ascii="Angsana New" w:hAnsi="Angsana New"/>
          <w:spacing w:val="5"/>
          <w:sz w:val="30"/>
          <w:szCs w:val="30"/>
        </w:rPr>
        <w:t>256</w:t>
      </w:r>
      <w:r w:rsidR="001C79C4">
        <w:rPr>
          <w:rFonts w:ascii="Angsana New" w:hAnsi="Angsana New"/>
          <w:spacing w:val="5"/>
          <w:sz w:val="30"/>
          <w:szCs w:val="30"/>
        </w:rPr>
        <w:t>2</w:t>
      </w:r>
      <w:r w:rsidR="007112D5">
        <w:rPr>
          <w:rFonts w:ascii="Angsana New" w:hAnsi="Angsana New"/>
          <w:spacing w:val="-20"/>
          <w:sz w:val="30"/>
          <w:szCs w:val="30"/>
        </w:rPr>
        <w:br/>
      </w:r>
      <w:r w:rsidRPr="000C438E">
        <w:rPr>
          <w:rFonts w:ascii="Angsana New" w:hAnsi="Angsana New"/>
          <w:sz w:val="30"/>
          <w:szCs w:val="30"/>
          <w:cs/>
        </w:rPr>
        <w:t>งบกำไรขาดทุนเบ็ดเสร็จรวมและ</w:t>
      </w:r>
      <w:r w:rsidR="00322265" w:rsidRPr="000C438E">
        <w:rPr>
          <w:rFonts w:ascii="Angsana New" w:hAnsi="Angsana New"/>
          <w:sz w:val="30"/>
          <w:szCs w:val="30"/>
          <w:cs/>
        </w:rPr>
        <w:t>งบกำไรขาดทุนเบ็ดเสร็จเฉพาะกิจกา</w:t>
      </w:r>
      <w:r w:rsidR="00FE0256" w:rsidRPr="000C438E">
        <w:rPr>
          <w:rFonts w:ascii="Angsana New" w:hAnsi="Angsana New" w:hint="cs"/>
          <w:sz w:val="30"/>
          <w:szCs w:val="30"/>
          <w:cs/>
        </w:rPr>
        <w:t>ร</w:t>
      </w:r>
      <w:r w:rsidR="0093533B">
        <w:rPr>
          <w:rFonts w:ascii="Angsana New" w:hAnsi="Angsana New"/>
          <w:sz w:val="30"/>
          <w:szCs w:val="30"/>
        </w:rPr>
        <w:t xml:space="preserve"> </w:t>
      </w:r>
      <w:r w:rsidR="00B6334D" w:rsidRPr="000C438E">
        <w:rPr>
          <w:rFonts w:ascii="Angsana New" w:hAnsi="Angsana New" w:hint="cs"/>
          <w:spacing w:val="-4"/>
          <w:sz w:val="30"/>
          <w:szCs w:val="30"/>
          <w:cs/>
        </w:rPr>
        <w:t>สำหรับงวดสามเดือน</w:t>
      </w:r>
      <w:r w:rsidR="00BD47DA">
        <w:rPr>
          <w:rFonts w:ascii="Angsana New" w:hAnsi="Angsana New" w:hint="cs"/>
          <w:spacing w:val="-4"/>
          <w:sz w:val="30"/>
          <w:szCs w:val="30"/>
          <w:cs/>
        </w:rPr>
        <w:t>และหก</w:t>
      </w:r>
      <w:r w:rsidR="00B6334D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="00B6334D" w:rsidRPr="000C438E">
        <w:rPr>
          <w:rFonts w:ascii="Angsana New" w:hAnsi="Angsana New" w:hint="cs"/>
          <w:spacing w:val="-4"/>
          <w:sz w:val="30"/>
          <w:szCs w:val="30"/>
          <w:cs/>
        </w:rPr>
        <w:t>สิ้นสุดวันที่</w:t>
      </w:r>
      <w:r w:rsidR="00B6334D" w:rsidRPr="000C438E">
        <w:rPr>
          <w:rFonts w:ascii="Angsana New" w:hAnsi="Angsana New"/>
          <w:spacing w:val="-4"/>
          <w:sz w:val="30"/>
          <w:szCs w:val="30"/>
        </w:rPr>
        <w:t xml:space="preserve"> </w:t>
      </w:r>
      <w:r w:rsidR="00547C80">
        <w:rPr>
          <w:rFonts w:ascii="Angsana New" w:hAnsi="Angsana New"/>
          <w:spacing w:val="-4"/>
          <w:sz w:val="30"/>
          <w:szCs w:val="30"/>
        </w:rPr>
        <w:br/>
      </w:r>
      <w:r w:rsidR="00BD47DA">
        <w:rPr>
          <w:rFonts w:ascii="Angsana New" w:hAnsi="Angsana New"/>
          <w:spacing w:val="-4"/>
          <w:sz w:val="30"/>
          <w:szCs w:val="30"/>
        </w:rPr>
        <w:t>31</w:t>
      </w:r>
      <w:r w:rsidR="00B6334D" w:rsidRPr="000C438E">
        <w:rPr>
          <w:rFonts w:ascii="Angsana New" w:hAnsi="Angsana New"/>
          <w:spacing w:val="-4"/>
          <w:sz w:val="30"/>
          <w:szCs w:val="30"/>
        </w:rPr>
        <w:t xml:space="preserve"> </w:t>
      </w:r>
      <w:r w:rsidR="00BD47DA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="00B6334D" w:rsidRPr="000C438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B6334D" w:rsidRPr="000C438E">
        <w:rPr>
          <w:rFonts w:ascii="Angsana New" w:hAnsi="Angsana New"/>
          <w:spacing w:val="-4"/>
          <w:sz w:val="30"/>
          <w:szCs w:val="30"/>
        </w:rPr>
        <w:t>25</w:t>
      </w:r>
      <w:r w:rsidR="00BD47DA">
        <w:rPr>
          <w:rFonts w:ascii="Angsana New" w:hAnsi="Angsana New"/>
          <w:spacing w:val="-4"/>
          <w:sz w:val="30"/>
          <w:szCs w:val="30"/>
        </w:rPr>
        <w:t>62</w:t>
      </w:r>
      <w:r w:rsidR="00B6334D" w:rsidRPr="000C438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D16664" w:rsidRPr="000C438E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</w:t>
      </w:r>
      <w:r w:rsidR="00B6334D">
        <w:rPr>
          <w:rFonts w:ascii="Angsana New" w:hAnsi="Angsana New"/>
          <w:sz w:val="30"/>
          <w:szCs w:val="30"/>
        </w:rPr>
        <w:br/>
      </w:r>
      <w:r w:rsidR="00D16664" w:rsidRPr="001F6DEF">
        <w:rPr>
          <w:rFonts w:ascii="Angsana New" w:hAnsi="Angsana New"/>
          <w:spacing w:val="-6"/>
          <w:sz w:val="30"/>
          <w:szCs w:val="30"/>
          <w:cs/>
        </w:rPr>
        <w:t>เฉพาะกิจการ</w:t>
      </w:r>
      <w:r w:rsidR="00D16664" w:rsidRPr="001F6DE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D16664" w:rsidRPr="001F6DEF">
        <w:rPr>
          <w:rFonts w:ascii="Angsana New" w:hAnsi="Angsana New"/>
          <w:spacing w:val="-6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93533B">
        <w:rPr>
          <w:rFonts w:ascii="Angsana New" w:hAnsi="Angsana New"/>
          <w:spacing w:val="-6"/>
          <w:sz w:val="30"/>
          <w:szCs w:val="30"/>
        </w:rPr>
        <w:t xml:space="preserve"> </w:t>
      </w:r>
      <w:r w:rsidR="007F5377" w:rsidRPr="001F6DEF">
        <w:rPr>
          <w:rFonts w:ascii="Angsana New" w:hAnsi="Angsana New" w:hint="cs"/>
          <w:spacing w:val="-6"/>
          <w:sz w:val="30"/>
          <w:szCs w:val="30"/>
          <w:cs/>
        </w:rPr>
        <w:t>สำหรับงวด</w:t>
      </w:r>
      <w:r w:rsidR="00BD47DA">
        <w:rPr>
          <w:rFonts w:ascii="Angsana New" w:hAnsi="Angsana New" w:hint="cs"/>
          <w:spacing w:val="-6"/>
          <w:sz w:val="30"/>
          <w:szCs w:val="30"/>
          <w:cs/>
        </w:rPr>
        <w:t>หก</w:t>
      </w:r>
      <w:r w:rsidR="00241BF1" w:rsidRPr="001F6DEF">
        <w:rPr>
          <w:rFonts w:ascii="Angsana New" w:hAnsi="Angsana New" w:hint="cs"/>
          <w:spacing w:val="-6"/>
          <w:sz w:val="30"/>
          <w:szCs w:val="30"/>
          <w:cs/>
        </w:rPr>
        <w:t>เดือน</w:t>
      </w:r>
      <w:r w:rsidR="007F5377" w:rsidRPr="001F6DEF">
        <w:rPr>
          <w:rFonts w:ascii="Angsana New" w:hAnsi="Angsana New" w:hint="cs"/>
          <w:spacing w:val="-6"/>
          <w:sz w:val="30"/>
          <w:szCs w:val="30"/>
          <w:cs/>
        </w:rPr>
        <w:t>สิ้นสุดวันที่</w:t>
      </w:r>
      <w:r w:rsidR="0025443D" w:rsidRPr="001F6DEF">
        <w:rPr>
          <w:rFonts w:ascii="Angsana New" w:hAnsi="Angsana New"/>
          <w:spacing w:val="-6"/>
          <w:sz w:val="30"/>
          <w:szCs w:val="30"/>
        </w:rPr>
        <w:t xml:space="preserve"> </w:t>
      </w:r>
      <w:r w:rsidR="00387949" w:rsidRPr="001F6DEF">
        <w:rPr>
          <w:rFonts w:ascii="Angsana New" w:hAnsi="Angsana New"/>
          <w:spacing w:val="-6"/>
          <w:sz w:val="30"/>
          <w:szCs w:val="30"/>
        </w:rPr>
        <w:t>3</w:t>
      </w:r>
      <w:r w:rsidR="00BD47DA">
        <w:rPr>
          <w:rFonts w:ascii="Angsana New" w:hAnsi="Angsana New"/>
          <w:spacing w:val="-6"/>
          <w:sz w:val="30"/>
          <w:szCs w:val="30"/>
        </w:rPr>
        <w:t>1</w:t>
      </w:r>
      <w:r w:rsidR="00387949" w:rsidRPr="001F6DEF">
        <w:rPr>
          <w:rFonts w:ascii="Angsana New" w:hAnsi="Angsana New"/>
          <w:spacing w:val="-6"/>
          <w:sz w:val="30"/>
          <w:szCs w:val="30"/>
        </w:rPr>
        <w:t xml:space="preserve"> </w:t>
      </w:r>
      <w:r w:rsidR="00BD47DA">
        <w:rPr>
          <w:rFonts w:ascii="Angsana New" w:hAnsi="Angsana New" w:hint="cs"/>
          <w:spacing w:val="-6"/>
          <w:sz w:val="30"/>
          <w:szCs w:val="30"/>
          <w:cs/>
        </w:rPr>
        <w:t>มีนาคม</w:t>
      </w:r>
      <w:r w:rsidR="00387949" w:rsidRPr="001F6DE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387949" w:rsidRPr="001F6DEF">
        <w:rPr>
          <w:rFonts w:ascii="Angsana New" w:hAnsi="Angsana New"/>
          <w:spacing w:val="-6"/>
          <w:sz w:val="30"/>
          <w:szCs w:val="30"/>
        </w:rPr>
        <w:t>25</w:t>
      </w:r>
      <w:r w:rsidR="00BD47DA">
        <w:rPr>
          <w:rFonts w:ascii="Angsana New" w:hAnsi="Angsana New"/>
          <w:spacing w:val="-6"/>
          <w:sz w:val="30"/>
          <w:szCs w:val="30"/>
        </w:rPr>
        <w:t>62</w:t>
      </w:r>
      <w:r w:rsidR="00F13FAE" w:rsidRPr="001F6DE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8B57AD">
        <w:rPr>
          <w:rFonts w:ascii="Angsana New" w:hAnsi="Angsana New" w:hint="cs"/>
          <w:spacing w:val="-8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</w:t>
      </w:r>
      <w:r w:rsidR="00B94B0E" w:rsidRPr="008B57AD">
        <w:rPr>
          <w:rFonts w:ascii="Angsana New" w:hAnsi="Angsana New"/>
          <w:spacing w:val="-8"/>
          <w:sz w:val="30"/>
          <w:szCs w:val="30"/>
        </w:rPr>
        <w:t xml:space="preserve">) </w:t>
      </w:r>
      <w:r w:rsidRPr="008B57AD">
        <w:rPr>
          <w:rFonts w:ascii="Angsana New" w:hAnsi="Angsana New"/>
          <w:spacing w:val="-8"/>
          <w:sz w:val="30"/>
          <w:szCs w:val="30"/>
          <w:cs/>
        </w:rPr>
        <w:t>ของบริษัท</w:t>
      </w:r>
      <w:r w:rsidRPr="008B57AD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8B57AD">
        <w:rPr>
          <w:rFonts w:ascii="Angsana New" w:hAnsi="Angsana New"/>
          <w:spacing w:val="-8"/>
          <w:sz w:val="30"/>
          <w:szCs w:val="30"/>
          <w:cs/>
        </w:rPr>
        <w:t>อ</w:t>
      </w:r>
      <w:r w:rsidR="00BA1DC2" w:rsidRPr="008B57AD">
        <w:rPr>
          <w:rFonts w:ascii="Angsana New" w:hAnsi="Angsana New"/>
          <w:spacing w:val="-8"/>
          <w:sz w:val="30"/>
          <w:szCs w:val="30"/>
          <w:cs/>
        </w:rPr>
        <w:t>าหารสยาม จำกัด (มหาชน) และบริษั</w:t>
      </w:r>
      <w:r w:rsidR="00BA1DC2" w:rsidRPr="008B57AD">
        <w:rPr>
          <w:rFonts w:ascii="Angsana New" w:hAnsi="Angsana New" w:hint="cs"/>
          <w:spacing w:val="-8"/>
          <w:sz w:val="30"/>
          <w:szCs w:val="30"/>
          <w:cs/>
        </w:rPr>
        <w:t>ท</w:t>
      </w:r>
      <w:r w:rsidRPr="008B57AD">
        <w:rPr>
          <w:rFonts w:ascii="Angsana New" w:hAnsi="Angsana New"/>
          <w:spacing w:val="-8"/>
          <w:sz w:val="30"/>
          <w:szCs w:val="30"/>
          <w:cs/>
        </w:rPr>
        <w:t>ย่อย</w:t>
      </w:r>
      <w:r w:rsidR="00322265">
        <w:rPr>
          <w:rFonts w:ascii="Angsana New" w:hAnsi="Angsana New"/>
          <w:sz w:val="30"/>
          <w:szCs w:val="30"/>
        </w:rPr>
        <w:t xml:space="preserve"> </w:t>
      </w:r>
      <w:r w:rsidR="00C83852">
        <w:rPr>
          <w:rFonts w:ascii="Angsana New" w:hAnsi="Angsana New"/>
          <w:sz w:val="30"/>
          <w:szCs w:val="30"/>
        </w:rPr>
        <w:br/>
      </w:r>
      <w:r w:rsidRPr="001B41B9">
        <w:rPr>
          <w:rFonts w:ascii="Angsana New" w:hAnsi="Angsana New"/>
          <w:sz w:val="30"/>
          <w:szCs w:val="30"/>
          <w:cs/>
        </w:rPr>
        <w:t>และของเฉพาะบริษัท อ</w:t>
      </w:r>
      <w:r w:rsidR="00562B5A">
        <w:rPr>
          <w:rFonts w:ascii="Angsana New" w:hAnsi="Angsana New"/>
          <w:sz w:val="30"/>
          <w:szCs w:val="30"/>
          <w:cs/>
        </w:rPr>
        <w:t>าหารสยาม จำกัด (มหาชน)</w:t>
      </w:r>
      <w:r w:rsidR="00DA7264">
        <w:rPr>
          <w:rFonts w:ascii="Angsana New" w:hAnsi="Angsana New"/>
          <w:sz w:val="30"/>
          <w:szCs w:val="30"/>
        </w:rPr>
        <w:t xml:space="preserve"> </w:t>
      </w:r>
      <w:r w:rsidR="00562B5A">
        <w:rPr>
          <w:rFonts w:ascii="Angsana New" w:hAnsi="Angsana New"/>
          <w:sz w:val="30"/>
          <w:szCs w:val="30"/>
          <w:cs/>
        </w:rPr>
        <w:t>ตามลำดับ</w:t>
      </w:r>
      <w:r w:rsidR="00562B5A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</w:t>
      </w:r>
      <w:r w:rsidRPr="001B41B9">
        <w:rPr>
          <w:rFonts w:ascii="Angsana New" w:hAnsi="Angsana New" w:hint="cs"/>
          <w:sz w:val="30"/>
          <w:szCs w:val="30"/>
          <w:cs/>
        </w:rPr>
        <w:t>ในการจัดทำ</w:t>
      </w:r>
      <w:r w:rsidR="001F6DEF">
        <w:rPr>
          <w:rFonts w:ascii="Angsana New" w:hAnsi="Angsana New"/>
          <w:sz w:val="30"/>
          <w:szCs w:val="30"/>
        </w:rPr>
        <w:br/>
      </w:r>
      <w:r w:rsidRPr="00C67668">
        <w:rPr>
          <w:rFonts w:ascii="Angsana New" w:hAnsi="Angsana New" w:hint="cs"/>
          <w:spacing w:val="-4"/>
          <w:sz w:val="30"/>
          <w:szCs w:val="30"/>
          <w:cs/>
        </w:rPr>
        <w:t>และนำเสนอข้อมูลทางการเงินระหว่างกาลเหล่านี้ตามมาตรฐานการบัญชี</w:t>
      </w:r>
      <w:r w:rsidR="00AE188E" w:rsidRPr="00C67668">
        <w:rPr>
          <w:rFonts w:ascii="Angsana New" w:hAnsi="Angsana New"/>
          <w:spacing w:val="-4"/>
          <w:sz w:val="30"/>
          <w:szCs w:val="30"/>
        </w:rPr>
        <w:t xml:space="preserve"> </w:t>
      </w:r>
      <w:r w:rsidRPr="00C67668">
        <w:rPr>
          <w:rFonts w:ascii="Angsana New" w:hAnsi="Angsana New" w:hint="cs"/>
          <w:spacing w:val="-4"/>
          <w:sz w:val="30"/>
          <w:szCs w:val="30"/>
          <w:cs/>
        </w:rPr>
        <w:t xml:space="preserve">ฉบับที่ 34 เรื่อง </w:t>
      </w:r>
      <w:r w:rsidR="00B064EA" w:rsidRPr="00C67668">
        <w:rPr>
          <w:rFonts w:ascii="Angsana New" w:hAnsi="Angsana New" w:hint="cs"/>
          <w:spacing w:val="-4"/>
          <w:sz w:val="30"/>
          <w:szCs w:val="30"/>
          <w:cs/>
        </w:rPr>
        <w:t>การรายงานทางการเงินระหว่าง</w:t>
      </w:r>
      <w:r w:rsidRPr="00C67668">
        <w:rPr>
          <w:rFonts w:ascii="Angsana New" w:hAnsi="Angsana New" w:hint="cs"/>
          <w:spacing w:val="-4"/>
          <w:sz w:val="30"/>
          <w:szCs w:val="30"/>
          <w:cs/>
        </w:rPr>
        <w:t>กาล</w:t>
      </w:r>
      <w:r w:rsidR="00D5363B" w:rsidRPr="00C67668">
        <w:rPr>
          <w:rFonts w:ascii="Angsana New" w:hAnsi="Angsana New"/>
          <w:spacing w:val="-4"/>
          <w:sz w:val="30"/>
          <w:szCs w:val="30"/>
        </w:rPr>
        <w:t xml:space="preserve"> </w:t>
      </w:r>
      <w:r w:rsidRPr="00B064EA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</w:t>
      </w:r>
      <w:r w:rsidRPr="00B064EA">
        <w:rPr>
          <w:rFonts w:ascii="Angsana New" w:hAnsi="Angsana New" w:hint="cs"/>
          <w:spacing w:val="-4"/>
          <w:sz w:val="30"/>
          <w:szCs w:val="30"/>
          <w:cs/>
        </w:rPr>
        <w:t>ให้ข้อสรุปเกี่ยวกับข้อมูลทางการเงินระหว่างกาล</w:t>
      </w:r>
      <w:r w:rsidRPr="00B064EA">
        <w:rPr>
          <w:rFonts w:ascii="Angsana New" w:hAnsi="Angsana New"/>
          <w:spacing w:val="-4"/>
          <w:sz w:val="30"/>
          <w:szCs w:val="30"/>
          <w:cs/>
        </w:rPr>
        <w:t>ดังกล่าว</w:t>
      </w:r>
      <w:r w:rsidRPr="001F6DEF">
        <w:rPr>
          <w:rFonts w:ascii="Angsana New" w:hAnsi="Angsana New"/>
          <w:spacing w:val="-4"/>
          <w:sz w:val="30"/>
          <w:szCs w:val="30"/>
          <w:cs/>
        </w:rPr>
        <w:t>จากผลการสอบทานของข้าพเจ้า</w:t>
      </w:r>
      <w:r w:rsidR="00B42010">
        <w:rPr>
          <w:rFonts w:ascii="Angsana New" w:hAnsi="Angsana New"/>
          <w:sz w:val="30"/>
          <w:szCs w:val="30"/>
        </w:rPr>
        <w:t xml:space="preserve"> </w:t>
      </w:r>
    </w:p>
    <w:p w:rsidR="00B42010" w:rsidRPr="00B064EA" w:rsidRDefault="00B42010" w:rsidP="00C506F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C506F5" w:rsidRPr="001B41B9" w:rsidRDefault="00C506F5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B41B9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C506F5" w:rsidRPr="003F2533" w:rsidRDefault="00C506F5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C506F5" w:rsidRPr="001B41B9" w:rsidRDefault="00C506F5" w:rsidP="00C506F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รหัส</w:t>
      </w:r>
      <w:r w:rsidRPr="001B41B9">
        <w:rPr>
          <w:rFonts w:ascii="Angsana New" w:hAnsi="Angsana New"/>
          <w:sz w:val="30"/>
          <w:szCs w:val="30"/>
        </w:rPr>
        <w:t xml:space="preserve"> 2410 “</w:t>
      </w:r>
      <w:r w:rsidRPr="001B41B9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B41B9">
        <w:rPr>
          <w:rFonts w:ascii="Angsana New" w:hAnsi="Angsana New"/>
          <w:sz w:val="30"/>
          <w:szCs w:val="30"/>
        </w:rPr>
        <w:t>”</w:t>
      </w:r>
      <w:r w:rsidRPr="001B41B9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3F2533">
        <w:rPr>
          <w:rFonts w:ascii="Angsana New" w:hAnsi="Angsana New"/>
          <w:sz w:val="30"/>
          <w:szCs w:val="30"/>
          <w:cs/>
        </w:rPr>
        <w:br/>
      </w:r>
      <w:r w:rsidRPr="001B41B9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1B41B9">
        <w:rPr>
          <w:rFonts w:ascii="Angsana New" w:hAnsi="Angsana New"/>
          <w:sz w:val="30"/>
          <w:szCs w:val="30"/>
        </w:rPr>
        <w:t xml:space="preserve"> </w:t>
      </w:r>
      <w:r w:rsidR="00DF639E"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1B41B9">
        <w:rPr>
          <w:rFonts w:ascii="Angsana New" w:hAnsi="Angsana New"/>
          <w:sz w:val="30"/>
          <w:szCs w:val="30"/>
          <w:cs/>
        </w:rPr>
        <w:t>แสดงความเห็นต่อข้อมูล</w:t>
      </w:r>
      <w:r w:rsidR="00DF639E">
        <w:rPr>
          <w:rFonts w:ascii="Angsana New" w:hAnsi="Angsana New"/>
          <w:sz w:val="30"/>
          <w:szCs w:val="30"/>
          <w:cs/>
        </w:rPr>
        <w:t>ทางการเงินระหว่างกาลที่สอบทาน</w:t>
      </w:r>
    </w:p>
    <w:p w:rsidR="00B42010" w:rsidRDefault="00B42010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785AA6" w:rsidRDefault="00785AA6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785AA6" w:rsidRDefault="00785AA6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785AA6" w:rsidRDefault="00785AA6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785AA6" w:rsidRDefault="00785AA6" w:rsidP="007B49C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bookmarkStart w:id="2" w:name="_GoBack"/>
      <w:bookmarkEnd w:id="2"/>
    </w:p>
    <w:p w:rsidR="00785AA6" w:rsidRDefault="00785AA6" w:rsidP="007B49C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7B49CF" w:rsidRPr="001B41B9" w:rsidRDefault="007B49CF" w:rsidP="007B49C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B41B9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7B49CF" w:rsidRPr="003F2533" w:rsidRDefault="007B49CF" w:rsidP="007B49C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7B49CF" w:rsidRDefault="007B49CF" w:rsidP="007B49C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1B41B9">
        <w:rPr>
          <w:rFonts w:ascii="Angsana New" w:hAnsi="Angsana New" w:hint="cs"/>
          <w:sz w:val="30"/>
          <w:szCs w:val="30"/>
          <w:cs/>
        </w:rPr>
        <w:t xml:space="preserve"> </w:t>
      </w:r>
      <w:r w:rsidRPr="001B41B9">
        <w:rPr>
          <w:rFonts w:ascii="Angsana New" w:hAnsi="Angsana New"/>
          <w:sz w:val="30"/>
          <w:szCs w:val="30"/>
          <w:cs/>
        </w:rPr>
        <w:t>ไม่ได้จัดทำขึ้นตามมาตรฐานการบัญชี</w:t>
      </w:r>
      <w:r w:rsidR="00446685">
        <w:rPr>
          <w:rFonts w:ascii="Angsana New" w:hAnsi="Angsana New" w:hint="cs"/>
          <w:sz w:val="30"/>
          <w:szCs w:val="30"/>
          <w:cs/>
        </w:rPr>
        <w:t xml:space="preserve">         </w:t>
      </w:r>
      <w:r w:rsidRPr="001B41B9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1B41B9">
        <w:rPr>
          <w:rFonts w:ascii="Angsana New" w:hAnsi="Angsana New"/>
          <w:sz w:val="30"/>
          <w:szCs w:val="30"/>
        </w:rPr>
        <w:t>34</w:t>
      </w:r>
      <w:r w:rsidRPr="001B41B9">
        <w:rPr>
          <w:rFonts w:ascii="Angsana New" w:hAnsi="Angsana New"/>
          <w:sz w:val="30"/>
          <w:szCs w:val="30"/>
          <w:cs/>
        </w:rPr>
        <w:t xml:space="preserve"> เรื่อง </w:t>
      </w:r>
      <w:r w:rsidR="00AE188E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1B41B9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:rsidR="007B49CF" w:rsidRDefault="007B49CF" w:rsidP="007B49C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3F2533" w:rsidRDefault="003F2533" w:rsidP="007B49C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0742DD" w:rsidRDefault="000742DD" w:rsidP="007B49C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0742DD" w:rsidRDefault="000742DD" w:rsidP="007B49C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144C2E" w:rsidRDefault="00144C2E" w:rsidP="00144C2E">
      <w:pPr>
        <w:pStyle w:val="T"/>
        <w:ind w:left="0" w:right="65"/>
        <w:jc w:val="both"/>
        <w:rPr>
          <w:rFonts w:ascii="Angsana New" w:hAnsi="Angsana New" w:cs="Angsana New"/>
          <w:lang w:val="en-US"/>
        </w:rPr>
      </w:pPr>
    </w:p>
    <w:p w:rsidR="00C506F5" w:rsidRPr="0081383F" w:rsidRDefault="00C506F5" w:rsidP="00C506F5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1B41B9">
        <w:rPr>
          <w:rFonts w:ascii="Angsana New" w:hAnsi="Angsana New" w:cs="Angsana New"/>
          <w:cs/>
        </w:rPr>
        <w:t>(</w:t>
      </w:r>
      <w:r w:rsidR="00965B8B">
        <w:rPr>
          <w:rFonts w:ascii="Angsana New" w:hAnsi="Angsana New" w:cs="Angsana New" w:hint="cs"/>
          <w:cs/>
          <w:lang w:val="en-US"/>
        </w:rPr>
        <w:t>เอกสิทธิ์ ชูธรรมสถิตย์</w:t>
      </w:r>
      <w:r w:rsidR="002576D5" w:rsidRPr="0081383F">
        <w:rPr>
          <w:rFonts w:ascii="Angsana New" w:hAnsi="Angsana New" w:cs="Angsana New"/>
          <w:lang w:val="en-US"/>
        </w:rPr>
        <w:t>)</w:t>
      </w:r>
    </w:p>
    <w:p w:rsidR="00C506F5" w:rsidRPr="0081383F" w:rsidRDefault="00C506F5" w:rsidP="00C506F5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81383F">
        <w:rPr>
          <w:rFonts w:ascii="Angsana New" w:hAnsi="Angsana New" w:cs="Angsana New"/>
          <w:cs/>
        </w:rPr>
        <w:t>ผู้สอบบัญชีรับอนุญาต</w:t>
      </w:r>
    </w:p>
    <w:p w:rsidR="00C506F5" w:rsidRPr="00245909" w:rsidRDefault="00245909" w:rsidP="00C506F5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  <w:r w:rsidRPr="0081383F">
        <w:rPr>
          <w:rFonts w:ascii="Angsana New" w:hAnsi="Angsana New" w:cs="Angsana New"/>
          <w:cs/>
        </w:rPr>
        <w:t xml:space="preserve">เลขทะเบียน </w:t>
      </w:r>
      <w:r w:rsidR="00965B8B">
        <w:rPr>
          <w:rFonts w:ascii="Angsana New" w:hAnsi="Angsana New" w:cs="Angsana New"/>
          <w:lang w:val="en-US"/>
        </w:rPr>
        <w:t>4195</w:t>
      </w:r>
    </w:p>
    <w:p w:rsidR="00614224" w:rsidRDefault="00614224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C506F5" w:rsidRPr="001B41B9" w:rsidRDefault="00C506F5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C506F5" w:rsidRPr="001B41B9" w:rsidRDefault="00C506F5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B41B9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8328CA" w:rsidRDefault="00ED4D17" w:rsidP="00241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D4D17">
        <w:rPr>
          <w:rFonts w:ascii="Angsana New" w:hAnsi="Angsana New"/>
          <w:sz w:val="30"/>
          <w:szCs w:val="30"/>
        </w:rPr>
        <w:t>13</w:t>
      </w:r>
      <w:r w:rsidR="00D57255" w:rsidRPr="00ED4D17">
        <w:rPr>
          <w:rFonts w:ascii="Angsana New" w:hAnsi="Angsana New"/>
          <w:sz w:val="30"/>
          <w:szCs w:val="30"/>
        </w:rPr>
        <w:t xml:space="preserve"> </w:t>
      </w:r>
      <w:r w:rsidRPr="00ED4D17">
        <w:rPr>
          <w:rFonts w:ascii="Angsana New" w:hAnsi="Angsana New" w:hint="cs"/>
          <w:sz w:val="30"/>
          <w:szCs w:val="30"/>
          <w:cs/>
        </w:rPr>
        <w:t>พฤษภา</w:t>
      </w:r>
      <w:r w:rsidR="00D57255" w:rsidRPr="00ED4D17">
        <w:rPr>
          <w:rFonts w:ascii="Angsana New" w:hAnsi="Angsana New" w:hint="cs"/>
          <w:sz w:val="30"/>
          <w:szCs w:val="30"/>
          <w:cs/>
        </w:rPr>
        <w:t>คม</w:t>
      </w:r>
      <w:r w:rsidR="00965B8B" w:rsidRPr="00ED4D17">
        <w:rPr>
          <w:rFonts w:ascii="Angsana New" w:hAnsi="Angsana New" w:hint="cs"/>
          <w:sz w:val="30"/>
          <w:szCs w:val="30"/>
          <w:cs/>
        </w:rPr>
        <w:t xml:space="preserve"> </w:t>
      </w:r>
      <w:r w:rsidR="00EA2541" w:rsidRPr="00ED4D17">
        <w:rPr>
          <w:rFonts w:ascii="Angsana New" w:hAnsi="Angsana New"/>
          <w:sz w:val="30"/>
          <w:szCs w:val="30"/>
        </w:rPr>
        <w:t>2562</w:t>
      </w:r>
    </w:p>
    <w:p w:rsidR="008328CA" w:rsidRDefault="008328CA" w:rsidP="008B6FC6">
      <w:pPr>
        <w:spacing w:line="240" w:lineRule="auto"/>
        <w:rPr>
          <w:rFonts w:ascii="Angsana New" w:hAnsi="Angsana New"/>
          <w:sz w:val="30"/>
          <w:szCs w:val="30"/>
        </w:rPr>
      </w:pPr>
    </w:p>
    <w:p w:rsidR="00D957C9" w:rsidRPr="009713DE" w:rsidRDefault="00D957C9" w:rsidP="00E72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sectPr w:rsidR="00D957C9" w:rsidRPr="009713DE" w:rsidSect="008410C1">
      <w:headerReference w:type="default" r:id="rId10"/>
      <w:headerReference w:type="first" r:id="rId11"/>
      <w:footerReference w:type="first" r:id="rId12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5CB2" w:rsidRDefault="00775CB2" w:rsidP="005F5E41">
      <w:r>
        <w:separator/>
      </w:r>
    </w:p>
  </w:endnote>
  <w:endnote w:type="continuationSeparator" w:id="0">
    <w:p w:rsidR="00775CB2" w:rsidRDefault="00775CB2" w:rsidP="005F5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46FE" w:rsidRDefault="000846FE" w:rsidP="00C211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43</w:t>
    </w:r>
    <w:r>
      <w:rPr>
        <w:rStyle w:val="PageNumber"/>
        <w:cs/>
      </w:rPr>
      <w:fldChar w:fldCharType="end"/>
    </w:r>
  </w:p>
  <w:p w:rsidR="000846FE" w:rsidRDefault="000846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46FE" w:rsidRPr="002A722B" w:rsidRDefault="000846FE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:rsidR="000846FE" w:rsidRPr="009D066B" w:rsidRDefault="000846FE" w:rsidP="00880E58">
    <w:pPr>
      <w:pStyle w:val="Footer"/>
      <w:rPr>
        <w:rFonts w:ascii="Angsana New" w:hAnsi="Angsana New"/>
        <w:i/>
        <w:iCs/>
        <w:noProof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46FE" w:rsidRPr="00B42220" w:rsidRDefault="000846FE" w:rsidP="00B422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5CB2" w:rsidRDefault="00775CB2" w:rsidP="005F5E41">
      <w:r>
        <w:separator/>
      </w:r>
    </w:p>
  </w:footnote>
  <w:footnote w:type="continuationSeparator" w:id="0">
    <w:p w:rsidR="00775CB2" w:rsidRDefault="00775CB2" w:rsidP="005F5E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46FE" w:rsidRDefault="000846FE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  <w:p w:rsidR="00B42220" w:rsidRPr="00F62F33" w:rsidRDefault="00B42220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46FE" w:rsidRDefault="000846FE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  <w:p w:rsidR="00B42220" w:rsidRPr="00F62F33" w:rsidRDefault="00B42220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A63B18"/>
    <w:multiLevelType w:val="hybridMultilevel"/>
    <w:tmpl w:val="73285B68"/>
    <w:lvl w:ilvl="0" w:tplc="B64E5E6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12129D92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0BE6E91"/>
    <w:multiLevelType w:val="hybridMultilevel"/>
    <w:tmpl w:val="08E81220"/>
    <w:lvl w:ilvl="0" w:tplc="1110F142">
      <w:start w:val="30"/>
      <w:numFmt w:val="bullet"/>
      <w:lvlText w:val="-"/>
      <w:lvlJc w:val="left"/>
      <w:pPr>
        <w:ind w:left="761" w:hanging="78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1" w:hanging="360"/>
      </w:pPr>
      <w:rPr>
        <w:rFonts w:ascii="Wingdings" w:hAnsi="Wingdings" w:hint="default"/>
      </w:rPr>
    </w:lvl>
  </w:abstractNum>
  <w:abstractNum w:abstractNumId="13" w15:restartNumberingAfterBreak="0">
    <w:nsid w:val="111F0D75"/>
    <w:multiLevelType w:val="hybridMultilevel"/>
    <w:tmpl w:val="C464AD9C"/>
    <w:lvl w:ilvl="0" w:tplc="876A5992">
      <w:start w:val="6"/>
      <w:numFmt w:val="bullet"/>
      <w:lvlText w:val="-"/>
      <w:lvlJc w:val="left"/>
      <w:pPr>
        <w:ind w:left="1010" w:hanging="65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8637D2"/>
    <w:multiLevelType w:val="hybridMultilevel"/>
    <w:tmpl w:val="2650453E"/>
    <w:lvl w:ilvl="0" w:tplc="A6AC81F0">
      <w:start w:val="4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58C708B"/>
    <w:multiLevelType w:val="hybridMultilevel"/>
    <w:tmpl w:val="3E2A25B4"/>
    <w:lvl w:ilvl="0" w:tplc="CFE2CFD2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4E2B0DD0"/>
    <w:multiLevelType w:val="hybridMultilevel"/>
    <w:tmpl w:val="4F447036"/>
    <w:lvl w:ilvl="0" w:tplc="76B8CD8E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4" w15:restartNumberingAfterBreak="0">
    <w:nsid w:val="4E595FDE"/>
    <w:multiLevelType w:val="hybridMultilevel"/>
    <w:tmpl w:val="C6AEA1B2"/>
    <w:lvl w:ilvl="0" w:tplc="36D887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6AF45FE7"/>
    <w:multiLevelType w:val="hybridMultilevel"/>
    <w:tmpl w:val="4BF8FFAC"/>
    <w:lvl w:ilvl="0" w:tplc="ADBED030"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8" w15:restartNumberingAfterBreak="0">
    <w:nsid w:val="73710933"/>
    <w:multiLevelType w:val="hybridMultilevel"/>
    <w:tmpl w:val="FCE8F98C"/>
    <w:lvl w:ilvl="0" w:tplc="FA809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901223"/>
    <w:multiLevelType w:val="hybridMultilevel"/>
    <w:tmpl w:val="04F6BD76"/>
    <w:lvl w:ilvl="0" w:tplc="B0183134">
      <w:start w:val="1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6"/>
  </w:num>
  <w:num w:numId="13">
    <w:abstractNumId w:val="25"/>
  </w:num>
  <w:num w:numId="14">
    <w:abstractNumId w:val="17"/>
  </w:num>
  <w:num w:numId="15">
    <w:abstractNumId w:val="20"/>
  </w:num>
  <w:num w:numId="16">
    <w:abstractNumId w:val="10"/>
  </w:num>
  <w:num w:numId="17">
    <w:abstractNumId w:val="22"/>
  </w:num>
  <w:num w:numId="18">
    <w:abstractNumId w:val="15"/>
  </w:num>
  <w:num w:numId="19">
    <w:abstractNumId w:val="24"/>
  </w:num>
  <w:num w:numId="20">
    <w:abstractNumId w:val="21"/>
  </w:num>
  <w:num w:numId="21">
    <w:abstractNumId w:val="23"/>
  </w:num>
  <w:num w:numId="22">
    <w:abstractNumId w:val="28"/>
  </w:num>
  <w:num w:numId="23">
    <w:abstractNumId w:val="29"/>
  </w:num>
  <w:num w:numId="24">
    <w:abstractNumId w:val="12"/>
  </w:num>
  <w:num w:numId="25">
    <w:abstractNumId w:val="18"/>
  </w:num>
  <w:num w:numId="26">
    <w:abstractNumId w:val="14"/>
  </w:num>
  <w:num w:numId="27">
    <w:abstractNumId w:val="27"/>
  </w:num>
  <w:num w:numId="28">
    <w:abstractNumId w:val="13"/>
  </w:num>
  <w:num w:numId="29">
    <w:abstractNumId w:val="26"/>
  </w:num>
  <w:num w:numId="30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687"/>
    <w:rsid w:val="00000343"/>
    <w:rsid w:val="000003ED"/>
    <w:rsid w:val="00000789"/>
    <w:rsid w:val="00000B37"/>
    <w:rsid w:val="00000CC3"/>
    <w:rsid w:val="0000139F"/>
    <w:rsid w:val="0000166D"/>
    <w:rsid w:val="00001753"/>
    <w:rsid w:val="00001891"/>
    <w:rsid w:val="00001CEF"/>
    <w:rsid w:val="00002542"/>
    <w:rsid w:val="00002CCC"/>
    <w:rsid w:val="00002F09"/>
    <w:rsid w:val="0000305C"/>
    <w:rsid w:val="00003922"/>
    <w:rsid w:val="00003BD3"/>
    <w:rsid w:val="000044A0"/>
    <w:rsid w:val="00005201"/>
    <w:rsid w:val="00005319"/>
    <w:rsid w:val="000056B3"/>
    <w:rsid w:val="000056E1"/>
    <w:rsid w:val="0000589F"/>
    <w:rsid w:val="00005B3C"/>
    <w:rsid w:val="00005E38"/>
    <w:rsid w:val="00005E6F"/>
    <w:rsid w:val="00006525"/>
    <w:rsid w:val="00006CB2"/>
    <w:rsid w:val="00007129"/>
    <w:rsid w:val="0000731D"/>
    <w:rsid w:val="000073F5"/>
    <w:rsid w:val="00007826"/>
    <w:rsid w:val="00007FFE"/>
    <w:rsid w:val="000100C2"/>
    <w:rsid w:val="00010226"/>
    <w:rsid w:val="00010354"/>
    <w:rsid w:val="00010768"/>
    <w:rsid w:val="00010DF5"/>
    <w:rsid w:val="0001102A"/>
    <w:rsid w:val="00011388"/>
    <w:rsid w:val="00011516"/>
    <w:rsid w:val="000118A5"/>
    <w:rsid w:val="00011BE2"/>
    <w:rsid w:val="00011D8E"/>
    <w:rsid w:val="0001226D"/>
    <w:rsid w:val="0001228F"/>
    <w:rsid w:val="0001288E"/>
    <w:rsid w:val="0001295E"/>
    <w:rsid w:val="00012B36"/>
    <w:rsid w:val="00012C28"/>
    <w:rsid w:val="00012C67"/>
    <w:rsid w:val="00012DC0"/>
    <w:rsid w:val="00012FC3"/>
    <w:rsid w:val="00013257"/>
    <w:rsid w:val="00013753"/>
    <w:rsid w:val="0001416E"/>
    <w:rsid w:val="00014335"/>
    <w:rsid w:val="0001437C"/>
    <w:rsid w:val="000143E1"/>
    <w:rsid w:val="00014655"/>
    <w:rsid w:val="00014794"/>
    <w:rsid w:val="00014F00"/>
    <w:rsid w:val="00014FF5"/>
    <w:rsid w:val="00015A61"/>
    <w:rsid w:val="0001608E"/>
    <w:rsid w:val="000160DC"/>
    <w:rsid w:val="0001644A"/>
    <w:rsid w:val="00016548"/>
    <w:rsid w:val="00016B88"/>
    <w:rsid w:val="00017069"/>
    <w:rsid w:val="0001716F"/>
    <w:rsid w:val="000179E4"/>
    <w:rsid w:val="00017A77"/>
    <w:rsid w:val="0002005A"/>
    <w:rsid w:val="00020115"/>
    <w:rsid w:val="00020183"/>
    <w:rsid w:val="00020A9F"/>
    <w:rsid w:val="00020ACC"/>
    <w:rsid w:val="00020B6C"/>
    <w:rsid w:val="00020F3B"/>
    <w:rsid w:val="0002198E"/>
    <w:rsid w:val="00021F21"/>
    <w:rsid w:val="0002224D"/>
    <w:rsid w:val="000226F6"/>
    <w:rsid w:val="000227A9"/>
    <w:rsid w:val="00022CAD"/>
    <w:rsid w:val="00022CF8"/>
    <w:rsid w:val="00022F94"/>
    <w:rsid w:val="000233AA"/>
    <w:rsid w:val="0002367C"/>
    <w:rsid w:val="0002377E"/>
    <w:rsid w:val="00023A12"/>
    <w:rsid w:val="00023A49"/>
    <w:rsid w:val="0002400C"/>
    <w:rsid w:val="000241C4"/>
    <w:rsid w:val="0002431F"/>
    <w:rsid w:val="00024378"/>
    <w:rsid w:val="000243E6"/>
    <w:rsid w:val="000249EB"/>
    <w:rsid w:val="00024DF2"/>
    <w:rsid w:val="00025938"/>
    <w:rsid w:val="00025DAD"/>
    <w:rsid w:val="00026041"/>
    <w:rsid w:val="000260E8"/>
    <w:rsid w:val="000266E1"/>
    <w:rsid w:val="00026D38"/>
    <w:rsid w:val="00026E47"/>
    <w:rsid w:val="000270E2"/>
    <w:rsid w:val="00027B15"/>
    <w:rsid w:val="00027BB0"/>
    <w:rsid w:val="00027C0D"/>
    <w:rsid w:val="00030325"/>
    <w:rsid w:val="00030491"/>
    <w:rsid w:val="00030FD0"/>
    <w:rsid w:val="00031502"/>
    <w:rsid w:val="00031803"/>
    <w:rsid w:val="000318A7"/>
    <w:rsid w:val="00031B0F"/>
    <w:rsid w:val="00031EE2"/>
    <w:rsid w:val="00032594"/>
    <w:rsid w:val="000329E6"/>
    <w:rsid w:val="00032A08"/>
    <w:rsid w:val="00032C66"/>
    <w:rsid w:val="00032DB5"/>
    <w:rsid w:val="000340F4"/>
    <w:rsid w:val="00034692"/>
    <w:rsid w:val="000348F8"/>
    <w:rsid w:val="0003495B"/>
    <w:rsid w:val="00034964"/>
    <w:rsid w:val="000349D0"/>
    <w:rsid w:val="000351B8"/>
    <w:rsid w:val="0003534B"/>
    <w:rsid w:val="0003561B"/>
    <w:rsid w:val="0003569D"/>
    <w:rsid w:val="000358CF"/>
    <w:rsid w:val="00035C28"/>
    <w:rsid w:val="000366EA"/>
    <w:rsid w:val="00036B95"/>
    <w:rsid w:val="00036C7C"/>
    <w:rsid w:val="00036EE0"/>
    <w:rsid w:val="00036F51"/>
    <w:rsid w:val="000372F2"/>
    <w:rsid w:val="0003767A"/>
    <w:rsid w:val="000377B9"/>
    <w:rsid w:val="000407E5"/>
    <w:rsid w:val="00040A41"/>
    <w:rsid w:val="00040BC9"/>
    <w:rsid w:val="00040CD5"/>
    <w:rsid w:val="00040CED"/>
    <w:rsid w:val="000414BA"/>
    <w:rsid w:val="00041505"/>
    <w:rsid w:val="00041565"/>
    <w:rsid w:val="0004182D"/>
    <w:rsid w:val="00041AA1"/>
    <w:rsid w:val="00041AB3"/>
    <w:rsid w:val="00041C22"/>
    <w:rsid w:val="00041C3E"/>
    <w:rsid w:val="000421C6"/>
    <w:rsid w:val="000430F5"/>
    <w:rsid w:val="00043705"/>
    <w:rsid w:val="0004371E"/>
    <w:rsid w:val="0004372A"/>
    <w:rsid w:val="0004390F"/>
    <w:rsid w:val="00043DC1"/>
    <w:rsid w:val="000441E1"/>
    <w:rsid w:val="000443C5"/>
    <w:rsid w:val="00044667"/>
    <w:rsid w:val="000446B8"/>
    <w:rsid w:val="000451F7"/>
    <w:rsid w:val="0004525A"/>
    <w:rsid w:val="000452AD"/>
    <w:rsid w:val="00045686"/>
    <w:rsid w:val="00045BE7"/>
    <w:rsid w:val="00045F01"/>
    <w:rsid w:val="00046119"/>
    <w:rsid w:val="000464D2"/>
    <w:rsid w:val="0004740B"/>
    <w:rsid w:val="0004760D"/>
    <w:rsid w:val="0004764B"/>
    <w:rsid w:val="00047ADC"/>
    <w:rsid w:val="00047D2F"/>
    <w:rsid w:val="000502B7"/>
    <w:rsid w:val="000502F6"/>
    <w:rsid w:val="000503C0"/>
    <w:rsid w:val="00050AEA"/>
    <w:rsid w:val="00050E7B"/>
    <w:rsid w:val="00050EC0"/>
    <w:rsid w:val="0005110F"/>
    <w:rsid w:val="00051341"/>
    <w:rsid w:val="00051365"/>
    <w:rsid w:val="00051493"/>
    <w:rsid w:val="0005159C"/>
    <w:rsid w:val="00051708"/>
    <w:rsid w:val="00051D97"/>
    <w:rsid w:val="00051F58"/>
    <w:rsid w:val="0005237F"/>
    <w:rsid w:val="00052969"/>
    <w:rsid w:val="00052B3D"/>
    <w:rsid w:val="00052F29"/>
    <w:rsid w:val="00052FA9"/>
    <w:rsid w:val="00053053"/>
    <w:rsid w:val="000533EE"/>
    <w:rsid w:val="00053970"/>
    <w:rsid w:val="00053A29"/>
    <w:rsid w:val="00053A38"/>
    <w:rsid w:val="00053DA3"/>
    <w:rsid w:val="00053DF7"/>
    <w:rsid w:val="00053F57"/>
    <w:rsid w:val="00054BFE"/>
    <w:rsid w:val="00055069"/>
    <w:rsid w:val="00055077"/>
    <w:rsid w:val="00055538"/>
    <w:rsid w:val="00055634"/>
    <w:rsid w:val="0005586E"/>
    <w:rsid w:val="00055C18"/>
    <w:rsid w:val="00055C56"/>
    <w:rsid w:val="00055E44"/>
    <w:rsid w:val="000560A6"/>
    <w:rsid w:val="00056591"/>
    <w:rsid w:val="000565E8"/>
    <w:rsid w:val="00056A5C"/>
    <w:rsid w:val="00056F04"/>
    <w:rsid w:val="000570B4"/>
    <w:rsid w:val="000573ED"/>
    <w:rsid w:val="000574D1"/>
    <w:rsid w:val="000574EA"/>
    <w:rsid w:val="00057F9D"/>
    <w:rsid w:val="000600E0"/>
    <w:rsid w:val="00060304"/>
    <w:rsid w:val="00060315"/>
    <w:rsid w:val="0006037F"/>
    <w:rsid w:val="00060520"/>
    <w:rsid w:val="00060E6D"/>
    <w:rsid w:val="0006169F"/>
    <w:rsid w:val="00061990"/>
    <w:rsid w:val="000621C9"/>
    <w:rsid w:val="0006221A"/>
    <w:rsid w:val="0006242B"/>
    <w:rsid w:val="0006253F"/>
    <w:rsid w:val="00062BD3"/>
    <w:rsid w:val="000637E8"/>
    <w:rsid w:val="000639BA"/>
    <w:rsid w:val="00063BA8"/>
    <w:rsid w:val="00063BDF"/>
    <w:rsid w:val="00064C56"/>
    <w:rsid w:val="00064EEF"/>
    <w:rsid w:val="000650F4"/>
    <w:rsid w:val="00065A4A"/>
    <w:rsid w:val="00066200"/>
    <w:rsid w:val="00066DCC"/>
    <w:rsid w:val="00067027"/>
    <w:rsid w:val="00067331"/>
    <w:rsid w:val="0006778F"/>
    <w:rsid w:val="00067B41"/>
    <w:rsid w:val="00067C58"/>
    <w:rsid w:val="00067E68"/>
    <w:rsid w:val="00070078"/>
    <w:rsid w:val="0007008B"/>
    <w:rsid w:val="000704A4"/>
    <w:rsid w:val="00070695"/>
    <w:rsid w:val="00070E91"/>
    <w:rsid w:val="000717EE"/>
    <w:rsid w:val="00071AC9"/>
    <w:rsid w:val="00071CE4"/>
    <w:rsid w:val="000726C6"/>
    <w:rsid w:val="00072B8B"/>
    <w:rsid w:val="00072C6C"/>
    <w:rsid w:val="00072DD4"/>
    <w:rsid w:val="00072F94"/>
    <w:rsid w:val="000730BD"/>
    <w:rsid w:val="00073D4E"/>
    <w:rsid w:val="000742DD"/>
    <w:rsid w:val="00074599"/>
    <w:rsid w:val="00074870"/>
    <w:rsid w:val="000748C1"/>
    <w:rsid w:val="00074CD4"/>
    <w:rsid w:val="00074FE2"/>
    <w:rsid w:val="0007506F"/>
    <w:rsid w:val="00075549"/>
    <w:rsid w:val="0007575B"/>
    <w:rsid w:val="000758AF"/>
    <w:rsid w:val="000759BF"/>
    <w:rsid w:val="000763D3"/>
    <w:rsid w:val="000764C0"/>
    <w:rsid w:val="000768C3"/>
    <w:rsid w:val="00076A0C"/>
    <w:rsid w:val="00076A7B"/>
    <w:rsid w:val="00076C3C"/>
    <w:rsid w:val="00076E79"/>
    <w:rsid w:val="000770A7"/>
    <w:rsid w:val="000772E9"/>
    <w:rsid w:val="000776AB"/>
    <w:rsid w:val="000776AF"/>
    <w:rsid w:val="00080045"/>
    <w:rsid w:val="0008014D"/>
    <w:rsid w:val="00080BE0"/>
    <w:rsid w:val="00080C2F"/>
    <w:rsid w:val="00080F3D"/>
    <w:rsid w:val="00080F86"/>
    <w:rsid w:val="000816A8"/>
    <w:rsid w:val="0008170A"/>
    <w:rsid w:val="00081766"/>
    <w:rsid w:val="00081BA7"/>
    <w:rsid w:val="00081F8C"/>
    <w:rsid w:val="00082221"/>
    <w:rsid w:val="0008250F"/>
    <w:rsid w:val="000829F2"/>
    <w:rsid w:val="00082A13"/>
    <w:rsid w:val="00082B1B"/>
    <w:rsid w:val="00082B49"/>
    <w:rsid w:val="00082B5B"/>
    <w:rsid w:val="00083209"/>
    <w:rsid w:val="000832E2"/>
    <w:rsid w:val="00083735"/>
    <w:rsid w:val="00083CCC"/>
    <w:rsid w:val="00083CFB"/>
    <w:rsid w:val="000846FE"/>
    <w:rsid w:val="000850DD"/>
    <w:rsid w:val="0008533A"/>
    <w:rsid w:val="000854A0"/>
    <w:rsid w:val="0008556F"/>
    <w:rsid w:val="000856C8"/>
    <w:rsid w:val="00085A60"/>
    <w:rsid w:val="00085EB4"/>
    <w:rsid w:val="00085EB6"/>
    <w:rsid w:val="0008642D"/>
    <w:rsid w:val="00086634"/>
    <w:rsid w:val="00086681"/>
    <w:rsid w:val="00086E36"/>
    <w:rsid w:val="00086FD5"/>
    <w:rsid w:val="00087201"/>
    <w:rsid w:val="00087B05"/>
    <w:rsid w:val="00087BC0"/>
    <w:rsid w:val="00087C64"/>
    <w:rsid w:val="00087EF2"/>
    <w:rsid w:val="000905A2"/>
    <w:rsid w:val="00090824"/>
    <w:rsid w:val="00090902"/>
    <w:rsid w:val="00090A12"/>
    <w:rsid w:val="00090C85"/>
    <w:rsid w:val="00090D0C"/>
    <w:rsid w:val="00091219"/>
    <w:rsid w:val="000918C8"/>
    <w:rsid w:val="00091BE8"/>
    <w:rsid w:val="00091CB7"/>
    <w:rsid w:val="00091FF7"/>
    <w:rsid w:val="00092140"/>
    <w:rsid w:val="0009253B"/>
    <w:rsid w:val="00092A12"/>
    <w:rsid w:val="00092B64"/>
    <w:rsid w:val="00092C6A"/>
    <w:rsid w:val="00092F51"/>
    <w:rsid w:val="00092F64"/>
    <w:rsid w:val="00093AFF"/>
    <w:rsid w:val="00094FE0"/>
    <w:rsid w:val="00095816"/>
    <w:rsid w:val="00095CAA"/>
    <w:rsid w:val="00095FCA"/>
    <w:rsid w:val="0009629A"/>
    <w:rsid w:val="000963DD"/>
    <w:rsid w:val="000963E9"/>
    <w:rsid w:val="0009660B"/>
    <w:rsid w:val="000966C9"/>
    <w:rsid w:val="0009699C"/>
    <w:rsid w:val="00096B26"/>
    <w:rsid w:val="00096B8E"/>
    <w:rsid w:val="00096D43"/>
    <w:rsid w:val="00096E73"/>
    <w:rsid w:val="00096ECF"/>
    <w:rsid w:val="000973FC"/>
    <w:rsid w:val="000A0F12"/>
    <w:rsid w:val="000A179C"/>
    <w:rsid w:val="000A18AB"/>
    <w:rsid w:val="000A1FD6"/>
    <w:rsid w:val="000A2101"/>
    <w:rsid w:val="000A2542"/>
    <w:rsid w:val="000A2DF3"/>
    <w:rsid w:val="000A2EA8"/>
    <w:rsid w:val="000A3228"/>
    <w:rsid w:val="000A32A7"/>
    <w:rsid w:val="000A3C40"/>
    <w:rsid w:val="000A439C"/>
    <w:rsid w:val="000A495F"/>
    <w:rsid w:val="000A4ABF"/>
    <w:rsid w:val="000A4CC5"/>
    <w:rsid w:val="000A4CCE"/>
    <w:rsid w:val="000A4D3B"/>
    <w:rsid w:val="000A4F76"/>
    <w:rsid w:val="000A59D9"/>
    <w:rsid w:val="000A6007"/>
    <w:rsid w:val="000A61C7"/>
    <w:rsid w:val="000A6DE9"/>
    <w:rsid w:val="000A6F09"/>
    <w:rsid w:val="000A6F80"/>
    <w:rsid w:val="000A7398"/>
    <w:rsid w:val="000A7846"/>
    <w:rsid w:val="000A78DE"/>
    <w:rsid w:val="000A7B8F"/>
    <w:rsid w:val="000A7CC5"/>
    <w:rsid w:val="000B007E"/>
    <w:rsid w:val="000B09E1"/>
    <w:rsid w:val="000B0C4C"/>
    <w:rsid w:val="000B1540"/>
    <w:rsid w:val="000B16D7"/>
    <w:rsid w:val="000B195A"/>
    <w:rsid w:val="000B1AB0"/>
    <w:rsid w:val="000B1DBC"/>
    <w:rsid w:val="000B203F"/>
    <w:rsid w:val="000B214F"/>
    <w:rsid w:val="000B234F"/>
    <w:rsid w:val="000B260B"/>
    <w:rsid w:val="000B27F8"/>
    <w:rsid w:val="000B2AAA"/>
    <w:rsid w:val="000B2BE3"/>
    <w:rsid w:val="000B399D"/>
    <w:rsid w:val="000B3F61"/>
    <w:rsid w:val="000B4222"/>
    <w:rsid w:val="000B44E8"/>
    <w:rsid w:val="000B4A48"/>
    <w:rsid w:val="000B53AA"/>
    <w:rsid w:val="000B5838"/>
    <w:rsid w:val="000B58B1"/>
    <w:rsid w:val="000B5D0C"/>
    <w:rsid w:val="000B5D5F"/>
    <w:rsid w:val="000B6074"/>
    <w:rsid w:val="000B60BA"/>
    <w:rsid w:val="000B63B2"/>
    <w:rsid w:val="000B6872"/>
    <w:rsid w:val="000B72B0"/>
    <w:rsid w:val="000B74C2"/>
    <w:rsid w:val="000B764C"/>
    <w:rsid w:val="000B7CB2"/>
    <w:rsid w:val="000B7DF7"/>
    <w:rsid w:val="000C05E8"/>
    <w:rsid w:val="000C0982"/>
    <w:rsid w:val="000C12EE"/>
    <w:rsid w:val="000C136B"/>
    <w:rsid w:val="000C161F"/>
    <w:rsid w:val="000C1D04"/>
    <w:rsid w:val="000C1ED2"/>
    <w:rsid w:val="000C227B"/>
    <w:rsid w:val="000C23BA"/>
    <w:rsid w:val="000C2805"/>
    <w:rsid w:val="000C2C19"/>
    <w:rsid w:val="000C2FD6"/>
    <w:rsid w:val="000C3176"/>
    <w:rsid w:val="000C31D7"/>
    <w:rsid w:val="000C31D8"/>
    <w:rsid w:val="000C390A"/>
    <w:rsid w:val="000C3A8E"/>
    <w:rsid w:val="000C4096"/>
    <w:rsid w:val="000C438E"/>
    <w:rsid w:val="000C469D"/>
    <w:rsid w:val="000C4A2B"/>
    <w:rsid w:val="000C4E18"/>
    <w:rsid w:val="000C539B"/>
    <w:rsid w:val="000C53C1"/>
    <w:rsid w:val="000C5E63"/>
    <w:rsid w:val="000C6898"/>
    <w:rsid w:val="000C6B32"/>
    <w:rsid w:val="000C6B8A"/>
    <w:rsid w:val="000C6D6D"/>
    <w:rsid w:val="000D0422"/>
    <w:rsid w:val="000D05DE"/>
    <w:rsid w:val="000D082F"/>
    <w:rsid w:val="000D288B"/>
    <w:rsid w:val="000D2C19"/>
    <w:rsid w:val="000D3887"/>
    <w:rsid w:val="000D4421"/>
    <w:rsid w:val="000D44EB"/>
    <w:rsid w:val="000D4B10"/>
    <w:rsid w:val="000D4B91"/>
    <w:rsid w:val="000D534D"/>
    <w:rsid w:val="000D56C7"/>
    <w:rsid w:val="000D58D9"/>
    <w:rsid w:val="000D5DE4"/>
    <w:rsid w:val="000D6B0E"/>
    <w:rsid w:val="000D6E2F"/>
    <w:rsid w:val="000D6E4B"/>
    <w:rsid w:val="000D6E58"/>
    <w:rsid w:val="000D74BD"/>
    <w:rsid w:val="000D7D24"/>
    <w:rsid w:val="000D7FBD"/>
    <w:rsid w:val="000E037E"/>
    <w:rsid w:val="000E045D"/>
    <w:rsid w:val="000E0460"/>
    <w:rsid w:val="000E0ACB"/>
    <w:rsid w:val="000E1277"/>
    <w:rsid w:val="000E1358"/>
    <w:rsid w:val="000E1F6D"/>
    <w:rsid w:val="000E28CB"/>
    <w:rsid w:val="000E38E0"/>
    <w:rsid w:val="000E3DEC"/>
    <w:rsid w:val="000E4135"/>
    <w:rsid w:val="000E46BB"/>
    <w:rsid w:val="000E483E"/>
    <w:rsid w:val="000E4D38"/>
    <w:rsid w:val="000E4F4F"/>
    <w:rsid w:val="000E500E"/>
    <w:rsid w:val="000E5628"/>
    <w:rsid w:val="000E6068"/>
    <w:rsid w:val="000E6937"/>
    <w:rsid w:val="000E6A89"/>
    <w:rsid w:val="000E6D9F"/>
    <w:rsid w:val="000E7195"/>
    <w:rsid w:val="000E7373"/>
    <w:rsid w:val="000E7389"/>
    <w:rsid w:val="000E74C9"/>
    <w:rsid w:val="000E7DDF"/>
    <w:rsid w:val="000E7E2C"/>
    <w:rsid w:val="000F02E8"/>
    <w:rsid w:val="000F0D92"/>
    <w:rsid w:val="000F115D"/>
    <w:rsid w:val="000F14D6"/>
    <w:rsid w:val="000F1727"/>
    <w:rsid w:val="000F176C"/>
    <w:rsid w:val="000F18D4"/>
    <w:rsid w:val="000F1C50"/>
    <w:rsid w:val="000F1C81"/>
    <w:rsid w:val="000F1CA4"/>
    <w:rsid w:val="000F1CAB"/>
    <w:rsid w:val="000F1E69"/>
    <w:rsid w:val="000F2C3C"/>
    <w:rsid w:val="000F32C7"/>
    <w:rsid w:val="000F3492"/>
    <w:rsid w:val="000F35F2"/>
    <w:rsid w:val="000F3D89"/>
    <w:rsid w:val="000F3F33"/>
    <w:rsid w:val="000F45D4"/>
    <w:rsid w:val="000F48FC"/>
    <w:rsid w:val="000F4AA0"/>
    <w:rsid w:val="000F4EDD"/>
    <w:rsid w:val="000F5698"/>
    <w:rsid w:val="000F5764"/>
    <w:rsid w:val="000F5A61"/>
    <w:rsid w:val="000F5B7E"/>
    <w:rsid w:val="000F5D25"/>
    <w:rsid w:val="000F60C1"/>
    <w:rsid w:val="000F63C2"/>
    <w:rsid w:val="000F65D1"/>
    <w:rsid w:val="000F67BE"/>
    <w:rsid w:val="000F773A"/>
    <w:rsid w:val="000F7A11"/>
    <w:rsid w:val="000F7DB0"/>
    <w:rsid w:val="0010104B"/>
    <w:rsid w:val="0010107B"/>
    <w:rsid w:val="001012F9"/>
    <w:rsid w:val="001017D0"/>
    <w:rsid w:val="00101DBE"/>
    <w:rsid w:val="0010360D"/>
    <w:rsid w:val="001039F7"/>
    <w:rsid w:val="00103C32"/>
    <w:rsid w:val="00103D88"/>
    <w:rsid w:val="00103DB5"/>
    <w:rsid w:val="001048C2"/>
    <w:rsid w:val="00104B08"/>
    <w:rsid w:val="00104D24"/>
    <w:rsid w:val="00104E59"/>
    <w:rsid w:val="00104ED0"/>
    <w:rsid w:val="001051EF"/>
    <w:rsid w:val="00105366"/>
    <w:rsid w:val="00105438"/>
    <w:rsid w:val="00105B36"/>
    <w:rsid w:val="00105E1D"/>
    <w:rsid w:val="00105E5B"/>
    <w:rsid w:val="00106334"/>
    <w:rsid w:val="001063A1"/>
    <w:rsid w:val="001066F0"/>
    <w:rsid w:val="0010700A"/>
    <w:rsid w:val="001071E5"/>
    <w:rsid w:val="0010740B"/>
    <w:rsid w:val="00107BF5"/>
    <w:rsid w:val="00107F6E"/>
    <w:rsid w:val="0011004D"/>
    <w:rsid w:val="001100E1"/>
    <w:rsid w:val="00110132"/>
    <w:rsid w:val="001103F7"/>
    <w:rsid w:val="001108D9"/>
    <w:rsid w:val="00110A2F"/>
    <w:rsid w:val="00110DCB"/>
    <w:rsid w:val="00110EF0"/>
    <w:rsid w:val="001113BC"/>
    <w:rsid w:val="00111BAF"/>
    <w:rsid w:val="00111BDD"/>
    <w:rsid w:val="001127D1"/>
    <w:rsid w:val="00112E52"/>
    <w:rsid w:val="00112E7F"/>
    <w:rsid w:val="0011309E"/>
    <w:rsid w:val="001133C3"/>
    <w:rsid w:val="00114027"/>
    <w:rsid w:val="00114CA3"/>
    <w:rsid w:val="00114E57"/>
    <w:rsid w:val="00115496"/>
    <w:rsid w:val="001157F9"/>
    <w:rsid w:val="00115D0E"/>
    <w:rsid w:val="00116691"/>
    <w:rsid w:val="00116C5E"/>
    <w:rsid w:val="00116E7D"/>
    <w:rsid w:val="001170D9"/>
    <w:rsid w:val="00117621"/>
    <w:rsid w:val="00117971"/>
    <w:rsid w:val="00117E6F"/>
    <w:rsid w:val="00120560"/>
    <w:rsid w:val="00120918"/>
    <w:rsid w:val="001209BC"/>
    <w:rsid w:val="00120B2B"/>
    <w:rsid w:val="00120C96"/>
    <w:rsid w:val="0012118B"/>
    <w:rsid w:val="00121484"/>
    <w:rsid w:val="001219B9"/>
    <w:rsid w:val="00121B5A"/>
    <w:rsid w:val="00121BA8"/>
    <w:rsid w:val="001222B3"/>
    <w:rsid w:val="0012300E"/>
    <w:rsid w:val="0012340F"/>
    <w:rsid w:val="0012353E"/>
    <w:rsid w:val="00123B92"/>
    <w:rsid w:val="00124AC0"/>
    <w:rsid w:val="0012522F"/>
    <w:rsid w:val="00125908"/>
    <w:rsid w:val="001259E8"/>
    <w:rsid w:val="00125C1B"/>
    <w:rsid w:val="00125DEB"/>
    <w:rsid w:val="00125EE8"/>
    <w:rsid w:val="00126B25"/>
    <w:rsid w:val="001275B9"/>
    <w:rsid w:val="001278E2"/>
    <w:rsid w:val="00127F18"/>
    <w:rsid w:val="00127F4A"/>
    <w:rsid w:val="00130E71"/>
    <w:rsid w:val="0013181D"/>
    <w:rsid w:val="00131E32"/>
    <w:rsid w:val="00131E87"/>
    <w:rsid w:val="0013277E"/>
    <w:rsid w:val="00132BF2"/>
    <w:rsid w:val="00132F5B"/>
    <w:rsid w:val="00132FE7"/>
    <w:rsid w:val="00132FEE"/>
    <w:rsid w:val="00133ACD"/>
    <w:rsid w:val="00133C57"/>
    <w:rsid w:val="00133D24"/>
    <w:rsid w:val="00134384"/>
    <w:rsid w:val="00134566"/>
    <w:rsid w:val="0013478C"/>
    <w:rsid w:val="00134EDC"/>
    <w:rsid w:val="0013531F"/>
    <w:rsid w:val="00136683"/>
    <w:rsid w:val="001366E4"/>
    <w:rsid w:val="001370C9"/>
    <w:rsid w:val="00137952"/>
    <w:rsid w:val="00137CF7"/>
    <w:rsid w:val="001401AF"/>
    <w:rsid w:val="001404C2"/>
    <w:rsid w:val="001405B6"/>
    <w:rsid w:val="001409DB"/>
    <w:rsid w:val="00140A91"/>
    <w:rsid w:val="00140D2D"/>
    <w:rsid w:val="001410A7"/>
    <w:rsid w:val="001414D9"/>
    <w:rsid w:val="00141591"/>
    <w:rsid w:val="00141827"/>
    <w:rsid w:val="00141BE9"/>
    <w:rsid w:val="00141DBE"/>
    <w:rsid w:val="00141F2C"/>
    <w:rsid w:val="001424C4"/>
    <w:rsid w:val="001427B9"/>
    <w:rsid w:val="001427ED"/>
    <w:rsid w:val="00142860"/>
    <w:rsid w:val="00142A2B"/>
    <w:rsid w:val="00142E13"/>
    <w:rsid w:val="00142F4B"/>
    <w:rsid w:val="00143043"/>
    <w:rsid w:val="001431BD"/>
    <w:rsid w:val="0014334C"/>
    <w:rsid w:val="0014354F"/>
    <w:rsid w:val="00143A15"/>
    <w:rsid w:val="00143FBF"/>
    <w:rsid w:val="001440AE"/>
    <w:rsid w:val="00144332"/>
    <w:rsid w:val="001443DE"/>
    <w:rsid w:val="00144C2E"/>
    <w:rsid w:val="00144D10"/>
    <w:rsid w:val="00144DCE"/>
    <w:rsid w:val="00144F96"/>
    <w:rsid w:val="001454A8"/>
    <w:rsid w:val="0014568C"/>
    <w:rsid w:val="00145DFA"/>
    <w:rsid w:val="001466C5"/>
    <w:rsid w:val="001472BB"/>
    <w:rsid w:val="001472C8"/>
    <w:rsid w:val="001502D2"/>
    <w:rsid w:val="00150A5F"/>
    <w:rsid w:val="00150F41"/>
    <w:rsid w:val="001511EF"/>
    <w:rsid w:val="001512B5"/>
    <w:rsid w:val="001512F8"/>
    <w:rsid w:val="00151380"/>
    <w:rsid w:val="0015140C"/>
    <w:rsid w:val="0015174C"/>
    <w:rsid w:val="001519F1"/>
    <w:rsid w:val="00151A4C"/>
    <w:rsid w:val="00151CA0"/>
    <w:rsid w:val="00151EAD"/>
    <w:rsid w:val="001522C9"/>
    <w:rsid w:val="00152784"/>
    <w:rsid w:val="001527C4"/>
    <w:rsid w:val="00152DA8"/>
    <w:rsid w:val="00152EA5"/>
    <w:rsid w:val="00152EFB"/>
    <w:rsid w:val="001531AA"/>
    <w:rsid w:val="001532FD"/>
    <w:rsid w:val="001534DD"/>
    <w:rsid w:val="001539E6"/>
    <w:rsid w:val="0015407A"/>
    <w:rsid w:val="00154515"/>
    <w:rsid w:val="00154A37"/>
    <w:rsid w:val="00154E2F"/>
    <w:rsid w:val="00155089"/>
    <w:rsid w:val="001550E6"/>
    <w:rsid w:val="001552C5"/>
    <w:rsid w:val="001552C8"/>
    <w:rsid w:val="0015530F"/>
    <w:rsid w:val="001555ED"/>
    <w:rsid w:val="001559F4"/>
    <w:rsid w:val="00155F6E"/>
    <w:rsid w:val="00155FBA"/>
    <w:rsid w:val="00156313"/>
    <w:rsid w:val="00156387"/>
    <w:rsid w:val="00156477"/>
    <w:rsid w:val="001564AB"/>
    <w:rsid w:val="00156533"/>
    <w:rsid w:val="001565B2"/>
    <w:rsid w:val="0015692A"/>
    <w:rsid w:val="00156B4B"/>
    <w:rsid w:val="00156C9B"/>
    <w:rsid w:val="001574D5"/>
    <w:rsid w:val="00157619"/>
    <w:rsid w:val="00157642"/>
    <w:rsid w:val="00157E11"/>
    <w:rsid w:val="001600DD"/>
    <w:rsid w:val="001602FB"/>
    <w:rsid w:val="0016067A"/>
    <w:rsid w:val="001608D4"/>
    <w:rsid w:val="00160A91"/>
    <w:rsid w:val="00160B6C"/>
    <w:rsid w:val="001616FF"/>
    <w:rsid w:val="0016186B"/>
    <w:rsid w:val="00161C06"/>
    <w:rsid w:val="00163CBC"/>
    <w:rsid w:val="00164050"/>
    <w:rsid w:val="00164791"/>
    <w:rsid w:val="00164B15"/>
    <w:rsid w:val="00164D16"/>
    <w:rsid w:val="00164E54"/>
    <w:rsid w:val="001655CC"/>
    <w:rsid w:val="00165CBD"/>
    <w:rsid w:val="00165D0A"/>
    <w:rsid w:val="0016612C"/>
    <w:rsid w:val="00166911"/>
    <w:rsid w:val="00166D7C"/>
    <w:rsid w:val="00166F45"/>
    <w:rsid w:val="00167060"/>
    <w:rsid w:val="00167268"/>
    <w:rsid w:val="001673C0"/>
    <w:rsid w:val="0016772B"/>
    <w:rsid w:val="00167E3A"/>
    <w:rsid w:val="0017020A"/>
    <w:rsid w:val="0017054E"/>
    <w:rsid w:val="001706A6"/>
    <w:rsid w:val="00170D13"/>
    <w:rsid w:val="00170D7A"/>
    <w:rsid w:val="001710A0"/>
    <w:rsid w:val="00171845"/>
    <w:rsid w:val="00171C51"/>
    <w:rsid w:val="00172854"/>
    <w:rsid w:val="00172A8B"/>
    <w:rsid w:val="00172B94"/>
    <w:rsid w:val="001733AD"/>
    <w:rsid w:val="00173977"/>
    <w:rsid w:val="001739CC"/>
    <w:rsid w:val="00173DC3"/>
    <w:rsid w:val="00173EB1"/>
    <w:rsid w:val="0017456B"/>
    <w:rsid w:val="001747A1"/>
    <w:rsid w:val="00174D49"/>
    <w:rsid w:val="00174F74"/>
    <w:rsid w:val="00175AF9"/>
    <w:rsid w:val="00175D4B"/>
    <w:rsid w:val="001760F3"/>
    <w:rsid w:val="0017635F"/>
    <w:rsid w:val="00176396"/>
    <w:rsid w:val="00176CDD"/>
    <w:rsid w:val="001777D2"/>
    <w:rsid w:val="00180131"/>
    <w:rsid w:val="001803DD"/>
    <w:rsid w:val="00180445"/>
    <w:rsid w:val="001805AD"/>
    <w:rsid w:val="00180CA9"/>
    <w:rsid w:val="00180EB3"/>
    <w:rsid w:val="00181039"/>
    <w:rsid w:val="001810DB"/>
    <w:rsid w:val="001814F0"/>
    <w:rsid w:val="00181748"/>
    <w:rsid w:val="001817AB"/>
    <w:rsid w:val="001819FC"/>
    <w:rsid w:val="0018221E"/>
    <w:rsid w:val="0018222B"/>
    <w:rsid w:val="0018223F"/>
    <w:rsid w:val="0018261A"/>
    <w:rsid w:val="00182C42"/>
    <w:rsid w:val="00182DCF"/>
    <w:rsid w:val="0018304B"/>
    <w:rsid w:val="0018342E"/>
    <w:rsid w:val="001836D1"/>
    <w:rsid w:val="00183A89"/>
    <w:rsid w:val="00183F5F"/>
    <w:rsid w:val="001846CF"/>
    <w:rsid w:val="0018492D"/>
    <w:rsid w:val="00184966"/>
    <w:rsid w:val="00184AC4"/>
    <w:rsid w:val="00184B28"/>
    <w:rsid w:val="00184B31"/>
    <w:rsid w:val="00184CEE"/>
    <w:rsid w:val="00184F02"/>
    <w:rsid w:val="001850C2"/>
    <w:rsid w:val="001854F8"/>
    <w:rsid w:val="00186547"/>
    <w:rsid w:val="001868A9"/>
    <w:rsid w:val="00186B33"/>
    <w:rsid w:val="00186F48"/>
    <w:rsid w:val="0018740C"/>
    <w:rsid w:val="001877AA"/>
    <w:rsid w:val="001877CE"/>
    <w:rsid w:val="001906B4"/>
    <w:rsid w:val="00190F8F"/>
    <w:rsid w:val="001916EE"/>
    <w:rsid w:val="00191ABE"/>
    <w:rsid w:val="00191C02"/>
    <w:rsid w:val="001925C6"/>
    <w:rsid w:val="00192CDA"/>
    <w:rsid w:val="0019309E"/>
    <w:rsid w:val="0019323A"/>
    <w:rsid w:val="00193364"/>
    <w:rsid w:val="0019395F"/>
    <w:rsid w:val="00193B69"/>
    <w:rsid w:val="001943B4"/>
    <w:rsid w:val="00194850"/>
    <w:rsid w:val="00194E9C"/>
    <w:rsid w:val="00195047"/>
    <w:rsid w:val="001953A9"/>
    <w:rsid w:val="00195491"/>
    <w:rsid w:val="00195D15"/>
    <w:rsid w:val="00195D84"/>
    <w:rsid w:val="001967AD"/>
    <w:rsid w:val="00196A19"/>
    <w:rsid w:val="00196BAC"/>
    <w:rsid w:val="00196D15"/>
    <w:rsid w:val="00197179"/>
    <w:rsid w:val="001979B0"/>
    <w:rsid w:val="00197AC1"/>
    <w:rsid w:val="00197C4A"/>
    <w:rsid w:val="001A0654"/>
    <w:rsid w:val="001A0DEC"/>
    <w:rsid w:val="001A0EDF"/>
    <w:rsid w:val="001A147A"/>
    <w:rsid w:val="001A189F"/>
    <w:rsid w:val="001A1A41"/>
    <w:rsid w:val="001A21BA"/>
    <w:rsid w:val="001A2339"/>
    <w:rsid w:val="001A2CB6"/>
    <w:rsid w:val="001A311E"/>
    <w:rsid w:val="001A329E"/>
    <w:rsid w:val="001A34D3"/>
    <w:rsid w:val="001A34F6"/>
    <w:rsid w:val="001A37F7"/>
    <w:rsid w:val="001A3FD1"/>
    <w:rsid w:val="001A4034"/>
    <w:rsid w:val="001A4337"/>
    <w:rsid w:val="001A43BF"/>
    <w:rsid w:val="001A4945"/>
    <w:rsid w:val="001A56C5"/>
    <w:rsid w:val="001A6133"/>
    <w:rsid w:val="001A61DD"/>
    <w:rsid w:val="001A657B"/>
    <w:rsid w:val="001A69F7"/>
    <w:rsid w:val="001A6B60"/>
    <w:rsid w:val="001A6BAD"/>
    <w:rsid w:val="001A6C3F"/>
    <w:rsid w:val="001A7037"/>
    <w:rsid w:val="001A7316"/>
    <w:rsid w:val="001A7501"/>
    <w:rsid w:val="001A76E3"/>
    <w:rsid w:val="001A771A"/>
    <w:rsid w:val="001A788E"/>
    <w:rsid w:val="001A7F2A"/>
    <w:rsid w:val="001B038E"/>
    <w:rsid w:val="001B066C"/>
    <w:rsid w:val="001B0687"/>
    <w:rsid w:val="001B0709"/>
    <w:rsid w:val="001B07DF"/>
    <w:rsid w:val="001B09C9"/>
    <w:rsid w:val="001B0ACF"/>
    <w:rsid w:val="001B1771"/>
    <w:rsid w:val="001B18B5"/>
    <w:rsid w:val="001B1BED"/>
    <w:rsid w:val="001B2320"/>
    <w:rsid w:val="001B24B7"/>
    <w:rsid w:val="001B2704"/>
    <w:rsid w:val="001B3062"/>
    <w:rsid w:val="001B37B6"/>
    <w:rsid w:val="001B41B9"/>
    <w:rsid w:val="001B42E2"/>
    <w:rsid w:val="001B4436"/>
    <w:rsid w:val="001B4995"/>
    <w:rsid w:val="001B548D"/>
    <w:rsid w:val="001B5A89"/>
    <w:rsid w:val="001B5ACD"/>
    <w:rsid w:val="001B5E28"/>
    <w:rsid w:val="001B5EA1"/>
    <w:rsid w:val="001B641E"/>
    <w:rsid w:val="001B665E"/>
    <w:rsid w:val="001B6CCF"/>
    <w:rsid w:val="001B711C"/>
    <w:rsid w:val="001B72C7"/>
    <w:rsid w:val="001B76DA"/>
    <w:rsid w:val="001B7B52"/>
    <w:rsid w:val="001C0052"/>
    <w:rsid w:val="001C0280"/>
    <w:rsid w:val="001C0517"/>
    <w:rsid w:val="001C0AC9"/>
    <w:rsid w:val="001C1A5A"/>
    <w:rsid w:val="001C2261"/>
    <w:rsid w:val="001C2836"/>
    <w:rsid w:val="001C2E8D"/>
    <w:rsid w:val="001C2F3B"/>
    <w:rsid w:val="001C2F86"/>
    <w:rsid w:val="001C3314"/>
    <w:rsid w:val="001C408E"/>
    <w:rsid w:val="001C4178"/>
    <w:rsid w:val="001C4263"/>
    <w:rsid w:val="001C437C"/>
    <w:rsid w:val="001C45B5"/>
    <w:rsid w:val="001C469F"/>
    <w:rsid w:val="001C482A"/>
    <w:rsid w:val="001C561F"/>
    <w:rsid w:val="001C5AD1"/>
    <w:rsid w:val="001C5FD6"/>
    <w:rsid w:val="001C701F"/>
    <w:rsid w:val="001C702D"/>
    <w:rsid w:val="001C72EB"/>
    <w:rsid w:val="001C78A6"/>
    <w:rsid w:val="001C79C4"/>
    <w:rsid w:val="001C7B6A"/>
    <w:rsid w:val="001C7C66"/>
    <w:rsid w:val="001D0327"/>
    <w:rsid w:val="001D0D21"/>
    <w:rsid w:val="001D10FD"/>
    <w:rsid w:val="001D12A6"/>
    <w:rsid w:val="001D1549"/>
    <w:rsid w:val="001D221A"/>
    <w:rsid w:val="001D29C3"/>
    <w:rsid w:val="001D2D0E"/>
    <w:rsid w:val="001D2D17"/>
    <w:rsid w:val="001D2E35"/>
    <w:rsid w:val="001D371B"/>
    <w:rsid w:val="001D39C0"/>
    <w:rsid w:val="001D3E03"/>
    <w:rsid w:val="001D3EFE"/>
    <w:rsid w:val="001D4608"/>
    <w:rsid w:val="001D483A"/>
    <w:rsid w:val="001D4A8B"/>
    <w:rsid w:val="001D4ECF"/>
    <w:rsid w:val="001D533A"/>
    <w:rsid w:val="001D5721"/>
    <w:rsid w:val="001D5819"/>
    <w:rsid w:val="001D5A81"/>
    <w:rsid w:val="001D666A"/>
    <w:rsid w:val="001D675A"/>
    <w:rsid w:val="001D68AD"/>
    <w:rsid w:val="001D70F4"/>
    <w:rsid w:val="001D7290"/>
    <w:rsid w:val="001D72ED"/>
    <w:rsid w:val="001D7684"/>
    <w:rsid w:val="001D76F1"/>
    <w:rsid w:val="001D7769"/>
    <w:rsid w:val="001E0FEC"/>
    <w:rsid w:val="001E132A"/>
    <w:rsid w:val="001E1B34"/>
    <w:rsid w:val="001E1BB6"/>
    <w:rsid w:val="001E1D45"/>
    <w:rsid w:val="001E1EFA"/>
    <w:rsid w:val="001E28CC"/>
    <w:rsid w:val="001E2AFB"/>
    <w:rsid w:val="001E3D40"/>
    <w:rsid w:val="001E4061"/>
    <w:rsid w:val="001E41D6"/>
    <w:rsid w:val="001E44B5"/>
    <w:rsid w:val="001E4990"/>
    <w:rsid w:val="001E49DE"/>
    <w:rsid w:val="001E4B87"/>
    <w:rsid w:val="001E4B9F"/>
    <w:rsid w:val="001E4C4D"/>
    <w:rsid w:val="001E50FD"/>
    <w:rsid w:val="001E52AA"/>
    <w:rsid w:val="001E52E6"/>
    <w:rsid w:val="001E5A05"/>
    <w:rsid w:val="001E5DAE"/>
    <w:rsid w:val="001E60E3"/>
    <w:rsid w:val="001E6234"/>
    <w:rsid w:val="001E6386"/>
    <w:rsid w:val="001E69C2"/>
    <w:rsid w:val="001E712F"/>
    <w:rsid w:val="001E7352"/>
    <w:rsid w:val="001E73B3"/>
    <w:rsid w:val="001E747D"/>
    <w:rsid w:val="001E7603"/>
    <w:rsid w:val="001F01BF"/>
    <w:rsid w:val="001F069E"/>
    <w:rsid w:val="001F0723"/>
    <w:rsid w:val="001F1A80"/>
    <w:rsid w:val="001F1BF3"/>
    <w:rsid w:val="001F232F"/>
    <w:rsid w:val="001F2580"/>
    <w:rsid w:val="001F26CE"/>
    <w:rsid w:val="001F294B"/>
    <w:rsid w:val="001F2B7D"/>
    <w:rsid w:val="001F2D30"/>
    <w:rsid w:val="001F3A3F"/>
    <w:rsid w:val="001F3ABC"/>
    <w:rsid w:val="001F3FF9"/>
    <w:rsid w:val="001F4B78"/>
    <w:rsid w:val="001F4F1F"/>
    <w:rsid w:val="001F50A8"/>
    <w:rsid w:val="001F5434"/>
    <w:rsid w:val="001F5A6A"/>
    <w:rsid w:val="001F5F19"/>
    <w:rsid w:val="001F5F9F"/>
    <w:rsid w:val="001F6013"/>
    <w:rsid w:val="001F67AE"/>
    <w:rsid w:val="001F680D"/>
    <w:rsid w:val="001F6813"/>
    <w:rsid w:val="001F6DEF"/>
    <w:rsid w:val="001F6FC9"/>
    <w:rsid w:val="001F6FDE"/>
    <w:rsid w:val="001F7180"/>
    <w:rsid w:val="0020027C"/>
    <w:rsid w:val="00200BA4"/>
    <w:rsid w:val="00200D0E"/>
    <w:rsid w:val="00200DD6"/>
    <w:rsid w:val="002010FD"/>
    <w:rsid w:val="002019A6"/>
    <w:rsid w:val="00201A8E"/>
    <w:rsid w:val="00201DDE"/>
    <w:rsid w:val="00201E91"/>
    <w:rsid w:val="00202089"/>
    <w:rsid w:val="002023AF"/>
    <w:rsid w:val="0020247F"/>
    <w:rsid w:val="00202A3C"/>
    <w:rsid w:val="00202B2B"/>
    <w:rsid w:val="002034AF"/>
    <w:rsid w:val="00203931"/>
    <w:rsid w:val="00203E0C"/>
    <w:rsid w:val="00203FCE"/>
    <w:rsid w:val="0020400B"/>
    <w:rsid w:val="0020452E"/>
    <w:rsid w:val="00204623"/>
    <w:rsid w:val="002048B4"/>
    <w:rsid w:val="00204DAE"/>
    <w:rsid w:val="0020561F"/>
    <w:rsid w:val="00205B0E"/>
    <w:rsid w:val="00205BC7"/>
    <w:rsid w:val="0020649F"/>
    <w:rsid w:val="00207014"/>
    <w:rsid w:val="002103FB"/>
    <w:rsid w:val="00210427"/>
    <w:rsid w:val="002107B1"/>
    <w:rsid w:val="002107F2"/>
    <w:rsid w:val="00210F6E"/>
    <w:rsid w:val="002112E5"/>
    <w:rsid w:val="0021146C"/>
    <w:rsid w:val="002119BD"/>
    <w:rsid w:val="002121D7"/>
    <w:rsid w:val="00212581"/>
    <w:rsid w:val="002127A9"/>
    <w:rsid w:val="0021287A"/>
    <w:rsid w:val="002128BE"/>
    <w:rsid w:val="00212D7B"/>
    <w:rsid w:val="0021331E"/>
    <w:rsid w:val="002139B6"/>
    <w:rsid w:val="00213ADE"/>
    <w:rsid w:val="00214069"/>
    <w:rsid w:val="0021440C"/>
    <w:rsid w:val="00214605"/>
    <w:rsid w:val="00214E1B"/>
    <w:rsid w:val="00214FD9"/>
    <w:rsid w:val="00215298"/>
    <w:rsid w:val="002156D5"/>
    <w:rsid w:val="002159A6"/>
    <w:rsid w:val="00215F5A"/>
    <w:rsid w:val="002163D1"/>
    <w:rsid w:val="002165ED"/>
    <w:rsid w:val="002168C3"/>
    <w:rsid w:val="00216DEF"/>
    <w:rsid w:val="00217773"/>
    <w:rsid w:val="002177E3"/>
    <w:rsid w:val="002178C5"/>
    <w:rsid w:val="00217D8C"/>
    <w:rsid w:val="0022007D"/>
    <w:rsid w:val="00220361"/>
    <w:rsid w:val="002206A4"/>
    <w:rsid w:val="00220AAC"/>
    <w:rsid w:val="00221E72"/>
    <w:rsid w:val="002229F8"/>
    <w:rsid w:val="002232AE"/>
    <w:rsid w:val="0022342F"/>
    <w:rsid w:val="002236BB"/>
    <w:rsid w:val="00223A7A"/>
    <w:rsid w:val="00223C8F"/>
    <w:rsid w:val="00223F17"/>
    <w:rsid w:val="00223F64"/>
    <w:rsid w:val="00224331"/>
    <w:rsid w:val="00224723"/>
    <w:rsid w:val="00224810"/>
    <w:rsid w:val="0022484F"/>
    <w:rsid w:val="00224C15"/>
    <w:rsid w:val="00224D35"/>
    <w:rsid w:val="0022545D"/>
    <w:rsid w:val="00226262"/>
    <w:rsid w:val="00227154"/>
    <w:rsid w:val="00227200"/>
    <w:rsid w:val="0022738A"/>
    <w:rsid w:val="00227581"/>
    <w:rsid w:val="00227C9D"/>
    <w:rsid w:val="00227DAD"/>
    <w:rsid w:val="00230239"/>
    <w:rsid w:val="00230488"/>
    <w:rsid w:val="002304D5"/>
    <w:rsid w:val="0023086E"/>
    <w:rsid w:val="0023108B"/>
    <w:rsid w:val="002313B6"/>
    <w:rsid w:val="002313B7"/>
    <w:rsid w:val="00231A24"/>
    <w:rsid w:val="00231A6C"/>
    <w:rsid w:val="00231F66"/>
    <w:rsid w:val="00232613"/>
    <w:rsid w:val="00232C1D"/>
    <w:rsid w:val="00233312"/>
    <w:rsid w:val="00234B83"/>
    <w:rsid w:val="00234E20"/>
    <w:rsid w:val="00234F31"/>
    <w:rsid w:val="00235EE6"/>
    <w:rsid w:val="0023625D"/>
    <w:rsid w:val="00236557"/>
    <w:rsid w:val="00236DF7"/>
    <w:rsid w:val="00236EFA"/>
    <w:rsid w:val="00236F51"/>
    <w:rsid w:val="0023761C"/>
    <w:rsid w:val="00240547"/>
    <w:rsid w:val="00240765"/>
    <w:rsid w:val="00240A84"/>
    <w:rsid w:val="00240AAC"/>
    <w:rsid w:val="00241059"/>
    <w:rsid w:val="0024105E"/>
    <w:rsid w:val="002410FE"/>
    <w:rsid w:val="0024127D"/>
    <w:rsid w:val="002414ED"/>
    <w:rsid w:val="00241937"/>
    <w:rsid w:val="00241B80"/>
    <w:rsid w:val="00241BF1"/>
    <w:rsid w:val="00241CC6"/>
    <w:rsid w:val="00241D23"/>
    <w:rsid w:val="002422F0"/>
    <w:rsid w:val="00242500"/>
    <w:rsid w:val="002434DD"/>
    <w:rsid w:val="002436AD"/>
    <w:rsid w:val="00243C7A"/>
    <w:rsid w:val="002440AB"/>
    <w:rsid w:val="0024436D"/>
    <w:rsid w:val="0024447C"/>
    <w:rsid w:val="002449BF"/>
    <w:rsid w:val="0024504A"/>
    <w:rsid w:val="002451B9"/>
    <w:rsid w:val="00245308"/>
    <w:rsid w:val="002456A3"/>
    <w:rsid w:val="00245909"/>
    <w:rsid w:val="00245A16"/>
    <w:rsid w:val="00245BA4"/>
    <w:rsid w:val="002467EE"/>
    <w:rsid w:val="002469DC"/>
    <w:rsid w:val="002469E8"/>
    <w:rsid w:val="00246A2B"/>
    <w:rsid w:val="00246B37"/>
    <w:rsid w:val="0024726E"/>
    <w:rsid w:val="002472D2"/>
    <w:rsid w:val="0024757A"/>
    <w:rsid w:val="002475F0"/>
    <w:rsid w:val="0024773E"/>
    <w:rsid w:val="002478ED"/>
    <w:rsid w:val="00247B6F"/>
    <w:rsid w:val="00247F8F"/>
    <w:rsid w:val="00247FCB"/>
    <w:rsid w:val="002500C6"/>
    <w:rsid w:val="00250235"/>
    <w:rsid w:val="002502C5"/>
    <w:rsid w:val="002502E7"/>
    <w:rsid w:val="00250529"/>
    <w:rsid w:val="002507A0"/>
    <w:rsid w:val="00250E54"/>
    <w:rsid w:val="00250F05"/>
    <w:rsid w:val="00250F7B"/>
    <w:rsid w:val="00251055"/>
    <w:rsid w:val="00251166"/>
    <w:rsid w:val="0025116F"/>
    <w:rsid w:val="00251BC5"/>
    <w:rsid w:val="00251CA2"/>
    <w:rsid w:val="002520DD"/>
    <w:rsid w:val="002522D4"/>
    <w:rsid w:val="002537A1"/>
    <w:rsid w:val="00253E96"/>
    <w:rsid w:val="0025421C"/>
    <w:rsid w:val="0025443D"/>
    <w:rsid w:val="00254912"/>
    <w:rsid w:val="00254F1A"/>
    <w:rsid w:val="00254F1C"/>
    <w:rsid w:val="00254F39"/>
    <w:rsid w:val="00255086"/>
    <w:rsid w:val="0025573D"/>
    <w:rsid w:val="00255C53"/>
    <w:rsid w:val="00256119"/>
    <w:rsid w:val="0025616C"/>
    <w:rsid w:val="0025654A"/>
    <w:rsid w:val="002566AC"/>
    <w:rsid w:val="00256D64"/>
    <w:rsid w:val="00256DD1"/>
    <w:rsid w:val="00256DE7"/>
    <w:rsid w:val="00256E7C"/>
    <w:rsid w:val="0025709B"/>
    <w:rsid w:val="002570B9"/>
    <w:rsid w:val="0025750D"/>
    <w:rsid w:val="002576D5"/>
    <w:rsid w:val="00257A8C"/>
    <w:rsid w:val="00257B84"/>
    <w:rsid w:val="002600C0"/>
    <w:rsid w:val="002601B1"/>
    <w:rsid w:val="0026052F"/>
    <w:rsid w:val="002606F9"/>
    <w:rsid w:val="0026084F"/>
    <w:rsid w:val="002609B9"/>
    <w:rsid w:val="0026135E"/>
    <w:rsid w:val="00261552"/>
    <w:rsid w:val="0026170B"/>
    <w:rsid w:val="0026173C"/>
    <w:rsid w:val="00261DC3"/>
    <w:rsid w:val="002624EF"/>
    <w:rsid w:val="0026269C"/>
    <w:rsid w:val="00262AC6"/>
    <w:rsid w:val="00262CE4"/>
    <w:rsid w:val="00263208"/>
    <w:rsid w:val="00263A0B"/>
    <w:rsid w:val="00263D9D"/>
    <w:rsid w:val="00264397"/>
    <w:rsid w:val="00264411"/>
    <w:rsid w:val="0026444F"/>
    <w:rsid w:val="0026455C"/>
    <w:rsid w:val="00264CB0"/>
    <w:rsid w:val="00264DC8"/>
    <w:rsid w:val="00264EA8"/>
    <w:rsid w:val="0026576D"/>
    <w:rsid w:val="00265939"/>
    <w:rsid w:val="00265CEE"/>
    <w:rsid w:val="00265E07"/>
    <w:rsid w:val="0026647D"/>
    <w:rsid w:val="00266574"/>
    <w:rsid w:val="0026684B"/>
    <w:rsid w:val="00266B29"/>
    <w:rsid w:val="00266E4A"/>
    <w:rsid w:val="00266FF1"/>
    <w:rsid w:val="00267390"/>
    <w:rsid w:val="00267A31"/>
    <w:rsid w:val="00267D07"/>
    <w:rsid w:val="002702C5"/>
    <w:rsid w:val="00270402"/>
    <w:rsid w:val="002709AF"/>
    <w:rsid w:val="00270A1F"/>
    <w:rsid w:val="00271422"/>
    <w:rsid w:val="0027155D"/>
    <w:rsid w:val="0027157F"/>
    <w:rsid w:val="00271735"/>
    <w:rsid w:val="00271B10"/>
    <w:rsid w:val="00272639"/>
    <w:rsid w:val="00273194"/>
    <w:rsid w:val="00273B06"/>
    <w:rsid w:val="00273E7E"/>
    <w:rsid w:val="002742EE"/>
    <w:rsid w:val="002744E2"/>
    <w:rsid w:val="00274569"/>
    <w:rsid w:val="002745E6"/>
    <w:rsid w:val="0027475E"/>
    <w:rsid w:val="002747B4"/>
    <w:rsid w:val="00274CF0"/>
    <w:rsid w:val="0027525D"/>
    <w:rsid w:val="00275308"/>
    <w:rsid w:val="00275522"/>
    <w:rsid w:val="0027568B"/>
    <w:rsid w:val="00275B14"/>
    <w:rsid w:val="00275BE4"/>
    <w:rsid w:val="00275E80"/>
    <w:rsid w:val="0027605C"/>
    <w:rsid w:val="002761D3"/>
    <w:rsid w:val="00276224"/>
    <w:rsid w:val="002762CA"/>
    <w:rsid w:val="0027632F"/>
    <w:rsid w:val="0027692E"/>
    <w:rsid w:val="00276B8D"/>
    <w:rsid w:val="00276C8A"/>
    <w:rsid w:val="00276E3D"/>
    <w:rsid w:val="002771B1"/>
    <w:rsid w:val="002772F4"/>
    <w:rsid w:val="00277386"/>
    <w:rsid w:val="0027740E"/>
    <w:rsid w:val="002774D9"/>
    <w:rsid w:val="00277530"/>
    <w:rsid w:val="00277843"/>
    <w:rsid w:val="00277D22"/>
    <w:rsid w:val="00277D8D"/>
    <w:rsid w:val="00277FB7"/>
    <w:rsid w:val="0028002C"/>
    <w:rsid w:val="00280282"/>
    <w:rsid w:val="00280488"/>
    <w:rsid w:val="002804CD"/>
    <w:rsid w:val="00280995"/>
    <w:rsid w:val="00280F17"/>
    <w:rsid w:val="002813C0"/>
    <w:rsid w:val="002818AE"/>
    <w:rsid w:val="00281B87"/>
    <w:rsid w:val="002826E5"/>
    <w:rsid w:val="00282FEA"/>
    <w:rsid w:val="00283815"/>
    <w:rsid w:val="00283CF1"/>
    <w:rsid w:val="002841F4"/>
    <w:rsid w:val="00284861"/>
    <w:rsid w:val="0028522A"/>
    <w:rsid w:val="00285A5C"/>
    <w:rsid w:val="00286293"/>
    <w:rsid w:val="00286352"/>
    <w:rsid w:val="00286637"/>
    <w:rsid w:val="002869D1"/>
    <w:rsid w:val="00286B81"/>
    <w:rsid w:val="002874D7"/>
    <w:rsid w:val="00287717"/>
    <w:rsid w:val="0028785B"/>
    <w:rsid w:val="0028798F"/>
    <w:rsid w:val="00290A6E"/>
    <w:rsid w:val="00290CE3"/>
    <w:rsid w:val="00291273"/>
    <w:rsid w:val="0029134A"/>
    <w:rsid w:val="00291867"/>
    <w:rsid w:val="00291B39"/>
    <w:rsid w:val="00291B4E"/>
    <w:rsid w:val="002920C1"/>
    <w:rsid w:val="00292183"/>
    <w:rsid w:val="00292793"/>
    <w:rsid w:val="00292F93"/>
    <w:rsid w:val="00293128"/>
    <w:rsid w:val="002931B0"/>
    <w:rsid w:val="00294DDB"/>
    <w:rsid w:val="00294E26"/>
    <w:rsid w:val="00294FD1"/>
    <w:rsid w:val="002953EF"/>
    <w:rsid w:val="0029546D"/>
    <w:rsid w:val="00295570"/>
    <w:rsid w:val="00295591"/>
    <w:rsid w:val="00295A97"/>
    <w:rsid w:val="00295A9C"/>
    <w:rsid w:val="00295C0F"/>
    <w:rsid w:val="00295C53"/>
    <w:rsid w:val="00295F33"/>
    <w:rsid w:val="002968C7"/>
    <w:rsid w:val="0029695D"/>
    <w:rsid w:val="00296E33"/>
    <w:rsid w:val="00296E98"/>
    <w:rsid w:val="00296F9F"/>
    <w:rsid w:val="0029733A"/>
    <w:rsid w:val="002975CF"/>
    <w:rsid w:val="002977C1"/>
    <w:rsid w:val="00297B92"/>
    <w:rsid w:val="00297C1B"/>
    <w:rsid w:val="00297C9B"/>
    <w:rsid w:val="00297CF1"/>
    <w:rsid w:val="00297EFA"/>
    <w:rsid w:val="002A029C"/>
    <w:rsid w:val="002A02AA"/>
    <w:rsid w:val="002A038C"/>
    <w:rsid w:val="002A0442"/>
    <w:rsid w:val="002A0576"/>
    <w:rsid w:val="002A0882"/>
    <w:rsid w:val="002A0A50"/>
    <w:rsid w:val="002A0A95"/>
    <w:rsid w:val="002A0AE7"/>
    <w:rsid w:val="002A0C24"/>
    <w:rsid w:val="002A0FCD"/>
    <w:rsid w:val="002A1689"/>
    <w:rsid w:val="002A1BC1"/>
    <w:rsid w:val="002A22C9"/>
    <w:rsid w:val="002A22F9"/>
    <w:rsid w:val="002A29F3"/>
    <w:rsid w:val="002A2A4B"/>
    <w:rsid w:val="002A2F6B"/>
    <w:rsid w:val="002A32D3"/>
    <w:rsid w:val="002A3570"/>
    <w:rsid w:val="002A36D8"/>
    <w:rsid w:val="002A3D30"/>
    <w:rsid w:val="002A40D2"/>
    <w:rsid w:val="002A4B5A"/>
    <w:rsid w:val="002A4CB6"/>
    <w:rsid w:val="002A51E9"/>
    <w:rsid w:val="002A536E"/>
    <w:rsid w:val="002A583F"/>
    <w:rsid w:val="002A5B18"/>
    <w:rsid w:val="002A625F"/>
    <w:rsid w:val="002A656E"/>
    <w:rsid w:val="002A6795"/>
    <w:rsid w:val="002A6872"/>
    <w:rsid w:val="002A6931"/>
    <w:rsid w:val="002A69D9"/>
    <w:rsid w:val="002A6E33"/>
    <w:rsid w:val="002A6F7F"/>
    <w:rsid w:val="002A71D7"/>
    <w:rsid w:val="002A722B"/>
    <w:rsid w:val="002A729F"/>
    <w:rsid w:val="002A773B"/>
    <w:rsid w:val="002A7CA2"/>
    <w:rsid w:val="002A7D13"/>
    <w:rsid w:val="002A7E1C"/>
    <w:rsid w:val="002B0595"/>
    <w:rsid w:val="002B05AA"/>
    <w:rsid w:val="002B05CA"/>
    <w:rsid w:val="002B087E"/>
    <w:rsid w:val="002B0895"/>
    <w:rsid w:val="002B0D56"/>
    <w:rsid w:val="002B17D0"/>
    <w:rsid w:val="002B19FD"/>
    <w:rsid w:val="002B1C1C"/>
    <w:rsid w:val="002B1D79"/>
    <w:rsid w:val="002B1DDF"/>
    <w:rsid w:val="002B215E"/>
    <w:rsid w:val="002B2C99"/>
    <w:rsid w:val="002B3403"/>
    <w:rsid w:val="002B3EBF"/>
    <w:rsid w:val="002B4570"/>
    <w:rsid w:val="002B45AE"/>
    <w:rsid w:val="002B46B2"/>
    <w:rsid w:val="002B4BAA"/>
    <w:rsid w:val="002B5897"/>
    <w:rsid w:val="002B68D9"/>
    <w:rsid w:val="002B70A5"/>
    <w:rsid w:val="002B7480"/>
    <w:rsid w:val="002B74C3"/>
    <w:rsid w:val="002B7922"/>
    <w:rsid w:val="002B7D4F"/>
    <w:rsid w:val="002C0027"/>
    <w:rsid w:val="002C00FB"/>
    <w:rsid w:val="002C06C0"/>
    <w:rsid w:val="002C0A24"/>
    <w:rsid w:val="002C0CC7"/>
    <w:rsid w:val="002C1017"/>
    <w:rsid w:val="002C109E"/>
    <w:rsid w:val="002C1AD1"/>
    <w:rsid w:val="002C2263"/>
    <w:rsid w:val="002C2A94"/>
    <w:rsid w:val="002C391A"/>
    <w:rsid w:val="002C41CF"/>
    <w:rsid w:val="002C41F0"/>
    <w:rsid w:val="002C420C"/>
    <w:rsid w:val="002C47ED"/>
    <w:rsid w:val="002C4E64"/>
    <w:rsid w:val="002C50F6"/>
    <w:rsid w:val="002C55CC"/>
    <w:rsid w:val="002C586B"/>
    <w:rsid w:val="002C58EE"/>
    <w:rsid w:val="002C5CC0"/>
    <w:rsid w:val="002C6171"/>
    <w:rsid w:val="002C6228"/>
    <w:rsid w:val="002C62DA"/>
    <w:rsid w:val="002C64B3"/>
    <w:rsid w:val="002C67DE"/>
    <w:rsid w:val="002C6A4F"/>
    <w:rsid w:val="002C76C7"/>
    <w:rsid w:val="002C78B3"/>
    <w:rsid w:val="002C790D"/>
    <w:rsid w:val="002C7A4A"/>
    <w:rsid w:val="002D05E2"/>
    <w:rsid w:val="002D09D8"/>
    <w:rsid w:val="002D0A4D"/>
    <w:rsid w:val="002D0DC1"/>
    <w:rsid w:val="002D15CC"/>
    <w:rsid w:val="002D2AA1"/>
    <w:rsid w:val="002D2C83"/>
    <w:rsid w:val="002D332B"/>
    <w:rsid w:val="002D3EBC"/>
    <w:rsid w:val="002D4EAC"/>
    <w:rsid w:val="002D574E"/>
    <w:rsid w:val="002D58AC"/>
    <w:rsid w:val="002D5956"/>
    <w:rsid w:val="002D59E5"/>
    <w:rsid w:val="002D5A20"/>
    <w:rsid w:val="002D5B81"/>
    <w:rsid w:val="002D5EDA"/>
    <w:rsid w:val="002D6536"/>
    <w:rsid w:val="002D65E0"/>
    <w:rsid w:val="002D679B"/>
    <w:rsid w:val="002D68C4"/>
    <w:rsid w:val="002D6AA8"/>
    <w:rsid w:val="002D6C44"/>
    <w:rsid w:val="002D6DDF"/>
    <w:rsid w:val="002D7079"/>
    <w:rsid w:val="002D7453"/>
    <w:rsid w:val="002D78B7"/>
    <w:rsid w:val="002D7A1D"/>
    <w:rsid w:val="002D7B7B"/>
    <w:rsid w:val="002D7EE3"/>
    <w:rsid w:val="002D7EFD"/>
    <w:rsid w:val="002D7FC6"/>
    <w:rsid w:val="002E00C6"/>
    <w:rsid w:val="002E0327"/>
    <w:rsid w:val="002E0747"/>
    <w:rsid w:val="002E0D46"/>
    <w:rsid w:val="002E1057"/>
    <w:rsid w:val="002E122B"/>
    <w:rsid w:val="002E1425"/>
    <w:rsid w:val="002E1704"/>
    <w:rsid w:val="002E18D6"/>
    <w:rsid w:val="002E1C12"/>
    <w:rsid w:val="002E200E"/>
    <w:rsid w:val="002E22CA"/>
    <w:rsid w:val="002E24DA"/>
    <w:rsid w:val="002E25B2"/>
    <w:rsid w:val="002E2776"/>
    <w:rsid w:val="002E28E7"/>
    <w:rsid w:val="002E2DB6"/>
    <w:rsid w:val="002E2FCB"/>
    <w:rsid w:val="002E3428"/>
    <w:rsid w:val="002E3E80"/>
    <w:rsid w:val="002E443F"/>
    <w:rsid w:val="002E4F63"/>
    <w:rsid w:val="002E50FB"/>
    <w:rsid w:val="002E583A"/>
    <w:rsid w:val="002E67AF"/>
    <w:rsid w:val="002E723C"/>
    <w:rsid w:val="002E728F"/>
    <w:rsid w:val="002E7A80"/>
    <w:rsid w:val="002E7ABB"/>
    <w:rsid w:val="002E7B62"/>
    <w:rsid w:val="002F0032"/>
    <w:rsid w:val="002F01B5"/>
    <w:rsid w:val="002F0CA0"/>
    <w:rsid w:val="002F11AD"/>
    <w:rsid w:val="002F1703"/>
    <w:rsid w:val="002F1CFA"/>
    <w:rsid w:val="002F1D67"/>
    <w:rsid w:val="002F1FED"/>
    <w:rsid w:val="002F2078"/>
    <w:rsid w:val="002F22BC"/>
    <w:rsid w:val="002F2763"/>
    <w:rsid w:val="002F286F"/>
    <w:rsid w:val="002F3171"/>
    <w:rsid w:val="002F3292"/>
    <w:rsid w:val="002F38BF"/>
    <w:rsid w:val="002F3C76"/>
    <w:rsid w:val="002F3D1F"/>
    <w:rsid w:val="002F4056"/>
    <w:rsid w:val="002F419B"/>
    <w:rsid w:val="002F4271"/>
    <w:rsid w:val="002F4C9D"/>
    <w:rsid w:val="002F4E36"/>
    <w:rsid w:val="002F4F9D"/>
    <w:rsid w:val="002F5C8A"/>
    <w:rsid w:val="002F604B"/>
    <w:rsid w:val="002F66B1"/>
    <w:rsid w:val="002F6CA3"/>
    <w:rsid w:val="002F6F3A"/>
    <w:rsid w:val="002F7226"/>
    <w:rsid w:val="002F72FE"/>
    <w:rsid w:val="002F777C"/>
    <w:rsid w:val="003003C3"/>
    <w:rsid w:val="00300DB7"/>
    <w:rsid w:val="003018D0"/>
    <w:rsid w:val="00302092"/>
    <w:rsid w:val="00302234"/>
    <w:rsid w:val="003024CE"/>
    <w:rsid w:val="003028D0"/>
    <w:rsid w:val="00302918"/>
    <w:rsid w:val="00302CCA"/>
    <w:rsid w:val="00302E72"/>
    <w:rsid w:val="00303760"/>
    <w:rsid w:val="00303B03"/>
    <w:rsid w:val="003041E8"/>
    <w:rsid w:val="003046F5"/>
    <w:rsid w:val="00304CF2"/>
    <w:rsid w:val="00304F7C"/>
    <w:rsid w:val="00305117"/>
    <w:rsid w:val="00305144"/>
    <w:rsid w:val="003058A2"/>
    <w:rsid w:val="00305A4B"/>
    <w:rsid w:val="00305C2A"/>
    <w:rsid w:val="003060AF"/>
    <w:rsid w:val="00306690"/>
    <w:rsid w:val="00306780"/>
    <w:rsid w:val="00306A7E"/>
    <w:rsid w:val="00306C3B"/>
    <w:rsid w:val="00306E72"/>
    <w:rsid w:val="00307075"/>
    <w:rsid w:val="003079C4"/>
    <w:rsid w:val="00307FDB"/>
    <w:rsid w:val="00310178"/>
    <w:rsid w:val="00310194"/>
    <w:rsid w:val="003101C6"/>
    <w:rsid w:val="003103AE"/>
    <w:rsid w:val="003105F7"/>
    <w:rsid w:val="00311358"/>
    <w:rsid w:val="0031148E"/>
    <w:rsid w:val="003114FD"/>
    <w:rsid w:val="00311577"/>
    <w:rsid w:val="0031197E"/>
    <w:rsid w:val="00311C5E"/>
    <w:rsid w:val="00311DBB"/>
    <w:rsid w:val="00312CD7"/>
    <w:rsid w:val="00312DD2"/>
    <w:rsid w:val="00312F7C"/>
    <w:rsid w:val="003132CD"/>
    <w:rsid w:val="00313AED"/>
    <w:rsid w:val="00313E33"/>
    <w:rsid w:val="0031488E"/>
    <w:rsid w:val="00314A07"/>
    <w:rsid w:val="00314B92"/>
    <w:rsid w:val="00315B6C"/>
    <w:rsid w:val="00315DA2"/>
    <w:rsid w:val="0031612C"/>
    <w:rsid w:val="003165B6"/>
    <w:rsid w:val="00316C32"/>
    <w:rsid w:val="00316FA3"/>
    <w:rsid w:val="00317588"/>
    <w:rsid w:val="003177AA"/>
    <w:rsid w:val="003178BF"/>
    <w:rsid w:val="003209A1"/>
    <w:rsid w:val="00321391"/>
    <w:rsid w:val="00321660"/>
    <w:rsid w:val="0032191B"/>
    <w:rsid w:val="00321BD1"/>
    <w:rsid w:val="00322265"/>
    <w:rsid w:val="003230A7"/>
    <w:rsid w:val="00323417"/>
    <w:rsid w:val="00323A7D"/>
    <w:rsid w:val="003242DE"/>
    <w:rsid w:val="003244CA"/>
    <w:rsid w:val="003247C3"/>
    <w:rsid w:val="00325227"/>
    <w:rsid w:val="00325314"/>
    <w:rsid w:val="003258BF"/>
    <w:rsid w:val="00325C0B"/>
    <w:rsid w:val="00325D4E"/>
    <w:rsid w:val="00325EFD"/>
    <w:rsid w:val="00326211"/>
    <w:rsid w:val="003265FE"/>
    <w:rsid w:val="00326A35"/>
    <w:rsid w:val="00327973"/>
    <w:rsid w:val="00327DC9"/>
    <w:rsid w:val="00327E3C"/>
    <w:rsid w:val="003302E7"/>
    <w:rsid w:val="00330367"/>
    <w:rsid w:val="003303C1"/>
    <w:rsid w:val="00330AA5"/>
    <w:rsid w:val="00330B99"/>
    <w:rsid w:val="00330C4C"/>
    <w:rsid w:val="00330F47"/>
    <w:rsid w:val="003312CF"/>
    <w:rsid w:val="003312E8"/>
    <w:rsid w:val="00331A51"/>
    <w:rsid w:val="00331B6E"/>
    <w:rsid w:val="00331C87"/>
    <w:rsid w:val="00331F06"/>
    <w:rsid w:val="003325BD"/>
    <w:rsid w:val="0033261E"/>
    <w:rsid w:val="003328C3"/>
    <w:rsid w:val="00332A2A"/>
    <w:rsid w:val="00332A42"/>
    <w:rsid w:val="00332B09"/>
    <w:rsid w:val="00332E6F"/>
    <w:rsid w:val="00333857"/>
    <w:rsid w:val="003338EC"/>
    <w:rsid w:val="003339EB"/>
    <w:rsid w:val="00333B9F"/>
    <w:rsid w:val="0033435B"/>
    <w:rsid w:val="0033467D"/>
    <w:rsid w:val="00334FFA"/>
    <w:rsid w:val="00335415"/>
    <w:rsid w:val="00335864"/>
    <w:rsid w:val="00335B9C"/>
    <w:rsid w:val="00335EA6"/>
    <w:rsid w:val="00335FF6"/>
    <w:rsid w:val="003360DB"/>
    <w:rsid w:val="003370DE"/>
    <w:rsid w:val="00337139"/>
    <w:rsid w:val="00337216"/>
    <w:rsid w:val="0033736F"/>
    <w:rsid w:val="003374F1"/>
    <w:rsid w:val="00337A7B"/>
    <w:rsid w:val="00337AAC"/>
    <w:rsid w:val="00337B5F"/>
    <w:rsid w:val="0034127D"/>
    <w:rsid w:val="003414C3"/>
    <w:rsid w:val="00341513"/>
    <w:rsid w:val="0034165E"/>
    <w:rsid w:val="00342041"/>
    <w:rsid w:val="0034265E"/>
    <w:rsid w:val="00342755"/>
    <w:rsid w:val="00342BF0"/>
    <w:rsid w:val="00342DB7"/>
    <w:rsid w:val="003433F3"/>
    <w:rsid w:val="00343A62"/>
    <w:rsid w:val="003440D4"/>
    <w:rsid w:val="00344249"/>
    <w:rsid w:val="00344328"/>
    <w:rsid w:val="003443EB"/>
    <w:rsid w:val="003447F2"/>
    <w:rsid w:val="00344A59"/>
    <w:rsid w:val="00344B2B"/>
    <w:rsid w:val="00344C2F"/>
    <w:rsid w:val="00344E4B"/>
    <w:rsid w:val="00345500"/>
    <w:rsid w:val="00345649"/>
    <w:rsid w:val="003460A5"/>
    <w:rsid w:val="003476AF"/>
    <w:rsid w:val="00347A8D"/>
    <w:rsid w:val="00347FBA"/>
    <w:rsid w:val="00350864"/>
    <w:rsid w:val="003509F9"/>
    <w:rsid w:val="00350CB8"/>
    <w:rsid w:val="00350DD2"/>
    <w:rsid w:val="00352147"/>
    <w:rsid w:val="0035230C"/>
    <w:rsid w:val="0035249F"/>
    <w:rsid w:val="0035252F"/>
    <w:rsid w:val="003533BE"/>
    <w:rsid w:val="00353AEF"/>
    <w:rsid w:val="00353C07"/>
    <w:rsid w:val="00353DC9"/>
    <w:rsid w:val="0035415A"/>
    <w:rsid w:val="003544C0"/>
    <w:rsid w:val="003544C8"/>
    <w:rsid w:val="003548E7"/>
    <w:rsid w:val="003563D2"/>
    <w:rsid w:val="003567FC"/>
    <w:rsid w:val="0035738A"/>
    <w:rsid w:val="00357DC6"/>
    <w:rsid w:val="00360337"/>
    <w:rsid w:val="00360372"/>
    <w:rsid w:val="00360712"/>
    <w:rsid w:val="00360992"/>
    <w:rsid w:val="00360B47"/>
    <w:rsid w:val="00360CCE"/>
    <w:rsid w:val="0036146A"/>
    <w:rsid w:val="00361536"/>
    <w:rsid w:val="00361744"/>
    <w:rsid w:val="003617F3"/>
    <w:rsid w:val="00361D8F"/>
    <w:rsid w:val="003621C1"/>
    <w:rsid w:val="003622FD"/>
    <w:rsid w:val="003624C9"/>
    <w:rsid w:val="0036292E"/>
    <w:rsid w:val="003629AF"/>
    <w:rsid w:val="00362B51"/>
    <w:rsid w:val="00362BF6"/>
    <w:rsid w:val="003631B5"/>
    <w:rsid w:val="00363232"/>
    <w:rsid w:val="003632E4"/>
    <w:rsid w:val="0036356C"/>
    <w:rsid w:val="003635F8"/>
    <w:rsid w:val="00363697"/>
    <w:rsid w:val="003639FD"/>
    <w:rsid w:val="00363B1B"/>
    <w:rsid w:val="00363F61"/>
    <w:rsid w:val="0036466C"/>
    <w:rsid w:val="0036497F"/>
    <w:rsid w:val="00364BB0"/>
    <w:rsid w:val="00364F29"/>
    <w:rsid w:val="00365970"/>
    <w:rsid w:val="003659B7"/>
    <w:rsid w:val="00365E5A"/>
    <w:rsid w:val="003665B1"/>
    <w:rsid w:val="00366E14"/>
    <w:rsid w:val="003673AF"/>
    <w:rsid w:val="003677BC"/>
    <w:rsid w:val="00367B2D"/>
    <w:rsid w:val="00367D80"/>
    <w:rsid w:val="0037008C"/>
    <w:rsid w:val="0037075C"/>
    <w:rsid w:val="00370ACD"/>
    <w:rsid w:val="00371096"/>
    <w:rsid w:val="00371760"/>
    <w:rsid w:val="003717F3"/>
    <w:rsid w:val="00371F65"/>
    <w:rsid w:val="00372063"/>
    <w:rsid w:val="00372248"/>
    <w:rsid w:val="0037268B"/>
    <w:rsid w:val="00372783"/>
    <w:rsid w:val="0037278E"/>
    <w:rsid w:val="003729EE"/>
    <w:rsid w:val="003730C8"/>
    <w:rsid w:val="003732D3"/>
    <w:rsid w:val="0037359F"/>
    <w:rsid w:val="0037382B"/>
    <w:rsid w:val="00373F41"/>
    <w:rsid w:val="00374393"/>
    <w:rsid w:val="003743CA"/>
    <w:rsid w:val="003746CA"/>
    <w:rsid w:val="0037483B"/>
    <w:rsid w:val="00374E3D"/>
    <w:rsid w:val="00375500"/>
    <w:rsid w:val="00375735"/>
    <w:rsid w:val="00375AB2"/>
    <w:rsid w:val="0037610D"/>
    <w:rsid w:val="003772D9"/>
    <w:rsid w:val="003773BB"/>
    <w:rsid w:val="0037752B"/>
    <w:rsid w:val="003775D9"/>
    <w:rsid w:val="0037770B"/>
    <w:rsid w:val="00377A28"/>
    <w:rsid w:val="00377BBE"/>
    <w:rsid w:val="00377CB6"/>
    <w:rsid w:val="0038022A"/>
    <w:rsid w:val="00380497"/>
    <w:rsid w:val="00380A5A"/>
    <w:rsid w:val="00380AD5"/>
    <w:rsid w:val="00380AF5"/>
    <w:rsid w:val="00380D94"/>
    <w:rsid w:val="00381211"/>
    <w:rsid w:val="0038128D"/>
    <w:rsid w:val="00381427"/>
    <w:rsid w:val="00381701"/>
    <w:rsid w:val="00381C03"/>
    <w:rsid w:val="0038341A"/>
    <w:rsid w:val="00383C62"/>
    <w:rsid w:val="00383CEA"/>
    <w:rsid w:val="00383EF5"/>
    <w:rsid w:val="0038446A"/>
    <w:rsid w:val="003846C2"/>
    <w:rsid w:val="00384AB3"/>
    <w:rsid w:val="00384BCE"/>
    <w:rsid w:val="0038539D"/>
    <w:rsid w:val="003856B6"/>
    <w:rsid w:val="0038592D"/>
    <w:rsid w:val="00385A45"/>
    <w:rsid w:val="0038691F"/>
    <w:rsid w:val="00386B97"/>
    <w:rsid w:val="00386ED1"/>
    <w:rsid w:val="003871AF"/>
    <w:rsid w:val="0038757F"/>
    <w:rsid w:val="00387949"/>
    <w:rsid w:val="003879DE"/>
    <w:rsid w:val="00387BC9"/>
    <w:rsid w:val="00387C46"/>
    <w:rsid w:val="003914BB"/>
    <w:rsid w:val="003914CE"/>
    <w:rsid w:val="00391A91"/>
    <w:rsid w:val="00391FED"/>
    <w:rsid w:val="0039203E"/>
    <w:rsid w:val="0039229F"/>
    <w:rsid w:val="0039255D"/>
    <w:rsid w:val="003927A7"/>
    <w:rsid w:val="0039300B"/>
    <w:rsid w:val="003935E4"/>
    <w:rsid w:val="0039373B"/>
    <w:rsid w:val="00393839"/>
    <w:rsid w:val="00393E07"/>
    <w:rsid w:val="0039418A"/>
    <w:rsid w:val="00394492"/>
    <w:rsid w:val="0039481D"/>
    <w:rsid w:val="003948CF"/>
    <w:rsid w:val="00394A4E"/>
    <w:rsid w:val="00394C8E"/>
    <w:rsid w:val="003953C6"/>
    <w:rsid w:val="003958C2"/>
    <w:rsid w:val="00395E2D"/>
    <w:rsid w:val="003960C2"/>
    <w:rsid w:val="00396147"/>
    <w:rsid w:val="003962D2"/>
    <w:rsid w:val="0039647B"/>
    <w:rsid w:val="00397727"/>
    <w:rsid w:val="00397958"/>
    <w:rsid w:val="003A18C4"/>
    <w:rsid w:val="003A1CAD"/>
    <w:rsid w:val="003A1F22"/>
    <w:rsid w:val="003A2469"/>
    <w:rsid w:val="003A30F1"/>
    <w:rsid w:val="003A3569"/>
    <w:rsid w:val="003A4136"/>
    <w:rsid w:val="003A5128"/>
    <w:rsid w:val="003A5149"/>
    <w:rsid w:val="003A5280"/>
    <w:rsid w:val="003A57A9"/>
    <w:rsid w:val="003A601E"/>
    <w:rsid w:val="003A6117"/>
    <w:rsid w:val="003A6FD5"/>
    <w:rsid w:val="003A75A9"/>
    <w:rsid w:val="003A7AB3"/>
    <w:rsid w:val="003B030A"/>
    <w:rsid w:val="003B0863"/>
    <w:rsid w:val="003B0AB4"/>
    <w:rsid w:val="003B0ACE"/>
    <w:rsid w:val="003B0B42"/>
    <w:rsid w:val="003B0E91"/>
    <w:rsid w:val="003B0EE3"/>
    <w:rsid w:val="003B0F08"/>
    <w:rsid w:val="003B15DF"/>
    <w:rsid w:val="003B16B7"/>
    <w:rsid w:val="003B1C1D"/>
    <w:rsid w:val="003B3749"/>
    <w:rsid w:val="003B3D92"/>
    <w:rsid w:val="003B417F"/>
    <w:rsid w:val="003B435C"/>
    <w:rsid w:val="003B4517"/>
    <w:rsid w:val="003B4BF8"/>
    <w:rsid w:val="003B5341"/>
    <w:rsid w:val="003B5729"/>
    <w:rsid w:val="003B5945"/>
    <w:rsid w:val="003B5D67"/>
    <w:rsid w:val="003B5DC8"/>
    <w:rsid w:val="003B7789"/>
    <w:rsid w:val="003B782D"/>
    <w:rsid w:val="003C1427"/>
    <w:rsid w:val="003C1464"/>
    <w:rsid w:val="003C1830"/>
    <w:rsid w:val="003C1BF1"/>
    <w:rsid w:val="003C25E8"/>
    <w:rsid w:val="003C32DF"/>
    <w:rsid w:val="003C3795"/>
    <w:rsid w:val="003C3F1B"/>
    <w:rsid w:val="003C4115"/>
    <w:rsid w:val="003C4660"/>
    <w:rsid w:val="003C4B78"/>
    <w:rsid w:val="003C4B88"/>
    <w:rsid w:val="003C4E0D"/>
    <w:rsid w:val="003C4FCE"/>
    <w:rsid w:val="003C57E7"/>
    <w:rsid w:val="003C62CD"/>
    <w:rsid w:val="003C6411"/>
    <w:rsid w:val="003C6550"/>
    <w:rsid w:val="003C6639"/>
    <w:rsid w:val="003C6753"/>
    <w:rsid w:val="003C6DDB"/>
    <w:rsid w:val="003C6E00"/>
    <w:rsid w:val="003C711F"/>
    <w:rsid w:val="003C7E6D"/>
    <w:rsid w:val="003D0354"/>
    <w:rsid w:val="003D05AE"/>
    <w:rsid w:val="003D09CF"/>
    <w:rsid w:val="003D1012"/>
    <w:rsid w:val="003D137D"/>
    <w:rsid w:val="003D1384"/>
    <w:rsid w:val="003D15F2"/>
    <w:rsid w:val="003D1C98"/>
    <w:rsid w:val="003D2271"/>
    <w:rsid w:val="003D26DD"/>
    <w:rsid w:val="003D291A"/>
    <w:rsid w:val="003D32AF"/>
    <w:rsid w:val="003D35EF"/>
    <w:rsid w:val="003D3F7A"/>
    <w:rsid w:val="003D40A7"/>
    <w:rsid w:val="003D478A"/>
    <w:rsid w:val="003D4C8D"/>
    <w:rsid w:val="003D4EFC"/>
    <w:rsid w:val="003D525A"/>
    <w:rsid w:val="003D52BD"/>
    <w:rsid w:val="003D566D"/>
    <w:rsid w:val="003D56A7"/>
    <w:rsid w:val="003D5BD8"/>
    <w:rsid w:val="003D5CA6"/>
    <w:rsid w:val="003D7667"/>
    <w:rsid w:val="003D7683"/>
    <w:rsid w:val="003D7868"/>
    <w:rsid w:val="003D79DA"/>
    <w:rsid w:val="003D7D22"/>
    <w:rsid w:val="003E047F"/>
    <w:rsid w:val="003E06EA"/>
    <w:rsid w:val="003E0795"/>
    <w:rsid w:val="003E1A3C"/>
    <w:rsid w:val="003E2249"/>
    <w:rsid w:val="003E27E5"/>
    <w:rsid w:val="003E29A1"/>
    <w:rsid w:val="003E2ADD"/>
    <w:rsid w:val="003E2ED1"/>
    <w:rsid w:val="003E2EE6"/>
    <w:rsid w:val="003E2EF7"/>
    <w:rsid w:val="003E2FC6"/>
    <w:rsid w:val="003E3598"/>
    <w:rsid w:val="003E38F7"/>
    <w:rsid w:val="003E442B"/>
    <w:rsid w:val="003E45C0"/>
    <w:rsid w:val="003E468B"/>
    <w:rsid w:val="003E47C7"/>
    <w:rsid w:val="003E4B50"/>
    <w:rsid w:val="003E4CEC"/>
    <w:rsid w:val="003E4F2D"/>
    <w:rsid w:val="003E543E"/>
    <w:rsid w:val="003E54F3"/>
    <w:rsid w:val="003E5A5E"/>
    <w:rsid w:val="003E627F"/>
    <w:rsid w:val="003E6FC3"/>
    <w:rsid w:val="003E70BC"/>
    <w:rsid w:val="003E738E"/>
    <w:rsid w:val="003E747F"/>
    <w:rsid w:val="003E77C2"/>
    <w:rsid w:val="003F0087"/>
    <w:rsid w:val="003F00A3"/>
    <w:rsid w:val="003F0345"/>
    <w:rsid w:val="003F03AB"/>
    <w:rsid w:val="003F0880"/>
    <w:rsid w:val="003F0982"/>
    <w:rsid w:val="003F0C1F"/>
    <w:rsid w:val="003F1074"/>
    <w:rsid w:val="003F112E"/>
    <w:rsid w:val="003F1A78"/>
    <w:rsid w:val="003F1D1A"/>
    <w:rsid w:val="003F1DB3"/>
    <w:rsid w:val="003F2052"/>
    <w:rsid w:val="003F20E8"/>
    <w:rsid w:val="003F2533"/>
    <w:rsid w:val="003F2A31"/>
    <w:rsid w:val="003F2E63"/>
    <w:rsid w:val="003F2F8E"/>
    <w:rsid w:val="003F3016"/>
    <w:rsid w:val="003F311F"/>
    <w:rsid w:val="003F38CB"/>
    <w:rsid w:val="003F3A06"/>
    <w:rsid w:val="003F404E"/>
    <w:rsid w:val="003F41A9"/>
    <w:rsid w:val="003F4835"/>
    <w:rsid w:val="003F5274"/>
    <w:rsid w:val="003F529D"/>
    <w:rsid w:val="003F5E68"/>
    <w:rsid w:val="003F6007"/>
    <w:rsid w:val="003F60A6"/>
    <w:rsid w:val="003F6941"/>
    <w:rsid w:val="003F6D1D"/>
    <w:rsid w:val="003F6E3B"/>
    <w:rsid w:val="003F71FA"/>
    <w:rsid w:val="003F73FF"/>
    <w:rsid w:val="003F792A"/>
    <w:rsid w:val="00400244"/>
    <w:rsid w:val="00400531"/>
    <w:rsid w:val="004011AF"/>
    <w:rsid w:val="00401341"/>
    <w:rsid w:val="00401AA4"/>
    <w:rsid w:val="00401BC3"/>
    <w:rsid w:val="00401C4C"/>
    <w:rsid w:val="00401C9A"/>
    <w:rsid w:val="004020E9"/>
    <w:rsid w:val="00402A70"/>
    <w:rsid w:val="00402F7D"/>
    <w:rsid w:val="00402FDC"/>
    <w:rsid w:val="00403166"/>
    <w:rsid w:val="004035A1"/>
    <w:rsid w:val="004040A0"/>
    <w:rsid w:val="00404360"/>
    <w:rsid w:val="00404495"/>
    <w:rsid w:val="004048A3"/>
    <w:rsid w:val="00404D67"/>
    <w:rsid w:val="0040500E"/>
    <w:rsid w:val="00405515"/>
    <w:rsid w:val="004058DD"/>
    <w:rsid w:val="00405F4E"/>
    <w:rsid w:val="004061FC"/>
    <w:rsid w:val="0040628D"/>
    <w:rsid w:val="0040658B"/>
    <w:rsid w:val="004068A7"/>
    <w:rsid w:val="004068DC"/>
    <w:rsid w:val="00406947"/>
    <w:rsid w:val="00406C5C"/>
    <w:rsid w:val="00406C6B"/>
    <w:rsid w:val="00406F86"/>
    <w:rsid w:val="00407275"/>
    <w:rsid w:val="00407E42"/>
    <w:rsid w:val="00407F98"/>
    <w:rsid w:val="00410173"/>
    <w:rsid w:val="00410494"/>
    <w:rsid w:val="00410C3D"/>
    <w:rsid w:val="00411714"/>
    <w:rsid w:val="00411F1A"/>
    <w:rsid w:val="00412338"/>
    <w:rsid w:val="004125CD"/>
    <w:rsid w:val="00412827"/>
    <w:rsid w:val="00412EB1"/>
    <w:rsid w:val="00414174"/>
    <w:rsid w:val="004142DE"/>
    <w:rsid w:val="004142FB"/>
    <w:rsid w:val="00414515"/>
    <w:rsid w:val="00414931"/>
    <w:rsid w:val="00414BD3"/>
    <w:rsid w:val="00414D12"/>
    <w:rsid w:val="00415729"/>
    <w:rsid w:val="0041600D"/>
    <w:rsid w:val="00416178"/>
    <w:rsid w:val="004162AB"/>
    <w:rsid w:val="004162E4"/>
    <w:rsid w:val="00416433"/>
    <w:rsid w:val="004164E7"/>
    <w:rsid w:val="0041766D"/>
    <w:rsid w:val="0041783C"/>
    <w:rsid w:val="004178D3"/>
    <w:rsid w:val="00417AEA"/>
    <w:rsid w:val="00417D15"/>
    <w:rsid w:val="004202CD"/>
    <w:rsid w:val="00420432"/>
    <w:rsid w:val="00420579"/>
    <w:rsid w:val="00420738"/>
    <w:rsid w:val="00420D9C"/>
    <w:rsid w:val="004211F8"/>
    <w:rsid w:val="0042139E"/>
    <w:rsid w:val="00421A76"/>
    <w:rsid w:val="00421BFA"/>
    <w:rsid w:val="004224F8"/>
    <w:rsid w:val="00422CC2"/>
    <w:rsid w:val="00423120"/>
    <w:rsid w:val="0042372D"/>
    <w:rsid w:val="00423A25"/>
    <w:rsid w:val="00423B8F"/>
    <w:rsid w:val="004242CC"/>
    <w:rsid w:val="0042436B"/>
    <w:rsid w:val="00424536"/>
    <w:rsid w:val="00424DF1"/>
    <w:rsid w:val="00425024"/>
    <w:rsid w:val="004250F9"/>
    <w:rsid w:val="004253E4"/>
    <w:rsid w:val="00425463"/>
    <w:rsid w:val="00425B94"/>
    <w:rsid w:val="0042679B"/>
    <w:rsid w:val="00426A17"/>
    <w:rsid w:val="004277E4"/>
    <w:rsid w:val="00427C24"/>
    <w:rsid w:val="00427D49"/>
    <w:rsid w:val="00427DA7"/>
    <w:rsid w:val="00427F33"/>
    <w:rsid w:val="0043056C"/>
    <w:rsid w:val="004309FA"/>
    <w:rsid w:val="00431700"/>
    <w:rsid w:val="00431749"/>
    <w:rsid w:val="004318B7"/>
    <w:rsid w:val="00431DE7"/>
    <w:rsid w:val="00432405"/>
    <w:rsid w:val="004325E0"/>
    <w:rsid w:val="00432661"/>
    <w:rsid w:val="00433C95"/>
    <w:rsid w:val="00433F59"/>
    <w:rsid w:val="00434011"/>
    <w:rsid w:val="0043409C"/>
    <w:rsid w:val="004345FE"/>
    <w:rsid w:val="00434695"/>
    <w:rsid w:val="00434861"/>
    <w:rsid w:val="00434CB9"/>
    <w:rsid w:val="004352E7"/>
    <w:rsid w:val="0043531B"/>
    <w:rsid w:val="00435354"/>
    <w:rsid w:val="004358B3"/>
    <w:rsid w:val="00435CDF"/>
    <w:rsid w:val="00435EB3"/>
    <w:rsid w:val="0043647D"/>
    <w:rsid w:val="00436FEB"/>
    <w:rsid w:val="004372C3"/>
    <w:rsid w:val="004372F9"/>
    <w:rsid w:val="004374E0"/>
    <w:rsid w:val="00437801"/>
    <w:rsid w:val="00437873"/>
    <w:rsid w:val="00437B8E"/>
    <w:rsid w:val="00437BAF"/>
    <w:rsid w:val="00437C02"/>
    <w:rsid w:val="00437C3B"/>
    <w:rsid w:val="00437DAE"/>
    <w:rsid w:val="00437E00"/>
    <w:rsid w:val="00440EA4"/>
    <w:rsid w:val="00441087"/>
    <w:rsid w:val="004418BC"/>
    <w:rsid w:val="004419D5"/>
    <w:rsid w:val="004421AD"/>
    <w:rsid w:val="004427C4"/>
    <w:rsid w:val="00442D73"/>
    <w:rsid w:val="0044354E"/>
    <w:rsid w:val="0044371C"/>
    <w:rsid w:val="00443C88"/>
    <w:rsid w:val="00443E30"/>
    <w:rsid w:val="004441BE"/>
    <w:rsid w:val="004442BC"/>
    <w:rsid w:val="0044472B"/>
    <w:rsid w:val="00444765"/>
    <w:rsid w:val="00444A56"/>
    <w:rsid w:val="004451A7"/>
    <w:rsid w:val="00446629"/>
    <w:rsid w:val="00446685"/>
    <w:rsid w:val="004469D7"/>
    <w:rsid w:val="00446BCD"/>
    <w:rsid w:val="00446DDE"/>
    <w:rsid w:val="004473AD"/>
    <w:rsid w:val="00447732"/>
    <w:rsid w:val="0044788F"/>
    <w:rsid w:val="00447BD2"/>
    <w:rsid w:val="00447DE0"/>
    <w:rsid w:val="0045036A"/>
    <w:rsid w:val="004507B8"/>
    <w:rsid w:val="004508C8"/>
    <w:rsid w:val="00450DE4"/>
    <w:rsid w:val="00451016"/>
    <w:rsid w:val="0045156F"/>
    <w:rsid w:val="00451663"/>
    <w:rsid w:val="00451769"/>
    <w:rsid w:val="00451C6A"/>
    <w:rsid w:val="00452147"/>
    <w:rsid w:val="0045254F"/>
    <w:rsid w:val="0045274B"/>
    <w:rsid w:val="00452B2E"/>
    <w:rsid w:val="00452C2A"/>
    <w:rsid w:val="00452C5D"/>
    <w:rsid w:val="00452D5E"/>
    <w:rsid w:val="00452FD7"/>
    <w:rsid w:val="00453060"/>
    <w:rsid w:val="00453372"/>
    <w:rsid w:val="0045430A"/>
    <w:rsid w:val="00454706"/>
    <w:rsid w:val="00454F32"/>
    <w:rsid w:val="0045535C"/>
    <w:rsid w:val="00455725"/>
    <w:rsid w:val="0045594B"/>
    <w:rsid w:val="00455BAC"/>
    <w:rsid w:val="00456355"/>
    <w:rsid w:val="00456E54"/>
    <w:rsid w:val="00457185"/>
    <w:rsid w:val="0045726C"/>
    <w:rsid w:val="004572A8"/>
    <w:rsid w:val="004575B9"/>
    <w:rsid w:val="00457612"/>
    <w:rsid w:val="00457766"/>
    <w:rsid w:val="00457A2C"/>
    <w:rsid w:val="00460180"/>
    <w:rsid w:val="00460584"/>
    <w:rsid w:val="004606A2"/>
    <w:rsid w:val="00461272"/>
    <w:rsid w:val="004613E4"/>
    <w:rsid w:val="00461467"/>
    <w:rsid w:val="00461BC7"/>
    <w:rsid w:val="00461DF8"/>
    <w:rsid w:val="00461FF5"/>
    <w:rsid w:val="004624AF"/>
    <w:rsid w:val="004627F9"/>
    <w:rsid w:val="004639A4"/>
    <w:rsid w:val="00463E0F"/>
    <w:rsid w:val="004640D7"/>
    <w:rsid w:val="004642EB"/>
    <w:rsid w:val="00464646"/>
    <w:rsid w:val="00464840"/>
    <w:rsid w:val="00464968"/>
    <w:rsid w:val="00464BB0"/>
    <w:rsid w:val="00464CAB"/>
    <w:rsid w:val="00464D47"/>
    <w:rsid w:val="00464F8F"/>
    <w:rsid w:val="004650AC"/>
    <w:rsid w:val="0046550B"/>
    <w:rsid w:val="00465964"/>
    <w:rsid w:val="00465B86"/>
    <w:rsid w:val="00465C1D"/>
    <w:rsid w:val="00466118"/>
    <w:rsid w:val="004662D4"/>
    <w:rsid w:val="004663E4"/>
    <w:rsid w:val="004664A8"/>
    <w:rsid w:val="00466B41"/>
    <w:rsid w:val="004671E6"/>
    <w:rsid w:val="004674BA"/>
    <w:rsid w:val="00467651"/>
    <w:rsid w:val="00467A37"/>
    <w:rsid w:val="00467BF0"/>
    <w:rsid w:val="00467D00"/>
    <w:rsid w:val="004700C4"/>
    <w:rsid w:val="00470355"/>
    <w:rsid w:val="00470724"/>
    <w:rsid w:val="0047080B"/>
    <w:rsid w:val="00470821"/>
    <w:rsid w:val="00470B02"/>
    <w:rsid w:val="00471228"/>
    <w:rsid w:val="004714F2"/>
    <w:rsid w:val="00471A97"/>
    <w:rsid w:val="00471F1A"/>
    <w:rsid w:val="00472803"/>
    <w:rsid w:val="00472B3B"/>
    <w:rsid w:val="00472F54"/>
    <w:rsid w:val="0047347B"/>
    <w:rsid w:val="004735EB"/>
    <w:rsid w:val="004735F8"/>
    <w:rsid w:val="004749BB"/>
    <w:rsid w:val="00474C95"/>
    <w:rsid w:val="00474D56"/>
    <w:rsid w:val="00475738"/>
    <w:rsid w:val="004761EA"/>
    <w:rsid w:val="00476842"/>
    <w:rsid w:val="00476937"/>
    <w:rsid w:val="0047734A"/>
    <w:rsid w:val="00477E7C"/>
    <w:rsid w:val="0048074E"/>
    <w:rsid w:val="00480839"/>
    <w:rsid w:val="00480A97"/>
    <w:rsid w:val="0048111C"/>
    <w:rsid w:val="00482A6A"/>
    <w:rsid w:val="00482A8D"/>
    <w:rsid w:val="00482DD8"/>
    <w:rsid w:val="004830CC"/>
    <w:rsid w:val="004837DA"/>
    <w:rsid w:val="00483955"/>
    <w:rsid w:val="004845AD"/>
    <w:rsid w:val="00484FD2"/>
    <w:rsid w:val="004852DF"/>
    <w:rsid w:val="0048549E"/>
    <w:rsid w:val="00485942"/>
    <w:rsid w:val="00485F0A"/>
    <w:rsid w:val="0048627D"/>
    <w:rsid w:val="00486719"/>
    <w:rsid w:val="004868D4"/>
    <w:rsid w:val="00486F37"/>
    <w:rsid w:val="0048700E"/>
    <w:rsid w:val="00487151"/>
    <w:rsid w:val="00487470"/>
    <w:rsid w:val="00487640"/>
    <w:rsid w:val="00487DE2"/>
    <w:rsid w:val="00487FE1"/>
    <w:rsid w:val="00490248"/>
    <w:rsid w:val="00491416"/>
    <w:rsid w:val="00491684"/>
    <w:rsid w:val="00491964"/>
    <w:rsid w:val="00491C61"/>
    <w:rsid w:val="00491DB8"/>
    <w:rsid w:val="00492570"/>
    <w:rsid w:val="004926E4"/>
    <w:rsid w:val="00492CB8"/>
    <w:rsid w:val="00492EC6"/>
    <w:rsid w:val="00493397"/>
    <w:rsid w:val="004933F1"/>
    <w:rsid w:val="0049341B"/>
    <w:rsid w:val="00493546"/>
    <w:rsid w:val="00493883"/>
    <w:rsid w:val="00493A3D"/>
    <w:rsid w:val="00494930"/>
    <w:rsid w:val="004949BA"/>
    <w:rsid w:val="00494FC3"/>
    <w:rsid w:val="00495A28"/>
    <w:rsid w:val="00495AA4"/>
    <w:rsid w:val="00495B4C"/>
    <w:rsid w:val="00495F80"/>
    <w:rsid w:val="00495FC8"/>
    <w:rsid w:val="00496977"/>
    <w:rsid w:val="00497524"/>
    <w:rsid w:val="00497856"/>
    <w:rsid w:val="00497A26"/>
    <w:rsid w:val="004A0102"/>
    <w:rsid w:val="004A0188"/>
    <w:rsid w:val="004A0442"/>
    <w:rsid w:val="004A04A8"/>
    <w:rsid w:val="004A0502"/>
    <w:rsid w:val="004A06DB"/>
    <w:rsid w:val="004A0CA2"/>
    <w:rsid w:val="004A1273"/>
    <w:rsid w:val="004A160E"/>
    <w:rsid w:val="004A1990"/>
    <w:rsid w:val="004A200C"/>
    <w:rsid w:val="004A20F8"/>
    <w:rsid w:val="004A21E9"/>
    <w:rsid w:val="004A224C"/>
    <w:rsid w:val="004A27B2"/>
    <w:rsid w:val="004A3313"/>
    <w:rsid w:val="004A3518"/>
    <w:rsid w:val="004A3554"/>
    <w:rsid w:val="004A3B31"/>
    <w:rsid w:val="004A3BFB"/>
    <w:rsid w:val="004A3FFD"/>
    <w:rsid w:val="004A454A"/>
    <w:rsid w:val="004A474C"/>
    <w:rsid w:val="004A4AD8"/>
    <w:rsid w:val="004A4EC3"/>
    <w:rsid w:val="004A4F85"/>
    <w:rsid w:val="004A543A"/>
    <w:rsid w:val="004A574B"/>
    <w:rsid w:val="004A579A"/>
    <w:rsid w:val="004A5A95"/>
    <w:rsid w:val="004A5ACE"/>
    <w:rsid w:val="004A5BF6"/>
    <w:rsid w:val="004A688F"/>
    <w:rsid w:val="004A6973"/>
    <w:rsid w:val="004A6B37"/>
    <w:rsid w:val="004A7085"/>
    <w:rsid w:val="004A7718"/>
    <w:rsid w:val="004A77C3"/>
    <w:rsid w:val="004A7860"/>
    <w:rsid w:val="004A7CD2"/>
    <w:rsid w:val="004A7E2D"/>
    <w:rsid w:val="004B0441"/>
    <w:rsid w:val="004B0E59"/>
    <w:rsid w:val="004B0E5A"/>
    <w:rsid w:val="004B10FD"/>
    <w:rsid w:val="004B1175"/>
    <w:rsid w:val="004B1524"/>
    <w:rsid w:val="004B178D"/>
    <w:rsid w:val="004B1D05"/>
    <w:rsid w:val="004B240D"/>
    <w:rsid w:val="004B2687"/>
    <w:rsid w:val="004B27CA"/>
    <w:rsid w:val="004B369B"/>
    <w:rsid w:val="004B3A59"/>
    <w:rsid w:val="004B3B3B"/>
    <w:rsid w:val="004B3FC2"/>
    <w:rsid w:val="004B4203"/>
    <w:rsid w:val="004B471F"/>
    <w:rsid w:val="004B5181"/>
    <w:rsid w:val="004B52DC"/>
    <w:rsid w:val="004B5C3B"/>
    <w:rsid w:val="004B5D1E"/>
    <w:rsid w:val="004B612A"/>
    <w:rsid w:val="004B6368"/>
    <w:rsid w:val="004B6650"/>
    <w:rsid w:val="004B693E"/>
    <w:rsid w:val="004B6F9F"/>
    <w:rsid w:val="004B6FBA"/>
    <w:rsid w:val="004B725A"/>
    <w:rsid w:val="004B742D"/>
    <w:rsid w:val="004B759A"/>
    <w:rsid w:val="004B7A60"/>
    <w:rsid w:val="004B7E95"/>
    <w:rsid w:val="004B7FD0"/>
    <w:rsid w:val="004C07B4"/>
    <w:rsid w:val="004C0C22"/>
    <w:rsid w:val="004C1094"/>
    <w:rsid w:val="004C126A"/>
    <w:rsid w:val="004C14DA"/>
    <w:rsid w:val="004C165B"/>
    <w:rsid w:val="004C1915"/>
    <w:rsid w:val="004C218E"/>
    <w:rsid w:val="004C2642"/>
    <w:rsid w:val="004C29DB"/>
    <w:rsid w:val="004C2F46"/>
    <w:rsid w:val="004C3083"/>
    <w:rsid w:val="004C33A2"/>
    <w:rsid w:val="004C3592"/>
    <w:rsid w:val="004C3749"/>
    <w:rsid w:val="004C3E0E"/>
    <w:rsid w:val="004C3F33"/>
    <w:rsid w:val="004C4209"/>
    <w:rsid w:val="004C4DE8"/>
    <w:rsid w:val="004C518B"/>
    <w:rsid w:val="004C5939"/>
    <w:rsid w:val="004C5ABC"/>
    <w:rsid w:val="004C5AEA"/>
    <w:rsid w:val="004C5AFB"/>
    <w:rsid w:val="004C5BC0"/>
    <w:rsid w:val="004C6485"/>
    <w:rsid w:val="004C697E"/>
    <w:rsid w:val="004C6DDC"/>
    <w:rsid w:val="004C6ED2"/>
    <w:rsid w:val="004C6EF1"/>
    <w:rsid w:val="004C709C"/>
    <w:rsid w:val="004C751C"/>
    <w:rsid w:val="004C7801"/>
    <w:rsid w:val="004C7ACD"/>
    <w:rsid w:val="004C7CE0"/>
    <w:rsid w:val="004C7FA2"/>
    <w:rsid w:val="004D01B8"/>
    <w:rsid w:val="004D037D"/>
    <w:rsid w:val="004D082B"/>
    <w:rsid w:val="004D0E02"/>
    <w:rsid w:val="004D1491"/>
    <w:rsid w:val="004D1649"/>
    <w:rsid w:val="004D1BB9"/>
    <w:rsid w:val="004D24F7"/>
    <w:rsid w:val="004D2D9B"/>
    <w:rsid w:val="004D2FC8"/>
    <w:rsid w:val="004D310E"/>
    <w:rsid w:val="004D41DF"/>
    <w:rsid w:val="004D4609"/>
    <w:rsid w:val="004D464E"/>
    <w:rsid w:val="004D4863"/>
    <w:rsid w:val="004D518D"/>
    <w:rsid w:val="004D5CBD"/>
    <w:rsid w:val="004D5FF1"/>
    <w:rsid w:val="004D608A"/>
    <w:rsid w:val="004D62DF"/>
    <w:rsid w:val="004D62F3"/>
    <w:rsid w:val="004D63B6"/>
    <w:rsid w:val="004D69A3"/>
    <w:rsid w:val="004D6A4D"/>
    <w:rsid w:val="004D6CB6"/>
    <w:rsid w:val="004D7178"/>
    <w:rsid w:val="004D77B4"/>
    <w:rsid w:val="004D792B"/>
    <w:rsid w:val="004E0470"/>
    <w:rsid w:val="004E0778"/>
    <w:rsid w:val="004E0B11"/>
    <w:rsid w:val="004E0F38"/>
    <w:rsid w:val="004E1296"/>
    <w:rsid w:val="004E1717"/>
    <w:rsid w:val="004E1FF8"/>
    <w:rsid w:val="004E225C"/>
    <w:rsid w:val="004E235F"/>
    <w:rsid w:val="004E260F"/>
    <w:rsid w:val="004E26E3"/>
    <w:rsid w:val="004E2930"/>
    <w:rsid w:val="004E2E7E"/>
    <w:rsid w:val="004E3012"/>
    <w:rsid w:val="004E321A"/>
    <w:rsid w:val="004E35D4"/>
    <w:rsid w:val="004E3692"/>
    <w:rsid w:val="004E37A4"/>
    <w:rsid w:val="004E37C5"/>
    <w:rsid w:val="004E38CB"/>
    <w:rsid w:val="004E3DF8"/>
    <w:rsid w:val="004E3F80"/>
    <w:rsid w:val="004E4044"/>
    <w:rsid w:val="004E46D4"/>
    <w:rsid w:val="004E4BC8"/>
    <w:rsid w:val="004E4C6B"/>
    <w:rsid w:val="004E5118"/>
    <w:rsid w:val="004E5C94"/>
    <w:rsid w:val="004E6202"/>
    <w:rsid w:val="004E630A"/>
    <w:rsid w:val="004E662C"/>
    <w:rsid w:val="004E6818"/>
    <w:rsid w:val="004E6A2B"/>
    <w:rsid w:val="004E6BC7"/>
    <w:rsid w:val="004E6ECE"/>
    <w:rsid w:val="004E7426"/>
    <w:rsid w:val="004E7CDE"/>
    <w:rsid w:val="004F053F"/>
    <w:rsid w:val="004F05F5"/>
    <w:rsid w:val="004F0832"/>
    <w:rsid w:val="004F106B"/>
    <w:rsid w:val="004F1DB1"/>
    <w:rsid w:val="004F212D"/>
    <w:rsid w:val="004F254B"/>
    <w:rsid w:val="004F25B5"/>
    <w:rsid w:val="004F27A5"/>
    <w:rsid w:val="004F28C4"/>
    <w:rsid w:val="004F2A41"/>
    <w:rsid w:val="004F2DD0"/>
    <w:rsid w:val="004F2E46"/>
    <w:rsid w:val="004F30E3"/>
    <w:rsid w:val="004F30FE"/>
    <w:rsid w:val="004F315F"/>
    <w:rsid w:val="004F365A"/>
    <w:rsid w:val="004F3824"/>
    <w:rsid w:val="004F3A74"/>
    <w:rsid w:val="004F3D66"/>
    <w:rsid w:val="004F4A1F"/>
    <w:rsid w:val="004F4D76"/>
    <w:rsid w:val="004F5015"/>
    <w:rsid w:val="004F507B"/>
    <w:rsid w:val="004F51B8"/>
    <w:rsid w:val="004F52A1"/>
    <w:rsid w:val="004F53BA"/>
    <w:rsid w:val="004F5B37"/>
    <w:rsid w:val="004F5E30"/>
    <w:rsid w:val="004F5F9A"/>
    <w:rsid w:val="004F63D1"/>
    <w:rsid w:val="004F65FE"/>
    <w:rsid w:val="004F6BE8"/>
    <w:rsid w:val="004F7046"/>
    <w:rsid w:val="004F7804"/>
    <w:rsid w:val="004F7EF1"/>
    <w:rsid w:val="00500D5F"/>
    <w:rsid w:val="00500DA8"/>
    <w:rsid w:val="005013E6"/>
    <w:rsid w:val="0050187F"/>
    <w:rsid w:val="00501A27"/>
    <w:rsid w:val="00501E6A"/>
    <w:rsid w:val="00501F44"/>
    <w:rsid w:val="005022AE"/>
    <w:rsid w:val="005022FA"/>
    <w:rsid w:val="0050279F"/>
    <w:rsid w:val="00502BBF"/>
    <w:rsid w:val="00502F81"/>
    <w:rsid w:val="00503334"/>
    <w:rsid w:val="00503830"/>
    <w:rsid w:val="00503AC4"/>
    <w:rsid w:val="00503F29"/>
    <w:rsid w:val="00504410"/>
    <w:rsid w:val="00504500"/>
    <w:rsid w:val="005045F3"/>
    <w:rsid w:val="00504CA3"/>
    <w:rsid w:val="00504D78"/>
    <w:rsid w:val="00504ED1"/>
    <w:rsid w:val="005051F3"/>
    <w:rsid w:val="00505CC0"/>
    <w:rsid w:val="00505DE8"/>
    <w:rsid w:val="00506272"/>
    <w:rsid w:val="005065E3"/>
    <w:rsid w:val="00506AF1"/>
    <w:rsid w:val="00506F99"/>
    <w:rsid w:val="00507230"/>
    <w:rsid w:val="00507977"/>
    <w:rsid w:val="0051071E"/>
    <w:rsid w:val="00510916"/>
    <w:rsid w:val="00510FC1"/>
    <w:rsid w:val="0051171B"/>
    <w:rsid w:val="00511C3E"/>
    <w:rsid w:val="0051207E"/>
    <w:rsid w:val="00512366"/>
    <w:rsid w:val="005128C5"/>
    <w:rsid w:val="005135EC"/>
    <w:rsid w:val="0051363C"/>
    <w:rsid w:val="005146BF"/>
    <w:rsid w:val="00514774"/>
    <w:rsid w:val="00514D64"/>
    <w:rsid w:val="00514F24"/>
    <w:rsid w:val="00515224"/>
    <w:rsid w:val="00515795"/>
    <w:rsid w:val="00515FD4"/>
    <w:rsid w:val="00515FFD"/>
    <w:rsid w:val="005161AE"/>
    <w:rsid w:val="00516276"/>
    <w:rsid w:val="00516722"/>
    <w:rsid w:val="00516A3A"/>
    <w:rsid w:val="00516A7F"/>
    <w:rsid w:val="00516B71"/>
    <w:rsid w:val="00516D05"/>
    <w:rsid w:val="00517511"/>
    <w:rsid w:val="005176A2"/>
    <w:rsid w:val="0051782A"/>
    <w:rsid w:val="00520167"/>
    <w:rsid w:val="0052021F"/>
    <w:rsid w:val="005204DD"/>
    <w:rsid w:val="00520905"/>
    <w:rsid w:val="00520D68"/>
    <w:rsid w:val="00520F1F"/>
    <w:rsid w:val="0052111B"/>
    <w:rsid w:val="0052129F"/>
    <w:rsid w:val="00521A9B"/>
    <w:rsid w:val="00521BD1"/>
    <w:rsid w:val="00521EB3"/>
    <w:rsid w:val="005223B1"/>
    <w:rsid w:val="0052248E"/>
    <w:rsid w:val="005225BB"/>
    <w:rsid w:val="005232B6"/>
    <w:rsid w:val="005232BA"/>
    <w:rsid w:val="0052395C"/>
    <w:rsid w:val="005240C6"/>
    <w:rsid w:val="00524352"/>
    <w:rsid w:val="005243CF"/>
    <w:rsid w:val="005243DF"/>
    <w:rsid w:val="00524539"/>
    <w:rsid w:val="00524D05"/>
    <w:rsid w:val="00524E85"/>
    <w:rsid w:val="00524F3B"/>
    <w:rsid w:val="0052515B"/>
    <w:rsid w:val="005256DA"/>
    <w:rsid w:val="00525750"/>
    <w:rsid w:val="005258BA"/>
    <w:rsid w:val="00525B8E"/>
    <w:rsid w:val="00525E63"/>
    <w:rsid w:val="00526484"/>
    <w:rsid w:val="005267A4"/>
    <w:rsid w:val="005267CD"/>
    <w:rsid w:val="0052694D"/>
    <w:rsid w:val="005273C5"/>
    <w:rsid w:val="005275A8"/>
    <w:rsid w:val="00527832"/>
    <w:rsid w:val="005278EE"/>
    <w:rsid w:val="00527BFA"/>
    <w:rsid w:val="00527E4E"/>
    <w:rsid w:val="00527F54"/>
    <w:rsid w:val="00530595"/>
    <w:rsid w:val="0053073C"/>
    <w:rsid w:val="00530941"/>
    <w:rsid w:val="00530B62"/>
    <w:rsid w:val="00530D09"/>
    <w:rsid w:val="00530DA1"/>
    <w:rsid w:val="00531508"/>
    <w:rsid w:val="00531878"/>
    <w:rsid w:val="00532653"/>
    <w:rsid w:val="0053364C"/>
    <w:rsid w:val="00533A57"/>
    <w:rsid w:val="00533F16"/>
    <w:rsid w:val="00534420"/>
    <w:rsid w:val="005344B7"/>
    <w:rsid w:val="00535742"/>
    <w:rsid w:val="00535CEF"/>
    <w:rsid w:val="00535F9A"/>
    <w:rsid w:val="00535FA2"/>
    <w:rsid w:val="0053635A"/>
    <w:rsid w:val="00536457"/>
    <w:rsid w:val="005364AE"/>
    <w:rsid w:val="00536651"/>
    <w:rsid w:val="00536A5D"/>
    <w:rsid w:val="00536C24"/>
    <w:rsid w:val="00536D09"/>
    <w:rsid w:val="0053732A"/>
    <w:rsid w:val="00537594"/>
    <w:rsid w:val="0053790D"/>
    <w:rsid w:val="00537B2A"/>
    <w:rsid w:val="00541539"/>
    <w:rsid w:val="00541852"/>
    <w:rsid w:val="00541B4C"/>
    <w:rsid w:val="00541C2F"/>
    <w:rsid w:val="005424B7"/>
    <w:rsid w:val="005430CA"/>
    <w:rsid w:val="005432C6"/>
    <w:rsid w:val="00543623"/>
    <w:rsid w:val="005437B6"/>
    <w:rsid w:val="005438BA"/>
    <w:rsid w:val="005442E6"/>
    <w:rsid w:val="005444AF"/>
    <w:rsid w:val="00544729"/>
    <w:rsid w:val="00544C7D"/>
    <w:rsid w:val="00545588"/>
    <w:rsid w:val="00545648"/>
    <w:rsid w:val="0054590C"/>
    <w:rsid w:val="00545EE8"/>
    <w:rsid w:val="0054637F"/>
    <w:rsid w:val="005466B1"/>
    <w:rsid w:val="00546AE0"/>
    <w:rsid w:val="00546D9F"/>
    <w:rsid w:val="00546E7E"/>
    <w:rsid w:val="00547974"/>
    <w:rsid w:val="00547ABC"/>
    <w:rsid w:val="00547C80"/>
    <w:rsid w:val="00547EF5"/>
    <w:rsid w:val="00550174"/>
    <w:rsid w:val="0055051C"/>
    <w:rsid w:val="00550B26"/>
    <w:rsid w:val="0055148A"/>
    <w:rsid w:val="005516B4"/>
    <w:rsid w:val="0055183D"/>
    <w:rsid w:val="00551A38"/>
    <w:rsid w:val="00551AC8"/>
    <w:rsid w:val="00551E77"/>
    <w:rsid w:val="00551F29"/>
    <w:rsid w:val="00552222"/>
    <w:rsid w:val="005524D4"/>
    <w:rsid w:val="0055291B"/>
    <w:rsid w:val="00552C10"/>
    <w:rsid w:val="00552D3E"/>
    <w:rsid w:val="0055321F"/>
    <w:rsid w:val="005536F3"/>
    <w:rsid w:val="00553C64"/>
    <w:rsid w:val="0055444A"/>
    <w:rsid w:val="00554480"/>
    <w:rsid w:val="00555087"/>
    <w:rsid w:val="00555344"/>
    <w:rsid w:val="00555378"/>
    <w:rsid w:val="005553B2"/>
    <w:rsid w:val="00555802"/>
    <w:rsid w:val="005560B5"/>
    <w:rsid w:val="0055662C"/>
    <w:rsid w:val="00556C04"/>
    <w:rsid w:val="0055706E"/>
    <w:rsid w:val="00557598"/>
    <w:rsid w:val="00557863"/>
    <w:rsid w:val="00557921"/>
    <w:rsid w:val="0056023D"/>
    <w:rsid w:val="0056026A"/>
    <w:rsid w:val="005604B1"/>
    <w:rsid w:val="0056068E"/>
    <w:rsid w:val="00560AFA"/>
    <w:rsid w:val="005612FF"/>
    <w:rsid w:val="005615C2"/>
    <w:rsid w:val="00561767"/>
    <w:rsid w:val="00561CCF"/>
    <w:rsid w:val="0056209E"/>
    <w:rsid w:val="00562B23"/>
    <w:rsid w:val="00562B5A"/>
    <w:rsid w:val="00562C25"/>
    <w:rsid w:val="00562E35"/>
    <w:rsid w:val="00563168"/>
    <w:rsid w:val="0056335E"/>
    <w:rsid w:val="00563827"/>
    <w:rsid w:val="0056393B"/>
    <w:rsid w:val="00563A32"/>
    <w:rsid w:val="00563D6F"/>
    <w:rsid w:val="00563FB4"/>
    <w:rsid w:val="005643B6"/>
    <w:rsid w:val="00564BD8"/>
    <w:rsid w:val="00565293"/>
    <w:rsid w:val="005652E2"/>
    <w:rsid w:val="00565814"/>
    <w:rsid w:val="00565D5A"/>
    <w:rsid w:val="005664DE"/>
    <w:rsid w:val="00566624"/>
    <w:rsid w:val="0056707D"/>
    <w:rsid w:val="0056726C"/>
    <w:rsid w:val="005674B5"/>
    <w:rsid w:val="005676A1"/>
    <w:rsid w:val="0057031C"/>
    <w:rsid w:val="00570DE3"/>
    <w:rsid w:val="00570FAA"/>
    <w:rsid w:val="00571198"/>
    <w:rsid w:val="005714E1"/>
    <w:rsid w:val="00571595"/>
    <w:rsid w:val="005715E4"/>
    <w:rsid w:val="0057164B"/>
    <w:rsid w:val="005717C7"/>
    <w:rsid w:val="005719AD"/>
    <w:rsid w:val="00571D61"/>
    <w:rsid w:val="00571EFB"/>
    <w:rsid w:val="00572092"/>
    <w:rsid w:val="005720E7"/>
    <w:rsid w:val="005723CC"/>
    <w:rsid w:val="00572435"/>
    <w:rsid w:val="00572596"/>
    <w:rsid w:val="00572A75"/>
    <w:rsid w:val="00572D6F"/>
    <w:rsid w:val="00572DCC"/>
    <w:rsid w:val="00572E5D"/>
    <w:rsid w:val="00573196"/>
    <w:rsid w:val="00573301"/>
    <w:rsid w:val="0057335C"/>
    <w:rsid w:val="005734C7"/>
    <w:rsid w:val="005736D8"/>
    <w:rsid w:val="00573781"/>
    <w:rsid w:val="00573A93"/>
    <w:rsid w:val="00573E68"/>
    <w:rsid w:val="0057431E"/>
    <w:rsid w:val="0057483D"/>
    <w:rsid w:val="00574C0A"/>
    <w:rsid w:val="00574F18"/>
    <w:rsid w:val="00575107"/>
    <w:rsid w:val="0057554B"/>
    <w:rsid w:val="0057606C"/>
    <w:rsid w:val="005762CA"/>
    <w:rsid w:val="005767CD"/>
    <w:rsid w:val="00576BE2"/>
    <w:rsid w:val="00576C8A"/>
    <w:rsid w:val="00577142"/>
    <w:rsid w:val="00577451"/>
    <w:rsid w:val="005774A2"/>
    <w:rsid w:val="00577A2D"/>
    <w:rsid w:val="00577B0D"/>
    <w:rsid w:val="00577DB7"/>
    <w:rsid w:val="00580445"/>
    <w:rsid w:val="00580752"/>
    <w:rsid w:val="0058088D"/>
    <w:rsid w:val="00580FA4"/>
    <w:rsid w:val="00581233"/>
    <w:rsid w:val="005813C5"/>
    <w:rsid w:val="005814BA"/>
    <w:rsid w:val="005817B2"/>
    <w:rsid w:val="00581C5E"/>
    <w:rsid w:val="00582172"/>
    <w:rsid w:val="0058264C"/>
    <w:rsid w:val="005827E1"/>
    <w:rsid w:val="00582832"/>
    <w:rsid w:val="00583052"/>
    <w:rsid w:val="0058343D"/>
    <w:rsid w:val="0058435C"/>
    <w:rsid w:val="0058513D"/>
    <w:rsid w:val="0058589F"/>
    <w:rsid w:val="00585E72"/>
    <w:rsid w:val="0058646A"/>
    <w:rsid w:val="00586C99"/>
    <w:rsid w:val="0058701E"/>
    <w:rsid w:val="00587F9B"/>
    <w:rsid w:val="005900B0"/>
    <w:rsid w:val="005900D3"/>
    <w:rsid w:val="0059014A"/>
    <w:rsid w:val="00590158"/>
    <w:rsid w:val="00590202"/>
    <w:rsid w:val="005909C6"/>
    <w:rsid w:val="00590D27"/>
    <w:rsid w:val="00590E91"/>
    <w:rsid w:val="0059125B"/>
    <w:rsid w:val="00592BE9"/>
    <w:rsid w:val="00592C16"/>
    <w:rsid w:val="00593134"/>
    <w:rsid w:val="00593417"/>
    <w:rsid w:val="005934A4"/>
    <w:rsid w:val="00593CCB"/>
    <w:rsid w:val="00594013"/>
    <w:rsid w:val="005944B1"/>
    <w:rsid w:val="00594A6A"/>
    <w:rsid w:val="00594AC9"/>
    <w:rsid w:val="00594AD8"/>
    <w:rsid w:val="00594B3A"/>
    <w:rsid w:val="00594FB2"/>
    <w:rsid w:val="005954C3"/>
    <w:rsid w:val="005955AE"/>
    <w:rsid w:val="00595BB9"/>
    <w:rsid w:val="00595C37"/>
    <w:rsid w:val="00595E15"/>
    <w:rsid w:val="00595EEF"/>
    <w:rsid w:val="0059614B"/>
    <w:rsid w:val="00596AFA"/>
    <w:rsid w:val="00596B76"/>
    <w:rsid w:val="0059701F"/>
    <w:rsid w:val="005971A1"/>
    <w:rsid w:val="005973DB"/>
    <w:rsid w:val="00597C4B"/>
    <w:rsid w:val="005A0CD6"/>
    <w:rsid w:val="005A0E91"/>
    <w:rsid w:val="005A1021"/>
    <w:rsid w:val="005A11AE"/>
    <w:rsid w:val="005A14D5"/>
    <w:rsid w:val="005A16F7"/>
    <w:rsid w:val="005A2019"/>
    <w:rsid w:val="005A214A"/>
    <w:rsid w:val="005A25C6"/>
    <w:rsid w:val="005A294C"/>
    <w:rsid w:val="005A2ADF"/>
    <w:rsid w:val="005A2E14"/>
    <w:rsid w:val="005A2E18"/>
    <w:rsid w:val="005A300C"/>
    <w:rsid w:val="005A3056"/>
    <w:rsid w:val="005A306B"/>
    <w:rsid w:val="005A3089"/>
    <w:rsid w:val="005A30FA"/>
    <w:rsid w:val="005A317E"/>
    <w:rsid w:val="005A3371"/>
    <w:rsid w:val="005A3456"/>
    <w:rsid w:val="005A405A"/>
    <w:rsid w:val="005A4203"/>
    <w:rsid w:val="005A450B"/>
    <w:rsid w:val="005A4717"/>
    <w:rsid w:val="005A48C2"/>
    <w:rsid w:val="005A48DA"/>
    <w:rsid w:val="005A48E8"/>
    <w:rsid w:val="005A490A"/>
    <w:rsid w:val="005A49E0"/>
    <w:rsid w:val="005A4DC4"/>
    <w:rsid w:val="005A5429"/>
    <w:rsid w:val="005A5B11"/>
    <w:rsid w:val="005A5CFA"/>
    <w:rsid w:val="005A5D50"/>
    <w:rsid w:val="005A60FB"/>
    <w:rsid w:val="005A675C"/>
    <w:rsid w:val="005A67E9"/>
    <w:rsid w:val="005A7428"/>
    <w:rsid w:val="005A7877"/>
    <w:rsid w:val="005A7B7F"/>
    <w:rsid w:val="005A7B82"/>
    <w:rsid w:val="005A7D3C"/>
    <w:rsid w:val="005A7E4D"/>
    <w:rsid w:val="005B01FB"/>
    <w:rsid w:val="005B04A3"/>
    <w:rsid w:val="005B09F8"/>
    <w:rsid w:val="005B12A9"/>
    <w:rsid w:val="005B16C1"/>
    <w:rsid w:val="005B1784"/>
    <w:rsid w:val="005B1A31"/>
    <w:rsid w:val="005B1A32"/>
    <w:rsid w:val="005B23E9"/>
    <w:rsid w:val="005B2811"/>
    <w:rsid w:val="005B2D4F"/>
    <w:rsid w:val="005B399E"/>
    <w:rsid w:val="005B3D75"/>
    <w:rsid w:val="005B4807"/>
    <w:rsid w:val="005B4AF8"/>
    <w:rsid w:val="005B4BC7"/>
    <w:rsid w:val="005B5610"/>
    <w:rsid w:val="005B58C0"/>
    <w:rsid w:val="005B5A69"/>
    <w:rsid w:val="005B5FC1"/>
    <w:rsid w:val="005B63AA"/>
    <w:rsid w:val="005B6889"/>
    <w:rsid w:val="005B6A1F"/>
    <w:rsid w:val="005B6BE1"/>
    <w:rsid w:val="005B700B"/>
    <w:rsid w:val="005B7366"/>
    <w:rsid w:val="005C0C7D"/>
    <w:rsid w:val="005C0D76"/>
    <w:rsid w:val="005C0F81"/>
    <w:rsid w:val="005C0FC3"/>
    <w:rsid w:val="005C1358"/>
    <w:rsid w:val="005C1FFD"/>
    <w:rsid w:val="005C22B5"/>
    <w:rsid w:val="005C2404"/>
    <w:rsid w:val="005C28AA"/>
    <w:rsid w:val="005C2B74"/>
    <w:rsid w:val="005C3539"/>
    <w:rsid w:val="005C4295"/>
    <w:rsid w:val="005C4872"/>
    <w:rsid w:val="005C48EF"/>
    <w:rsid w:val="005C4B70"/>
    <w:rsid w:val="005C5148"/>
    <w:rsid w:val="005C51B5"/>
    <w:rsid w:val="005C572E"/>
    <w:rsid w:val="005C5CA5"/>
    <w:rsid w:val="005C5DEF"/>
    <w:rsid w:val="005C5E12"/>
    <w:rsid w:val="005C60BA"/>
    <w:rsid w:val="005C653F"/>
    <w:rsid w:val="005C664E"/>
    <w:rsid w:val="005C684E"/>
    <w:rsid w:val="005C690A"/>
    <w:rsid w:val="005C698A"/>
    <w:rsid w:val="005C6D3F"/>
    <w:rsid w:val="005C6D65"/>
    <w:rsid w:val="005C6EA8"/>
    <w:rsid w:val="005C7716"/>
    <w:rsid w:val="005C7A75"/>
    <w:rsid w:val="005C7C10"/>
    <w:rsid w:val="005D0207"/>
    <w:rsid w:val="005D0440"/>
    <w:rsid w:val="005D066F"/>
    <w:rsid w:val="005D0796"/>
    <w:rsid w:val="005D07F9"/>
    <w:rsid w:val="005D12FE"/>
    <w:rsid w:val="005D1434"/>
    <w:rsid w:val="005D18A4"/>
    <w:rsid w:val="005D1AD5"/>
    <w:rsid w:val="005D272E"/>
    <w:rsid w:val="005D27A0"/>
    <w:rsid w:val="005D2940"/>
    <w:rsid w:val="005D348A"/>
    <w:rsid w:val="005D35CB"/>
    <w:rsid w:val="005D3693"/>
    <w:rsid w:val="005D3791"/>
    <w:rsid w:val="005D38A5"/>
    <w:rsid w:val="005D39CC"/>
    <w:rsid w:val="005D4035"/>
    <w:rsid w:val="005D406C"/>
    <w:rsid w:val="005D4858"/>
    <w:rsid w:val="005D4D62"/>
    <w:rsid w:val="005D4E63"/>
    <w:rsid w:val="005D4F10"/>
    <w:rsid w:val="005D5295"/>
    <w:rsid w:val="005D57D1"/>
    <w:rsid w:val="005D5957"/>
    <w:rsid w:val="005D5A02"/>
    <w:rsid w:val="005D5D95"/>
    <w:rsid w:val="005D5F17"/>
    <w:rsid w:val="005D6516"/>
    <w:rsid w:val="005D6CD8"/>
    <w:rsid w:val="005D6EFC"/>
    <w:rsid w:val="005D6F80"/>
    <w:rsid w:val="005D759F"/>
    <w:rsid w:val="005D7957"/>
    <w:rsid w:val="005D79BD"/>
    <w:rsid w:val="005D7C83"/>
    <w:rsid w:val="005E0153"/>
    <w:rsid w:val="005E04C9"/>
    <w:rsid w:val="005E069C"/>
    <w:rsid w:val="005E0B87"/>
    <w:rsid w:val="005E161C"/>
    <w:rsid w:val="005E1D29"/>
    <w:rsid w:val="005E1E4C"/>
    <w:rsid w:val="005E1EE5"/>
    <w:rsid w:val="005E21EF"/>
    <w:rsid w:val="005E310C"/>
    <w:rsid w:val="005E3269"/>
    <w:rsid w:val="005E33AD"/>
    <w:rsid w:val="005E342A"/>
    <w:rsid w:val="005E34F0"/>
    <w:rsid w:val="005E3D0C"/>
    <w:rsid w:val="005E3F36"/>
    <w:rsid w:val="005E4281"/>
    <w:rsid w:val="005E4A29"/>
    <w:rsid w:val="005E4B01"/>
    <w:rsid w:val="005E4B03"/>
    <w:rsid w:val="005E52F7"/>
    <w:rsid w:val="005E571F"/>
    <w:rsid w:val="005E6DCA"/>
    <w:rsid w:val="005E7179"/>
    <w:rsid w:val="005E7543"/>
    <w:rsid w:val="005E7925"/>
    <w:rsid w:val="005E7A25"/>
    <w:rsid w:val="005E7F2D"/>
    <w:rsid w:val="005F048B"/>
    <w:rsid w:val="005F05CF"/>
    <w:rsid w:val="005F093B"/>
    <w:rsid w:val="005F09CC"/>
    <w:rsid w:val="005F09E2"/>
    <w:rsid w:val="005F0AA8"/>
    <w:rsid w:val="005F0BC7"/>
    <w:rsid w:val="005F1965"/>
    <w:rsid w:val="005F1EFB"/>
    <w:rsid w:val="005F2068"/>
    <w:rsid w:val="005F38EF"/>
    <w:rsid w:val="005F447F"/>
    <w:rsid w:val="005F44E4"/>
    <w:rsid w:val="005F4532"/>
    <w:rsid w:val="005F51CA"/>
    <w:rsid w:val="005F538D"/>
    <w:rsid w:val="005F5D18"/>
    <w:rsid w:val="005F5E41"/>
    <w:rsid w:val="005F6E2A"/>
    <w:rsid w:val="005F71AC"/>
    <w:rsid w:val="005F748F"/>
    <w:rsid w:val="005F7EF3"/>
    <w:rsid w:val="005F7F56"/>
    <w:rsid w:val="006001F4"/>
    <w:rsid w:val="00600687"/>
    <w:rsid w:val="0060091F"/>
    <w:rsid w:val="00600C4F"/>
    <w:rsid w:val="006017B6"/>
    <w:rsid w:val="00601A0D"/>
    <w:rsid w:val="00601C20"/>
    <w:rsid w:val="00601E2F"/>
    <w:rsid w:val="0060208D"/>
    <w:rsid w:val="0060217E"/>
    <w:rsid w:val="0060243C"/>
    <w:rsid w:val="006027DA"/>
    <w:rsid w:val="00602D6A"/>
    <w:rsid w:val="00602EFF"/>
    <w:rsid w:val="00603352"/>
    <w:rsid w:val="006035EF"/>
    <w:rsid w:val="00603B0C"/>
    <w:rsid w:val="00603B96"/>
    <w:rsid w:val="00603BC6"/>
    <w:rsid w:val="00603D50"/>
    <w:rsid w:val="00604379"/>
    <w:rsid w:val="006047C8"/>
    <w:rsid w:val="006054AA"/>
    <w:rsid w:val="0060584E"/>
    <w:rsid w:val="006062B1"/>
    <w:rsid w:val="00606E19"/>
    <w:rsid w:val="00607047"/>
    <w:rsid w:val="00607206"/>
    <w:rsid w:val="00607D8C"/>
    <w:rsid w:val="00607FF7"/>
    <w:rsid w:val="00610A0E"/>
    <w:rsid w:val="00610A4C"/>
    <w:rsid w:val="00610AF2"/>
    <w:rsid w:val="00610E3C"/>
    <w:rsid w:val="00611CB7"/>
    <w:rsid w:val="00611D18"/>
    <w:rsid w:val="00612DA3"/>
    <w:rsid w:val="006130AF"/>
    <w:rsid w:val="00613529"/>
    <w:rsid w:val="006135C0"/>
    <w:rsid w:val="00613ADF"/>
    <w:rsid w:val="006141D0"/>
    <w:rsid w:val="00614224"/>
    <w:rsid w:val="006145B5"/>
    <w:rsid w:val="0061463A"/>
    <w:rsid w:val="006146FB"/>
    <w:rsid w:val="0061483E"/>
    <w:rsid w:val="00614A8C"/>
    <w:rsid w:val="00614B0E"/>
    <w:rsid w:val="006151B6"/>
    <w:rsid w:val="006159E9"/>
    <w:rsid w:val="00615DD4"/>
    <w:rsid w:val="00615E33"/>
    <w:rsid w:val="00615F0F"/>
    <w:rsid w:val="00616A39"/>
    <w:rsid w:val="00616D38"/>
    <w:rsid w:val="0061705A"/>
    <w:rsid w:val="00620188"/>
    <w:rsid w:val="00620EDD"/>
    <w:rsid w:val="00620FDB"/>
    <w:rsid w:val="00621006"/>
    <w:rsid w:val="0062121C"/>
    <w:rsid w:val="00621C4E"/>
    <w:rsid w:val="00621E16"/>
    <w:rsid w:val="00622482"/>
    <w:rsid w:val="00622554"/>
    <w:rsid w:val="0062289F"/>
    <w:rsid w:val="00622B7E"/>
    <w:rsid w:val="006230B3"/>
    <w:rsid w:val="00623121"/>
    <w:rsid w:val="00623414"/>
    <w:rsid w:val="00623DC9"/>
    <w:rsid w:val="00623F5B"/>
    <w:rsid w:val="0062445B"/>
    <w:rsid w:val="00624891"/>
    <w:rsid w:val="0062493D"/>
    <w:rsid w:val="00624DEC"/>
    <w:rsid w:val="006255E9"/>
    <w:rsid w:val="006257E4"/>
    <w:rsid w:val="00626053"/>
    <w:rsid w:val="0062672D"/>
    <w:rsid w:val="00626F33"/>
    <w:rsid w:val="0062713B"/>
    <w:rsid w:val="00627CA6"/>
    <w:rsid w:val="006301DD"/>
    <w:rsid w:val="00630239"/>
    <w:rsid w:val="00630568"/>
    <w:rsid w:val="006307A6"/>
    <w:rsid w:val="00630B9B"/>
    <w:rsid w:val="0063171A"/>
    <w:rsid w:val="00632C77"/>
    <w:rsid w:val="00633278"/>
    <w:rsid w:val="0063369F"/>
    <w:rsid w:val="00634243"/>
    <w:rsid w:val="0063424E"/>
    <w:rsid w:val="006342D3"/>
    <w:rsid w:val="00634551"/>
    <w:rsid w:val="00634754"/>
    <w:rsid w:val="00634D17"/>
    <w:rsid w:val="00634EF9"/>
    <w:rsid w:val="00634F18"/>
    <w:rsid w:val="00635696"/>
    <w:rsid w:val="00635EAB"/>
    <w:rsid w:val="0063603F"/>
    <w:rsid w:val="00636143"/>
    <w:rsid w:val="006361C4"/>
    <w:rsid w:val="00636BFC"/>
    <w:rsid w:val="00636FCD"/>
    <w:rsid w:val="006374A5"/>
    <w:rsid w:val="00637718"/>
    <w:rsid w:val="00637A62"/>
    <w:rsid w:val="00640449"/>
    <w:rsid w:val="00640558"/>
    <w:rsid w:val="006407D2"/>
    <w:rsid w:val="00640B41"/>
    <w:rsid w:val="00640CED"/>
    <w:rsid w:val="00640F21"/>
    <w:rsid w:val="00641176"/>
    <w:rsid w:val="006411FA"/>
    <w:rsid w:val="006412D4"/>
    <w:rsid w:val="00641A1F"/>
    <w:rsid w:val="00641AFB"/>
    <w:rsid w:val="00641E31"/>
    <w:rsid w:val="00642730"/>
    <w:rsid w:val="00642992"/>
    <w:rsid w:val="00643454"/>
    <w:rsid w:val="0064377D"/>
    <w:rsid w:val="00643D96"/>
    <w:rsid w:val="00643E37"/>
    <w:rsid w:val="00643E5D"/>
    <w:rsid w:val="00643F11"/>
    <w:rsid w:val="006443CD"/>
    <w:rsid w:val="006448DE"/>
    <w:rsid w:val="00644ADD"/>
    <w:rsid w:val="00644DD4"/>
    <w:rsid w:val="0064507F"/>
    <w:rsid w:val="006452DA"/>
    <w:rsid w:val="00645B44"/>
    <w:rsid w:val="00645C68"/>
    <w:rsid w:val="00645ED7"/>
    <w:rsid w:val="00645F66"/>
    <w:rsid w:val="006463E0"/>
    <w:rsid w:val="0064653E"/>
    <w:rsid w:val="006465B2"/>
    <w:rsid w:val="00646B4E"/>
    <w:rsid w:val="00647329"/>
    <w:rsid w:val="0064763C"/>
    <w:rsid w:val="00647666"/>
    <w:rsid w:val="006502E3"/>
    <w:rsid w:val="00650A5A"/>
    <w:rsid w:val="00650DBA"/>
    <w:rsid w:val="00650E7A"/>
    <w:rsid w:val="00650EFE"/>
    <w:rsid w:val="006511E4"/>
    <w:rsid w:val="006514FA"/>
    <w:rsid w:val="00651506"/>
    <w:rsid w:val="006516F7"/>
    <w:rsid w:val="00651EEF"/>
    <w:rsid w:val="006524CA"/>
    <w:rsid w:val="00652748"/>
    <w:rsid w:val="00652CA9"/>
    <w:rsid w:val="00652F69"/>
    <w:rsid w:val="006532D5"/>
    <w:rsid w:val="00653B65"/>
    <w:rsid w:val="006543F9"/>
    <w:rsid w:val="00654671"/>
    <w:rsid w:val="00654953"/>
    <w:rsid w:val="006550C1"/>
    <w:rsid w:val="006555AA"/>
    <w:rsid w:val="00655A28"/>
    <w:rsid w:val="00655D4B"/>
    <w:rsid w:val="00655D65"/>
    <w:rsid w:val="00656329"/>
    <w:rsid w:val="00656766"/>
    <w:rsid w:val="00656C6C"/>
    <w:rsid w:val="00656F7E"/>
    <w:rsid w:val="0065714D"/>
    <w:rsid w:val="00657858"/>
    <w:rsid w:val="00657F34"/>
    <w:rsid w:val="00660141"/>
    <w:rsid w:val="006605E3"/>
    <w:rsid w:val="0066071B"/>
    <w:rsid w:val="00660894"/>
    <w:rsid w:val="0066112B"/>
    <w:rsid w:val="0066132E"/>
    <w:rsid w:val="006619C8"/>
    <w:rsid w:val="006621B8"/>
    <w:rsid w:val="0066254B"/>
    <w:rsid w:val="0066269D"/>
    <w:rsid w:val="006626FA"/>
    <w:rsid w:val="00662BD4"/>
    <w:rsid w:val="0066326A"/>
    <w:rsid w:val="00663342"/>
    <w:rsid w:val="0066396F"/>
    <w:rsid w:val="0066490C"/>
    <w:rsid w:val="006649CF"/>
    <w:rsid w:val="00664C3A"/>
    <w:rsid w:val="00664C86"/>
    <w:rsid w:val="00664D80"/>
    <w:rsid w:val="00665C70"/>
    <w:rsid w:val="00665C96"/>
    <w:rsid w:val="00665FB7"/>
    <w:rsid w:val="00665FFA"/>
    <w:rsid w:val="00666B88"/>
    <w:rsid w:val="0066750C"/>
    <w:rsid w:val="006675AA"/>
    <w:rsid w:val="006675D9"/>
    <w:rsid w:val="00667921"/>
    <w:rsid w:val="00667B76"/>
    <w:rsid w:val="00667E5E"/>
    <w:rsid w:val="00667F16"/>
    <w:rsid w:val="00667FA9"/>
    <w:rsid w:val="00670219"/>
    <w:rsid w:val="006703A4"/>
    <w:rsid w:val="00670716"/>
    <w:rsid w:val="006707F6"/>
    <w:rsid w:val="00670A02"/>
    <w:rsid w:val="006710EB"/>
    <w:rsid w:val="00671481"/>
    <w:rsid w:val="006718AA"/>
    <w:rsid w:val="00671913"/>
    <w:rsid w:val="0067216C"/>
    <w:rsid w:val="00672344"/>
    <w:rsid w:val="006725DF"/>
    <w:rsid w:val="00672A48"/>
    <w:rsid w:val="00672A6B"/>
    <w:rsid w:val="00672D94"/>
    <w:rsid w:val="00672E7A"/>
    <w:rsid w:val="00672FE2"/>
    <w:rsid w:val="00673721"/>
    <w:rsid w:val="00673892"/>
    <w:rsid w:val="00674042"/>
    <w:rsid w:val="00674211"/>
    <w:rsid w:val="00674AF9"/>
    <w:rsid w:val="00675750"/>
    <w:rsid w:val="00676200"/>
    <w:rsid w:val="0067665A"/>
    <w:rsid w:val="006766C9"/>
    <w:rsid w:val="0067693F"/>
    <w:rsid w:val="00676D43"/>
    <w:rsid w:val="00676F40"/>
    <w:rsid w:val="006770A4"/>
    <w:rsid w:val="00677119"/>
    <w:rsid w:val="00677203"/>
    <w:rsid w:val="00677204"/>
    <w:rsid w:val="00677213"/>
    <w:rsid w:val="00677414"/>
    <w:rsid w:val="0067749D"/>
    <w:rsid w:val="00677683"/>
    <w:rsid w:val="00677F32"/>
    <w:rsid w:val="006800F0"/>
    <w:rsid w:val="006804CC"/>
    <w:rsid w:val="00680737"/>
    <w:rsid w:val="00680B62"/>
    <w:rsid w:val="00680C41"/>
    <w:rsid w:val="00680FAC"/>
    <w:rsid w:val="006817E8"/>
    <w:rsid w:val="006819F8"/>
    <w:rsid w:val="00681DDC"/>
    <w:rsid w:val="006828C0"/>
    <w:rsid w:val="00682EA2"/>
    <w:rsid w:val="00682FED"/>
    <w:rsid w:val="00683233"/>
    <w:rsid w:val="0068387B"/>
    <w:rsid w:val="00683A77"/>
    <w:rsid w:val="00683B42"/>
    <w:rsid w:val="00683D84"/>
    <w:rsid w:val="006846C3"/>
    <w:rsid w:val="006847B1"/>
    <w:rsid w:val="006848EA"/>
    <w:rsid w:val="00685137"/>
    <w:rsid w:val="00685C05"/>
    <w:rsid w:val="00685F0E"/>
    <w:rsid w:val="00685F55"/>
    <w:rsid w:val="006865AA"/>
    <w:rsid w:val="0068687C"/>
    <w:rsid w:val="00686AEF"/>
    <w:rsid w:val="00687122"/>
    <w:rsid w:val="006871F7"/>
    <w:rsid w:val="00687A23"/>
    <w:rsid w:val="00687AFB"/>
    <w:rsid w:val="00687AFF"/>
    <w:rsid w:val="00687EE3"/>
    <w:rsid w:val="006901F1"/>
    <w:rsid w:val="00690842"/>
    <w:rsid w:val="006908E6"/>
    <w:rsid w:val="00690A54"/>
    <w:rsid w:val="00690B3F"/>
    <w:rsid w:val="00691233"/>
    <w:rsid w:val="0069192E"/>
    <w:rsid w:val="006924D7"/>
    <w:rsid w:val="00692779"/>
    <w:rsid w:val="006929A1"/>
    <w:rsid w:val="00692D4F"/>
    <w:rsid w:val="006932F0"/>
    <w:rsid w:val="00693311"/>
    <w:rsid w:val="0069385C"/>
    <w:rsid w:val="00693D1D"/>
    <w:rsid w:val="00693F59"/>
    <w:rsid w:val="0069402A"/>
    <w:rsid w:val="006940B2"/>
    <w:rsid w:val="006943B5"/>
    <w:rsid w:val="0069442D"/>
    <w:rsid w:val="00694C42"/>
    <w:rsid w:val="00694DD4"/>
    <w:rsid w:val="00695991"/>
    <w:rsid w:val="006959DC"/>
    <w:rsid w:val="0069699E"/>
    <w:rsid w:val="00696D9A"/>
    <w:rsid w:val="00697B10"/>
    <w:rsid w:val="006A020F"/>
    <w:rsid w:val="006A07C3"/>
    <w:rsid w:val="006A0C9C"/>
    <w:rsid w:val="006A117B"/>
    <w:rsid w:val="006A12FF"/>
    <w:rsid w:val="006A1E23"/>
    <w:rsid w:val="006A3316"/>
    <w:rsid w:val="006A3673"/>
    <w:rsid w:val="006A3AF4"/>
    <w:rsid w:val="006A3CAB"/>
    <w:rsid w:val="006A3EE8"/>
    <w:rsid w:val="006A42CE"/>
    <w:rsid w:val="006A4990"/>
    <w:rsid w:val="006A5053"/>
    <w:rsid w:val="006A517F"/>
    <w:rsid w:val="006A5219"/>
    <w:rsid w:val="006A5573"/>
    <w:rsid w:val="006A56FB"/>
    <w:rsid w:val="006A5A97"/>
    <w:rsid w:val="006A5B1A"/>
    <w:rsid w:val="006A5B8F"/>
    <w:rsid w:val="006A5FE1"/>
    <w:rsid w:val="006A635F"/>
    <w:rsid w:val="006A6505"/>
    <w:rsid w:val="006A6580"/>
    <w:rsid w:val="006A67BD"/>
    <w:rsid w:val="006A6EF0"/>
    <w:rsid w:val="006A70D1"/>
    <w:rsid w:val="006A71A4"/>
    <w:rsid w:val="006A71B9"/>
    <w:rsid w:val="006A722C"/>
    <w:rsid w:val="006A7581"/>
    <w:rsid w:val="006B073A"/>
    <w:rsid w:val="006B0E9E"/>
    <w:rsid w:val="006B1518"/>
    <w:rsid w:val="006B19F4"/>
    <w:rsid w:val="006B1A82"/>
    <w:rsid w:val="006B204F"/>
    <w:rsid w:val="006B237F"/>
    <w:rsid w:val="006B2618"/>
    <w:rsid w:val="006B2A1F"/>
    <w:rsid w:val="006B2EBA"/>
    <w:rsid w:val="006B338A"/>
    <w:rsid w:val="006B3400"/>
    <w:rsid w:val="006B3589"/>
    <w:rsid w:val="006B3AEB"/>
    <w:rsid w:val="006B4079"/>
    <w:rsid w:val="006B42BB"/>
    <w:rsid w:val="006B49DD"/>
    <w:rsid w:val="006B4F56"/>
    <w:rsid w:val="006B4FBF"/>
    <w:rsid w:val="006B5356"/>
    <w:rsid w:val="006B58A4"/>
    <w:rsid w:val="006B58C0"/>
    <w:rsid w:val="006B5B0D"/>
    <w:rsid w:val="006B5E2B"/>
    <w:rsid w:val="006B5E57"/>
    <w:rsid w:val="006B630C"/>
    <w:rsid w:val="006B6359"/>
    <w:rsid w:val="006B65BB"/>
    <w:rsid w:val="006B6632"/>
    <w:rsid w:val="006B664A"/>
    <w:rsid w:val="006B679C"/>
    <w:rsid w:val="006B68A5"/>
    <w:rsid w:val="006B6AE2"/>
    <w:rsid w:val="006C00BA"/>
    <w:rsid w:val="006C04AA"/>
    <w:rsid w:val="006C04F1"/>
    <w:rsid w:val="006C156F"/>
    <w:rsid w:val="006C181A"/>
    <w:rsid w:val="006C1A6D"/>
    <w:rsid w:val="006C1ACF"/>
    <w:rsid w:val="006C1C4B"/>
    <w:rsid w:val="006C1F28"/>
    <w:rsid w:val="006C26ED"/>
    <w:rsid w:val="006C2790"/>
    <w:rsid w:val="006C27DB"/>
    <w:rsid w:val="006C28C5"/>
    <w:rsid w:val="006C30E7"/>
    <w:rsid w:val="006C3744"/>
    <w:rsid w:val="006C4076"/>
    <w:rsid w:val="006C43E0"/>
    <w:rsid w:val="006C4582"/>
    <w:rsid w:val="006C460E"/>
    <w:rsid w:val="006C4825"/>
    <w:rsid w:val="006C512F"/>
    <w:rsid w:val="006C5D09"/>
    <w:rsid w:val="006C61F3"/>
    <w:rsid w:val="006C6E6D"/>
    <w:rsid w:val="006C757F"/>
    <w:rsid w:val="006C7589"/>
    <w:rsid w:val="006C7F8F"/>
    <w:rsid w:val="006D0194"/>
    <w:rsid w:val="006D0D06"/>
    <w:rsid w:val="006D11F3"/>
    <w:rsid w:val="006D155F"/>
    <w:rsid w:val="006D19AB"/>
    <w:rsid w:val="006D1D26"/>
    <w:rsid w:val="006D1F2A"/>
    <w:rsid w:val="006D27D9"/>
    <w:rsid w:val="006D2801"/>
    <w:rsid w:val="006D2966"/>
    <w:rsid w:val="006D2E2B"/>
    <w:rsid w:val="006D31DD"/>
    <w:rsid w:val="006D36A7"/>
    <w:rsid w:val="006D38AC"/>
    <w:rsid w:val="006D3A8D"/>
    <w:rsid w:val="006D4115"/>
    <w:rsid w:val="006D4B26"/>
    <w:rsid w:val="006D4C24"/>
    <w:rsid w:val="006D5655"/>
    <w:rsid w:val="006D5AFC"/>
    <w:rsid w:val="006D5FFF"/>
    <w:rsid w:val="006D61CC"/>
    <w:rsid w:val="006D687C"/>
    <w:rsid w:val="006D695F"/>
    <w:rsid w:val="006D6AC4"/>
    <w:rsid w:val="006D6E56"/>
    <w:rsid w:val="006D7031"/>
    <w:rsid w:val="006D7178"/>
    <w:rsid w:val="006D732E"/>
    <w:rsid w:val="006D73B3"/>
    <w:rsid w:val="006D778B"/>
    <w:rsid w:val="006D78EA"/>
    <w:rsid w:val="006D7AD8"/>
    <w:rsid w:val="006E01DF"/>
    <w:rsid w:val="006E0292"/>
    <w:rsid w:val="006E0C10"/>
    <w:rsid w:val="006E0F4C"/>
    <w:rsid w:val="006E12DA"/>
    <w:rsid w:val="006E1977"/>
    <w:rsid w:val="006E199B"/>
    <w:rsid w:val="006E1CAB"/>
    <w:rsid w:val="006E21EF"/>
    <w:rsid w:val="006E28CB"/>
    <w:rsid w:val="006E2EB0"/>
    <w:rsid w:val="006E36DE"/>
    <w:rsid w:val="006E3E21"/>
    <w:rsid w:val="006E4639"/>
    <w:rsid w:val="006E46CE"/>
    <w:rsid w:val="006E4D18"/>
    <w:rsid w:val="006E5377"/>
    <w:rsid w:val="006E574A"/>
    <w:rsid w:val="006E5B02"/>
    <w:rsid w:val="006E5CCF"/>
    <w:rsid w:val="006E5D17"/>
    <w:rsid w:val="006E7159"/>
    <w:rsid w:val="006E78C8"/>
    <w:rsid w:val="006E79DC"/>
    <w:rsid w:val="006E7B7D"/>
    <w:rsid w:val="006F0D5F"/>
    <w:rsid w:val="006F0FD9"/>
    <w:rsid w:val="006F116A"/>
    <w:rsid w:val="006F126E"/>
    <w:rsid w:val="006F132B"/>
    <w:rsid w:val="006F1AB5"/>
    <w:rsid w:val="006F1BE6"/>
    <w:rsid w:val="006F1E65"/>
    <w:rsid w:val="006F234F"/>
    <w:rsid w:val="006F27C7"/>
    <w:rsid w:val="006F28B2"/>
    <w:rsid w:val="006F29B7"/>
    <w:rsid w:val="006F2AD1"/>
    <w:rsid w:val="006F2E15"/>
    <w:rsid w:val="006F3EE7"/>
    <w:rsid w:val="006F4083"/>
    <w:rsid w:val="006F485C"/>
    <w:rsid w:val="006F4902"/>
    <w:rsid w:val="006F528B"/>
    <w:rsid w:val="006F5368"/>
    <w:rsid w:val="006F56C0"/>
    <w:rsid w:val="006F5B3A"/>
    <w:rsid w:val="006F5F3B"/>
    <w:rsid w:val="006F6101"/>
    <w:rsid w:val="006F6678"/>
    <w:rsid w:val="006F6FB9"/>
    <w:rsid w:val="006F71C8"/>
    <w:rsid w:val="00700131"/>
    <w:rsid w:val="007003B4"/>
    <w:rsid w:val="007008D7"/>
    <w:rsid w:val="00700AE4"/>
    <w:rsid w:val="00700C40"/>
    <w:rsid w:val="00700CAE"/>
    <w:rsid w:val="007012A5"/>
    <w:rsid w:val="00701E9A"/>
    <w:rsid w:val="007021B5"/>
    <w:rsid w:val="00702286"/>
    <w:rsid w:val="00702741"/>
    <w:rsid w:val="00702DF1"/>
    <w:rsid w:val="00703092"/>
    <w:rsid w:val="00703215"/>
    <w:rsid w:val="0070321F"/>
    <w:rsid w:val="00703627"/>
    <w:rsid w:val="00703691"/>
    <w:rsid w:val="0070374E"/>
    <w:rsid w:val="007037C8"/>
    <w:rsid w:val="007037E0"/>
    <w:rsid w:val="00703903"/>
    <w:rsid w:val="007039BB"/>
    <w:rsid w:val="00703D91"/>
    <w:rsid w:val="0070401B"/>
    <w:rsid w:val="00704063"/>
    <w:rsid w:val="007040D0"/>
    <w:rsid w:val="00704305"/>
    <w:rsid w:val="007046D0"/>
    <w:rsid w:val="00704818"/>
    <w:rsid w:val="00704B0B"/>
    <w:rsid w:val="00704D17"/>
    <w:rsid w:val="00704D9F"/>
    <w:rsid w:val="00704DA7"/>
    <w:rsid w:val="00705142"/>
    <w:rsid w:val="0070527C"/>
    <w:rsid w:val="00705386"/>
    <w:rsid w:val="00705392"/>
    <w:rsid w:val="007054D9"/>
    <w:rsid w:val="00705845"/>
    <w:rsid w:val="00705F1D"/>
    <w:rsid w:val="00705FB1"/>
    <w:rsid w:val="0070627D"/>
    <w:rsid w:val="0070633B"/>
    <w:rsid w:val="007064DB"/>
    <w:rsid w:val="00707439"/>
    <w:rsid w:val="00707451"/>
    <w:rsid w:val="0070780F"/>
    <w:rsid w:val="007104AF"/>
    <w:rsid w:val="00710533"/>
    <w:rsid w:val="00710D63"/>
    <w:rsid w:val="007110E9"/>
    <w:rsid w:val="007111A7"/>
    <w:rsid w:val="007112D5"/>
    <w:rsid w:val="00711501"/>
    <w:rsid w:val="00711779"/>
    <w:rsid w:val="00711B10"/>
    <w:rsid w:val="007128BE"/>
    <w:rsid w:val="00712A77"/>
    <w:rsid w:val="00713698"/>
    <w:rsid w:val="00713748"/>
    <w:rsid w:val="0071387A"/>
    <w:rsid w:val="007139F9"/>
    <w:rsid w:val="00713EC8"/>
    <w:rsid w:val="00713F8C"/>
    <w:rsid w:val="007149EA"/>
    <w:rsid w:val="00714EBF"/>
    <w:rsid w:val="00714F9D"/>
    <w:rsid w:val="007151D8"/>
    <w:rsid w:val="007151E4"/>
    <w:rsid w:val="007152E8"/>
    <w:rsid w:val="00715798"/>
    <w:rsid w:val="007157F9"/>
    <w:rsid w:val="00715AA1"/>
    <w:rsid w:val="00715AE9"/>
    <w:rsid w:val="00715C57"/>
    <w:rsid w:val="007165A8"/>
    <w:rsid w:val="007169E1"/>
    <w:rsid w:val="00717674"/>
    <w:rsid w:val="00717907"/>
    <w:rsid w:val="007200B1"/>
    <w:rsid w:val="00720696"/>
    <w:rsid w:val="00720A41"/>
    <w:rsid w:val="00720EF4"/>
    <w:rsid w:val="007215F2"/>
    <w:rsid w:val="00721927"/>
    <w:rsid w:val="00721ADD"/>
    <w:rsid w:val="00722088"/>
    <w:rsid w:val="00722193"/>
    <w:rsid w:val="0072295F"/>
    <w:rsid w:val="00722A30"/>
    <w:rsid w:val="00722F02"/>
    <w:rsid w:val="0072347A"/>
    <w:rsid w:val="00723787"/>
    <w:rsid w:val="00724528"/>
    <w:rsid w:val="00724BA9"/>
    <w:rsid w:val="00724DC4"/>
    <w:rsid w:val="00724E2D"/>
    <w:rsid w:val="007254B7"/>
    <w:rsid w:val="007256AB"/>
    <w:rsid w:val="007258EE"/>
    <w:rsid w:val="00726421"/>
    <w:rsid w:val="0072669F"/>
    <w:rsid w:val="0072690D"/>
    <w:rsid w:val="00726968"/>
    <w:rsid w:val="007269C1"/>
    <w:rsid w:val="00726C16"/>
    <w:rsid w:val="00726FE6"/>
    <w:rsid w:val="00727878"/>
    <w:rsid w:val="00727AD1"/>
    <w:rsid w:val="0073051F"/>
    <w:rsid w:val="00730859"/>
    <w:rsid w:val="00730B28"/>
    <w:rsid w:val="00730CC0"/>
    <w:rsid w:val="0073127F"/>
    <w:rsid w:val="00731350"/>
    <w:rsid w:val="00731409"/>
    <w:rsid w:val="00731479"/>
    <w:rsid w:val="0073192C"/>
    <w:rsid w:val="00731F8A"/>
    <w:rsid w:val="0073248C"/>
    <w:rsid w:val="00732998"/>
    <w:rsid w:val="00732C7B"/>
    <w:rsid w:val="0073318C"/>
    <w:rsid w:val="00733366"/>
    <w:rsid w:val="00733A27"/>
    <w:rsid w:val="00733E41"/>
    <w:rsid w:val="00733F52"/>
    <w:rsid w:val="00734155"/>
    <w:rsid w:val="00734237"/>
    <w:rsid w:val="0073440B"/>
    <w:rsid w:val="007344C3"/>
    <w:rsid w:val="00734593"/>
    <w:rsid w:val="007345B2"/>
    <w:rsid w:val="00734A5E"/>
    <w:rsid w:val="00734F61"/>
    <w:rsid w:val="007350F8"/>
    <w:rsid w:val="00735741"/>
    <w:rsid w:val="00735809"/>
    <w:rsid w:val="007359ED"/>
    <w:rsid w:val="00736511"/>
    <w:rsid w:val="00736AEC"/>
    <w:rsid w:val="00736C36"/>
    <w:rsid w:val="00737A1F"/>
    <w:rsid w:val="00737AF3"/>
    <w:rsid w:val="00737D17"/>
    <w:rsid w:val="00740926"/>
    <w:rsid w:val="00740C9C"/>
    <w:rsid w:val="00740DF8"/>
    <w:rsid w:val="00740E03"/>
    <w:rsid w:val="00741198"/>
    <w:rsid w:val="007415CF"/>
    <w:rsid w:val="00741857"/>
    <w:rsid w:val="00741EB5"/>
    <w:rsid w:val="00741F7E"/>
    <w:rsid w:val="0074257D"/>
    <w:rsid w:val="007425AF"/>
    <w:rsid w:val="0074291D"/>
    <w:rsid w:val="00742DEE"/>
    <w:rsid w:val="00743328"/>
    <w:rsid w:val="00743551"/>
    <w:rsid w:val="00743713"/>
    <w:rsid w:val="00743E45"/>
    <w:rsid w:val="00743FE7"/>
    <w:rsid w:val="007440B9"/>
    <w:rsid w:val="007441C5"/>
    <w:rsid w:val="00744902"/>
    <w:rsid w:val="00744962"/>
    <w:rsid w:val="00744B1A"/>
    <w:rsid w:val="00744C83"/>
    <w:rsid w:val="00744CAF"/>
    <w:rsid w:val="00744D68"/>
    <w:rsid w:val="00745163"/>
    <w:rsid w:val="007453E6"/>
    <w:rsid w:val="007456C0"/>
    <w:rsid w:val="00745DFF"/>
    <w:rsid w:val="00745FEE"/>
    <w:rsid w:val="0074643A"/>
    <w:rsid w:val="0074665E"/>
    <w:rsid w:val="00746717"/>
    <w:rsid w:val="00746F8B"/>
    <w:rsid w:val="0074726D"/>
    <w:rsid w:val="007475B8"/>
    <w:rsid w:val="00747D20"/>
    <w:rsid w:val="00747D36"/>
    <w:rsid w:val="00747FCF"/>
    <w:rsid w:val="00750044"/>
    <w:rsid w:val="00750294"/>
    <w:rsid w:val="00750355"/>
    <w:rsid w:val="0075096D"/>
    <w:rsid w:val="00751113"/>
    <w:rsid w:val="00751A55"/>
    <w:rsid w:val="007524B4"/>
    <w:rsid w:val="007533C5"/>
    <w:rsid w:val="007534E6"/>
    <w:rsid w:val="007535EB"/>
    <w:rsid w:val="00753810"/>
    <w:rsid w:val="007538C8"/>
    <w:rsid w:val="0075419B"/>
    <w:rsid w:val="007541EC"/>
    <w:rsid w:val="00754930"/>
    <w:rsid w:val="00754AFF"/>
    <w:rsid w:val="00754B03"/>
    <w:rsid w:val="00754B18"/>
    <w:rsid w:val="0075528E"/>
    <w:rsid w:val="007552A7"/>
    <w:rsid w:val="007556FB"/>
    <w:rsid w:val="00755BC7"/>
    <w:rsid w:val="0075608D"/>
    <w:rsid w:val="00756718"/>
    <w:rsid w:val="007570DE"/>
    <w:rsid w:val="007577DB"/>
    <w:rsid w:val="007578DD"/>
    <w:rsid w:val="00757BF4"/>
    <w:rsid w:val="00760189"/>
    <w:rsid w:val="00760800"/>
    <w:rsid w:val="00761EEC"/>
    <w:rsid w:val="0076205E"/>
    <w:rsid w:val="0076295A"/>
    <w:rsid w:val="00763937"/>
    <w:rsid w:val="007647CE"/>
    <w:rsid w:val="007648B0"/>
    <w:rsid w:val="00764F87"/>
    <w:rsid w:val="0076587F"/>
    <w:rsid w:val="00765BB3"/>
    <w:rsid w:val="0076617C"/>
    <w:rsid w:val="007661FB"/>
    <w:rsid w:val="007662A4"/>
    <w:rsid w:val="007662D3"/>
    <w:rsid w:val="0076679F"/>
    <w:rsid w:val="00766DBE"/>
    <w:rsid w:val="00767085"/>
    <w:rsid w:val="00767299"/>
    <w:rsid w:val="0076729D"/>
    <w:rsid w:val="007674E0"/>
    <w:rsid w:val="00767AA2"/>
    <w:rsid w:val="007700F4"/>
    <w:rsid w:val="00770279"/>
    <w:rsid w:val="00770D17"/>
    <w:rsid w:val="0077114D"/>
    <w:rsid w:val="0077129C"/>
    <w:rsid w:val="00771BE4"/>
    <w:rsid w:val="00771D49"/>
    <w:rsid w:val="00772045"/>
    <w:rsid w:val="007724BD"/>
    <w:rsid w:val="0077260A"/>
    <w:rsid w:val="00772E0A"/>
    <w:rsid w:val="0077312B"/>
    <w:rsid w:val="00773719"/>
    <w:rsid w:val="00773AFF"/>
    <w:rsid w:val="00773FBC"/>
    <w:rsid w:val="00774B19"/>
    <w:rsid w:val="00774D23"/>
    <w:rsid w:val="00775102"/>
    <w:rsid w:val="007755CD"/>
    <w:rsid w:val="00775A3D"/>
    <w:rsid w:val="00775CB2"/>
    <w:rsid w:val="00775CDD"/>
    <w:rsid w:val="00775E72"/>
    <w:rsid w:val="00776102"/>
    <w:rsid w:val="007761F1"/>
    <w:rsid w:val="0077621C"/>
    <w:rsid w:val="00776506"/>
    <w:rsid w:val="00776800"/>
    <w:rsid w:val="00776E15"/>
    <w:rsid w:val="0077736F"/>
    <w:rsid w:val="00777636"/>
    <w:rsid w:val="007777D5"/>
    <w:rsid w:val="00777C2E"/>
    <w:rsid w:val="00777CCA"/>
    <w:rsid w:val="00777DF4"/>
    <w:rsid w:val="00780096"/>
    <w:rsid w:val="00780411"/>
    <w:rsid w:val="007804D7"/>
    <w:rsid w:val="00780CC0"/>
    <w:rsid w:val="0078199A"/>
    <w:rsid w:val="00782403"/>
    <w:rsid w:val="0078266F"/>
    <w:rsid w:val="00782A94"/>
    <w:rsid w:val="00782AD6"/>
    <w:rsid w:val="00782BBB"/>
    <w:rsid w:val="00782C95"/>
    <w:rsid w:val="00783862"/>
    <w:rsid w:val="00783A50"/>
    <w:rsid w:val="007841BA"/>
    <w:rsid w:val="007841EB"/>
    <w:rsid w:val="0078434F"/>
    <w:rsid w:val="00784359"/>
    <w:rsid w:val="007845BA"/>
    <w:rsid w:val="0078463A"/>
    <w:rsid w:val="00784C07"/>
    <w:rsid w:val="007851D7"/>
    <w:rsid w:val="00785557"/>
    <w:rsid w:val="00785AA6"/>
    <w:rsid w:val="00785B64"/>
    <w:rsid w:val="007861EE"/>
    <w:rsid w:val="00786961"/>
    <w:rsid w:val="00786A46"/>
    <w:rsid w:val="00786CC1"/>
    <w:rsid w:val="00786E01"/>
    <w:rsid w:val="00787556"/>
    <w:rsid w:val="00787F3D"/>
    <w:rsid w:val="00790247"/>
    <w:rsid w:val="0079041F"/>
    <w:rsid w:val="00790BFA"/>
    <w:rsid w:val="007912DA"/>
    <w:rsid w:val="0079130B"/>
    <w:rsid w:val="007913DF"/>
    <w:rsid w:val="007915E0"/>
    <w:rsid w:val="007918D1"/>
    <w:rsid w:val="00791AE6"/>
    <w:rsid w:val="00791BE0"/>
    <w:rsid w:val="00791E1B"/>
    <w:rsid w:val="00792143"/>
    <w:rsid w:val="007921B2"/>
    <w:rsid w:val="007925F3"/>
    <w:rsid w:val="00792662"/>
    <w:rsid w:val="0079314C"/>
    <w:rsid w:val="00793254"/>
    <w:rsid w:val="00793452"/>
    <w:rsid w:val="0079377C"/>
    <w:rsid w:val="00793A05"/>
    <w:rsid w:val="00794FD0"/>
    <w:rsid w:val="00795018"/>
    <w:rsid w:val="0079585E"/>
    <w:rsid w:val="00795F73"/>
    <w:rsid w:val="007960CA"/>
    <w:rsid w:val="0079614C"/>
    <w:rsid w:val="00796241"/>
    <w:rsid w:val="00796707"/>
    <w:rsid w:val="0079698E"/>
    <w:rsid w:val="00797066"/>
    <w:rsid w:val="00797659"/>
    <w:rsid w:val="00797BAE"/>
    <w:rsid w:val="007A01F7"/>
    <w:rsid w:val="007A02EB"/>
    <w:rsid w:val="007A0C6C"/>
    <w:rsid w:val="007A0FA1"/>
    <w:rsid w:val="007A1B25"/>
    <w:rsid w:val="007A1E88"/>
    <w:rsid w:val="007A1EFF"/>
    <w:rsid w:val="007A22B4"/>
    <w:rsid w:val="007A23B0"/>
    <w:rsid w:val="007A293D"/>
    <w:rsid w:val="007A2CAF"/>
    <w:rsid w:val="007A2CE3"/>
    <w:rsid w:val="007A2D89"/>
    <w:rsid w:val="007A2DE2"/>
    <w:rsid w:val="007A2FE5"/>
    <w:rsid w:val="007A30C3"/>
    <w:rsid w:val="007A3738"/>
    <w:rsid w:val="007A37BC"/>
    <w:rsid w:val="007A38AA"/>
    <w:rsid w:val="007A399B"/>
    <w:rsid w:val="007A3CED"/>
    <w:rsid w:val="007A439E"/>
    <w:rsid w:val="007A5343"/>
    <w:rsid w:val="007A55B0"/>
    <w:rsid w:val="007A64FA"/>
    <w:rsid w:val="007A6B90"/>
    <w:rsid w:val="007A6C0F"/>
    <w:rsid w:val="007A6D0C"/>
    <w:rsid w:val="007A726E"/>
    <w:rsid w:val="007A73CD"/>
    <w:rsid w:val="007A7611"/>
    <w:rsid w:val="007A7639"/>
    <w:rsid w:val="007B069E"/>
    <w:rsid w:val="007B0804"/>
    <w:rsid w:val="007B1584"/>
    <w:rsid w:val="007B15F2"/>
    <w:rsid w:val="007B1ABA"/>
    <w:rsid w:val="007B1CF3"/>
    <w:rsid w:val="007B1D10"/>
    <w:rsid w:val="007B1D72"/>
    <w:rsid w:val="007B1F5A"/>
    <w:rsid w:val="007B2190"/>
    <w:rsid w:val="007B25D8"/>
    <w:rsid w:val="007B29EB"/>
    <w:rsid w:val="007B2E95"/>
    <w:rsid w:val="007B34EA"/>
    <w:rsid w:val="007B43DA"/>
    <w:rsid w:val="007B4607"/>
    <w:rsid w:val="007B48F6"/>
    <w:rsid w:val="007B49CF"/>
    <w:rsid w:val="007B49E3"/>
    <w:rsid w:val="007B4B0B"/>
    <w:rsid w:val="007B4F23"/>
    <w:rsid w:val="007B53DD"/>
    <w:rsid w:val="007B564B"/>
    <w:rsid w:val="007B5E7D"/>
    <w:rsid w:val="007B5FFB"/>
    <w:rsid w:val="007B61AA"/>
    <w:rsid w:val="007B629E"/>
    <w:rsid w:val="007B649A"/>
    <w:rsid w:val="007B6615"/>
    <w:rsid w:val="007B6920"/>
    <w:rsid w:val="007B7207"/>
    <w:rsid w:val="007B7A23"/>
    <w:rsid w:val="007C0077"/>
    <w:rsid w:val="007C0137"/>
    <w:rsid w:val="007C0378"/>
    <w:rsid w:val="007C077E"/>
    <w:rsid w:val="007C1202"/>
    <w:rsid w:val="007C152C"/>
    <w:rsid w:val="007C1913"/>
    <w:rsid w:val="007C1AB2"/>
    <w:rsid w:val="007C225A"/>
    <w:rsid w:val="007C3415"/>
    <w:rsid w:val="007C362D"/>
    <w:rsid w:val="007C3F1B"/>
    <w:rsid w:val="007C3F95"/>
    <w:rsid w:val="007C4197"/>
    <w:rsid w:val="007C4283"/>
    <w:rsid w:val="007C439B"/>
    <w:rsid w:val="007C491E"/>
    <w:rsid w:val="007C4D87"/>
    <w:rsid w:val="007C54A0"/>
    <w:rsid w:val="007C564F"/>
    <w:rsid w:val="007C5690"/>
    <w:rsid w:val="007C622F"/>
    <w:rsid w:val="007C62DE"/>
    <w:rsid w:val="007C6621"/>
    <w:rsid w:val="007C69A3"/>
    <w:rsid w:val="007C6AB7"/>
    <w:rsid w:val="007C747E"/>
    <w:rsid w:val="007C750A"/>
    <w:rsid w:val="007C759A"/>
    <w:rsid w:val="007C776A"/>
    <w:rsid w:val="007C797A"/>
    <w:rsid w:val="007C79C7"/>
    <w:rsid w:val="007C7D5E"/>
    <w:rsid w:val="007C7F0C"/>
    <w:rsid w:val="007D03C0"/>
    <w:rsid w:val="007D057C"/>
    <w:rsid w:val="007D0A37"/>
    <w:rsid w:val="007D0BA4"/>
    <w:rsid w:val="007D0C53"/>
    <w:rsid w:val="007D157D"/>
    <w:rsid w:val="007D1863"/>
    <w:rsid w:val="007D224A"/>
    <w:rsid w:val="007D29B7"/>
    <w:rsid w:val="007D2AC3"/>
    <w:rsid w:val="007D2F05"/>
    <w:rsid w:val="007D2F0E"/>
    <w:rsid w:val="007D2FDD"/>
    <w:rsid w:val="007D2FE4"/>
    <w:rsid w:val="007D33C0"/>
    <w:rsid w:val="007D3533"/>
    <w:rsid w:val="007D3577"/>
    <w:rsid w:val="007D3A32"/>
    <w:rsid w:val="007D3FB2"/>
    <w:rsid w:val="007D4129"/>
    <w:rsid w:val="007D4433"/>
    <w:rsid w:val="007D4AA0"/>
    <w:rsid w:val="007D4AD7"/>
    <w:rsid w:val="007D4B77"/>
    <w:rsid w:val="007D5135"/>
    <w:rsid w:val="007D535A"/>
    <w:rsid w:val="007D539E"/>
    <w:rsid w:val="007D53F4"/>
    <w:rsid w:val="007D5438"/>
    <w:rsid w:val="007D5A3A"/>
    <w:rsid w:val="007D5FB0"/>
    <w:rsid w:val="007D6597"/>
    <w:rsid w:val="007D696E"/>
    <w:rsid w:val="007D6B84"/>
    <w:rsid w:val="007D6D30"/>
    <w:rsid w:val="007D6E28"/>
    <w:rsid w:val="007D708D"/>
    <w:rsid w:val="007D7754"/>
    <w:rsid w:val="007D7A59"/>
    <w:rsid w:val="007D7EA5"/>
    <w:rsid w:val="007E015E"/>
    <w:rsid w:val="007E0276"/>
    <w:rsid w:val="007E0E41"/>
    <w:rsid w:val="007E118F"/>
    <w:rsid w:val="007E206D"/>
    <w:rsid w:val="007E22CD"/>
    <w:rsid w:val="007E2A02"/>
    <w:rsid w:val="007E3081"/>
    <w:rsid w:val="007E3510"/>
    <w:rsid w:val="007E3FC4"/>
    <w:rsid w:val="007E40AB"/>
    <w:rsid w:val="007E412A"/>
    <w:rsid w:val="007E4484"/>
    <w:rsid w:val="007E4C18"/>
    <w:rsid w:val="007E4E7E"/>
    <w:rsid w:val="007E5778"/>
    <w:rsid w:val="007E58EF"/>
    <w:rsid w:val="007E59BC"/>
    <w:rsid w:val="007E5C6B"/>
    <w:rsid w:val="007E5E8A"/>
    <w:rsid w:val="007E61A8"/>
    <w:rsid w:val="007E621D"/>
    <w:rsid w:val="007E68C3"/>
    <w:rsid w:val="007E6B9D"/>
    <w:rsid w:val="007E6F43"/>
    <w:rsid w:val="007E6F49"/>
    <w:rsid w:val="007E732C"/>
    <w:rsid w:val="007E7348"/>
    <w:rsid w:val="007E73FB"/>
    <w:rsid w:val="007E754C"/>
    <w:rsid w:val="007E78C0"/>
    <w:rsid w:val="007F0A4C"/>
    <w:rsid w:val="007F0CF2"/>
    <w:rsid w:val="007F0D36"/>
    <w:rsid w:val="007F13D4"/>
    <w:rsid w:val="007F1A39"/>
    <w:rsid w:val="007F1BD8"/>
    <w:rsid w:val="007F1CAC"/>
    <w:rsid w:val="007F2380"/>
    <w:rsid w:val="007F284F"/>
    <w:rsid w:val="007F298E"/>
    <w:rsid w:val="007F2B9D"/>
    <w:rsid w:val="007F3646"/>
    <w:rsid w:val="007F3AB8"/>
    <w:rsid w:val="007F40D0"/>
    <w:rsid w:val="007F427B"/>
    <w:rsid w:val="007F455A"/>
    <w:rsid w:val="007F4E49"/>
    <w:rsid w:val="007F5377"/>
    <w:rsid w:val="007F5795"/>
    <w:rsid w:val="007F5C10"/>
    <w:rsid w:val="007F62D2"/>
    <w:rsid w:val="007F6BCA"/>
    <w:rsid w:val="007F7EBA"/>
    <w:rsid w:val="0080060A"/>
    <w:rsid w:val="00800688"/>
    <w:rsid w:val="00800D09"/>
    <w:rsid w:val="00801027"/>
    <w:rsid w:val="00801419"/>
    <w:rsid w:val="00801689"/>
    <w:rsid w:val="00801700"/>
    <w:rsid w:val="0080204A"/>
    <w:rsid w:val="0080238A"/>
    <w:rsid w:val="0080266B"/>
    <w:rsid w:val="008030E2"/>
    <w:rsid w:val="00804282"/>
    <w:rsid w:val="008044B4"/>
    <w:rsid w:val="0080498B"/>
    <w:rsid w:val="00804C08"/>
    <w:rsid w:val="00804D3A"/>
    <w:rsid w:val="008052E2"/>
    <w:rsid w:val="0080539A"/>
    <w:rsid w:val="00806D28"/>
    <w:rsid w:val="00806F87"/>
    <w:rsid w:val="00807120"/>
    <w:rsid w:val="008072BA"/>
    <w:rsid w:val="0080745A"/>
    <w:rsid w:val="0080793C"/>
    <w:rsid w:val="00810DC7"/>
    <w:rsid w:val="008110C8"/>
    <w:rsid w:val="00811138"/>
    <w:rsid w:val="00811519"/>
    <w:rsid w:val="00811977"/>
    <w:rsid w:val="0081207F"/>
    <w:rsid w:val="008123D6"/>
    <w:rsid w:val="00812926"/>
    <w:rsid w:val="0081339E"/>
    <w:rsid w:val="0081383F"/>
    <w:rsid w:val="00813A2E"/>
    <w:rsid w:val="0081461E"/>
    <w:rsid w:val="0081470D"/>
    <w:rsid w:val="008147ED"/>
    <w:rsid w:val="00814BD3"/>
    <w:rsid w:val="00814BE6"/>
    <w:rsid w:val="008151A1"/>
    <w:rsid w:val="0081558C"/>
    <w:rsid w:val="00815FF4"/>
    <w:rsid w:val="00816617"/>
    <w:rsid w:val="00816D35"/>
    <w:rsid w:val="008171B0"/>
    <w:rsid w:val="00817739"/>
    <w:rsid w:val="00817BC0"/>
    <w:rsid w:val="00817F29"/>
    <w:rsid w:val="00817F74"/>
    <w:rsid w:val="00820220"/>
    <w:rsid w:val="008208F3"/>
    <w:rsid w:val="00820A8E"/>
    <w:rsid w:val="00820CE4"/>
    <w:rsid w:val="00821047"/>
    <w:rsid w:val="00821066"/>
    <w:rsid w:val="0082165D"/>
    <w:rsid w:val="00821776"/>
    <w:rsid w:val="0082191E"/>
    <w:rsid w:val="00821B0C"/>
    <w:rsid w:val="00821F30"/>
    <w:rsid w:val="00822A33"/>
    <w:rsid w:val="00822C73"/>
    <w:rsid w:val="00822D4C"/>
    <w:rsid w:val="00822DEB"/>
    <w:rsid w:val="0082353C"/>
    <w:rsid w:val="00823719"/>
    <w:rsid w:val="0082378C"/>
    <w:rsid w:val="008238FC"/>
    <w:rsid w:val="00823966"/>
    <w:rsid w:val="00824166"/>
    <w:rsid w:val="008245AB"/>
    <w:rsid w:val="008248A4"/>
    <w:rsid w:val="0082560D"/>
    <w:rsid w:val="008264D1"/>
    <w:rsid w:val="00826A55"/>
    <w:rsid w:val="00826FB8"/>
    <w:rsid w:val="00827020"/>
    <w:rsid w:val="00827103"/>
    <w:rsid w:val="00827146"/>
    <w:rsid w:val="008271BD"/>
    <w:rsid w:val="008307DB"/>
    <w:rsid w:val="00830835"/>
    <w:rsid w:val="00830BBC"/>
    <w:rsid w:val="00830C15"/>
    <w:rsid w:val="00831027"/>
    <w:rsid w:val="00831411"/>
    <w:rsid w:val="00831950"/>
    <w:rsid w:val="00831EA2"/>
    <w:rsid w:val="0083260F"/>
    <w:rsid w:val="0083262E"/>
    <w:rsid w:val="00832656"/>
    <w:rsid w:val="008328CA"/>
    <w:rsid w:val="00832B44"/>
    <w:rsid w:val="00832B8D"/>
    <w:rsid w:val="00833D53"/>
    <w:rsid w:val="00833DE2"/>
    <w:rsid w:val="00833E97"/>
    <w:rsid w:val="008340C9"/>
    <w:rsid w:val="00834359"/>
    <w:rsid w:val="0083531D"/>
    <w:rsid w:val="0083551E"/>
    <w:rsid w:val="00836001"/>
    <w:rsid w:val="00836593"/>
    <w:rsid w:val="008366A4"/>
    <w:rsid w:val="00836A53"/>
    <w:rsid w:val="0083722A"/>
    <w:rsid w:val="00837ED4"/>
    <w:rsid w:val="00840125"/>
    <w:rsid w:val="00840356"/>
    <w:rsid w:val="00840647"/>
    <w:rsid w:val="00840A0C"/>
    <w:rsid w:val="008410C1"/>
    <w:rsid w:val="0084117B"/>
    <w:rsid w:val="00841189"/>
    <w:rsid w:val="008414FE"/>
    <w:rsid w:val="0084199C"/>
    <w:rsid w:val="00841EDC"/>
    <w:rsid w:val="0084282A"/>
    <w:rsid w:val="00842E40"/>
    <w:rsid w:val="008432DD"/>
    <w:rsid w:val="00843471"/>
    <w:rsid w:val="008435CF"/>
    <w:rsid w:val="008439E2"/>
    <w:rsid w:val="00843EA8"/>
    <w:rsid w:val="00844D35"/>
    <w:rsid w:val="008452EE"/>
    <w:rsid w:val="00845764"/>
    <w:rsid w:val="008459EF"/>
    <w:rsid w:val="00845C87"/>
    <w:rsid w:val="00846E75"/>
    <w:rsid w:val="00846F4C"/>
    <w:rsid w:val="00847249"/>
    <w:rsid w:val="008473B4"/>
    <w:rsid w:val="008475B0"/>
    <w:rsid w:val="008506C9"/>
    <w:rsid w:val="008508CE"/>
    <w:rsid w:val="00850D23"/>
    <w:rsid w:val="008510D6"/>
    <w:rsid w:val="0085175D"/>
    <w:rsid w:val="00851A63"/>
    <w:rsid w:val="00851C05"/>
    <w:rsid w:val="008520B6"/>
    <w:rsid w:val="0085299C"/>
    <w:rsid w:val="008529D3"/>
    <w:rsid w:val="00852D7F"/>
    <w:rsid w:val="00853574"/>
    <w:rsid w:val="008536B4"/>
    <w:rsid w:val="00853A37"/>
    <w:rsid w:val="0085445D"/>
    <w:rsid w:val="0085520C"/>
    <w:rsid w:val="008552ED"/>
    <w:rsid w:val="008557CA"/>
    <w:rsid w:val="00855934"/>
    <w:rsid w:val="00855BFF"/>
    <w:rsid w:val="00855CA3"/>
    <w:rsid w:val="008563A1"/>
    <w:rsid w:val="0085655E"/>
    <w:rsid w:val="00856882"/>
    <w:rsid w:val="00857135"/>
    <w:rsid w:val="008574F7"/>
    <w:rsid w:val="00860741"/>
    <w:rsid w:val="00860990"/>
    <w:rsid w:val="00860BEC"/>
    <w:rsid w:val="008610B7"/>
    <w:rsid w:val="0086113E"/>
    <w:rsid w:val="008611B6"/>
    <w:rsid w:val="0086175C"/>
    <w:rsid w:val="008618BF"/>
    <w:rsid w:val="00861943"/>
    <w:rsid w:val="00861A93"/>
    <w:rsid w:val="00861B09"/>
    <w:rsid w:val="00861DCF"/>
    <w:rsid w:val="00861E65"/>
    <w:rsid w:val="008626B1"/>
    <w:rsid w:val="00862BEC"/>
    <w:rsid w:val="00862E38"/>
    <w:rsid w:val="00863167"/>
    <w:rsid w:val="00863BA4"/>
    <w:rsid w:val="00864535"/>
    <w:rsid w:val="00864852"/>
    <w:rsid w:val="00864B5D"/>
    <w:rsid w:val="00865559"/>
    <w:rsid w:val="00865BBE"/>
    <w:rsid w:val="0086612A"/>
    <w:rsid w:val="0086631F"/>
    <w:rsid w:val="008665F4"/>
    <w:rsid w:val="00866BA5"/>
    <w:rsid w:val="00866F58"/>
    <w:rsid w:val="00866FF3"/>
    <w:rsid w:val="00867994"/>
    <w:rsid w:val="00867E20"/>
    <w:rsid w:val="008702D3"/>
    <w:rsid w:val="0087085E"/>
    <w:rsid w:val="00871586"/>
    <w:rsid w:val="008716D6"/>
    <w:rsid w:val="00871924"/>
    <w:rsid w:val="00871A56"/>
    <w:rsid w:val="0087220C"/>
    <w:rsid w:val="008723BC"/>
    <w:rsid w:val="0087261D"/>
    <w:rsid w:val="00872777"/>
    <w:rsid w:val="00872B1A"/>
    <w:rsid w:val="00872B59"/>
    <w:rsid w:val="00872B8C"/>
    <w:rsid w:val="00872BC2"/>
    <w:rsid w:val="00872E7A"/>
    <w:rsid w:val="008743C4"/>
    <w:rsid w:val="008743C6"/>
    <w:rsid w:val="008744DC"/>
    <w:rsid w:val="008749A2"/>
    <w:rsid w:val="00874B20"/>
    <w:rsid w:val="0087504D"/>
    <w:rsid w:val="008750B8"/>
    <w:rsid w:val="00875338"/>
    <w:rsid w:val="008757EE"/>
    <w:rsid w:val="00875C91"/>
    <w:rsid w:val="00875EE2"/>
    <w:rsid w:val="008760DC"/>
    <w:rsid w:val="0087625E"/>
    <w:rsid w:val="00876383"/>
    <w:rsid w:val="00876C9F"/>
    <w:rsid w:val="0087714D"/>
    <w:rsid w:val="008777CF"/>
    <w:rsid w:val="00877AB5"/>
    <w:rsid w:val="00877B9C"/>
    <w:rsid w:val="00877BE4"/>
    <w:rsid w:val="00880387"/>
    <w:rsid w:val="008805D5"/>
    <w:rsid w:val="00880BEF"/>
    <w:rsid w:val="00880E58"/>
    <w:rsid w:val="00881046"/>
    <w:rsid w:val="0088147B"/>
    <w:rsid w:val="0088169A"/>
    <w:rsid w:val="00881FD4"/>
    <w:rsid w:val="008822A5"/>
    <w:rsid w:val="0088238B"/>
    <w:rsid w:val="00882B3E"/>
    <w:rsid w:val="00882E86"/>
    <w:rsid w:val="008837D2"/>
    <w:rsid w:val="00883A9B"/>
    <w:rsid w:val="0088442A"/>
    <w:rsid w:val="008844A5"/>
    <w:rsid w:val="008849E9"/>
    <w:rsid w:val="008852B5"/>
    <w:rsid w:val="00885501"/>
    <w:rsid w:val="00885855"/>
    <w:rsid w:val="008858DF"/>
    <w:rsid w:val="0088615B"/>
    <w:rsid w:val="00886490"/>
    <w:rsid w:val="008864AD"/>
    <w:rsid w:val="008872E8"/>
    <w:rsid w:val="00887375"/>
    <w:rsid w:val="0088749F"/>
    <w:rsid w:val="0088768C"/>
    <w:rsid w:val="008900D1"/>
    <w:rsid w:val="00890112"/>
    <w:rsid w:val="0089021C"/>
    <w:rsid w:val="00890432"/>
    <w:rsid w:val="00890630"/>
    <w:rsid w:val="00890FC7"/>
    <w:rsid w:val="0089100C"/>
    <w:rsid w:val="008914B1"/>
    <w:rsid w:val="00891557"/>
    <w:rsid w:val="00891683"/>
    <w:rsid w:val="008916C0"/>
    <w:rsid w:val="0089210B"/>
    <w:rsid w:val="00892179"/>
    <w:rsid w:val="008922CB"/>
    <w:rsid w:val="008922EA"/>
    <w:rsid w:val="00892C21"/>
    <w:rsid w:val="00893389"/>
    <w:rsid w:val="00893C4D"/>
    <w:rsid w:val="00893C66"/>
    <w:rsid w:val="00893E53"/>
    <w:rsid w:val="00893E88"/>
    <w:rsid w:val="00894CD1"/>
    <w:rsid w:val="0089512E"/>
    <w:rsid w:val="00895657"/>
    <w:rsid w:val="008956B8"/>
    <w:rsid w:val="0089576C"/>
    <w:rsid w:val="008959C2"/>
    <w:rsid w:val="00895C23"/>
    <w:rsid w:val="00895DE8"/>
    <w:rsid w:val="00896076"/>
    <w:rsid w:val="00896297"/>
    <w:rsid w:val="008A0190"/>
    <w:rsid w:val="008A0322"/>
    <w:rsid w:val="008A0545"/>
    <w:rsid w:val="008A0AB0"/>
    <w:rsid w:val="008A0D48"/>
    <w:rsid w:val="008A100B"/>
    <w:rsid w:val="008A133A"/>
    <w:rsid w:val="008A16F4"/>
    <w:rsid w:val="008A17A8"/>
    <w:rsid w:val="008A1915"/>
    <w:rsid w:val="008A1AC1"/>
    <w:rsid w:val="008A1C15"/>
    <w:rsid w:val="008A1C1C"/>
    <w:rsid w:val="008A1C3C"/>
    <w:rsid w:val="008A1C6D"/>
    <w:rsid w:val="008A1DF6"/>
    <w:rsid w:val="008A22E0"/>
    <w:rsid w:val="008A254A"/>
    <w:rsid w:val="008A2A89"/>
    <w:rsid w:val="008A2BD7"/>
    <w:rsid w:val="008A3964"/>
    <w:rsid w:val="008A397C"/>
    <w:rsid w:val="008A3CD4"/>
    <w:rsid w:val="008A3CE9"/>
    <w:rsid w:val="008A4070"/>
    <w:rsid w:val="008A46CA"/>
    <w:rsid w:val="008A4843"/>
    <w:rsid w:val="008A552E"/>
    <w:rsid w:val="008A565A"/>
    <w:rsid w:val="008A5849"/>
    <w:rsid w:val="008A5960"/>
    <w:rsid w:val="008A5EC5"/>
    <w:rsid w:val="008A675B"/>
    <w:rsid w:val="008A6A06"/>
    <w:rsid w:val="008A6D56"/>
    <w:rsid w:val="008A6DA9"/>
    <w:rsid w:val="008A6F52"/>
    <w:rsid w:val="008A7042"/>
    <w:rsid w:val="008A784F"/>
    <w:rsid w:val="008A7ED1"/>
    <w:rsid w:val="008A7EDE"/>
    <w:rsid w:val="008B0166"/>
    <w:rsid w:val="008B03F7"/>
    <w:rsid w:val="008B05AC"/>
    <w:rsid w:val="008B068E"/>
    <w:rsid w:val="008B087A"/>
    <w:rsid w:val="008B0EC2"/>
    <w:rsid w:val="008B1BD1"/>
    <w:rsid w:val="008B1BDE"/>
    <w:rsid w:val="008B1C49"/>
    <w:rsid w:val="008B1F24"/>
    <w:rsid w:val="008B242A"/>
    <w:rsid w:val="008B2487"/>
    <w:rsid w:val="008B29E5"/>
    <w:rsid w:val="008B3206"/>
    <w:rsid w:val="008B3736"/>
    <w:rsid w:val="008B464F"/>
    <w:rsid w:val="008B4787"/>
    <w:rsid w:val="008B4B2E"/>
    <w:rsid w:val="008B4E4B"/>
    <w:rsid w:val="008B4FD4"/>
    <w:rsid w:val="008B52E3"/>
    <w:rsid w:val="008B560D"/>
    <w:rsid w:val="008B57AD"/>
    <w:rsid w:val="008B624A"/>
    <w:rsid w:val="008B62A9"/>
    <w:rsid w:val="008B644B"/>
    <w:rsid w:val="008B6781"/>
    <w:rsid w:val="008B6B1D"/>
    <w:rsid w:val="008B6CE1"/>
    <w:rsid w:val="008B6DD8"/>
    <w:rsid w:val="008B6DF4"/>
    <w:rsid w:val="008B6F7A"/>
    <w:rsid w:val="008B6F91"/>
    <w:rsid w:val="008B6FC6"/>
    <w:rsid w:val="008B7030"/>
    <w:rsid w:val="008B724A"/>
    <w:rsid w:val="008B7835"/>
    <w:rsid w:val="008B7CEE"/>
    <w:rsid w:val="008B7F42"/>
    <w:rsid w:val="008C0104"/>
    <w:rsid w:val="008C0E3B"/>
    <w:rsid w:val="008C1C48"/>
    <w:rsid w:val="008C24B0"/>
    <w:rsid w:val="008C28D2"/>
    <w:rsid w:val="008C35F0"/>
    <w:rsid w:val="008C36B2"/>
    <w:rsid w:val="008C373A"/>
    <w:rsid w:val="008C3ACA"/>
    <w:rsid w:val="008C3AE5"/>
    <w:rsid w:val="008C3B05"/>
    <w:rsid w:val="008C4344"/>
    <w:rsid w:val="008C43F5"/>
    <w:rsid w:val="008C4900"/>
    <w:rsid w:val="008C52A0"/>
    <w:rsid w:val="008C5A35"/>
    <w:rsid w:val="008C631C"/>
    <w:rsid w:val="008C64D0"/>
    <w:rsid w:val="008C676F"/>
    <w:rsid w:val="008C6A09"/>
    <w:rsid w:val="008C6DA1"/>
    <w:rsid w:val="008C7198"/>
    <w:rsid w:val="008C730E"/>
    <w:rsid w:val="008C76AF"/>
    <w:rsid w:val="008C791B"/>
    <w:rsid w:val="008C7A2F"/>
    <w:rsid w:val="008C7E0F"/>
    <w:rsid w:val="008C7F57"/>
    <w:rsid w:val="008C7F93"/>
    <w:rsid w:val="008D1385"/>
    <w:rsid w:val="008D143C"/>
    <w:rsid w:val="008D1547"/>
    <w:rsid w:val="008D15C9"/>
    <w:rsid w:val="008D1871"/>
    <w:rsid w:val="008D207B"/>
    <w:rsid w:val="008D2118"/>
    <w:rsid w:val="008D27CB"/>
    <w:rsid w:val="008D363F"/>
    <w:rsid w:val="008D3AC9"/>
    <w:rsid w:val="008D3B33"/>
    <w:rsid w:val="008D3D8B"/>
    <w:rsid w:val="008D4232"/>
    <w:rsid w:val="008D4498"/>
    <w:rsid w:val="008D4561"/>
    <w:rsid w:val="008D49D1"/>
    <w:rsid w:val="008D53D2"/>
    <w:rsid w:val="008D5BA6"/>
    <w:rsid w:val="008D6311"/>
    <w:rsid w:val="008D660E"/>
    <w:rsid w:val="008D6B36"/>
    <w:rsid w:val="008D6B90"/>
    <w:rsid w:val="008D6C5F"/>
    <w:rsid w:val="008D6EF1"/>
    <w:rsid w:val="008D6FE4"/>
    <w:rsid w:val="008D75E1"/>
    <w:rsid w:val="008D7630"/>
    <w:rsid w:val="008D7A7B"/>
    <w:rsid w:val="008D7ABF"/>
    <w:rsid w:val="008D7DD0"/>
    <w:rsid w:val="008E01F8"/>
    <w:rsid w:val="008E04ED"/>
    <w:rsid w:val="008E0537"/>
    <w:rsid w:val="008E0C34"/>
    <w:rsid w:val="008E0D2E"/>
    <w:rsid w:val="008E0D9E"/>
    <w:rsid w:val="008E0FD0"/>
    <w:rsid w:val="008E12D5"/>
    <w:rsid w:val="008E218B"/>
    <w:rsid w:val="008E26C7"/>
    <w:rsid w:val="008E296F"/>
    <w:rsid w:val="008E299D"/>
    <w:rsid w:val="008E2E4B"/>
    <w:rsid w:val="008E3272"/>
    <w:rsid w:val="008E3572"/>
    <w:rsid w:val="008E38B8"/>
    <w:rsid w:val="008E39D4"/>
    <w:rsid w:val="008E3B62"/>
    <w:rsid w:val="008E4064"/>
    <w:rsid w:val="008E424F"/>
    <w:rsid w:val="008E4C97"/>
    <w:rsid w:val="008E4DA3"/>
    <w:rsid w:val="008E4E92"/>
    <w:rsid w:val="008E4F2F"/>
    <w:rsid w:val="008E5138"/>
    <w:rsid w:val="008E5579"/>
    <w:rsid w:val="008E5A39"/>
    <w:rsid w:val="008E5CC6"/>
    <w:rsid w:val="008E6082"/>
    <w:rsid w:val="008E613D"/>
    <w:rsid w:val="008E62E1"/>
    <w:rsid w:val="008E679C"/>
    <w:rsid w:val="008E689D"/>
    <w:rsid w:val="008E68D4"/>
    <w:rsid w:val="008E715F"/>
    <w:rsid w:val="008E74D6"/>
    <w:rsid w:val="008E7711"/>
    <w:rsid w:val="008E7AD8"/>
    <w:rsid w:val="008E7C3B"/>
    <w:rsid w:val="008E7C97"/>
    <w:rsid w:val="008E7CF4"/>
    <w:rsid w:val="008E7EC9"/>
    <w:rsid w:val="008F03D9"/>
    <w:rsid w:val="008F0B5D"/>
    <w:rsid w:val="008F0C58"/>
    <w:rsid w:val="008F0D68"/>
    <w:rsid w:val="008F14FC"/>
    <w:rsid w:val="008F1853"/>
    <w:rsid w:val="008F1BFF"/>
    <w:rsid w:val="008F2287"/>
    <w:rsid w:val="008F28A7"/>
    <w:rsid w:val="008F29FE"/>
    <w:rsid w:val="008F2E6B"/>
    <w:rsid w:val="008F2F74"/>
    <w:rsid w:val="008F3019"/>
    <w:rsid w:val="008F359C"/>
    <w:rsid w:val="008F37AA"/>
    <w:rsid w:val="008F3940"/>
    <w:rsid w:val="008F3999"/>
    <w:rsid w:val="008F3BA0"/>
    <w:rsid w:val="008F3F55"/>
    <w:rsid w:val="008F457E"/>
    <w:rsid w:val="008F49B0"/>
    <w:rsid w:val="008F49D8"/>
    <w:rsid w:val="008F4A29"/>
    <w:rsid w:val="008F4A5C"/>
    <w:rsid w:val="008F4E89"/>
    <w:rsid w:val="008F5172"/>
    <w:rsid w:val="008F5485"/>
    <w:rsid w:val="008F55F5"/>
    <w:rsid w:val="008F58D4"/>
    <w:rsid w:val="008F5CBB"/>
    <w:rsid w:val="008F632D"/>
    <w:rsid w:val="008F63BC"/>
    <w:rsid w:val="008F64CA"/>
    <w:rsid w:val="008F6666"/>
    <w:rsid w:val="008F6ABF"/>
    <w:rsid w:val="008F6B13"/>
    <w:rsid w:val="008F733B"/>
    <w:rsid w:val="008F75FD"/>
    <w:rsid w:val="008F7C96"/>
    <w:rsid w:val="008F7D0D"/>
    <w:rsid w:val="008F7D2F"/>
    <w:rsid w:val="0090001D"/>
    <w:rsid w:val="009003DE"/>
    <w:rsid w:val="009008F8"/>
    <w:rsid w:val="009009E6"/>
    <w:rsid w:val="00901393"/>
    <w:rsid w:val="0090171C"/>
    <w:rsid w:val="00901B0E"/>
    <w:rsid w:val="00901BFD"/>
    <w:rsid w:val="00901D19"/>
    <w:rsid w:val="00902207"/>
    <w:rsid w:val="009025D3"/>
    <w:rsid w:val="009028B0"/>
    <w:rsid w:val="00902E88"/>
    <w:rsid w:val="00903913"/>
    <w:rsid w:val="00903959"/>
    <w:rsid w:val="00903B30"/>
    <w:rsid w:val="00903DDF"/>
    <w:rsid w:val="0090413F"/>
    <w:rsid w:val="009045DF"/>
    <w:rsid w:val="009046F3"/>
    <w:rsid w:val="00904E93"/>
    <w:rsid w:val="00905591"/>
    <w:rsid w:val="00905721"/>
    <w:rsid w:val="009063C4"/>
    <w:rsid w:val="009063D5"/>
    <w:rsid w:val="0090643F"/>
    <w:rsid w:val="00907104"/>
    <w:rsid w:val="00907938"/>
    <w:rsid w:val="00907EF7"/>
    <w:rsid w:val="00910911"/>
    <w:rsid w:val="00910B7C"/>
    <w:rsid w:val="00911AD0"/>
    <w:rsid w:val="009124B0"/>
    <w:rsid w:val="009127A3"/>
    <w:rsid w:val="00913126"/>
    <w:rsid w:val="00913226"/>
    <w:rsid w:val="0091380D"/>
    <w:rsid w:val="00913E28"/>
    <w:rsid w:val="00914DD0"/>
    <w:rsid w:val="00914F47"/>
    <w:rsid w:val="009152F8"/>
    <w:rsid w:val="009159A6"/>
    <w:rsid w:val="00915FB8"/>
    <w:rsid w:val="009168DA"/>
    <w:rsid w:val="009171F8"/>
    <w:rsid w:val="00917243"/>
    <w:rsid w:val="009172CD"/>
    <w:rsid w:val="00917C3F"/>
    <w:rsid w:val="00917CFF"/>
    <w:rsid w:val="0092024E"/>
    <w:rsid w:val="00920931"/>
    <w:rsid w:val="00920BA2"/>
    <w:rsid w:val="00921358"/>
    <w:rsid w:val="0092198E"/>
    <w:rsid w:val="00921B50"/>
    <w:rsid w:val="00921CCD"/>
    <w:rsid w:val="00921DB5"/>
    <w:rsid w:val="00922B1E"/>
    <w:rsid w:val="00923A1D"/>
    <w:rsid w:val="009242D8"/>
    <w:rsid w:val="009246A1"/>
    <w:rsid w:val="009249D2"/>
    <w:rsid w:val="00924BEA"/>
    <w:rsid w:val="009252F5"/>
    <w:rsid w:val="00925AA6"/>
    <w:rsid w:val="009261B4"/>
    <w:rsid w:val="00926E7F"/>
    <w:rsid w:val="00926EFF"/>
    <w:rsid w:val="0092706C"/>
    <w:rsid w:val="00927127"/>
    <w:rsid w:val="009273C1"/>
    <w:rsid w:val="00927940"/>
    <w:rsid w:val="00930127"/>
    <w:rsid w:val="00930698"/>
    <w:rsid w:val="00930F67"/>
    <w:rsid w:val="0093176C"/>
    <w:rsid w:val="009322AF"/>
    <w:rsid w:val="00932534"/>
    <w:rsid w:val="0093266C"/>
    <w:rsid w:val="00933318"/>
    <w:rsid w:val="009333AC"/>
    <w:rsid w:val="00934C05"/>
    <w:rsid w:val="00934C61"/>
    <w:rsid w:val="00934C65"/>
    <w:rsid w:val="009350EF"/>
    <w:rsid w:val="0093533B"/>
    <w:rsid w:val="00935824"/>
    <w:rsid w:val="00935A8F"/>
    <w:rsid w:val="00935BD5"/>
    <w:rsid w:val="00935CAA"/>
    <w:rsid w:val="00936483"/>
    <w:rsid w:val="00936601"/>
    <w:rsid w:val="00936DA5"/>
    <w:rsid w:val="009373DC"/>
    <w:rsid w:val="0093774B"/>
    <w:rsid w:val="009378EE"/>
    <w:rsid w:val="00940019"/>
    <w:rsid w:val="00940436"/>
    <w:rsid w:val="00940A65"/>
    <w:rsid w:val="009411E7"/>
    <w:rsid w:val="00941696"/>
    <w:rsid w:val="00941FB3"/>
    <w:rsid w:val="00942348"/>
    <w:rsid w:val="00942960"/>
    <w:rsid w:val="00942DCA"/>
    <w:rsid w:val="0094303B"/>
    <w:rsid w:val="009435A3"/>
    <w:rsid w:val="00943626"/>
    <w:rsid w:val="009437C2"/>
    <w:rsid w:val="00943954"/>
    <w:rsid w:val="00943DD5"/>
    <w:rsid w:val="009440B2"/>
    <w:rsid w:val="0094427C"/>
    <w:rsid w:val="00944336"/>
    <w:rsid w:val="009447C8"/>
    <w:rsid w:val="009447D6"/>
    <w:rsid w:val="00944844"/>
    <w:rsid w:val="00944D91"/>
    <w:rsid w:val="0094516F"/>
    <w:rsid w:val="009454FF"/>
    <w:rsid w:val="00945596"/>
    <w:rsid w:val="00945643"/>
    <w:rsid w:val="00945928"/>
    <w:rsid w:val="00945ABE"/>
    <w:rsid w:val="009460EB"/>
    <w:rsid w:val="00946330"/>
    <w:rsid w:val="00946631"/>
    <w:rsid w:val="009466E3"/>
    <w:rsid w:val="009501EF"/>
    <w:rsid w:val="009502CB"/>
    <w:rsid w:val="009510FA"/>
    <w:rsid w:val="00951862"/>
    <w:rsid w:val="0095190C"/>
    <w:rsid w:val="00951A2E"/>
    <w:rsid w:val="00951CC8"/>
    <w:rsid w:val="00953554"/>
    <w:rsid w:val="009537FC"/>
    <w:rsid w:val="00953E58"/>
    <w:rsid w:val="00953FEB"/>
    <w:rsid w:val="00954192"/>
    <w:rsid w:val="00954689"/>
    <w:rsid w:val="00954C87"/>
    <w:rsid w:val="00954F71"/>
    <w:rsid w:val="00954FBC"/>
    <w:rsid w:val="00955592"/>
    <w:rsid w:val="00955900"/>
    <w:rsid w:val="00955C5D"/>
    <w:rsid w:val="00955EF5"/>
    <w:rsid w:val="00956200"/>
    <w:rsid w:val="009563A7"/>
    <w:rsid w:val="0095673F"/>
    <w:rsid w:val="009567B2"/>
    <w:rsid w:val="00956B67"/>
    <w:rsid w:val="00956D59"/>
    <w:rsid w:val="00956E78"/>
    <w:rsid w:val="00957725"/>
    <w:rsid w:val="00957B0A"/>
    <w:rsid w:val="0096055C"/>
    <w:rsid w:val="009606FD"/>
    <w:rsid w:val="009609AB"/>
    <w:rsid w:val="009609B0"/>
    <w:rsid w:val="00960D98"/>
    <w:rsid w:val="00960E7D"/>
    <w:rsid w:val="009610CD"/>
    <w:rsid w:val="00961175"/>
    <w:rsid w:val="00961471"/>
    <w:rsid w:val="00961A67"/>
    <w:rsid w:val="00961BE7"/>
    <w:rsid w:val="00961CE3"/>
    <w:rsid w:val="00961F56"/>
    <w:rsid w:val="009622BB"/>
    <w:rsid w:val="009622BE"/>
    <w:rsid w:val="00962E62"/>
    <w:rsid w:val="00962F31"/>
    <w:rsid w:val="00962FB8"/>
    <w:rsid w:val="00963FC9"/>
    <w:rsid w:val="009643CC"/>
    <w:rsid w:val="00964936"/>
    <w:rsid w:val="00964BD2"/>
    <w:rsid w:val="00965314"/>
    <w:rsid w:val="009656B8"/>
    <w:rsid w:val="00965810"/>
    <w:rsid w:val="009658FB"/>
    <w:rsid w:val="00965B8B"/>
    <w:rsid w:val="009665BB"/>
    <w:rsid w:val="00966955"/>
    <w:rsid w:val="00966CDD"/>
    <w:rsid w:val="00966D95"/>
    <w:rsid w:val="00967044"/>
    <w:rsid w:val="0096716A"/>
    <w:rsid w:val="0096779D"/>
    <w:rsid w:val="0096793F"/>
    <w:rsid w:val="0096795C"/>
    <w:rsid w:val="00967995"/>
    <w:rsid w:val="009679CC"/>
    <w:rsid w:val="00970310"/>
    <w:rsid w:val="00970531"/>
    <w:rsid w:val="00970ACC"/>
    <w:rsid w:val="00970E3B"/>
    <w:rsid w:val="0097143D"/>
    <w:rsid w:val="00971596"/>
    <w:rsid w:val="0097190E"/>
    <w:rsid w:val="00971985"/>
    <w:rsid w:val="00972411"/>
    <w:rsid w:val="0097242A"/>
    <w:rsid w:val="00972691"/>
    <w:rsid w:val="009727B4"/>
    <w:rsid w:val="009735AD"/>
    <w:rsid w:val="009739D0"/>
    <w:rsid w:val="0097411C"/>
    <w:rsid w:val="0097424F"/>
    <w:rsid w:val="009746FA"/>
    <w:rsid w:val="0097475F"/>
    <w:rsid w:val="00974913"/>
    <w:rsid w:val="009756CA"/>
    <w:rsid w:val="009756E6"/>
    <w:rsid w:val="009756F4"/>
    <w:rsid w:val="009757BE"/>
    <w:rsid w:val="00975A1A"/>
    <w:rsid w:val="0097630B"/>
    <w:rsid w:val="00976AF0"/>
    <w:rsid w:val="0097702C"/>
    <w:rsid w:val="00977085"/>
    <w:rsid w:val="00977228"/>
    <w:rsid w:val="009775F9"/>
    <w:rsid w:val="00977836"/>
    <w:rsid w:val="00977A41"/>
    <w:rsid w:val="00977D76"/>
    <w:rsid w:val="00977FFC"/>
    <w:rsid w:val="00980593"/>
    <w:rsid w:val="009805BD"/>
    <w:rsid w:val="009808F9"/>
    <w:rsid w:val="0098170E"/>
    <w:rsid w:val="009823A5"/>
    <w:rsid w:val="009823D2"/>
    <w:rsid w:val="009825F4"/>
    <w:rsid w:val="0098287E"/>
    <w:rsid w:val="00982902"/>
    <w:rsid w:val="00982905"/>
    <w:rsid w:val="009832A6"/>
    <w:rsid w:val="00983396"/>
    <w:rsid w:val="009834C8"/>
    <w:rsid w:val="00983828"/>
    <w:rsid w:val="00983DA7"/>
    <w:rsid w:val="00983F6B"/>
    <w:rsid w:val="009844C3"/>
    <w:rsid w:val="00984598"/>
    <w:rsid w:val="00984686"/>
    <w:rsid w:val="0098474B"/>
    <w:rsid w:val="009849CB"/>
    <w:rsid w:val="00984E18"/>
    <w:rsid w:val="00984FEF"/>
    <w:rsid w:val="009852E3"/>
    <w:rsid w:val="0098558E"/>
    <w:rsid w:val="00985F5C"/>
    <w:rsid w:val="00986199"/>
    <w:rsid w:val="009862EE"/>
    <w:rsid w:val="00986D31"/>
    <w:rsid w:val="00986FDC"/>
    <w:rsid w:val="009873AB"/>
    <w:rsid w:val="00987406"/>
    <w:rsid w:val="009878F5"/>
    <w:rsid w:val="00987DE0"/>
    <w:rsid w:val="00987F97"/>
    <w:rsid w:val="00990BF9"/>
    <w:rsid w:val="00990EB4"/>
    <w:rsid w:val="00991A34"/>
    <w:rsid w:val="00991A66"/>
    <w:rsid w:val="00991C2C"/>
    <w:rsid w:val="00992522"/>
    <w:rsid w:val="009929D6"/>
    <w:rsid w:val="00992B2D"/>
    <w:rsid w:val="00992CB0"/>
    <w:rsid w:val="00992E26"/>
    <w:rsid w:val="00993162"/>
    <w:rsid w:val="00993278"/>
    <w:rsid w:val="00993CCE"/>
    <w:rsid w:val="00993F6C"/>
    <w:rsid w:val="00994902"/>
    <w:rsid w:val="00994DB8"/>
    <w:rsid w:val="009955AB"/>
    <w:rsid w:val="009962C9"/>
    <w:rsid w:val="0099643F"/>
    <w:rsid w:val="0099653D"/>
    <w:rsid w:val="00996A62"/>
    <w:rsid w:val="00996BBE"/>
    <w:rsid w:val="00996DAF"/>
    <w:rsid w:val="00997A9E"/>
    <w:rsid w:val="009A0106"/>
    <w:rsid w:val="009A02BB"/>
    <w:rsid w:val="009A0618"/>
    <w:rsid w:val="009A10D0"/>
    <w:rsid w:val="009A1BD8"/>
    <w:rsid w:val="009A2378"/>
    <w:rsid w:val="009A2985"/>
    <w:rsid w:val="009A2B52"/>
    <w:rsid w:val="009A3543"/>
    <w:rsid w:val="009A3AAB"/>
    <w:rsid w:val="009A3F10"/>
    <w:rsid w:val="009A443A"/>
    <w:rsid w:val="009A44ED"/>
    <w:rsid w:val="009A47AE"/>
    <w:rsid w:val="009A4E2C"/>
    <w:rsid w:val="009A551A"/>
    <w:rsid w:val="009A5DF7"/>
    <w:rsid w:val="009A5FCE"/>
    <w:rsid w:val="009A6401"/>
    <w:rsid w:val="009A6573"/>
    <w:rsid w:val="009A66E4"/>
    <w:rsid w:val="009A71E6"/>
    <w:rsid w:val="009A725F"/>
    <w:rsid w:val="009A747C"/>
    <w:rsid w:val="009A758C"/>
    <w:rsid w:val="009A7601"/>
    <w:rsid w:val="009A774B"/>
    <w:rsid w:val="009A7A03"/>
    <w:rsid w:val="009A7B15"/>
    <w:rsid w:val="009B0253"/>
    <w:rsid w:val="009B0538"/>
    <w:rsid w:val="009B0C26"/>
    <w:rsid w:val="009B15E6"/>
    <w:rsid w:val="009B1979"/>
    <w:rsid w:val="009B1B1F"/>
    <w:rsid w:val="009B27CB"/>
    <w:rsid w:val="009B2D3F"/>
    <w:rsid w:val="009B2E6E"/>
    <w:rsid w:val="009B2EA5"/>
    <w:rsid w:val="009B30BF"/>
    <w:rsid w:val="009B37F6"/>
    <w:rsid w:val="009B3B32"/>
    <w:rsid w:val="009B3DB8"/>
    <w:rsid w:val="009B46D0"/>
    <w:rsid w:val="009B5475"/>
    <w:rsid w:val="009B5516"/>
    <w:rsid w:val="009B5656"/>
    <w:rsid w:val="009B59A8"/>
    <w:rsid w:val="009B5A5B"/>
    <w:rsid w:val="009B5B83"/>
    <w:rsid w:val="009B5F86"/>
    <w:rsid w:val="009B62F7"/>
    <w:rsid w:val="009B6547"/>
    <w:rsid w:val="009B6618"/>
    <w:rsid w:val="009B66D0"/>
    <w:rsid w:val="009B7692"/>
    <w:rsid w:val="009B7CEF"/>
    <w:rsid w:val="009B7DCB"/>
    <w:rsid w:val="009C006F"/>
    <w:rsid w:val="009C0201"/>
    <w:rsid w:val="009C05EE"/>
    <w:rsid w:val="009C0FE4"/>
    <w:rsid w:val="009C10DB"/>
    <w:rsid w:val="009C1B0C"/>
    <w:rsid w:val="009C1D4A"/>
    <w:rsid w:val="009C2184"/>
    <w:rsid w:val="009C2229"/>
    <w:rsid w:val="009C28FB"/>
    <w:rsid w:val="009C2A7C"/>
    <w:rsid w:val="009C2BCD"/>
    <w:rsid w:val="009C2CFB"/>
    <w:rsid w:val="009C2FB0"/>
    <w:rsid w:val="009C343C"/>
    <w:rsid w:val="009C34C8"/>
    <w:rsid w:val="009C379E"/>
    <w:rsid w:val="009C3D25"/>
    <w:rsid w:val="009C3D2E"/>
    <w:rsid w:val="009C3D54"/>
    <w:rsid w:val="009C3F44"/>
    <w:rsid w:val="009C40A8"/>
    <w:rsid w:val="009C4504"/>
    <w:rsid w:val="009C46F6"/>
    <w:rsid w:val="009C54B7"/>
    <w:rsid w:val="009C5840"/>
    <w:rsid w:val="009C58E4"/>
    <w:rsid w:val="009C5C71"/>
    <w:rsid w:val="009C5D3C"/>
    <w:rsid w:val="009C6C58"/>
    <w:rsid w:val="009C708A"/>
    <w:rsid w:val="009C743F"/>
    <w:rsid w:val="009C757D"/>
    <w:rsid w:val="009C779C"/>
    <w:rsid w:val="009D0318"/>
    <w:rsid w:val="009D033E"/>
    <w:rsid w:val="009D04E1"/>
    <w:rsid w:val="009D066B"/>
    <w:rsid w:val="009D13E9"/>
    <w:rsid w:val="009D1489"/>
    <w:rsid w:val="009D1691"/>
    <w:rsid w:val="009D1C1E"/>
    <w:rsid w:val="009D1DAD"/>
    <w:rsid w:val="009D1EC1"/>
    <w:rsid w:val="009D1F96"/>
    <w:rsid w:val="009D20E5"/>
    <w:rsid w:val="009D22EA"/>
    <w:rsid w:val="009D2444"/>
    <w:rsid w:val="009D2C41"/>
    <w:rsid w:val="009D2F78"/>
    <w:rsid w:val="009D3827"/>
    <w:rsid w:val="009D3E81"/>
    <w:rsid w:val="009D4127"/>
    <w:rsid w:val="009D4152"/>
    <w:rsid w:val="009D42E3"/>
    <w:rsid w:val="009D4594"/>
    <w:rsid w:val="009D4681"/>
    <w:rsid w:val="009D47AD"/>
    <w:rsid w:val="009D49F8"/>
    <w:rsid w:val="009D4B5B"/>
    <w:rsid w:val="009D4FA4"/>
    <w:rsid w:val="009D4FAD"/>
    <w:rsid w:val="009D5011"/>
    <w:rsid w:val="009D558F"/>
    <w:rsid w:val="009D5931"/>
    <w:rsid w:val="009D6057"/>
    <w:rsid w:val="009D7340"/>
    <w:rsid w:val="009D7404"/>
    <w:rsid w:val="009D758F"/>
    <w:rsid w:val="009D788B"/>
    <w:rsid w:val="009E035F"/>
    <w:rsid w:val="009E0947"/>
    <w:rsid w:val="009E0D8D"/>
    <w:rsid w:val="009E112A"/>
    <w:rsid w:val="009E20B7"/>
    <w:rsid w:val="009E224E"/>
    <w:rsid w:val="009E272E"/>
    <w:rsid w:val="009E290D"/>
    <w:rsid w:val="009E2A29"/>
    <w:rsid w:val="009E2A31"/>
    <w:rsid w:val="009E2CE2"/>
    <w:rsid w:val="009E3476"/>
    <w:rsid w:val="009E35A9"/>
    <w:rsid w:val="009E365E"/>
    <w:rsid w:val="009E3BC6"/>
    <w:rsid w:val="009E3E47"/>
    <w:rsid w:val="009E402F"/>
    <w:rsid w:val="009E41BC"/>
    <w:rsid w:val="009E4405"/>
    <w:rsid w:val="009E490B"/>
    <w:rsid w:val="009E4B26"/>
    <w:rsid w:val="009E4F48"/>
    <w:rsid w:val="009E5103"/>
    <w:rsid w:val="009E5547"/>
    <w:rsid w:val="009E61FA"/>
    <w:rsid w:val="009E6230"/>
    <w:rsid w:val="009E62A1"/>
    <w:rsid w:val="009E65E8"/>
    <w:rsid w:val="009E663A"/>
    <w:rsid w:val="009E68BB"/>
    <w:rsid w:val="009E6B85"/>
    <w:rsid w:val="009E7460"/>
    <w:rsid w:val="009E78C0"/>
    <w:rsid w:val="009E7C83"/>
    <w:rsid w:val="009E7D7E"/>
    <w:rsid w:val="009F0005"/>
    <w:rsid w:val="009F05AC"/>
    <w:rsid w:val="009F09AD"/>
    <w:rsid w:val="009F0B59"/>
    <w:rsid w:val="009F1438"/>
    <w:rsid w:val="009F1E08"/>
    <w:rsid w:val="009F2A68"/>
    <w:rsid w:val="009F34E5"/>
    <w:rsid w:val="009F38DD"/>
    <w:rsid w:val="009F409A"/>
    <w:rsid w:val="009F42AB"/>
    <w:rsid w:val="009F449F"/>
    <w:rsid w:val="009F4550"/>
    <w:rsid w:val="009F502A"/>
    <w:rsid w:val="009F54FB"/>
    <w:rsid w:val="009F5AA3"/>
    <w:rsid w:val="009F5C1C"/>
    <w:rsid w:val="009F5F6E"/>
    <w:rsid w:val="009F60D2"/>
    <w:rsid w:val="009F61BE"/>
    <w:rsid w:val="009F6755"/>
    <w:rsid w:val="009F69D2"/>
    <w:rsid w:val="009F70F4"/>
    <w:rsid w:val="00A00460"/>
    <w:rsid w:val="00A00B5B"/>
    <w:rsid w:val="00A00BF9"/>
    <w:rsid w:val="00A014C1"/>
    <w:rsid w:val="00A0156B"/>
    <w:rsid w:val="00A015E2"/>
    <w:rsid w:val="00A019F5"/>
    <w:rsid w:val="00A01FE6"/>
    <w:rsid w:val="00A027FE"/>
    <w:rsid w:val="00A029D9"/>
    <w:rsid w:val="00A030E3"/>
    <w:rsid w:val="00A034FC"/>
    <w:rsid w:val="00A03B4C"/>
    <w:rsid w:val="00A03CBD"/>
    <w:rsid w:val="00A04161"/>
    <w:rsid w:val="00A05791"/>
    <w:rsid w:val="00A05943"/>
    <w:rsid w:val="00A06779"/>
    <w:rsid w:val="00A06E58"/>
    <w:rsid w:val="00A06FD5"/>
    <w:rsid w:val="00A07478"/>
    <w:rsid w:val="00A07713"/>
    <w:rsid w:val="00A07CF0"/>
    <w:rsid w:val="00A07E1C"/>
    <w:rsid w:val="00A10DEE"/>
    <w:rsid w:val="00A10FA6"/>
    <w:rsid w:val="00A1123F"/>
    <w:rsid w:val="00A113E2"/>
    <w:rsid w:val="00A117F3"/>
    <w:rsid w:val="00A1186F"/>
    <w:rsid w:val="00A11E33"/>
    <w:rsid w:val="00A123AE"/>
    <w:rsid w:val="00A129E8"/>
    <w:rsid w:val="00A12DCB"/>
    <w:rsid w:val="00A13183"/>
    <w:rsid w:val="00A134F2"/>
    <w:rsid w:val="00A1361D"/>
    <w:rsid w:val="00A13702"/>
    <w:rsid w:val="00A138EA"/>
    <w:rsid w:val="00A13CA6"/>
    <w:rsid w:val="00A14C48"/>
    <w:rsid w:val="00A14E80"/>
    <w:rsid w:val="00A14F0F"/>
    <w:rsid w:val="00A1507B"/>
    <w:rsid w:val="00A15299"/>
    <w:rsid w:val="00A164B6"/>
    <w:rsid w:val="00A1678D"/>
    <w:rsid w:val="00A167D5"/>
    <w:rsid w:val="00A16A38"/>
    <w:rsid w:val="00A16BE5"/>
    <w:rsid w:val="00A16DCC"/>
    <w:rsid w:val="00A16DE3"/>
    <w:rsid w:val="00A16FB0"/>
    <w:rsid w:val="00A175AA"/>
    <w:rsid w:val="00A176F0"/>
    <w:rsid w:val="00A17783"/>
    <w:rsid w:val="00A17A4E"/>
    <w:rsid w:val="00A17E14"/>
    <w:rsid w:val="00A17E51"/>
    <w:rsid w:val="00A206C3"/>
    <w:rsid w:val="00A2080C"/>
    <w:rsid w:val="00A21314"/>
    <w:rsid w:val="00A21AEB"/>
    <w:rsid w:val="00A21AF1"/>
    <w:rsid w:val="00A21FF4"/>
    <w:rsid w:val="00A229F9"/>
    <w:rsid w:val="00A22AB3"/>
    <w:rsid w:val="00A23933"/>
    <w:rsid w:val="00A23A53"/>
    <w:rsid w:val="00A247DE"/>
    <w:rsid w:val="00A250DD"/>
    <w:rsid w:val="00A251B5"/>
    <w:rsid w:val="00A25339"/>
    <w:rsid w:val="00A25431"/>
    <w:rsid w:val="00A25599"/>
    <w:rsid w:val="00A25C97"/>
    <w:rsid w:val="00A25F48"/>
    <w:rsid w:val="00A262E2"/>
    <w:rsid w:val="00A26455"/>
    <w:rsid w:val="00A26489"/>
    <w:rsid w:val="00A26866"/>
    <w:rsid w:val="00A273E7"/>
    <w:rsid w:val="00A30870"/>
    <w:rsid w:val="00A311FD"/>
    <w:rsid w:val="00A3179F"/>
    <w:rsid w:val="00A31A36"/>
    <w:rsid w:val="00A31F77"/>
    <w:rsid w:val="00A324A5"/>
    <w:rsid w:val="00A3286D"/>
    <w:rsid w:val="00A32A07"/>
    <w:rsid w:val="00A32BF5"/>
    <w:rsid w:val="00A33B48"/>
    <w:rsid w:val="00A33E9A"/>
    <w:rsid w:val="00A342FC"/>
    <w:rsid w:val="00A34589"/>
    <w:rsid w:val="00A34783"/>
    <w:rsid w:val="00A34EC3"/>
    <w:rsid w:val="00A35226"/>
    <w:rsid w:val="00A35C42"/>
    <w:rsid w:val="00A35FBF"/>
    <w:rsid w:val="00A36F45"/>
    <w:rsid w:val="00A40094"/>
    <w:rsid w:val="00A40235"/>
    <w:rsid w:val="00A40B03"/>
    <w:rsid w:val="00A40B9A"/>
    <w:rsid w:val="00A40C2B"/>
    <w:rsid w:val="00A41283"/>
    <w:rsid w:val="00A41294"/>
    <w:rsid w:val="00A412B1"/>
    <w:rsid w:val="00A4131E"/>
    <w:rsid w:val="00A41379"/>
    <w:rsid w:val="00A41424"/>
    <w:rsid w:val="00A41614"/>
    <w:rsid w:val="00A416C4"/>
    <w:rsid w:val="00A416CB"/>
    <w:rsid w:val="00A416E8"/>
    <w:rsid w:val="00A41B1C"/>
    <w:rsid w:val="00A41BCB"/>
    <w:rsid w:val="00A41D13"/>
    <w:rsid w:val="00A4218C"/>
    <w:rsid w:val="00A42268"/>
    <w:rsid w:val="00A4242F"/>
    <w:rsid w:val="00A4280F"/>
    <w:rsid w:val="00A4298D"/>
    <w:rsid w:val="00A430F0"/>
    <w:rsid w:val="00A43149"/>
    <w:rsid w:val="00A431DB"/>
    <w:rsid w:val="00A435A6"/>
    <w:rsid w:val="00A438AF"/>
    <w:rsid w:val="00A43DEF"/>
    <w:rsid w:val="00A4407F"/>
    <w:rsid w:val="00A4442D"/>
    <w:rsid w:val="00A44819"/>
    <w:rsid w:val="00A44C69"/>
    <w:rsid w:val="00A44E6C"/>
    <w:rsid w:val="00A44E97"/>
    <w:rsid w:val="00A45073"/>
    <w:rsid w:val="00A45681"/>
    <w:rsid w:val="00A45BA3"/>
    <w:rsid w:val="00A45F60"/>
    <w:rsid w:val="00A460D1"/>
    <w:rsid w:val="00A46893"/>
    <w:rsid w:val="00A46980"/>
    <w:rsid w:val="00A46BBE"/>
    <w:rsid w:val="00A46CFF"/>
    <w:rsid w:val="00A46F60"/>
    <w:rsid w:val="00A46FCB"/>
    <w:rsid w:val="00A47377"/>
    <w:rsid w:val="00A473C1"/>
    <w:rsid w:val="00A47518"/>
    <w:rsid w:val="00A47888"/>
    <w:rsid w:val="00A505CF"/>
    <w:rsid w:val="00A5090A"/>
    <w:rsid w:val="00A50BB6"/>
    <w:rsid w:val="00A50CE7"/>
    <w:rsid w:val="00A51825"/>
    <w:rsid w:val="00A518AA"/>
    <w:rsid w:val="00A519EA"/>
    <w:rsid w:val="00A51C41"/>
    <w:rsid w:val="00A520F0"/>
    <w:rsid w:val="00A5215F"/>
    <w:rsid w:val="00A53031"/>
    <w:rsid w:val="00A534B9"/>
    <w:rsid w:val="00A53AB2"/>
    <w:rsid w:val="00A53DFD"/>
    <w:rsid w:val="00A53EF8"/>
    <w:rsid w:val="00A53FC6"/>
    <w:rsid w:val="00A54019"/>
    <w:rsid w:val="00A5407C"/>
    <w:rsid w:val="00A54433"/>
    <w:rsid w:val="00A5460D"/>
    <w:rsid w:val="00A5468B"/>
    <w:rsid w:val="00A546BD"/>
    <w:rsid w:val="00A547D8"/>
    <w:rsid w:val="00A54802"/>
    <w:rsid w:val="00A54DAE"/>
    <w:rsid w:val="00A5505B"/>
    <w:rsid w:val="00A55495"/>
    <w:rsid w:val="00A56AFB"/>
    <w:rsid w:val="00A576E0"/>
    <w:rsid w:val="00A57732"/>
    <w:rsid w:val="00A57992"/>
    <w:rsid w:val="00A57BA5"/>
    <w:rsid w:val="00A60029"/>
    <w:rsid w:val="00A601CC"/>
    <w:rsid w:val="00A6059E"/>
    <w:rsid w:val="00A60703"/>
    <w:rsid w:val="00A60C96"/>
    <w:rsid w:val="00A60CBA"/>
    <w:rsid w:val="00A615C2"/>
    <w:rsid w:val="00A61680"/>
    <w:rsid w:val="00A6189C"/>
    <w:rsid w:val="00A61A51"/>
    <w:rsid w:val="00A61B7A"/>
    <w:rsid w:val="00A61C7B"/>
    <w:rsid w:val="00A62209"/>
    <w:rsid w:val="00A626E7"/>
    <w:rsid w:val="00A62817"/>
    <w:rsid w:val="00A62D32"/>
    <w:rsid w:val="00A62EEF"/>
    <w:rsid w:val="00A630DB"/>
    <w:rsid w:val="00A63578"/>
    <w:rsid w:val="00A635C8"/>
    <w:rsid w:val="00A64283"/>
    <w:rsid w:val="00A64758"/>
    <w:rsid w:val="00A65485"/>
    <w:rsid w:val="00A65A39"/>
    <w:rsid w:val="00A666FB"/>
    <w:rsid w:val="00A6691C"/>
    <w:rsid w:val="00A66A15"/>
    <w:rsid w:val="00A66ADA"/>
    <w:rsid w:val="00A67059"/>
    <w:rsid w:val="00A673F1"/>
    <w:rsid w:val="00A67409"/>
    <w:rsid w:val="00A6753B"/>
    <w:rsid w:val="00A675D5"/>
    <w:rsid w:val="00A67670"/>
    <w:rsid w:val="00A6783F"/>
    <w:rsid w:val="00A67B7E"/>
    <w:rsid w:val="00A702E9"/>
    <w:rsid w:val="00A70FE9"/>
    <w:rsid w:val="00A71068"/>
    <w:rsid w:val="00A718A7"/>
    <w:rsid w:val="00A721D6"/>
    <w:rsid w:val="00A728F0"/>
    <w:rsid w:val="00A7320C"/>
    <w:rsid w:val="00A734E3"/>
    <w:rsid w:val="00A73625"/>
    <w:rsid w:val="00A73A0C"/>
    <w:rsid w:val="00A73E06"/>
    <w:rsid w:val="00A73E9D"/>
    <w:rsid w:val="00A743D8"/>
    <w:rsid w:val="00A7455C"/>
    <w:rsid w:val="00A74729"/>
    <w:rsid w:val="00A748DD"/>
    <w:rsid w:val="00A74FE0"/>
    <w:rsid w:val="00A751B0"/>
    <w:rsid w:val="00A7555F"/>
    <w:rsid w:val="00A75A34"/>
    <w:rsid w:val="00A76218"/>
    <w:rsid w:val="00A7626A"/>
    <w:rsid w:val="00A76339"/>
    <w:rsid w:val="00A76531"/>
    <w:rsid w:val="00A772B3"/>
    <w:rsid w:val="00A774A2"/>
    <w:rsid w:val="00A77E98"/>
    <w:rsid w:val="00A802E8"/>
    <w:rsid w:val="00A808BC"/>
    <w:rsid w:val="00A80CBD"/>
    <w:rsid w:val="00A8103F"/>
    <w:rsid w:val="00A816D5"/>
    <w:rsid w:val="00A81BDC"/>
    <w:rsid w:val="00A8201A"/>
    <w:rsid w:val="00A823FB"/>
    <w:rsid w:val="00A825F5"/>
    <w:rsid w:val="00A836E4"/>
    <w:rsid w:val="00A83A90"/>
    <w:rsid w:val="00A842FA"/>
    <w:rsid w:val="00A8477C"/>
    <w:rsid w:val="00A849ED"/>
    <w:rsid w:val="00A84BF5"/>
    <w:rsid w:val="00A84DC8"/>
    <w:rsid w:val="00A8553D"/>
    <w:rsid w:val="00A855C3"/>
    <w:rsid w:val="00A859CD"/>
    <w:rsid w:val="00A86491"/>
    <w:rsid w:val="00A867FA"/>
    <w:rsid w:val="00A87043"/>
    <w:rsid w:val="00A87282"/>
    <w:rsid w:val="00A87AC9"/>
    <w:rsid w:val="00A87BF4"/>
    <w:rsid w:val="00A87CAD"/>
    <w:rsid w:val="00A87E13"/>
    <w:rsid w:val="00A87E17"/>
    <w:rsid w:val="00A900AC"/>
    <w:rsid w:val="00A90141"/>
    <w:rsid w:val="00A90352"/>
    <w:rsid w:val="00A903D4"/>
    <w:rsid w:val="00A91016"/>
    <w:rsid w:val="00A91562"/>
    <w:rsid w:val="00A91D2E"/>
    <w:rsid w:val="00A91DA7"/>
    <w:rsid w:val="00A920E3"/>
    <w:rsid w:val="00A92480"/>
    <w:rsid w:val="00A92701"/>
    <w:rsid w:val="00A92833"/>
    <w:rsid w:val="00A9296A"/>
    <w:rsid w:val="00A92B70"/>
    <w:rsid w:val="00A92F8F"/>
    <w:rsid w:val="00A9321E"/>
    <w:rsid w:val="00A93C1E"/>
    <w:rsid w:val="00A93DC0"/>
    <w:rsid w:val="00A93E39"/>
    <w:rsid w:val="00A93F35"/>
    <w:rsid w:val="00A942C9"/>
    <w:rsid w:val="00A94363"/>
    <w:rsid w:val="00A943DE"/>
    <w:rsid w:val="00A9458B"/>
    <w:rsid w:val="00A950B8"/>
    <w:rsid w:val="00A95866"/>
    <w:rsid w:val="00A9619A"/>
    <w:rsid w:val="00A96286"/>
    <w:rsid w:val="00A9657E"/>
    <w:rsid w:val="00A966AA"/>
    <w:rsid w:val="00A969DF"/>
    <w:rsid w:val="00A969F8"/>
    <w:rsid w:val="00A96ACF"/>
    <w:rsid w:val="00A96D28"/>
    <w:rsid w:val="00A97124"/>
    <w:rsid w:val="00A97308"/>
    <w:rsid w:val="00A9731E"/>
    <w:rsid w:val="00A97788"/>
    <w:rsid w:val="00A97806"/>
    <w:rsid w:val="00A979A8"/>
    <w:rsid w:val="00A97A97"/>
    <w:rsid w:val="00A97F56"/>
    <w:rsid w:val="00A97F57"/>
    <w:rsid w:val="00AA01C0"/>
    <w:rsid w:val="00AA0292"/>
    <w:rsid w:val="00AA06AB"/>
    <w:rsid w:val="00AA0D88"/>
    <w:rsid w:val="00AA0D9E"/>
    <w:rsid w:val="00AA1D89"/>
    <w:rsid w:val="00AA22F3"/>
    <w:rsid w:val="00AA26DB"/>
    <w:rsid w:val="00AA2AFE"/>
    <w:rsid w:val="00AA2B38"/>
    <w:rsid w:val="00AA2BEC"/>
    <w:rsid w:val="00AA2E57"/>
    <w:rsid w:val="00AA3706"/>
    <w:rsid w:val="00AA3A6F"/>
    <w:rsid w:val="00AA3B33"/>
    <w:rsid w:val="00AA3D76"/>
    <w:rsid w:val="00AA4887"/>
    <w:rsid w:val="00AA51E3"/>
    <w:rsid w:val="00AA5265"/>
    <w:rsid w:val="00AA5916"/>
    <w:rsid w:val="00AA5D72"/>
    <w:rsid w:val="00AA5E01"/>
    <w:rsid w:val="00AA5E77"/>
    <w:rsid w:val="00AA60FB"/>
    <w:rsid w:val="00AA6460"/>
    <w:rsid w:val="00AA64E9"/>
    <w:rsid w:val="00AA6DAC"/>
    <w:rsid w:val="00AA6FCF"/>
    <w:rsid w:val="00AA7151"/>
    <w:rsid w:val="00AA72C1"/>
    <w:rsid w:val="00AA73F6"/>
    <w:rsid w:val="00AA753A"/>
    <w:rsid w:val="00AA7A91"/>
    <w:rsid w:val="00AB001C"/>
    <w:rsid w:val="00AB0C80"/>
    <w:rsid w:val="00AB0F13"/>
    <w:rsid w:val="00AB1D4C"/>
    <w:rsid w:val="00AB1DCD"/>
    <w:rsid w:val="00AB20FE"/>
    <w:rsid w:val="00AB2158"/>
    <w:rsid w:val="00AB238C"/>
    <w:rsid w:val="00AB23C1"/>
    <w:rsid w:val="00AB26D3"/>
    <w:rsid w:val="00AB29D2"/>
    <w:rsid w:val="00AB3507"/>
    <w:rsid w:val="00AB371E"/>
    <w:rsid w:val="00AB3832"/>
    <w:rsid w:val="00AB3DB8"/>
    <w:rsid w:val="00AB466D"/>
    <w:rsid w:val="00AB4957"/>
    <w:rsid w:val="00AB49CC"/>
    <w:rsid w:val="00AB570A"/>
    <w:rsid w:val="00AB5964"/>
    <w:rsid w:val="00AB5EFD"/>
    <w:rsid w:val="00AB61EE"/>
    <w:rsid w:val="00AB6308"/>
    <w:rsid w:val="00AB6545"/>
    <w:rsid w:val="00AB693F"/>
    <w:rsid w:val="00AB6D3E"/>
    <w:rsid w:val="00AB7AB9"/>
    <w:rsid w:val="00AB7ED1"/>
    <w:rsid w:val="00AC00A4"/>
    <w:rsid w:val="00AC018C"/>
    <w:rsid w:val="00AC036C"/>
    <w:rsid w:val="00AC0727"/>
    <w:rsid w:val="00AC0D5D"/>
    <w:rsid w:val="00AC11C5"/>
    <w:rsid w:val="00AC12D7"/>
    <w:rsid w:val="00AC19CC"/>
    <w:rsid w:val="00AC1AA5"/>
    <w:rsid w:val="00AC1BCA"/>
    <w:rsid w:val="00AC1C85"/>
    <w:rsid w:val="00AC23B4"/>
    <w:rsid w:val="00AC2668"/>
    <w:rsid w:val="00AC30D3"/>
    <w:rsid w:val="00AC33A9"/>
    <w:rsid w:val="00AC3547"/>
    <w:rsid w:val="00AC355A"/>
    <w:rsid w:val="00AC356D"/>
    <w:rsid w:val="00AC3A07"/>
    <w:rsid w:val="00AC3E48"/>
    <w:rsid w:val="00AC3FD0"/>
    <w:rsid w:val="00AC409B"/>
    <w:rsid w:val="00AC4968"/>
    <w:rsid w:val="00AC4D9C"/>
    <w:rsid w:val="00AC501F"/>
    <w:rsid w:val="00AC5735"/>
    <w:rsid w:val="00AC5AA7"/>
    <w:rsid w:val="00AC5B9D"/>
    <w:rsid w:val="00AC60A9"/>
    <w:rsid w:val="00AC6423"/>
    <w:rsid w:val="00AC663E"/>
    <w:rsid w:val="00AC69E8"/>
    <w:rsid w:val="00AC6A98"/>
    <w:rsid w:val="00AC6D94"/>
    <w:rsid w:val="00AC745F"/>
    <w:rsid w:val="00AC7698"/>
    <w:rsid w:val="00AC7838"/>
    <w:rsid w:val="00AC7B31"/>
    <w:rsid w:val="00AD01BE"/>
    <w:rsid w:val="00AD0292"/>
    <w:rsid w:val="00AD034C"/>
    <w:rsid w:val="00AD0A2F"/>
    <w:rsid w:val="00AD0B2B"/>
    <w:rsid w:val="00AD0DCD"/>
    <w:rsid w:val="00AD125A"/>
    <w:rsid w:val="00AD1637"/>
    <w:rsid w:val="00AD1ACA"/>
    <w:rsid w:val="00AD21D8"/>
    <w:rsid w:val="00AD259F"/>
    <w:rsid w:val="00AD2CDF"/>
    <w:rsid w:val="00AD2E49"/>
    <w:rsid w:val="00AD2EE5"/>
    <w:rsid w:val="00AD329F"/>
    <w:rsid w:val="00AD3814"/>
    <w:rsid w:val="00AD4068"/>
    <w:rsid w:val="00AD42C6"/>
    <w:rsid w:val="00AD4456"/>
    <w:rsid w:val="00AD44A4"/>
    <w:rsid w:val="00AD458C"/>
    <w:rsid w:val="00AD47E1"/>
    <w:rsid w:val="00AD487F"/>
    <w:rsid w:val="00AD4DE3"/>
    <w:rsid w:val="00AD4E71"/>
    <w:rsid w:val="00AD5745"/>
    <w:rsid w:val="00AD58D5"/>
    <w:rsid w:val="00AD5911"/>
    <w:rsid w:val="00AD5E56"/>
    <w:rsid w:val="00AD5FE8"/>
    <w:rsid w:val="00AD6475"/>
    <w:rsid w:val="00AD6886"/>
    <w:rsid w:val="00AD6902"/>
    <w:rsid w:val="00AD6921"/>
    <w:rsid w:val="00AD6A35"/>
    <w:rsid w:val="00AD7479"/>
    <w:rsid w:val="00AD752D"/>
    <w:rsid w:val="00AD769E"/>
    <w:rsid w:val="00AD76C0"/>
    <w:rsid w:val="00AD7B6C"/>
    <w:rsid w:val="00AD7C94"/>
    <w:rsid w:val="00AD7DB3"/>
    <w:rsid w:val="00AD7EAF"/>
    <w:rsid w:val="00AE072E"/>
    <w:rsid w:val="00AE0900"/>
    <w:rsid w:val="00AE0AC0"/>
    <w:rsid w:val="00AE1202"/>
    <w:rsid w:val="00AE160B"/>
    <w:rsid w:val="00AE1735"/>
    <w:rsid w:val="00AE188E"/>
    <w:rsid w:val="00AE197E"/>
    <w:rsid w:val="00AE19C7"/>
    <w:rsid w:val="00AE26D8"/>
    <w:rsid w:val="00AE270D"/>
    <w:rsid w:val="00AE2E5D"/>
    <w:rsid w:val="00AE2F87"/>
    <w:rsid w:val="00AE3170"/>
    <w:rsid w:val="00AE319B"/>
    <w:rsid w:val="00AE38A2"/>
    <w:rsid w:val="00AE39A7"/>
    <w:rsid w:val="00AE3F4D"/>
    <w:rsid w:val="00AE437A"/>
    <w:rsid w:val="00AE4431"/>
    <w:rsid w:val="00AE4AB0"/>
    <w:rsid w:val="00AE53F6"/>
    <w:rsid w:val="00AE5E92"/>
    <w:rsid w:val="00AE6024"/>
    <w:rsid w:val="00AE6520"/>
    <w:rsid w:val="00AE6CEB"/>
    <w:rsid w:val="00AE7008"/>
    <w:rsid w:val="00AF0254"/>
    <w:rsid w:val="00AF05A9"/>
    <w:rsid w:val="00AF07E7"/>
    <w:rsid w:val="00AF09AD"/>
    <w:rsid w:val="00AF0C71"/>
    <w:rsid w:val="00AF0D2D"/>
    <w:rsid w:val="00AF13F7"/>
    <w:rsid w:val="00AF143C"/>
    <w:rsid w:val="00AF1461"/>
    <w:rsid w:val="00AF1616"/>
    <w:rsid w:val="00AF1F16"/>
    <w:rsid w:val="00AF1F9C"/>
    <w:rsid w:val="00AF224C"/>
    <w:rsid w:val="00AF22D3"/>
    <w:rsid w:val="00AF2616"/>
    <w:rsid w:val="00AF26E0"/>
    <w:rsid w:val="00AF278F"/>
    <w:rsid w:val="00AF2B56"/>
    <w:rsid w:val="00AF2BBE"/>
    <w:rsid w:val="00AF2D26"/>
    <w:rsid w:val="00AF32B7"/>
    <w:rsid w:val="00AF34A1"/>
    <w:rsid w:val="00AF3557"/>
    <w:rsid w:val="00AF3742"/>
    <w:rsid w:val="00AF3815"/>
    <w:rsid w:val="00AF3A34"/>
    <w:rsid w:val="00AF424F"/>
    <w:rsid w:val="00AF4DC4"/>
    <w:rsid w:val="00AF5305"/>
    <w:rsid w:val="00AF53E9"/>
    <w:rsid w:val="00AF552E"/>
    <w:rsid w:val="00AF55BD"/>
    <w:rsid w:val="00AF5B98"/>
    <w:rsid w:val="00AF5C9F"/>
    <w:rsid w:val="00AF5CE9"/>
    <w:rsid w:val="00AF605E"/>
    <w:rsid w:val="00AF6397"/>
    <w:rsid w:val="00AF6E7D"/>
    <w:rsid w:val="00AF7196"/>
    <w:rsid w:val="00B00226"/>
    <w:rsid w:val="00B00A13"/>
    <w:rsid w:val="00B0104B"/>
    <w:rsid w:val="00B013A6"/>
    <w:rsid w:val="00B01483"/>
    <w:rsid w:val="00B021C4"/>
    <w:rsid w:val="00B02480"/>
    <w:rsid w:val="00B0276F"/>
    <w:rsid w:val="00B02AC0"/>
    <w:rsid w:val="00B02B3C"/>
    <w:rsid w:val="00B02BB0"/>
    <w:rsid w:val="00B02C6D"/>
    <w:rsid w:val="00B02CB1"/>
    <w:rsid w:val="00B03411"/>
    <w:rsid w:val="00B036C8"/>
    <w:rsid w:val="00B03763"/>
    <w:rsid w:val="00B0378D"/>
    <w:rsid w:val="00B039A7"/>
    <w:rsid w:val="00B04051"/>
    <w:rsid w:val="00B0459E"/>
    <w:rsid w:val="00B04CAF"/>
    <w:rsid w:val="00B04D6F"/>
    <w:rsid w:val="00B05079"/>
    <w:rsid w:val="00B058E4"/>
    <w:rsid w:val="00B063D9"/>
    <w:rsid w:val="00B064EA"/>
    <w:rsid w:val="00B065EB"/>
    <w:rsid w:val="00B06A82"/>
    <w:rsid w:val="00B072AF"/>
    <w:rsid w:val="00B077B6"/>
    <w:rsid w:val="00B078BF"/>
    <w:rsid w:val="00B07AD1"/>
    <w:rsid w:val="00B07ECE"/>
    <w:rsid w:val="00B100FD"/>
    <w:rsid w:val="00B1011A"/>
    <w:rsid w:val="00B10F1F"/>
    <w:rsid w:val="00B1110E"/>
    <w:rsid w:val="00B11172"/>
    <w:rsid w:val="00B11865"/>
    <w:rsid w:val="00B11F2B"/>
    <w:rsid w:val="00B12313"/>
    <w:rsid w:val="00B1247A"/>
    <w:rsid w:val="00B127E3"/>
    <w:rsid w:val="00B12802"/>
    <w:rsid w:val="00B12899"/>
    <w:rsid w:val="00B133EE"/>
    <w:rsid w:val="00B13439"/>
    <w:rsid w:val="00B13691"/>
    <w:rsid w:val="00B1376D"/>
    <w:rsid w:val="00B13972"/>
    <w:rsid w:val="00B139AD"/>
    <w:rsid w:val="00B13A34"/>
    <w:rsid w:val="00B13B53"/>
    <w:rsid w:val="00B13DF4"/>
    <w:rsid w:val="00B14008"/>
    <w:rsid w:val="00B14846"/>
    <w:rsid w:val="00B14BBD"/>
    <w:rsid w:val="00B15379"/>
    <w:rsid w:val="00B1575F"/>
    <w:rsid w:val="00B15D08"/>
    <w:rsid w:val="00B16475"/>
    <w:rsid w:val="00B1651A"/>
    <w:rsid w:val="00B165FA"/>
    <w:rsid w:val="00B16913"/>
    <w:rsid w:val="00B16B08"/>
    <w:rsid w:val="00B16DF2"/>
    <w:rsid w:val="00B16FD4"/>
    <w:rsid w:val="00B17793"/>
    <w:rsid w:val="00B17D38"/>
    <w:rsid w:val="00B20193"/>
    <w:rsid w:val="00B2098C"/>
    <w:rsid w:val="00B20CC3"/>
    <w:rsid w:val="00B20D90"/>
    <w:rsid w:val="00B2143F"/>
    <w:rsid w:val="00B22370"/>
    <w:rsid w:val="00B22AB0"/>
    <w:rsid w:val="00B22F3B"/>
    <w:rsid w:val="00B23037"/>
    <w:rsid w:val="00B230C8"/>
    <w:rsid w:val="00B23917"/>
    <w:rsid w:val="00B23EE2"/>
    <w:rsid w:val="00B23FA6"/>
    <w:rsid w:val="00B24001"/>
    <w:rsid w:val="00B24132"/>
    <w:rsid w:val="00B24779"/>
    <w:rsid w:val="00B24903"/>
    <w:rsid w:val="00B249FF"/>
    <w:rsid w:val="00B25041"/>
    <w:rsid w:val="00B25239"/>
    <w:rsid w:val="00B25372"/>
    <w:rsid w:val="00B2540D"/>
    <w:rsid w:val="00B2582B"/>
    <w:rsid w:val="00B25AC7"/>
    <w:rsid w:val="00B25E5A"/>
    <w:rsid w:val="00B25EBA"/>
    <w:rsid w:val="00B26394"/>
    <w:rsid w:val="00B265C0"/>
    <w:rsid w:val="00B2670F"/>
    <w:rsid w:val="00B267D6"/>
    <w:rsid w:val="00B268DE"/>
    <w:rsid w:val="00B2698D"/>
    <w:rsid w:val="00B26F67"/>
    <w:rsid w:val="00B26FB7"/>
    <w:rsid w:val="00B27A39"/>
    <w:rsid w:val="00B27C79"/>
    <w:rsid w:val="00B30372"/>
    <w:rsid w:val="00B30F45"/>
    <w:rsid w:val="00B31479"/>
    <w:rsid w:val="00B31945"/>
    <w:rsid w:val="00B31F70"/>
    <w:rsid w:val="00B31FA4"/>
    <w:rsid w:val="00B320FF"/>
    <w:rsid w:val="00B32787"/>
    <w:rsid w:val="00B327D6"/>
    <w:rsid w:val="00B331A3"/>
    <w:rsid w:val="00B336D8"/>
    <w:rsid w:val="00B33780"/>
    <w:rsid w:val="00B33CC5"/>
    <w:rsid w:val="00B33D11"/>
    <w:rsid w:val="00B341FA"/>
    <w:rsid w:val="00B343DC"/>
    <w:rsid w:val="00B3443F"/>
    <w:rsid w:val="00B358D5"/>
    <w:rsid w:val="00B358DB"/>
    <w:rsid w:val="00B35BA5"/>
    <w:rsid w:val="00B35E33"/>
    <w:rsid w:val="00B364DD"/>
    <w:rsid w:val="00B368B9"/>
    <w:rsid w:val="00B36947"/>
    <w:rsid w:val="00B36D90"/>
    <w:rsid w:val="00B36E98"/>
    <w:rsid w:val="00B37278"/>
    <w:rsid w:val="00B37671"/>
    <w:rsid w:val="00B37EAC"/>
    <w:rsid w:val="00B401E1"/>
    <w:rsid w:val="00B402D6"/>
    <w:rsid w:val="00B406A6"/>
    <w:rsid w:val="00B407F8"/>
    <w:rsid w:val="00B40E4F"/>
    <w:rsid w:val="00B41985"/>
    <w:rsid w:val="00B41A01"/>
    <w:rsid w:val="00B41F8C"/>
    <w:rsid w:val="00B42010"/>
    <w:rsid w:val="00B42220"/>
    <w:rsid w:val="00B42F21"/>
    <w:rsid w:val="00B42F6D"/>
    <w:rsid w:val="00B4332E"/>
    <w:rsid w:val="00B437A6"/>
    <w:rsid w:val="00B439AA"/>
    <w:rsid w:val="00B43A49"/>
    <w:rsid w:val="00B43F3C"/>
    <w:rsid w:val="00B43FA2"/>
    <w:rsid w:val="00B44509"/>
    <w:rsid w:val="00B45642"/>
    <w:rsid w:val="00B4570E"/>
    <w:rsid w:val="00B45BE8"/>
    <w:rsid w:val="00B463C1"/>
    <w:rsid w:val="00B4665F"/>
    <w:rsid w:val="00B4667A"/>
    <w:rsid w:val="00B46EA9"/>
    <w:rsid w:val="00B477B3"/>
    <w:rsid w:val="00B47990"/>
    <w:rsid w:val="00B47AEE"/>
    <w:rsid w:val="00B47C12"/>
    <w:rsid w:val="00B5060E"/>
    <w:rsid w:val="00B50630"/>
    <w:rsid w:val="00B50B72"/>
    <w:rsid w:val="00B50B96"/>
    <w:rsid w:val="00B50D65"/>
    <w:rsid w:val="00B511B2"/>
    <w:rsid w:val="00B5130C"/>
    <w:rsid w:val="00B513FF"/>
    <w:rsid w:val="00B51607"/>
    <w:rsid w:val="00B51B56"/>
    <w:rsid w:val="00B528BF"/>
    <w:rsid w:val="00B529E8"/>
    <w:rsid w:val="00B52A77"/>
    <w:rsid w:val="00B531F4"/>
    <w:rsid w:val="00B53292"/>
    <w:rsid w:val="00B53622"/>
    <w:rsid w:val="00B53637"/>
    <w:rsid w:val="00B5373A"/>
    <w:rsid w:val="00B53FBF"/>
    <w:rsid w:val="00B545C1"/>
    <w:rsid w:val="00B550F6"/>
    <w:rsid w:val="00B55137"/>
    <w:rsid w:val="00B55675"/>
    <w:rsid w:val="00B55886"/>
    <w:rsid w:val="00B55C0D"/>
    <w:rsid w:val="00B571C2"/>
    <w:rsid w:val="00B57375"/>
    <w:rsid w:val="00B57B3A"/>
    <w:rsid w:val="00B57BBA"/>
    <w:rsid w:val="00B6004F"/>
    <w:rsid w:val="00B6069F"/>
    <w:rsid w:val="00B607F4"/>
    <w:rsid w:val="00B60A66"/>
    <w:rsid w:val="00B610EE"/>
    <w:rsid w:val="00B61C24"/>
    <w:rsid w:val="00B61FDA"/>
    <w:rsid w:val="00B622D9"/>
    <w:rsid w:val="00B6273A"/>
    <w:rsid w:val="00B62D0D"/>
    <w:rsid w:val="00B63042"/>
    <w:rsid w:val="00B6321A"/>
    <w:rsid w:val="00B632F2"/>
    <w:rsid w:val="00B6334D"/>
    <w:rsid w:val="00B63409"/>
    <w:rsid w:val="00B639C1"/>
    <w:rsid w:val="00B63C02"/>
    <w:rsid w:val="00B6429B"/>
    <w:rsid w:val="00B642AE"/>
    <w:rsid w:val="00B645DB"/>
    <w:rsid w:val="00B647E9"/>
    <w:rsid w:val="00B65567"/>
    <w:rsid w:val="00B65F16"/>
    <w:rsid w:val="00B66604"/>
    <w:rsid w:val="00B6696F"/>
    <w:rsid w:val="00B66FA8"/>
    <w:rsid w:val="00B67C21"/>
    <w:rsid w:val="00B67C51"/>
    <w:rsid w:val="00B70EBD"/>
    <w:rsid w:val="00B712A2"/>
    <w:rsid w:val="00B718A3"/>
    <w:rsid w:val="00B71A9B"/>
    <w:rsid w:val="00B71BF5"/>
    <w:rsid w:val="00B72B6B"/>
    <w:rsid w:val="00B72F0A"/>
    <w:rsid w:val="00B72F88"/>
    <w:rsid w:val="00B736F9"/>
    <w:rsid w:val="00B73909"/>
    <w:rsid w:val="00B73ACC"/>
    <w:rsid w:val="00B73F9C"/>
    <w:rsid w:val="00B744EB"/>
    <w:rsid w:val="00B74702"/>
    <w:rsid w:val="00B749E0"/>
    <w:rsid w:val="00B74C79"/>
    <w:rsid w:val="00B74C7F"/>
    <w:rsid w:val="00B74FD6"/>
    <w:rsid w:val="00B7514F"/>
    <w:rsid w:val="00B7517F"/>
    <w:rsid w:val="00B75761"/>
    <w:rsid w:val="00B75882"/>
    <w:rsid w:val="00B75CD1"/>
    <w:rsid w:val="00B75E63"/>
    <w:rsid w:val="00B7600F"/>
    <w:rsid w:val="00B760C1"/>
    <w:rsid w:val="00B76232"/>
    <w:rsid w:val="00B7629E"/>
    <w:rsid w:val="00B76EB9"/>
    <w:rsid w:val="00B77854"/>
    <w:rsid w:val="00B77992"/>
    <w:rsid w:val="00B77D18"/>
    <w:rsid w:val="00B77FCE"/>
    <w:rsid w:val="00B805DB"/>
    <w:rsid w:val="00B80C5C"/>
    <w:rsid w:val="00B811D3"/>
    <w:rsid w:val="00B81324"/>
    <w:rsid w:val="00B815E0"/>
    <w:rsid w:val="00B81B0F"/>
    <w:rsid w:val="00B81D91"/>
    <w:rsid w:val="00B81E4D"/>
    <w:rsid w:val="00B82107"/>
    <w:rsid w:val="00B82110"/>
    <w:rsid w:val="00B82261"/>
    <w:rsid w:val="00B8260C"/>
    <w:rsid w:val="00B8275D"/>
    <w:rsid w:val="00B82A70"/>
    <w:rsid w:val="00B82D3C"/>
    <w:rsid w:val="00B83506"/>
    <w:rsid w:val="00B83CE9"/>
    <w:rsid w:val="00B84203"/>
    <w:rsid w:val="00B84207"/>
    <w:rsid w:val="00B844E2"/>
    <w:rsid w:val="00B84A57"/>
    <w:rsid w:val="00B84C3B"/>
    <w:rsid w:val="00B85158"/>
    <w:rsid w:val="00B85A5D"/>
    <w:rsid w:val="00B86B58"/>
    <w:rsid w:val="00B86D0A"/>
    <w:rsid w:val="00B873B1"/>
    <w:rsid w:val="00B8764B"/>
    <w:rsid w:val="00B87AF8"/>
    <w:rsid w:val="00B87B84"/>
    <w:rsid w:val="00B87D2F"/>
    <w:rsid w:val="00B90398"/>
    <w:rsid w:val="00B904E0"/>
    <w:rsid w:val="00B907CE"/>
    <w:rsid w:val="00B90B55"/>
    <w:rsid w:val="00B90D8E"/>
    <w:rsid w:val="00B9182A"/>
    <w:rsid w:val="00B91D8F"/>
    <w:rsid w:val="00B92B12"/>
    <w:rsid w:val="00B92F6A"/>
    <w:rsid w:val="00B9328A"/>
    <w:rsid w:val="00B93BF5"/>
    <w:rsid w:val="00B93FF0"/>
    <w:rsid w:val="00B94720"/>
    <w:rsid w:val="00B94B0E"/>
    <w:rsid w:val="00B94B47"/>
    <w:rsid w:val="00B95592"/>
    <w:rsid w:val="00B95824"/>
    <w:rsid w:val="00B95ABC"/>
    <w:rsid w:val="00B95E1E"/>
    <w:rsid w:val="00B963EF"/>
    <w:rsid w:val="00B96440"/>
    <w:rsid w:val="00B96518"/>
    <w:rsid w:val="00B96C33"/>
    <w:rsid w:val="00B96EBE"/>
    <w:rsid w:val="00B97138"/>
    <w:rsid w:val="00B97709"/>
    <w:rsid w:val="00B97AFB"/>
    <w:rsid w:val="00BA0080"/>
    <w:rsid w:val="00BA01A4"/>
    <w:rsid w:val="00BA04F4"/>
    <w:rsid w:val="00BA116B"/>
    <w:rsid w:val="00BA13B3"/>
    <w:rsid w:val="00BA16BB"/>
    <w:rsid w:val="00BA1DC2"/>
    <w:rsid w:val="00BA229F"/>
    <w:rsid w:val="00BA23A1"/>
    <w:rsid w:val="00BA24F8"/>
    <w:rsid w:val="00BA2F6F"/>
    <w:rsid w:val="00BA324F"/>
    <w:rsid w:val="00BA3348"/>
    <w:rsid w:val="00BA3749"/>
    <w:rsid w:val="00BA38E3"/>
    <w:rsid w:val="00BA3EF9"/>
    <w:rsid w:val="00BA4603"/>
    <w:rsid w:val="00BA4999"/>
    <w:rsid w:val="00BA4C0F"/>
    <w:rsid w:val="00BA4CB8"/>
    <w:rsid w:val="00BA4FC5"/>
    <w:rsid w:val="00BA503C"/>
    <w:rsid w:val="00BA57D3"/>
    <w:rsid w:val="00BA5929"/>
    <w:rsid w:val="00BA65F9"/>
    <w:rsid w:val="00BA6D73"/>
    <w:rsid w:val="00BA6D86"/>
    <w:rsid w:val="00BA6E16"/>
    <w:rsid w:val="00BA7235"/>
    <w:rsid w:val="00BB01AA"/>
    <w:rsid w:val="00BB08C6"/>
    <w:rsid w:val="00BB125A"/>
    <w:rsid w:val="00BB14E3"/>
    <w:rsid w:val="00BB16CF"/>
    <w:rsid w:val="00BB1CF6"/>
    <w:rsid w:val="00BB1E5B"/>
    <w:rsid w:val="00BB2EAA"/>
    <w:rsid w:val="00BB37EF"/>
    <w:rsid w:val="00BB3A7D"/>
    <w:rsid w:val="00BB4196"/>
    <w:rsid w:val="00BB43EA"/>
    <w:rsid w:val="00BB4473"/>
    <w:rsid w:val="00BB452C"/>
    <w:rsid w:val="00BB4AE8"/>
    <w:rsid w:val="00BB4C49"/>
    <w:rsid w:val="00BB4D3C"/>
    <w:rsid w:val="00BB52E1"/>
    <w:rsid w:val="00BB570D"/>
    <w:rsid w:val="00BB5A16"/>
    <w:rsid w:val="00BB5F46"/>
    <w:rsid w:val="00BB6100"/>
    <w:rsid w:val="00BB62CB"/>
    <w:rsid w:val="00BB6837"/>
    <w:rsid w:val="00BB6A02"/>
    <w:rsid w:val="00BB6C9C"/>
    <w:rsid w:val="00BB700E"/>
    <w:rsid w:val="00BB73E0"/>
    <w:rsid w:val="00BB7578"/>
    <w:rsid w:val="00BB7986"/>
    <w:rsid w:val="00BB7BFB"/>
    <w:rsid w:val="00BB7CBA"/>
    <w:rsid w:val="00BC04E0"/>
    <w:rsid w:val="00BC0735"/>
    <w:rsid w:val="00BC0881"/>
    <w:rsid w:val="00BC1CD7"/>
    <w:rsid w:val="00BC2341"/>
    <w:rsid w:val="00BC258D"/>
    <w:rsid w:val="00BC29E0"/>
    <w:rsid w:val="00BC36A2"/>
    <w:rsid w:val="00BC36C7"/>
    <w:rsid w:val="00BC3980"/>
    <w:rsid w:val="00BC39FB"/>
    <w:rsid w:val="00BC405A"/>
    <w:rsid w:val="00BC4D50"/>
    <w:rsid w:val="00BC4EDE"/>
    <w:rsid w:val="00BC5AE8"/>
    <w:rsid w:val="00BC5FDC"/>
    <w:rsid w:val="00BC6534"/>
    <w:rsid w:val="00BC68E3"/>
    <w:rsid w:val="00BC6A2D"/>
    <w:rsid w:val="00BC72EA"/>
    <w:rsid w:val="00BC773A"/>
    <w:rsid w:val="00BC774F"/>
    <w:rsid w:val="00BC7DDB"/>
    <w:rsid w:val="00BD05AA"/>
    <w:rsid w:val="00BD1206"/>
    <w:rsid w:val="00BD130C"/>
    <w:rsid w:val="00BD1558"/>
    <w:rsid w:val="00BD1620"/>
    <w:rsid w:val="00BD18BE"/>
    <w:rsid w:val="00BD18C4"/>
    <w:rsid w:val="00BD1A02"/>
    <w:rsid w:val="00BD2659"/>
    <w:rsid w:val="00BD30F3"/>
    <w:rsid w:val="00BD3617"/>
    <w:rsid w:val="00BD372E"/>
    <w:rsid w:val="00BD3BCF"/>
    <w:rsid w:val="00BD47D3"/>
    <w:rsid w:val="00BD47DA"/>
    <w:rsid w:val="00BD529E"/>
    <w:rsid w:val="00BD5952"/>
    <w:rsid w:val="00BD5C03"/>
    <w:rsid w:val="00BD61B0"/>
    <w:rsid w:val="00BD698C"/>
    <w:rsid w:val="00BD713E"/>
    <w:rsid w:val="00BD73CC"/>
    <w:rsid w:val="00BD7411"/>
    <w:rsid w:val="00BD783E"/>
    <w:rsid w:val="00BD7985"/>
    <w:rsid w:val="00BD79C1"/>
    <w:rsid w:val="00BE0688"/>
    <w:rsid w:val="00BE07E1"/>
    <w:rsid w:val="00BE0B55"/>
    <w:rsid w:val="00BE0BAD"/>
    <w:rsid w:val="00BE0D2F"/>
    <w:rsid w:val="00BE10FF"/>
    <w:rsid w:val="00BE149A"/>
    <w:rsid w:val="00BE14A0"/>
    <w:rsid w:val="00BE1666"/>
    <w:rsid w:val="00BE1844"/>
    <w:rsid w:val="00BE1F51"/>
    <w:rsid w:val="00BE26AC"/>
    <w:rsid w:val="00BE2DBB"/>
    <w:rsid w:val="00BE3233"/>
    <w:rsid w:val="00BE358B"/>
    <w:rsid w:val="00BE362F"/>
    <w:rsid w:val="00BE38E5"/>
    <w:rsid w:val="00BE3D2E"/>
    <w:rsid w:val="00BE3DE5"/>
    <w:rsid w:val="00BE4294"/>
    <w:rsid w:val="00BE444B"/>
    <w:rsid w:val="00BE4BD6"/>
    <w:rsid w:val="00BE4DFD"/>
    <w:rsid w:val="00BE4E9D"/>
    <w:rsid w:val="00BE5887"/>
    <w:rsid w:val="00BE5BF5"/>
    <w:rsid w:val="00BE5C7E"/>
    <w:rsid w:val="00BE6389"/>
    <w:rsid w:val="00BE67AD"/>
    <w:rsid w:val="00BE67DB"/>
    <w:rsid w:val="00BE67F7"/>
    <w:rsid w:val="00BE6919"/>
    <w:rsid w:val="00BE7A55"/>
    <w:rsid w:val="00BE7C6F"/>
    <w:rsid w:val="00BE7C96"/>
    <w:rsid w:val="00BE7F72"/>
    <w:rsid w:val="00BF03D3"/>
    <w:rsid w:val="00BF05EC"/>
    <w:rsid w:val="00BF0D69"/>
    <w:rsid w:val="00BF0EB3"/>
    <w:rsid w:val="00BF1026"/>
    <w:rsid w:val="00BF1035"/>
    <w:rsid w:val="00BF2046"/>
    <w:rsid w:val="00BF208A"/>
    <w:rsid w:val="00BF2266"/>
    <w:rsid w:val="00BF2A16"/>
    <w:rsid w:val="00BF2BA2"/>
    <w:rsid w:val="00BF2C28"/>
    <w:rsid w:val="00BF38EA"/>
    <w:rsid w:val="00BF39BF"/>
    <w:rsid w:val="00BF40A9"/>
    <w:rsid w:val="00BF40AA"/>
    <w:rsid w:val="00BF4613"/>
    <w:rsid w:val="00BF4710"/>
    <w:rsid w:val="00BF4C00"/>
    <w:rsid w:val="00BF59EB"/>
    <w:rsid w:val="00BF5B3B"/>
    <w:rsid w:val="00BF5DC6"/>
    <w:rsid w:val="00BF5F7D"/>
    <w:rsid w:val="00BF603B"/>
    <w:rsid w:val="00BF6734"/>
    <w:rsid w:val="00BF6FE4"/>
    <w:rsid w:val="00BF7897"/>
    <w:rsid w:val="00BF7C09"/>
    <w:rsid w:val="00C00987"/>
    <w:rsid w:val="00C00B4E"/>
    <w:rsid w:val="00C00EBD"/>
    <w:rsid w:val="00C0175E"/>
    <w:rsid w:val="00C01DBC"/>
    <w:rsid w:val="00C02409"/>
    <w:rsid w:val="00C02CE8"/>
    <w:rsid w:val="00C02DB2"/>
    <w:rsid w:val="00C0316C"/>
    <w:rsid w:val="00C03691"/>
    <w:rsid w:val="00C037A5"/>
    <w:rsid w:val="00C03C05"/>
    <w:rsid w:val="00C03FA8"/>
    <w:rsid w:val="00C04493"/>
    <w:rsid w:val="00C044E3"/>
    <w:rsid w:val="00C04743"/>
    <w:rsid w:val="00C04EB8"/>
    <w:rsid w:val="00C05425"/>
    <w:rsid w:val="00C055D7"/>
    <w:rsid w:val="00C057F2"/>
    <w:rsid w:val="00C05BA9"/>
    <w:rsid w:val="00C05BF6"/>
    <w:rsid w:val="00C06BF4"/>
    <w:rsid w:val="00C07070"/>
    <w:rsid w:val="00C073C0"/>
    <w:rsid w:val="00C07E80"/>
    <w:rsid w:val="00C1027E"/>
    <w:rsid w:val="00C10725"/>
    <w:rsid w:val="00C10877"/>
    <w:rsid w:val="00C11CD6"/>
    <w:rsid w:val="00C11F1E"/>
    <w:rsid w:val="00C127B7"/>
    <w:rsid w:val="00C13A60"/>
    <w:rsid w:val="00C13AD6"/>
    <w:rsid w:val="00C13B11"/>
    <w:rsid w:val="00C13B32"/>
    <w:rsid w:val="00C13C5A"/>
    <w:rsid w:val="00C1448F"/>
    <w:rsid w:val="00C1550C"/>
    <w:rsid w:val="00C15A6E"/>
    <w:rsid w:val="00C15BD8"/>
    <w:rsid w:val="00C162B4"/>
    <w:rsid w:val="00C16507"/>
    <w:rsid w:val="00C16984"/>
    <w:rsid w:val="00C16FA2"/>
    <w:rsid w:val="00C17448"/>
    <w:rsid w:val="00C17676"/>
    <w:rsid w:val="00C1776C"/>
    <w:rsid w:val="00C17A89"/>
    <w:rsid w:val="00C17F8F"/>
    <w:rsid w:val="00C20A02"/>
    <w:rsid w:val="00C20E67"/>
    <w:rsid w:val="00C20E87"/>
    <w:rsid w:val="00C21079"/>
    <w:rsid w:val="00C21175"/>
    <w:rsid w:val="00C211E2"/>
    <w:rsid w:val="00C212ED"/>
    <w:rsid w:val="00C219F3"/>
    <w:rsid w:val="00C21B57"/>
    <w:rsid w:val="00C220CB"/>
    <w:rsid w:val="00C22366"/>
    <w:rsid w:val="00C2252E"/>
    <w:rsid w:val="00C2293D"/>
    <w:rsid w:val="00C2295B"/>
    <w:rsid w:val="00C22BFD"/>
    <w:rsid w:val="00C22C72"/>
    <w:rsid w:val="00C23166"/>
    <w:rsid w:val="00C23DBB"/>
    <w:rsid w:val="00C24022"/>
    <w:rsid w:val="00C24382"/>
    <w:rsid w:val="00C24B6A"/>
    <w:rsid w:val="00C24FEC"/>
    <w:rsid w:val="00C250F7"/>
    <w:rsid w:val="00C253E4"/>
    <w:rsid w:val="00C255BE"/>
    <w:rsid w:val="00C25F66"/>
    <w:rsid w:val="00C25FBA"/>
    <w:rsid w:val="00C260BC"/>
    <w:rsid w:val="00C26737"/>
    <w:rsid w:val="00C276E4"/>
    <w:rsid w:val="00C278F1"/>
    <w:rsid w:val="00C301B4"/>
    <w:rsid w:val="00C30431"/>
    <w:rsid w:val="00C30504"/>
    <w:rsid w:val="00C31A11"/>
    <w:rsid w:val="00C31BC1"/>
    <w:rsid w:val="00C31E7F"/>
    <w:rsid w:val="00C321E4"/>
    <w:rsid w:val="00C322D8"/>
    <w:rsid w:val="00C3241D"/>
    <w:rsid w:val="00C3272E"/>
    <w:rsid w:val="00C327B4"/>
    <w:rsid w:val="00C32D80"/>
    <w:rsid w:val="00C33094"/>
    <w:rsid w:val="00C33326"/>
    <w:rsid w:val="00C33424"/>
    <w:rsid w:val="00C337A9"/>
    <w:rsid w:val="00C3397C"/>
    <w:rsid w:val="00C33E96"/>
    <w:rsid w:val="00C34E71"/>
    <w:rsid w:val="00C34F92"/>
    <w:rsid w:val="00C35D43"/>
    <w:rsid w:val="00C3611C"/>
    <w:rsid w:val="00C364FA"/>
    <w:rsid w:val="00C36A22"/>
    <w:rsid w:val="00C36E42"/>
    <w:rsid w:val="00C36F1B"/>
    <w:rsid w:val="00C3707F"/>
    <w:rsid w:val="00C3741F"/>
    <w:rsid w:val="00C3796A"/>
    <w:rsid w:val="00C400C5"/>
    <w:rsid w:val="00C4027C"/>
    <w:rsid w:val="00C404C0"/>
    <w:rsid w:val="00C40ABD"/>
    <w:rsid w:val="00C4124E"/>
    <w:rsid w:val="00C41B48"/>
    <w:rsid w:val="00C41BB6"/>
    <w:rsid w:val="00C41D80"/>
    <w:rsid w:val="00C41EC1"/>
    <w:rsid w:val="00C4210F"/>
    <w:rsid w:val="00C42483"/>
    <w:rsid w:val="00C43299"/>
    <w:rsid w:val="00C433CB"/>
    <w:rsid w:val="00C43451"/>
    <w:rsid w:val="00C435A7"/>
    <w:rsid w:val="00C435F8"/>
    <w:rsid w:val="00C445E5"/>
    <w:rsid w:val="00C44AFC"/>
    <w:rsid w:val="00C44B6E"/>
    <w:rsid w:val="00C44F56"/>
    <w:rsid w:val="00C4515D"/>
    <w:rsid w:val="00C453BC"/>
    <w:rsid w:val="00C453D0"/>
    <w:rsid w:val="00C45B58"/>
    <w:rsid w:val="00C46288"/>
    <w:rsid w:val="00C46A03"/>
    <w:rsid w:val="00C471A0"/>
    <w:rsid w:val="00C476EE"/>
    <w:rsid w:val="00C47968"/>
    <w:rsid w:val="00C47E5C"/>
    <w:rsid w:val="00C5017C"/>
    <w:rsid w:val="00C505F2"/>
    <w:rsid w:val="00C50658"/>
    <w:rsid w:val="00C506F5"/>
    <w:rsid w:val="00C50FA3"/>
    <w:rsid w:val="00C51124"/>
    <w:rsid w:val="00C512FD"/>
    <w:rsid w:val="00C51B1D"/>
    <w:rsid w:val="00C51E96"/>
    <w:rsid w:val="00C52088"/>
    <w:rsid w:val="00C52410"/>
    <w:rsid w:val="00C52BAA"/>
    <w:rsid w:val="00C52F13"/>
    <w:rsid w:val="00C5310C"/>
    <w:rsid w:val="00C53557"/>
    <w:rsid w:val="00C5369A"/>
    <w:rsid w:val="00C537AC"/>
    <w:rsid w:val="00C53882"/>
    <w:rsid w:val="00C538E9"/>
    <w:rsid w:val="00C53936"/>
    <w:rsid w:val="00C53CE2"/>
    <w:rsid w:val="00C541C7"/>
    <w:rsid w:val="00C545FA"/>
    <w:rsid w:val="00C546D9"/>
    <w:rsid w:val="00C5481F"/>
    <w:rsid w:val="00C549FE"/>
    <w:rsid w:val="00C54C9F"/>
    <w:rsid w:val="00C54EA0"/>
    <w:rsid w:val="00C557A2"/>
    <w:rsid w:val="00C55870"/>
    <w:rsid w:val="00C56357"/>
    <w:rsid w:val="00C56AF6"/>
    <w:rsid w:val="00C56BBC"/>
    <w:rsid w:val="00C56F04"/>
    <w:rsid w:val="00C578A0"/>
    <w:rsid w:val="00C57988"/>
    <w:rsid w:val="00C57E62"/>
    <w:rsid w:val="00C6043C"/>
    <w:rsid w:val="00C60954"/>
    <w:rsid w:val="00C60CB6"/>
    <w:rsid w:val="00C60D7B"/>
    <w:rsid w:val="00C611ED"/>
    <w:rsid w:val="00C614C5"/>
    <w:rsid w:val="00C61C29"/>
    <w:rsid w:val="00C6244F"/>
    <w:rsid w:val="00C62510"/>
    <w:rsid w:val="00C62720"/>
    <w:rsid w:val="00C63083"/>
    <w:rsid w:val="00C6343A"/>
    <w:rsid w:val="00C63770"/>
    <w:rsid w:val="00C63F37"/>
    <w:rsid w:val="00C6464B"/>
    <w:rsid w:val="00C64991"/>
    <w:rsid w:val="00C64C9D"/>
    <w:rsid w:val="00C6514F"/>
    <w:rsid w:val="00C65813"/>
    <w:rsid w:val="00C65826"/>
    <w:rsid w:val="00C65B0E"/>
    <w:rsid w:val="00C65D15"/>
    <w:rsid w:val="00C66482"/>
    <w:rsid w:val="00C66B08"/>
    <w:rsid w:val="00C6708A"/>
    <w:rsid w:val="00C671EA"/>
    <w:rsid w:val="00C6751F"/>
    <w:rsid w:val="00C67668"/>
    <w:rsid w:val="00C678AD"/>
    <w:rsid w:val="00C67BA5"/>
    <w:rsid w:val="00C67EBF"/>
    <w:rsid w:val="00C70017"/>
    <w:rsid w:val="00C703E9"/>
    <w:rsid w:val="00C708C9"/>
    <w:rsid w:val="00C70B41"/>
    <w:rsid w:val="00C70D2E"/>
    <w:rsid w:val="00C711AA"/>
    <w:rsid w:val="00C712C2"/>
    <w:rsid w:val="00C712E8"/>
    <w:rsid w:val="00C71678"/>
    <w:rsid w:val="00C716E0"/>
    <w:rsid w:val="00C71B4A"/>
    <w:rsid w:val="00C71C4E"/>
    <w:rsid w:val="00C71CBB"/>
    <w:rsid w:val="00C72191"/>
    <w:rsid w:val="00C72446"/>
    <w:rsid w:val="00C72D25"/>
    <w:rsid w:val="00C72D80"/>
    <w:rsid w:val="00C73354"/>
    <w:rsid w:val="00C733B7"/>
    <w:rsid w:val="00C7358E"/>
    <w:rsid w:val="00C738C3"/>
    <w:rsid w:val="00C739E9"/>
    <w:rsid w:val="00C73EF0"/>
    <w:rsid w:val="00C743DB"/>
    <w:rsid w:val="00C74B29"/>
    <w:rsid w:val="00C74D1F"/>
    <w:rsid w:val="00C753B2"/>
    <w:rsid w:val="00C75935"/>
    <w:rsid w:val="00C759E5"/>
    <w:rsid w:val="00C761FF"/>
    <w:rsid w:val="00C7626E"/>
    <w:rsid w:val="00C76DA9"/>
    <w:rsid w:val="00C7732D"/>
    <w:rsid w:val="00C77512"/>
    <w:rsid w:val="00C7754C"/>
    <w:rsid w:val="00C77BD3"/>
    <w:rsid w:val="00C77C93"/>
    <w:rsid w:val="00C80086"/>
    <w:rsid w:val="00C801CC"/>
    <w:rsid w:val="00C80239"/>
    <w:rsid w:val="00C8050E"/>
    <w:rsid w:val="00C80659"/>
    <w:rsid w:val="00C80F11"/>
    <w:rsid w:val="00C81291"/>
    <w:rsid w:val="00C81CFD"/>
    <w:rsid w:val="00C81F74"/>
    <w:rsid w:val="00C826F1"/>
    <w:rsid w:val="00C82AE6"/>
    <w:rsid w:val="00C82BE9"/>
    <w:rsid w:val="00C82CB9"/>
    <w:rsid w:val="00C82DB1"/>
    <w:rsid w:val="00C834AE"/>
    <w:rsid w:val="00C835FD"/>
    <w:rsid w:val="00C83852"/>
    <w:rsid w:val="00C8473F"/>
    <w:rsid w:val="00C84ACC"/>
    <w:rsid w:val="00C84BAD"/>
    <w:rsid w:val="00C84CFD"/>
    <w:rsid w:val="00C84EAD"/>
    <w:rsid w:val="00C85774"/>
    <w:rsid w:val="00C85C25"/>
    <w:rsid w:val="00C8643D"/>
    <w:rsid w:val="00C864BB"/>
    <w:rsid w:val="00C8660F"/>
    <w:rsid w:val="00C86AEC"/>
    <w:rsid w:val="00C86BA8"/>
    <w:rsid w:val="00C872DA"/>
    <w:rsid w:val="00C872EA"/>
    <w:rsid w:val="00C87334"/>
    <w:rsid w:val="00C874AF"/>
    <w:rsid w:val="00C87698"/>
    <w:rsid w:val="00C87DA0"/>
    <w:rsid w:val="00C902E7"/>
    <w:rsid w:val="00C904EB"/>
    <w:rsid w:val="00C90817"/>
    <w:rsid w:val="00C90856"/>
    <w:rsid w:val="00C90935"/>
    <w:rsid w:val="00C91384"/>
    <w:rsid w:val="00C9154D"/>
    <w:rsid w:val="00C9166C"/>
    <w:rsid w:val="00C92384"/>
    <w:rsid w:val="00C923C4"/>
    <w:rsid w:val="00C92D45"/>
    <w:rsid w:val="00C92E0F"/>
    <w:rsid w:val="00C93282"/>
    <w:rsid w:val="00C934E4"/>
    <w:rsid w:val="00C93563"/>
    <w:rsid w:val="00C9408B"/>
    <w:rsid w:val="00C94121"/>
    <w:rsid w:val="00C94276"/>
    <w:rsid w:val="00C9439F"/>
    <w:rsid w:val="00C94B5E"/>
    <w:rsid w:val="00C94E0F"/>
    <w:rsid w:val="00C951C9"/>
    <w:rsid w:val="00C95C08"/>
    <w:rsid w:val="00C9663E"/>
    <w:rsid w:val="00C97239"/>
    <w:rsid w:val="00C974C4"/>
    <w:rsid w:val="00CA001A"/>
    <w:rsid w:val="00CA0035"/>
    <w:rsid w:val="00CA0C1F"/>
    <w:rsid w:val="00CA0ECF"/>
    <w:rsid w:val="00CA17C0"/>
    <w:rsid w:val="00CA1810"/>
    <w:rsid w:val="00CA1B34"/>
    <w:rsid w:val="00CA1FD7"/>
    <w:rsid w:val="00CA296D"/>
    <w:rsid w:val="00CA2BF0"/>
    <w:rsid w:val="00CA2F4D"/>
    <w:rsid w:val="00CA2F9C"/>
    <w:rsid w:val="00CA317F"/>
    <w:rsid w:val="00CA31DE"/>
    <w:rsid w:val="00CA333B"/>
    <w:rsid w:val="00CA3994"/>
    <w:rsid w:val="00CA3A6C"/>
    <w:rsid w:val="00CA408D"/>
    <w:rsid w:val="00CA41CF"/>
    <w:rsid w:val="00CA445D"/>
    <w:rsid w:val="00CA4C35"/>
    <w:rsid w:val="00CA56FC"/>
    <w:rsid w:val="00CA5878"/>
    <w:rsid w:val="00CA58BF"/>
    <w:rsid w:val="00CA5901"/>
    <w:rsid w:val="00CA5952"/>
    <w:rsid w:val="00CA5B84"/>
    <w:rsid w:val="00CA5BA1"/>
    <w:rsid w:val="00CA61E7"/>
    <w:rsid w:val="00CA6B06"/>
    <w:rsid w:val="00CA7266"/>
    <w:rsid w:val="00CA74FE"/>
    <w:rsid w:val="00CA78D0"/>
    <w:rsid w:val="00CA7C9A"/>
    <w:rsid w:val="00CB0092"/>
    <w:rsid w:val="00CB0273"/>
    <w:rsid w:val="00CB05B3"/>
    <w:rsid w:val="00CB0BA6"/>
    <w:rsid w:val="00CB0C59"/>
    <w:rsid w:val="00CB0E3B"/>
    <w:rsid w:val="00CB1131"/>
    <w:rsid w:val="00CB13A4"/>
    <w:rsid w:val="00CB154A"/>
    <w:rsid w:val="00CB16A0"/>
    <w:rsid w:val="00CB19DA"/>
    <w:rsid w:val="00CB1CF2"/>
    <w:rsid w:val="00CB2242"/>
    <w:rsid w:val="00CB237D"/>
    <w:rsid w:val="00CB2BEF"/>
    <w:rsid w:val="00CB35B2"/>
    <w:rsid w:val="00CB363C"/>
    <w:rsid w:val="00CB393A"/>
    <w:rsid w:val="00CB4133"/>
    <w:rsid w:val="00CB477B"/>
    <w:rsid w:val="00CB4A3A"/>
    <w:rsid w:val="00CB528D"/>
    <w:rsid w:val="00CB56DF"/>
    <w:rsid w:val="00CB57A5"/>
    <w:rsid w:val="00CB59FD"/>
    <w:rsid w:val="00CB5A27"/>
    <w:rsid w:val="00CB6016"/>
    <w:rsid w:val="00CB65C0"/>
    <w:rsid w:val="00CB6762"/>
    <w:rsid w:val="00CB68B3"/>
    <w:rsid w:val="00CB6AD4"/>
    <w:rsid w:val="00CB6E46"/>
    <w:rsid w:val="00CB72D2"/>
    <w:rsid w:val="00CB7B7E"/>
    <w:rsid w:val="00CB7CC1"/>
    <w:rsid w:val="00CB7D33"/>
    <w:rsid w:val="00CB7DB5"/>
    <w:rsid w:val="00CC110C"/>
    <w:rsid w:val="00CC1390"/>
    <w:rsid w:val="00CC16E4"/>
    <w:rsid w:val="00CC1923"/>
    <w:rsid w:val="00CC1EBA"/>
    <w:rsid w:val="00CC1F0B"/>
    <w:rsid w:val="00CC29DB"/>
    <w:rsid w:val="00CC2B19"/>
    <w:rsid w:val="00CC2D25"/>
    <w:rsid w:val="00CC3366"/>
    <w:rsid w:val="00CC346B"/>
    <w:rsid w:val="00CC383B"/>
    <w:rsid w:val="00CC385A"/>
    <w:rsid w:val="00CC388E"/>
    <w:rsid w:val="00CC39CF"/>
    <w:rsid w:val="00CC4192"/>
    <w:rsid w:val="00CC45B1"/>
    <w:rsid w:val="00CC4AA0"/>
    <w:rsid w:val="00CC4B32"/>
    <w:rsid w:val="00CC4BDF"/>
    <w:rsid w:val="00CC5666"/>
    <w:rsid w:val="00CC568D"/>
    <w:rsid w:val="00CC57C8"/>
    <w:rsid w:val="00CC5BE9"/>
    <w:rsid w:val="00CC68A3"/>
    <w:rsid w:val="00CC6E90"/>
    <w:rsid w:val="00CC7093"/>
    <w:rsid w:val="00CC70EA"/>
    <w:rsid w:val="00CC72FF"/>
    <w:rsid w:val="00CC76A9"/>
    <w:rsid w:val="00CC7A04"/>
    <w:rsid w:val="00CC7F30"/>
    <w:rsid w:val="00CD038E"/>
    <w:rsid w:val="00CD08EA"/>
    <w:rsid w:val="00CD3404"/>
    <w:rsid w:val="00CD482B"/>
    <w:rsid w:val="00CD4E69"/>
    <w:rsid w:val="00CD4F3B"/>
    <w:rsid w:val="00CD51B6"/>
    <w:rsid w:val="00CD552C"/>
    <w:rsid w:val="00CD5A54"/>
    <w:rsid w:val="00CD5D85"/>
    <w:rsid w:val="00CD5EE0"/>
    <w:rsid w:val="00CD6055"/>
    <w:rsid w:val="00CD6423"/>
    <w:rsid w:val="00CD65ED"/>
    <w:rsid w:val="00CD6691"/>
    <w:rsid w:val="00CD6B8D"/>
    <w:rsid w:val="00CD6BB3"/>
    <w:rsid w:val="00CD6C31"/>
    <w:rsid w:val="00CD6E0B"/>
    <w:rsid w:val="00CD719D"/>
    <w:rsid w:val="00CE0394"/>
    <w:rsid w:val="00CE0BFB"/>
    <w:rsid w:val="00CE17F7"/>
    <w:rsid w:val="00CE1DC3"/>
    <w:rsid w:val="00CE280A"/>
    <w:rsid w:val="00CE2AE5"/>
    <w:rsid w:val="00CE2C17"/>
    <w:rsid w:val="00CE2D9C"/>
    <w:rsid w:val="00CE3134"/>
    <w:rsid w:val="00CE36AB"/>
    <w:rsid w:val="00CE3A4E"/>
    <w:rsid w:val="00CE3CA4"/>
    <w:rsid w:val="00CE3CDA"/>
    <w:rsid w:val="00CE3D2C"/>
    <w:rsid w:val="00CE3EE6"/>
    <w:rsid w:val="00CE4093"/>
    <w:rsid w:val="00CE41DE"/>
    <w:rsid w:val="00CE430B"/>
    <w:rsid w:val="00CE44EB"/>
    <w:rsid w:val="00CE4536"/>
    <w:rsid w:val="00CE47A8"/>
    <w:rsid w:val="00CE4C54"/>
    <w:rsid w:val="00CE52E2"/>
    <w:rsid w:val="00CE5467"/>
    <w:rsid w:val="00CE5C07"/>
    <w:rsid w:val="00CE5D3C"/>
    <w:rsid w:val="00CE5D41"/>
    <w:rsid w:val="00CE5EA9"/>
    <w:rsid w:val="00CE60BA"/>
    <w:rsid w:val="00CE6877"/>
    <w:rsid w:val="00CE6E66"/>
    <w:rsid w:val="00CE7264"/>
    <w:rsid w:val="00CF06C7"/>
    <w:rsid w:val="00CF08DD"/>
    <w:rsid w:val="00CF1022"/>
    <w:rsid w:val="00CF13B5"/>
    <w:rsid w:val="00CF166C"/>
    <w:rsid w:val="00CF18AC"/>
    <w:rsid w:val="00CF199D"/>
    <w:rsid w:val="00CF1B54"/>
    <w:rsid w:val="00CF1EEF"/>
    <w:rsid w:val="00CF1F96"/>
    <w:rsid w:val="00CF22CD"/>
    <w:rsid w:val="00CF26AA"/>
    <w:rsid w:val="00CF2726"/>
    <w:rsid w:val="00CF2A5F"/>
    <w:rsid w:val="00CF2ACE"/>
    <w:rsid w:val="00CF2DC9"/>
    <w:rsid w:val="00CF2EEF"/>
    <w:rsid w:val="00CF4382"/>
    <w:rsid w:val="00CF4581"/>
    <w:rsid w:val="00CF4C59"/>
    <w:rsid w:val="00CF4F1E"/>
    <w:rsid w:val="00CF4FD6"/>
    <w:rsid w:val="00CF53C6"/>
    <w:rsid w:val="00CF550A"/>
    <w:rsid w:val="00CF6064"/>
    <w:rsid w:val="00CF644A"/>
    <w:rsid w:val="00CF65DE"/>
    <w:rsid w:val="00CF7004"/>
    <w:rsid w:val="00CF72E9"/>
    <w:rsid w:val="00CF7489"/>
    <w:rsid w:val="00CF755B"/>
    <w:rsid w:val="00CF78A3"/>
    <w:rsid w:val="00CF7AFA"/>
    <w:rsid w:val="00CF7D29"/>
    <w:rsid w:val="00CF7D94"/>
    <w:rsid w:val="00D0022D"/>
    <w:rsid w:val="00D005FA"/>
    <w:rsid w:val="00D008C5"/>
    <w:rsid w:val="00D009A1"/>
    <w:rsid w:val="00D00DD8"/>
    <w:rsid w:val="00D00F75"/>
    <w:rsid w:val="00D0105F"/>
    <w:rsid w:val="00D01460"/>
    <w:rsid w:val="00D0170B"/>
    <w:rsid w:val="00D02130"/>
    <w:rsid w:val="00D02413"/>
    <w:rsid w:val="00D03D55"/>
    <w:rsid w:val="00D03FB2"/>
    <w:rsid w:val="00D0412B"/>
    <w:rsid w:val="00D04FA2"/>
    <w:rsid w:val="00D057BB"/>
    <w:rsid w:val="00D05F5E"/>
    <w:rsid w:val="00D06A72"/>
    <w:rsid w:val="00D06BCA"/>
    <w:rsid w:val="00D07461"/>
    <w:rsid w:val="00D07B1F"/>
    <w:rsid w:val="00D07B50"/>
    <w:rsid w:val="00D10561"/>
    <w:rsid w:val="00D10766"/>
    <w:rsid w:val="00D10947"/>
    <w:rsid w:val="00D10B03"/>
    <w:rsid w:val="00D10DF2"/>
    <w:rsid w:val="00D11417"/>
    <w:rsid w:val="00D1150A"/>
    <w:rsid w:val="00D11D44"/>
    <w:rsid w:val="00D11DB7"/>
    <w:rsid w:val="00D126BA"/>
    <w:rsid w:val="00D12CDF"/>
    <w:rsid w:val="00D12E8A"/>
    <w:rsid w:val="00D12F17"/>
    <w:rsid w:val="00D12F44"/>
    <w:rsid w:val="00D13533"/>
    <w:rsid w:val="00D13F6E"/>
    <w:rsid w:val="00D14762"/>
    <w:rsid w:val="00D14A60"/>
    <w:rsid w:val="00D14AD5"/>
    <w:rsid w:val="00D14EF7"/>
    <w:rsid w:val="00D153E1"/>
    <w:rsid w:val="00D15636"/>
    <w:rsid w:val="00D15780"/>
    <w:rsid w:val="00D15A1F"/>
    <w:rsid w:val="00D15A3C"/>
    <w:rsid w:val="00D15ABF"/>
    <w:rsid w:val="00D1632D"/>
    <w:rsid w:val="00D16664"/>
    <w:rsid w:val="00D16979"/>
    <w:rsid w:val="00D16A91"/>
    <w:rsid w:val="00D1725E"/>
    <w:rsid w:val="00D172EA"/>
    <w:rsid w:val="00D174FA"/>
    <w:rsid w:val="00D17D30"/>
    <w:rsid w:val="00D17FE3"/>
    <w:rsid w:val="00D20610"/>
    <w:rsid w:val="00D206B7"/>
    <w:rsid w:val="00D2109C"/>
    <w:rsid w:val="00D2180C"/>
    <w:rsid w:val="00D21D1C"/>
    <w:rsid w:val="00D21DF2"/>
    <w:rsid w:val="00D21E2C"/>
    <w:rsid w:val="00D21E8C"/>
    <w:rsid w:val="00D224A0"/>
    <w:rsid w:val="00D22B06"/>
    <w:rsid w:val="00D22BFF"/>
    <w:rsid w:val="00D22DC2"/>
    <w:rsid w:val="00D230E8"/>
    <w:rsid w:val="00D23374"/>
    <w:rsid w:val="00D2358F"/>
    <w:rsid w:val="00D239B6"/>
    <w:rsid w:val="00D23B5A"/>
    <w:rsid w:val="00D23C60"/>
    <w:rsid w:val="00D23E34"/>
    <w:rsid w:val="00D2403C"/>
    <w:rsid w:val="00D24056"/>
    <w:rsid w:val="00D24715"/>
    <w:rsid w:val="00D2494F"/>
    <w:rsid w:val="00D24A6F"/>
    <w:rsid w:val="00D2517C"/>
    <w:rsid w:val="00D25289"/>
    <w:rsid w:val="00D25824"/>
    <w:rsid w:val="00D25843"/>
    <w:rsid w:val="00D25EB8"/>
    <w:rsid w:val="00D266CE"/>
    <w:rsid w:val="00D26F5B"/>
    <w:rsid w:val="00D272E7"/>
    <w:rsid w:val="00D27973"/>
    <w:rsid w:val="00D27B2B"/>
    <w:rsid w:val="00D27BD7"/>
    <w:rsid w:val="00D27D19"/>
    <w:rsid w:val="00D27D1C"/>
    <w:rsid w:val="00D27D73"/>
    <w:rsid w:val="00D31072"/>
    <w:rsid w:val="00D31293"/>
    <w:rsid w:val="00D3293D"/>
    <w:rsid w:val="00D32AA0"/>
    <w:rsid w:val="00D32D7A"/>
    <w:rsid w:val="00D3327E"/>
    <w:rsid w:val="00D3342E"/>
    <w:rsid w:val="00D33917"/>
    <w:rsid w:val="00D33A20"/>
    <w:rsid w:val="00D33CD0"/>
    <w:rsid w:val="00D33EB9"/>
    <w:rsid w:val="00D33EBE"/>
    <w:rsid w:val="00D33ED7"/>
    <w:rsid w:val="00D3409A"/>
    <w:rsid w:val="00D345BC"/>
    <w:rsid w:val="00D34666"/>
    <w:rsid w:val="00D34833"/>
    <w:rsid w:val="00D35132"/>
    <w:rsid w:val="00D353C7"/>
    <w:rsid w:val="00D354C6"/>
    <w:rsid w:val="00D3585F"/>
    <w:rsid w:val="00D35982"/>
    <w:rsid w:val="00D35BC4"/>
    <w:rsid w:val="00D35C4E"/>
    <w:rsid w:val="00D36183"/>
    <w:rsid w:val="00D3663B"/>
    <w:rsid w:val="00D36ADA"/>
    <w:rsid w:val="00D36D11"/>
    <w:rsid w:val="00D36FC6"/>
    <w:rsid w:val="00D3708C"/>
    <w:rsid w:val="00D373BC"/>
    <w:rsid w:val="00D375D2"/>
    <w:rsid w:val="00D40A43"/>
    <w:rsid w:val="00D40D13"/>
    <w:rsid w:val="00D410A5"/>
    <w:rsid w:val="00D41590"/>
    <w:rsid w:val="00D41833"/>
    <w:rsid w:val="00D41A11"/>
    <w:rsid w:val="00D41C89"/>
    <w:rsid w:val="00D41DCB"/>
    <w:rsid w:val="00D41E4E"/>
    <w:rsid w:val="00D420D0"/>
    <w:rsid w:val="00D427A3"/>
    <w:rsid w:val="00D42998"/>
    <w:rsid w:val="00D4359C"/>
    <w:rsid w:val="00D43AE0"/>
    <w:rsid w:val="00D43D6F"/>
    <w:rsid w:val="00D43F50"/>
    <w:rsid w:val="00D45056"/>
    <w:rsid w:val="00D45625"/>
    <w:rsid w:val="00D46548"/>
    <w:rsid w:val="00D46577"/>
    <w:rsid w:val="00D46703"/>
    <w:rsid w:val="00D46722"/>
    <w:rsid w:val="00D470E2"/>
    <w:rsid w:val="00D47B17"/>
    <w:rsid w:val="00D501C5"/>
    <w:rsid w:val="00D50214"/>
    <w:rsid w:val="00D50575"/>
    <w:rsid w:val="00D50771"/>
    <w:rsid w:val="00D50FC4"/>
    <w:rsid w:val="00D5136C"/>
    <w:rsid w:val="00D518A5"/>
    <w:rsid w:val="00D51D10"/>
    <w:rsid w:val="00D51E16"/>
    <w:rsid w:val="00D52177"/>
    <w:rsid w:val="00D5218D"/>
    <w:rsid w:val="00D52BED"/>
    <w:rsid w:val="00D52D2A"/>
    <w:rsid w:val="00D5300D"/>
    <w:rsid w:val="00D534FD"/>
    <w:rsid w:val="00D5363B"/>
    <w:rsid w:val="00D53B20"/>
    <w:rsid w:val="00D53E7A"/>
    <w:rsid w:val="00D53EAB"/>
    <w:rsid w:val="00D53F98"/>
    <w:rsid w:val="00D540BE"/>
    <w:rsid w:val="00D540C3"/>
    <w:rsid w:val="00D545B8"/>
    <w:rsid w:val="00D547A8"/>
    <w:rsid w:val="00D54AED"/>
    <w:rsid w:val="00D554E6"/>
    <w:rsid w:val="00D556F6"/>
    <w:rsid w:val="00D56088"/>
    <w:rsid w:val="00D56366"/>
    <w:rsid w:val="00D56D21"/>
    <w:rsid w:val="00D56EF8"/>
    <w:rsid w:val="00D57255"/>
    <w:rsid w:val="00D57271"/>
    <w:rsid w:val="00D573E5"/>
    <w:rsid w:val="00D6013A"/>
    <w:rsid w:val="00D60250"/>
    <w:rsid w:val="00D6082C"/>
    <w:rsid w:val="00D60CD3"/>
    <w:rsid w:val="00D60E79"/>
    <w:rsid w:val="00D61108"/>
    <w:rsid w:val="00D613F7"/>
    <w:rsid w:val="00D61430"/>
    <w:rsid w:val="00D61D0B"/>
    <w:rsid w:val="00D61D55"/>
    <w:rsid w:val="00D627DD"/>
    <w:rsid w:val="00D62834"/>
    <w:rsid w:val="00D62E4E"/>
    <w:rsid w:val="00D62EDD"/>
    <w:rsid w:val="00D63012"/>
    <w:rsid w:val="00D637BD"/>
    <w:rsid w:val="00D64207"/>
    <w:rsid w:val="00D643DD"/>
    <w:rsid w:val="00D64A4F"/>
    <w:rsid w:val="00D6546C"/>
    <w:rsid w:val="00D6586F"/>
    <w:rsid w:val="00D6592E"/>
    <w:rsid w:val="00D65DBE"/>
    <w:rsid w:val="00D66A89"/>
    <w:rsid w:val="00D66D20"/>
    <w:rsid w:val="00D66EBE"/>
    <w:rsid w:val="00D67917"/>
    <w:rsid w:val="00D67BFF"/>
    <w:rsid w:val="00D70066"/>
    <w:rsid w:val="00D7050C"/>
    <w:rsid w:val="00D7087F"/>
    <w:rsid w:val="00D70966"/>
    <w:rsid w:val="00D70ACE"/>
    <w:rsid w:val="00D70C03"/>
    <w:rsid w:val="00D70F3A"/>
    <w:rsid w:val="00D7115E"/>
    <w:rsid w:val="00D71427"/>
    <w:rsid w:val="00D71D7B"/>
    <w:rsid w:val="00D71F07"/>
    <w:rsid w:val="00D72237"/>
    <w:rsid w:val="00D722DD"/>
    <w:rsid w:val="00D7252A"/>
    <w:rsid w:val="00D725AA"/>
    <w:rsid w:val="00D725D9"/>
    <w:rsid w:val="00D72716"/>
    <w:rsid w:val="00D7273A"/>
    <w:rsid w:val="00D727C1"/>
    <w:rsid w:val="00D727E9"/>
    <w:rsid w:val="00D72BB2"/>
    <w:rsid w:val="00D73C88"/>
    <w:rsid w:val="00D73D14"/>
    <w:rsid w:val="00D740A6"/>
    <w:rsid w:val="00D748D7"/>
    <w:rsid w:val="00D74F5F"/>
    <w:rsid w:val="00D74F8A"/>
    <w:rsid w:val="00D754D7"/>
    <w:rsid w:val="00D7572F"/>
    <w:rsid w:val="00D75C6F"/>
    <w:rsid w:val="00D75EFB"/>
    <w:rsid w:val="00D76A33"/>
    <w:rsid w:val="00D76C7B"/>
    <w:rsid w:val="00D76DF9"/>
    <w:rsid w:val="00D76ECF"/>
    <w:rsid w:val="00D77676"/>
    <w:rsid w:val="00D77D9F"/>
    <w:rsid w:val="00D80078"/>
    <w:rsid w:val="00D80231"/>
    <w:rsid w:val="00D8038B"/>
    <w:rsid w:val="00D80913"/>
    <w:rsid w:val="00D809D4"/>
    <w:rsid w:val="00D81769"/>
    <w:rsid w:val="00D821DA"/>
    <w:rsid w:val="00D8249B"/>
    <w:rsid w:val="00D82714"/>
    <w:rsid w:val="00D82CB1"/>
    <w:rsid w:val="00D82F84"/>
    <w:rsid w:val="00D82FD3"/>
    <w:rsid w:val="00D8334C"/>
    <w:rsid w:val="00D83653"/>
    <w:rsid w:val="00D83776"/>
    <w:rsid w:val="00D8420A"/>
    <w:rsid w:val="00D84541"/>
    <w:rsid w:val="00D846C1"/>
    <w:rsid w:val="00D849CE"/>
    <w:rsid w:val="00D84B0A"/>
    <w:rsid w:val="00D8505B"/>
    <w:rsid w:val="00D851C9"/>
    <w:rsid w:val="00D857EB"/>
    <w:rsid w:val="00D85EB1"/>
    <w:rsid w:val="00D868CD"/>
    <w:rsid w:val="00D86BAE"/>
    <w:rsid w:val="00D87067"/>
    <w:rsid w:val="00D902E5"/>
    <w:rsid w:val="00D9075F"/>
    <w:rsid w:val="00D908A1"/>
    <w:rsid w:val="00D90EF8"/>
    <w:rsid w:val="00D91130"/>
    <w:rsid w:val="00D9173B"/>
    <w:rsid w:val="00D917E0"/>
    <w:rsid w:val="00D9211C"/>
    <w:rsid w:val="00D9221B"/>
    <w:rsid w:val="00D92706"/>
    <w:rsid w:val="00D92C5D"/>
    <w:rsid w:val="00D92FB6"/>
    <w:rsid w:val="00D9316D"/>
    <w:rsid w:val="00D93A9B"/>
    <w:rsid w:val="00D93B7C"/>
    <w:rsid w:val="00D941A1"/>
    <w:rsid w:val="00D944CD"/>
    <w:rsid w:val="00D948A7"/>
    <w:rsid w:val="00D948E1"/>
    <w:rsid w:val="00D9491A"/>
    <w:rsid w:val="00D94B72"/>
    <w:rsid w:val="00D94EDF"/>
    <w:rsid w:val="00D957C9"/>
    <w:rsid w:val="00D969A1"/>
    <w:rsid w:val="00D96C65"/>
    <w:rsid w:val="00D972A2"/>
    <w:rsid w:val="00DA0032"/>
    <w:rsid w:val="00DA0144"/>
    <w:rsid w:val="00DA063D"/>
    <w:rsid w:val="00DA0773"/>
    <w:rsid w:val="00DA0A02"/>
    <w:rsid w:val="00DA0B72"/>
    <w:rsid w:val="00DA0CCF"/>
    <w:rsid w:val="00DA1056"/>
    <w:rsid w:val="00DA1AAC"/>
    <w:rsid w:val="00DA2349"/>
    <w:rsid w:val="00DA2451"/>
    <w:rsid w:val="00DA27C0"/>
    <w:rsid w:val="00DA2A04"/>
    <w:rsid w:val="00DA2BB0"/>
    <w:rsid w:val="00DA2EDC"/>
    <w:rsid w:val="00DA2F99"/>
    <w:rsid w:val="00DA35BD"/>
    <w:rsid w:val="00DA35CF"/>
    <w:rsid w:val="00DA3606"/>
    <w:rsid w:val="00DA3ABF"/>
    <w:rsid w:val="00DA4507"/>
    <w:rsid w:val="00DA4713"/>
    <w:rsid w:val="00DA4FB2"/>
    <w:rsid w:val="00DA547F"/>
    <w:rsid w:val="00DA5648"/>
    <w:rsid w:val="00DA5B37"/>
    <w:rsid w:val="00DA5C69"/>
    <w:rsid w:val="00DA5E1D"/>
    <w:rsid w:val="00DA612C"/>
    <w:rsid w:val="00DA61CA"/>
    <w:rsid w:val="00DA631D"/>
    <w:rsid w:val="00DA6A1F"/>
    <w:rsid w:val="00DA6F58"/>
    <w:rsid w:val="00DA7264"/>
    <w:rsid w:val="00DA7290"/>
    <w:rsid w:val="00DA72AF"/>
    <w:rsid w:val="00DA72D3"/>
    <w:rsid w:val="00DA7889"/>
    <w:rsid w:val="00DA7B7C"/>
    <w:rsid w:val="00DB0469"/>
    <w:rsid w:val="00DB0486"/>
    <w:rsid w:val="00DB0508"/>
    <w:rsid w:val="00DB05BC"/>
    <w:rsid w:val="00DB062A"/>
    <w:rsid w:val="00DB0A1F"/>
    <w:rsid w:val="00DB0B69"/>
    <w:rsid w:val="00DB14DF"/>
    <w:rsid w:val="00DB1555"/>
    <w:rsid w:val="00DB15F9"/>
    <w:rsid w:val="00DB1A46"/>
    <w:rsid w:val="00DB1E38"/>
    <w:rsid w:val="00DB2598"/>
    <w:rsid w:val="00DB26B1"/>
    <w:rsid w:val="00DB290D"/>
    <w:rsid w:val="00DB2BB9"/>
    <w:rsid w:val="00DB2E22"/>
    <w:rsid w:val="00DB2E95"/>
    <w:rsid w:val="00DB324D"/>
    <w:rsid w:val="00DB371A"/>
    <w:rsid w:val="00DB3771"/>
    <w:rsid w:val="00DB43D6"/>
    <w:rsid w:val="00DB49DF"/>
    <w:rsid w:val="00DB4A87"/>
    <w:rsid w:val="00DB4D2A"/>
    <w:rsid w:val="00DB4FD1"/>
    <w:rsid w:val="00DB5587"/>
    <w:rsid w:val="00DB58F9"/>
    <w:rsid w:val="00DB5C6B"/>
    <w:rsid w:val="00DB5DC9"/>
    <w:rsid w:val="00DB5ED0"/>
    <w:rsid w:val="00DB6027"/>
    <w:rsid w:val="00DB61CF"/>
    <w:rsid w:val="00DB61F7"/>
    <w:rsid w:val="00DB63D9"/>
    <w:rsid w:val="00DB683F"/>
    <w:rsid w:val="00DB6AB4"/>
    <w:rsid w:val="00DB6F50"/>
    <w:rsid w:val="00DB7419"/>
    <w:rsid w:val="00DB7456"/>
    <w:rsid w:val="00DB78D5"/>
    <w:rsid w:val="00DB7A8A"/>
    <w:rsid w:val="00DC0011"/>
    <w:rsid w:val="00DC0018"/>
    <w:rsid w:val="00DC036C"/>
    <w:rsid w:val="00DC0AF3"/>
    <w:rsid w:val="00DC0D55"/>
    <w:rsid w:val="00DC1464"/>
    <w:rsid w:val="00DC1BCE"/>
    <w:rsid w:val="00DC1EE8"/>
    <w:rsid w:val="00DC2117"/>
    <w:rsid w:val="00DC2494"/>
    <w:rsid w:val="00DC2C87"/>
    <w:rsid w:val="00DC2EDC"/>
    <w:rsid w:val="00DC363A"/>
    <w:rsid w:val="00DC37BF"/>
    <w:rsid w:val="00DC3FEA"/>
    <w:rsid w:val="00DC464C"/>
    <w:rsid w:val="00DC4A07"/>
    <w:rsid w:val="00DC5375"/>
    <w:rsid w:val="00DC57B9"/>
    <w:rsid w:val="00DC5A3B"/>
    <w:rsid w:val="00DC5C9A"/>
    <w:rsid w:val="00DC7191"/>
    <w:rsid w:val="00DC758A"/>
    <w:rsid w:val="00DC783A"/>
    <w:rsid w:val="00DC7AB3"/>
    <w:rsid w:val="00DC7DAA"/>
    <w:rsid w:val="00DD00A6"/>
    <w:rsid w:val="00DD065F"/>
    <w:rsid w:val="00DD0A17"/>
    <w:rsid w:val="00DD0EF1"/>
    <w:rsid w:val="00DD178B"/>
    <w:rsid w:val="00DD17D6"/>
    <w:rsid w:val="00DD19D8"/>
    <w:rsid w:val="00DD1C1E"/>
    <w:rsid w:val="00DD1C63"/>
    <w:rsid w:val="00DD23D0"/>
    <w:rsid w:val="00DD245D"/>
    <w:rsid w:val="00DD29D5"/>
    <w:rsid w:val="00DD2CE3"/>
    <w:rsid w:val="00DD3499"/>
    <w:rsid w:val="00DD385C"/>
    <w:rsid w:val="00DD39F1"/>
    <w:rsid w:val="00DD3CB4"/>
    <w:rsid w:val="00DD3F91"/>
    <w:rsid w:val="00DD3FAF"/>
    <w:rsid w:val="00DD44E7"/>
    <w:rsid w:val="00DD4D0D"/>
    <w:rsid w:val="00DD5076"/>
    <w:rsid w:val="00DD5648"/>
    <w:rsid w:val="00DD5D39"/>
    <w:rsid w:val="00DD5D53"/>
    <w:rsid w:val="00DD5EA9"/>
    <w:rsid w:val="00DD6172"/>
    <w:rsid w:val="00DD6A10"/>
    <w:rsid w:val="00DD6C2B"/>
    <w:rsid w:val="00DD6DD5"/>
    <w:rsid w:val="00DD75F5"/>
    <w:rsid w:val="00DD7845"/>
    <w:rsid w:val="00DD7B7D"/>
    <w:rsid w:val="00DD7F19"/>
    <w:rsid w:val="00DE0808"/>
    <w:rsid w:val="00DE0C92"/>
    <w:rsid w:val="00DE0F84"/>
    <w:rsid w:val="00DE129A"/>
    <w:rsid w:val="00DE1A9A"/>
    <w:rsid w:val="00DE1ADD"/>
    <w:rsid w:val="00DE23ED"/>
    <w:rsid w:val="00DE2422"/>
    <w:rsid w:val="00DE255A"/>
    <w:rsid w:val="00DE2710"/>
    <w:rsid w:val="00DE294D"/>
    <w:rsid w:val="00DE3632"/>
    <w:rsid w:val="00DE3857"/>
    <w:rsid w:val="00DE48E4"/>
    <w:rsid w:val="00DE51F7"/>
    <w:rsid w:val="00DE52FB"/>
    <w:rsid w:val="00DE68FF"/>
    <w:rsid w:val="00DE6930"/>
    <w:rsid w:val="00DE706A"/>
    <w:rsid w:val="00DE7ECD"/>
    <w:rsid w:val="00DF0253"/>
    <w:rsid w:val="00DF0578"/>
    <w:rsid w:val="00DF063F"/>
    <w:rsid w:val="00DF11BB"/>
    <w:rsid w:val="00DF16EA"/>
    <w:rsid w:val="00DF182F"/>
    <w:rsid w:val="00DF1978"/>
    <w:rsid w:val="00DF197B"/>
    <w:rsid w:val="00DF1BC6"/>
    <w:rsid w:val="00DF1D43"/>
    <w:rsid w:val="00DF1FD1"/>
    <w:rsid w:val="00DF205E"/>
    <w:rsid w:val="00DF24A2"/>
    <w:rsid w:val="00DF2820"/>
    <w:rsid w:val="00DF283B"/>
    <w:rsid w:val="00DF29A4"/>
    <w:rsid w:val="00DF2BC1"/>
    <w:rsid w:val="00DF2EEC"/>
    <w:rsid w:val="00DF34A0"/>
    <w:rsid w:val="00DF3A70"/>
    <w:rsid w:val="00DF4DFF"/>
    <w:rsid w:val="00DF506E"/>
    <w:rsid w:val="00DF562E"/>
    <w:rsid w:val="00DF56F8"/>
    <w:rsid w:val="00DF5A7D"/>
    <w:rsid w:val="00DF5AEC"/>
    <w:rsid w:val="00DF5D25"/>
    <w:rsid w:val="00DF5D54"/>
    <w:rsid w:val="00DF62AF"/>
    <w:rsid w:val="00DF639E"/>
    <w:rsid w:val="00DF65CE"/>
    <w:rsid w:val="00DF6BE9"/>
    <w:rsid w:val="00DF7B24"/>
    <w:rsid w:val="00E003E5"/>
    <w:rsid w:val="00E008DF"/>
    <w:rsid w:val="00E00CD3"/>
    <w:rsid w:val="00E010E4"/>
    <w:rsid w:val="00E01730"/>
    <w:rsid w:val="00E01A2D"/>
    <w:rsid w:val="00E01D81"/>
    <w:rsid w:val="00E028B6"/>
    <w:rsid w:val="00E0295D"/>
    <w:rsid w:val="00E02B86"/>
    <w:rsid w:val="00E02D80"/>
    <w:rsid w:val="00E034E5"/>
    <w:rsid w:val="00E036F4"/>
    <w:rsid w:val="00E03810"/>
    <w:rsid w:val="00E03AF4"/>
    <w:rsid w:val="00E03BA9"/>
    <w:rsid w:val="00E04186"/>
    <w:rsid w:val="00E04636"/>
    <w:rsid w:val="00E049F5"/>
    <w:rsid w:val="00E04B79"/>
    <w:rsid w:val="00E04E85"/>
    <w:rsid w:val="00E05492"/>
    <w:rsid w:val="00E06539"/>
    <w:rsid w:val="00E067B2"/>
    <w:rsid w:val="00E06A2A"/>
    <w:rsid w:val="00E070AF"/>
    <w:rsid w:val="00E07490"/>
    <w:rsid w:val="00E0760D"/>
    <w:rsid w:val="00E07928"/>
    <w:rsid w:val="00E079F1"/>
    <w:rsid w:val="00E07CA0"/>
    <w:rsid w:val="00E07CF9"/>
    <w:rsid w:val="00E10832"/>
    <w:rsid w:val="00E110F1"/>
    <w:rsid w:val="00E11269"/>
    <w:rsid w:val="00E115A6"/>
    <w:rsid w:val="00E115C2"/>
    <w:rsid w:val="00E11691"/>
    <w:rsid w:val="00E11AD7"/>
    <w:rsid w:val="00E11D3B"/>
    <w:rsid w:val="00E11F65"/>
    <w:rsid w:val="00E12079"/>
    <w:rsid w:val="00E1230F"/>
    <w:rsid w:val="00E123F6"/>
    <w:rsid w:val="00E127D4"/>
    <w:rsid w:val="00E128D9"/>
    <w:rsid w:val="00E129C2"/>
    <w:rsid w:val="00E12E08"/>
    <w:rsid w:val="00E12F96"/>
    <w:rsid w:val="00E12FBA"/>
    <w:rsid w:val="00E13794"/>
    <w:rsid w:val="00E145C3"/>
    <w:rsid w:val="00E1475C"/>
    <w:rsid w:val="00E147C8"/>
    <w:rsid w:val="00E14864"/>
    <w:rsid w:val="00E14A6C"/>
    <w:rsid w:val="00E14D4A"/>
    <w:rsid w:val="00E1520A"/>
    <w:rsid w:val="00E152B1"/>
    <w:rsid w:val="00E15397"/>
    <w:rsid w:val="00E154B8"/>
    <w:rsid w:val="00E1550C"/>
    <w:rsid w:val="00E1589A"/>
    <w:rsid w:val="00E158FE"/>
    <w:rsid w:val="00E15D2C"/>
    <w:rsid w:val="00E161EE"/>
    <w:rsid w:val="00E164D6"/>
    <w:rsid w:val="00E167D2"/>
    <w:rsid w:val="00E16857"/>
    <w:rsid w:val="00E16890"/>
    <w:rsid w:val="00E16CE6"/>
    <w:rsid w:val="00E16DA9"/>
    <w:rsid w:val="00E17023"/>
    <w:rsid w:val="00E17080"/>
    <w:rsid w:val="00E1759C"/>
    <w:rsid w:val="00E178F7"/>
    <w:rsid w:val="00E179F9"/>
    <w:rsid w:val="00E17C0E"/>
    <w:rsid w:val="00E17DF7"/>
    <w:rsid w:val="00E2058E"/>
    <w:rsid w:val="00E2059B"/>
    <w:rsid w:val="00E20CC4"/>
    <w:rsid w:val="00E20D26"/>
    <w:rsid w:val="00E21079"/>
    <w:rsid w:val="00E21215"/>
    <w:rsid w:val="00E21435"/>
    <w:rsid w:val="00E21537"/>
    <w:rsid w:val="00E218DD"/>
    <w:rsid w:val="00E21927"/>
    <w:rsid w:val="00E2233E"/>
    <w:rsid w:val="00E223D4"/>
    <w:rsid w:val="00E23398"/>
    <w:rsid w:val="00E233F2"/>
    <w:rsid w:val="00E2357F"/>
    <w:rsid w:val="00E2364A"/>
    <w:rsid w:val="00E23C6B"/>
    <w:rsid w:val="00E2414C"/>
    <w:rsid w:val="00E24242"/>
    <w:rsid w:val="00E24EFD"/>
    <w:rsid w:val="00E25107"/>
    <w:rsid w:val="00E25241"/>
    <w:rsid w:val="00E25F0E"/>
    <w:rsid w:val="00E25F9B"/>
    <w:rsid w:val="00E26501"/>
    <w:rsid w:val="00E2672B"/>
    <w:rsid w:val="00E26CB7"/>
    <w:rsid w:val="00E26D7A"/>
    <w:rsid w:val="00E274B6"/>
    <w:rsid w:val="00E274E6"/>
    <w:rsid w:val="00E30A7A"/>
    <w:rsid w:val="00E30B75"/>
    <w:rsid w:val="00E31182"/>
    <w:rsid w:val="00E3148D"/>
    <w:rsid w:val="00E31A62"/>
    <w:rsid w:val="00E32EA2"/>
    <w:rsid w:val="00E3370D"/>
    <w:rsid w:val="00E33726"/>
    <w:rsid w:val="00E33A17"/>
    <w:rsid w:val="00E33A20"/>
    <w:rsid w:val="00E33CE5"/>
    <w:rsid w:val="00E34182"/>
    <w:rsid w:val="00E34CFC"/>
    <w:rsid w:val="00E34F8A"/>
    <w:rsid w:val="00E351D6"/>
    <w:rsid w:val="00E35444"/>
    <w:rsid w:val="00E356E0"/>
    <w:rsid w:val="00E358B5"/>
    <w:rsid w:val="00E35A7E"/>
    <w:rsid w:val="00E360E4"/>
    <w:rsid w:val="00E36917"/>
    <w:rsid w:val="00E36B68"/>
    <w:rsid w:val="00E36C97"/>
    <w:rsid w:val="00E36CE0"/>
    <w:rsid w:val="00E4005C"/>
    <w:rsid w:val="00E40746"/>
    <w:rsid w:val="00E40B55"/>
    <w:rsid w:val="00E40CF2"/>
    <w:rsid w:val="00E414B1"/>
    <w:rsid w:val="00E416AB"/>
    <w:rsid w:val="00E416B1"/>
    <w:rsid w:val="00E41A16"/>
    <w:rsid w:val="00E41ED4"/>
    <w:rsid w:val="00E4206E"/>
    <w:rsid w:val="00E422C3"/>
    <w:rsid w:val="00E424C9"/>
    <w:rsid w:val="00E4291C"/>
    <w:rsid w:val="00E42DC6"/>
    <w:rsid w:val="00E43507"/>
    <w:rsid w:val="00E435A9"/>
    <w:rsid w:val="00E43CDC"/>
    <w:rsid w:val="00E43DAF"/>
    <w:rsid w:val="00E44041"/>
    <w:rsid w:val="00E443D3"/>
    <w:rsid w:val="00E44530"/>
    <w:rsid w:val="00E44CA0"/>
    <w:rsid w:val="00E45705"/>
    <w:rsid w:val="00E45B53"/>
    <w:rsid w:val="00E460B7"/>
    <w:rsid w:val="00E469A4"/>
    <w:rsid w:val="00E46ECF"/>
    <w:rsid w:val="00E46F3C"/>
    <w:rsid w:val="00E47281"/>
    <w:rsid w:val="00E47A1A"/>
    <w:rsid w:val="00E47E6E"/>
    <w:rsid w:val="00E47F6C"/>
    <w:rsid w:val="00E501AF"/>
    <w:rsid w:val="00E5027A"/>
    <w:rsid w:val="00E50BE8"/>
    <w:rsid w:val="00E50CB6"/>
    <w:rsid w:val="00E51496"/>
    <w:rsid w:val="00E51B66"/>
    <w:rsid w:val="00E51C4B"/>
    <w:rsid w:val="00E51E0A"/>
    <w:rsid w:val="00E51EBD"/>
    <w:rsid w:val="00E51F72"/>
    <w:rsid w:val="00E5239C"/>
    <w:rsid w:val="00E526E1"/>
    <w:rsid w:val="00E529C5"/>
    <w:rsid w:val="00E52EFE"/>
    <w:rsid w:val="00E53384"/>
    <w:rsid w:val="00E534CC"/>
    <w:rsid w:val="00E53569"/>
    <w:rsid w:val="00E53DE6"/>
    <w:rsid w:val="00E53FA0"/>
    <w:rsid w:val="00E54059"/>
    <w:rsid w:val="00E544C9"/>
    <w:rsid w:val="00E5454A"/>
    <w:rsid w:val="00E54943"/>
    <w:rsid w:val="00E54957"/>
    <w:rsid w:val="00E54C5D"/>
    <w:rsid w:val="00E54D85"/>
    <w:rsid w:val="00E5541A"/>
    <w:rsid w:val="00E55686"/>
    <w:rsid w:val="00E55A2D"/>
    <w:rsid w:val="00E55AA5"/>
    <w:rsid w:val="00E56124"/>
    <w:rsid w:val="00E568B5"/>
    <w:rsid w:val="00E56998"/>
    <w:rsid w:val="00E56C69"/>
    <w:rsid w:val="00E57388"/>
    <w:rsid w:val="00E5771D"/>
    <w:rsid w:val="00E578FD"/>
    <w:rsid w:val="00E57BFB"/>
    <w:rsid w:val="00E57FCF"/>
    <w:rsid w:val="00E6024E"/>
    <w:rsid w:val="00E60427"/>
    <w:rsid w:val="00E607E8"/>
    <w:rsid w:val="00E6093B"/>
    <w:rsid w:val="00E60965"/>
    <w:rsid w:val="00E60A47"/>
    <w:rsid w:val="00E613B0"/>
    <w:rsid w:val="00E6153C"/>
    <w:rsid w:val="00E61706"/>
    <w:rsid w:val="00E617AC"/>
    <w:rsid w:val="00E618A1"/>
    <w:rsid w:val="00E61FC1"/>
    <w:rsid w:val="00E6242A"/>
    <w:rsid w:val="00E625AF"/>
    <w:rsid w:val="00E62BA0"/>
    <w:rsid w:val="00E62BCD"/>
    <w:rsid w:val="00E62C7E"/>
    <w:rsid w:val="00E64BEA"/>
    <w:rsid w:val="00E64F37"/>
    <w:rsid w:val="00E650C5"/>
    <w:rsid w:val="00E6557C"/>
    <w:rsid w:val="00E660B4"/>
    <w:rsid w:val="00E6662E"/>
    <w:rsid w:val="00E66DCB"/>
    <w:rsid w:val="00E66EE1"/>
    <w:rsid w:val="00E678B6"/>
    <w:rsid w:val="00E70255"/>
    <w:rsid w:val="00E7042B"/>
    <w:rsid w:val="00E708E6"/>
    <w:rsid w:val="00E70FBD"/>
    <w:rsid w:val="00E7112A"/>
    <w:rsid w:val="00E713EE"/>
    <w:rsid w:val="00E7145D"/>
    <w:rsid w:val="00E7183F"/>
    <w:rsid w:val="00E718AA"/>
    <w:rsid w:val="00E71A55"/>
    <w:rsid w:val="00E71AD6"/>
    <w:rsid w:val="00E722C1"/>
    <w:rsid w:val="00E727A0"/>
    <w:rsid w:val="00E727DB"/>
    <w:rsid w:val="00E727F2"/>
    <w:rsid w:val="00E72C7B"/>
    <w:rsid w:val="00E72C96"/>
    <w:rsid w:val="00E72E6F"/>
    <w:rsid w:val="00E72EA1"/>
    <w:rsid w:val="00E72F5B"/>
    <w:rsid w:val="00E73B18"/>
    <w:rsid w:val="00E73E3D"/>
    <w:rsid w:val="00E73FD7"/>
    <w:rsid w:val="00E74230"/>
    <w:rsid w:val="00E74437"/>
    <w:rsid w:val="00E749A0"/>
    <w:rsid w:val="00E74BBF"/>
    <w:rsid w:val="00E752EA"/>
    <w:rsid w:val="00E753E4"/>
    <w:rsid w:val="00E756A5"/>
    <w:rsid w:val="00E7577F"/>
    <w:rsid w:val="00E75868"/>
    <w:rsid w:val="00E758C0"/>
    <w:rsid w:val="00E7591B"/>
    <w:rsid w:val="00E75A1A"/>
    <w:rsid w:val="00E75C65"/>
    <w:rsid w:val="00E76390"/>
    <w:rsid w:val="00E7665C"/>
    <w:rsid w:val="00E76B5E"/>
    <w:rsid w:val="00E76EB7"/>
    <w:rsid w:val="00E778AF"/>
    <w:rsid w:val="00E77CDD"/>
    <w:rsid w:val="00E807BE"/>
    <w:rsid w:val="00E80D0F"/>
    <w:rsid w:val="00E81215"/>
    <w:rsid w:val="00E8138A"/>
    <w:rsid w:val="00E81823"/>
    <w:rsid w:val="00E818A2"/>
    <w:rsid w:val="00E82247"/>
    <w:rsid w:val="00E82626"/>
    <w:rsid w:val="00E83385"/>
    <w:rsid w:val="00E83E8F"/>
    <w:rsid w:val="00E83F6A"/>
    <w:rsid w:val="00E84490"/>
    <w:rsid w:val="00E846E8"/>
    <w:rsid w:val="00E8491B"/>
    <w:rsid w:val="00E84A16"/>
    <w:rsid w:val="00E85157"/>
    <w:rsid w:val="00E8544E"/>
    <w:rsid w:val="00E85E71"/>
    <w:rsid w:val="00E8621E"/>
    <w:rsid w:val="00E86D7A"/>
    <w:rsid w:val="00E87B07"/>
    <w:rsid w:val="00E904C9"/>
    <w:rsid w:val="00E90597"/>
    <w:rsid w:val="00E9081C"/>
    <w:rsid w:val="00E91769"/>
    <w:rsid w:val="00E91AAF"/>
    <w:rsid w:val="00E92276"/>
    <w:rsid w:val="00E923E4"/>
    <w:rsid w:val="00E92C35"/>
    <w:rsid w:val="00E92F04"/>
    <w:rsid w:val="00E92F67"/>
    <w:rsid w:val="00E93137"/>
    <w:rsid w:val="00E9313A"/>
    <w:rsid w:val="00E932C6"/>
    <w:rsid w:val="00E93A10"/>
    <w:rsid w:val="00E93AF8"/>
    <w:rsid w:val="00E94336"/>
    <w:rsid w:val="00E9443E"/>
    <w:rsid w:val="00E94FFE"/>
    <w:rsid w:val="00E95380"/>
    <w:rsid w:val="00E956AB"/>
    <w:rsid w:val="00E95FAE"/>
    <w:rsid w:val="00E96004"/>
    <w:rsid w:val="00E960F2"/>
    <w:rsid w:val="00E9622D"/>
    <w:rsid w:val="00E96BD5"/>
    <w:rsid w:val="00E97B47"/>
    <w:rsid w:val="00EA0244"/>
    <w:rsid w:val="00EA0640"/>
    <w:rsid w:val="00EA06EC"/>
    <w:rsid w:val="00EA0E0D"/>
    <w:rsid w:val="00EA0E66"/>
    <w:rsid w:val="00EA0EF0"/>
    <w:rsid w:val="00EA104B"/>
    <w:rsid w:val="00EA11D1"/>
    <w:rsid w:val="00EA12D8"/>
    <w:rsid w:val="00EA17E7"/>
    <w:rsid w:val="00EA19A8"/>
    <w:rsid w:val="00EA1D7D"/>
    <w:rsid w:val="00EA2438"/>
    <w:rsid w:val="00EA2541"/>
    <w:rsid w:val="00EA264D"/>
    <w:rsid w:val="00EA2C04"/>
    <w:rsid w:val="00EA2FD0"/>
    <w:rsid w:val="00EA32F0"/>
    <w:rsid w:val="00EA3875"/>
    <w:rsid w:val="00EA4CC3"/>
    <w:rsid w:val="00EA576A"/>
    <w:rsid w:val="00EA580B"/>
    <w:rsid w:val="00EA60DD"/>
    <w:rsid w:val="00EA65D5"/>
    <w:rsid w:val="00EA6899"/>
    <w:rsid w:val="00EA6A49"/>
    <w:rsid w:val="00EA6AD2"/>
    <w:rsid w:val="00EA6BF4"/>
    <w:rsid w:val="00EA6DEB"/>
    <w:rsid w:val="00EA6EFE"/>
    <w:rsid w:val="00EA7832"/>
    <w:rsid w:val="00EA7B9E"/>
    <w:rsid w:val="00EA7D1D"/>
    <w:rsid w:val="00EB0779"/>
    <w:rsid w:val="00EB0A87"/>
    <w:rsid w:val="00EB0C3D"/>
    <w:rsid w:val="00EB0E23"/>
    <w:rsid w:val="00EB0ECA"/>
    <w:rsid w:val="00EB10F1"/>
    <w:rsid w:val="00EB1913"/>
    <w:rsid w:val="00EB1D02"/>
    <w:rsid w:val="00EB1D8B"/>
    <w:rsid w:val="00EB1E25"/>
    <w:rsid w:val="00EB1ECE"/>
    <w:rsid w:val="00EB2717"/>
    <w:rsid w:val="00EB2AC3"/>
    <w:rsid w:val="00EB2C9B"/>
    <w:rsid w:val="00EB2EBD"/>
    <w:rsid w:val="00EB3187"/>
    <w:rsid w:val="00EB335A"/>
    <w:rsid w:val="00EB36B6"/>
    <w:rsid w:val="00EB3AD5"/>
    <w:rsid w:val="00EB3ED1"/>
    <w:rsid w:val="00EB4278"/>
    <w:rsid w:val="00EB4BAE"/>
    <w:rsid w:val="00EB4E1D"/>
    <w:rsid w:val="00EB5142"/>
    <w:rsid w:val="00EB5914"/>
    <w:rsid w:val="00EB5A2E"/>
    <w:rsid w:val="00EB5B16"/>
    <w:rsid w:val="00EB5F65"/>
    <w:rsid w:val="00EB5F8A"/>
    <w:rsid w:val="00EB65D1"/>
    <w:rsid w:val="00EB73AB"/>
    <w:rsid w:val="00EB7427"/>
    <w:rsid w:val="00EB76BF"/>
    <w:rsid w:val="00EB7CDB"/>
    <w:rsid w:val="00EB7E7A"/>
    <w:rsid w:val="00EB7F3F"/>
    <w:rsid w:val="00EB7F54"/>
    <w:rsid w:val="00EC01BA"/>
    <w:rsid w:val="00EC077F"/>
    <w:rsid w:val="00EC078A"/>
    <w:rsid w:val="00EC0984"/>
    <w:rsid w:val="00EC0CE3"/>
    <w:rsid w:val="00EC0DB6"/>
    <w:rsid w:val="00EC117C"/>
    <w:rsid w:val="00EC1CDE"/>
    <w:rsid w:val="00EC216D"/>
    <w:rsid w:val="00EC2C59"/>
    <w:rsid w:val="00EC2E6A"/>
    <w:rsid w:val="00EC352A"/>
    <w:rsid w:val="00EC3890"/>
    <w:rsid w:val="00EC3917"/>
    <w:rsid w:val="00EC3B85"/>
    <w:rsid w:val="00EC3CD6"/>
    <w:rsid w:val="00EC3D07"/>
    <w:rsid w:val="00EC48F5"/>
    <w:rsid w:val="00EC49EE"/>
    <w:rsid w:val="00EC4C2D"/>
    <w:rsid w:val="00EC55E2"/>
    <w:rsid w:val="00EC59A2"/>
    <w:rsid w:val="00EC5BB4"/>
    <w:rsid w:val="00EC5ED0"/>
    <w:rsid w:val="00EC60BA"/>
    <w:rsid w:val="00EC6E4C"/>
    <w:rsid w:val="00EC7590"/>
    <w:rsid w:val="00EC7A51"/>
    <w:rsid w:val="00EC7B9A"/>
    <w:rsid w:val="00ED022D"/>
    <w:rsid w:val="00ED044C"/>
    <w:rsid w:val="00ED11F1"/>
    <w:rsid w:val="00ED17A0"/>
    <w:rsid w:val="00ED184E"/>
    <w:rsid w:val="00ED1FD8"/>
    <w:rsid w:val="00ED2385"/>
    <w:rsid w:val="00ED23BE"/>
    <w:rsid w:val="00ED2846"/>
    <w:rsid w:val="00ED285F"/>
    <w:rsid w:val="00ED2927"/>
    <w:rsid w:val="00ED2AE0"/>
    <w:rsid w:val="00ED3C00"/>
    <w:rsid w:val="00ED3CD3"/>
    <w:rsid w:val="00ED3DC9"/>
    <w:rsid w:val="00ED3E22"/>
    <w:rsid w:val="00ED3F47"/>
    <w:rsid w:val="00ED4126"/>
    <w:rsid w:val="00ED4D17"/>
    <w:rsid w:val="00ED4D80"/>
    <w:rsid w:val="00ED5332"/>
    <w:rsid w:val="00ED549E"/>
    <w:rsid w:val="00ED565F"/>
    <w:rsid w:val="00ED5681"/>
    <w:rsid w:val="00ED5C95"/>
    <w:rsid w:val="00ED6102"/>
    <w:rsid w:val="00ED615D"/>
    <w:rsid w:val="00ED63ED"/>
    <w:rsid w:val="00ED64EA"/>
    <w:rsid w:val="00ED6BCF"/>
    <w:rsid w:val="00ED6EEB"/>
    <w:rsid w:val="00ED744F"/>
    <w:rsid w:val="00ED776F"/>
    <w:rsid w:val="00ED7883"/>
    <w:rsid w:val="00ED7AAD"/>
    <w:rsid w:val="00EE0336"/>
    <w:rsid w:val="00EE0DC1"/>
    <w:rsid w:val="00EE0F75"/>
    <w:rsid w:val="00EE18F9"/>
    <w:rsid w:val="00EE1A15"/>
    <w:rsid w:val="00EE238E"/>
    <w:rsid w:val="00EE23BF"/>
    <w:rsid w:val="00EE2938"/>
    <w:rsid w:val="00EE3406"/>
    <w:rsid w:val="00EE3C46"/>
    <w:rsid w:val="00EE3E0C"/>
    <w:rsid w:val="00EE44FA"/>
    <w:rsid w:val="00EE46AE"/>
    <w:rsid w:val="00EE499A"/>
    <w:rsid w:val="00EE4D36"/>
    <w:rsid w:val="00EE4EB1"/>
    <w:rsid w:val="00EE5339"/>
    <w:rsid w:val="00EE5363"/>
    <w:rsid w:val="00EE53A1"/>
    <w:rsid w:val="00EE5479"/>
    <w:rsid w:val="00EE54AE"/>
    <w:rsid w:val="00EE5739"/>
    <w:rsid w:val="00EE5E93"/>
    <w:rsid w:val="00EE6233"/>
    <w:rsid w:val="00EE67F8"/>
    <w:rsid w:val="00EE6A8D"/>
    <w:rsid w:val="00EE6C02"/>
    <w:rsid w:val="00EE6E3E"/>
    <w:rsid w:val="00EE7643"/>
    <w:rsid w:val="00EE79A9"/>
    <w:rsid w:val="00EF027E"/>
    <w:rsid w:val="00EF02DD"/>
    <w:rsid w:val="00EF04B7"/>
    <w:rsid w:val="00EF0560"/>
    <w:rsid w:val="00EF0861"/>
    <w:rsid w:val="00EF14DC"/>
    <w:rsid w:val="00EF194E"/>
    <w:rsid w:val="00EF1D8C"/>
    <w:rsid w:val="00EF26BD"/>
    <w:rsid w:val="00EF2E3D"/>
    <w:rsid w:val="00EF38C4"/>
    <w:rsid w:val="00EF4D7A"/>
    <w:rsid w:val="00EF4D93"/>
    <w:rsid w:val="00EF5005"/>
    <w:rsid w:val="00EF5094"/>
    <w:rsid w:val="00EF50DE"/>
    <w:rsid w:val="00EF5186"/>
    <w:rsid w:val="00EF547F"/>
    <w:rsid w:val="00EF5F33"/>
    <w:rsid w:val="00EF64E0"/>
    <w:rsid w:val="00EF64E9"/>
    <w:rsid w:val="00EF654A"/>
    <w:rsid w:val="00EF654F"/>
    <w:rsid w:val="00EF6F25"/>
    <w:rsid w:val="00EF766C"/>
    <w:rsid w:val="00EF7C0F"/>
    <w:rsid w:val="00EF7FF0"/>
    <w:rsid w:val="00F002F9"/>
    <w:rsid w:val="00F00C9A"/>
    <w:rsid w:val="00F00DFF"/>
    <w:rsid w:val="00F0108A"/>
    <w:rsid w:val="00F0111F"/>
    <w:rsid w:val="00F0141C"/>
    <w:rsid w:val="00F01B51"/>
    <w:rsid w:val="00F01B6F"/>
    <w:rsid w:val="00F01FF3"/>
    <w:rsid w:val="00F0235A"/>
    <w:rsid w:val="00F0393A"/>
    <w:rsid w:val="00F039E8"/>
    <w:rsid w:val="00F04131"/>
    <w:rsid w:val="00F045B0"/>
    <w:rsid w:val="00F045F4"/>
    <w:rsid w:val="00F0462B"/>
    <w:rsid w:val="00F04683"/>
    <w:rsid w:val="00F04B02"/>
    <w:rsid w:val="00F04B42"/>
    <w:rsid w:val="00F05C05"/>
    <w:rsid w:val="00F06135"/>
    <w:rsid w:val="00F06187"/>
    <w:rsid w:val="00F0674D"/>
    <w:rsid w:val="00F0683D"/>
    <w:rsid w:val="00F0752D"/>
    <w:rsid w:val="00F07689"/>
    <w:rsid w:val="00F07C4B"/>
    <w:rsid w:val="00F10424"/>
    <w:rsid w:val="00F10DCC"/>
    <w:rsid w:val="00F10EBA"/>
    <w:rsid w:val="00F112E4"/>
    <w:rsid w:val="00F112F5"/>
    <w:rsid w:val="00F1136B"/>
    <w:rsid w:val="00F11373"/>
    <w:rsid w:val="00F11374"/>
    <w:rsid w:val="00F114D0"/>
    <w:rsid w:val="00F11791"/>
    <w:rsid w:val="00F118DF"/>
    <w:rsid w:val="00F123B0"/>
    <w:rsid w:val="00F123B8"/>
    <w:rsid w:val="00F12B05"/>
    <w:rsid w:val="00F12C63"/>
    <w:rsid w:val="00F1375B"/>
    <w:rsid w:val="00F13835"/>
    <w:rsid w:val="00F13861"/>
    <w:rsid w:val="00F13FAE"/>
    <w:rsid w:val="00F14425"/>
    <w:rsid w:val="00F1459D"/>
    <w:rsid w:val="00F1466D"/>
    <w:rsid w:val="00F148E3"/>
    <w:rsid w:val="00F14B4D"/>
    <w:rsid w:val="00F14F0C"/>
    <w:rsid w:val="00F15A10"/>
    <w:rsid w:val="00F15D2B"/>
    <w:rsid w:val="00F16487"/>
    <w:rsid w:val="00F16C64"/>
    <w:rsid w:val="00F1790C"/>
    <w:rsid w:val="00F17A28"/>
    <w:rsid w:val="00F17D5D"/>
    <w:rsid w:val="00F17E8A"/>
    <w:rsid w:val="00F17EA3"/>
    <w:rsid w:val="00F2005C"/>
    <w:rsid w:val="00F207F3"/>
    <w:rsid w:val="00F20968"/>
    <w:rsid w:val="00F20B61"/>
    <w:rsid w:val="00F20F54"/>
    <w:rsid w:val="00F20FD4"/>
    <w:rsid w:val="00F21138"/>
    <w:rsid w:val="00F21329"/>
    <w:rsid w:val="00F213BB"/>
    <w:rsid w:val="00F21CC6"/>
    <w:rsid w:val="00F2239A"/>
    <w:rsid w:val="00F2263E"/>
    <w:rsid w:val="00F22B5E"/>
    <w:rsid w:val="00F22F38"/>
    <w:rsid w:val="00F230FC"/>
    <w:rsid w:val="00F236EF"/>
    <w:rsid w:val="00F23AA3"/>
    <w:rsid w:val="00F23CC6"/>
    <w:rsid w:val="00F24680"/>
    <w:rsid w:val="00F24AD4"/>
    <w:rsid w:val="00F24BC2"/>
    <w:rsid w:val="00F24FFC"/>
    <w:rsid w:val="00F25354"/>
    <w:rsid w:val="00F253F3"/>
    <w:rsid w:val="00F254C6"/>
    <w:rsid w:val="00F2577F"/>
    <w:rsid w:val="00F26008"/>
    <w:rsid w:val="00F26397"/>
    <w:rsid w:val="00F26814"/>
    <w:rsid w:val="00F26DD7"/>
    <w:rsid w:val="00F27490"/>
    <w:rsid w:val="00F276DC"/>
    <w:rsid w:val="00F27921"/>
    <w:rsid w:val="00F27F66"/>
    <w:rsid w:val="00F30051"/>
    <w:rsid w:val="00F3050B"/>
    <w:rsid w:val="00F30678"/>
    <w:rsid w:val="00F30A82"/>
    <w:rsid w:val="00F3151E"/>
    <w:rsid w:val="00F31720"/>
    <w:rsid w:val="00F32097"/>
    <w:rsid w:val="00F324BC"/>
    <w:rsid w:val="00F33158"/>
    <w:rsid w:val="00F33736"/>
    <w:rsid w:val="00F33926"/>
    <w:rsid w:val="00F33B43"/>
    <w:rsid w:val="00F33C10"/>
    <w:rsid w:val="00F33CD1"/>
    <w:rsid w:val="00F34383"/>
    <w:rsid w:val="00F344C7"/>
    <w:rsid w:val="00F348BA"/>
    <w:rsid w:val="00F348CA"/>
    <w:rsid w:val="00F349DE"/>
    <w:rsid w:val="00F34D71"/>
    <w:rsid w:val="00F3513C"/>
    <w:rsid w:val="00F3532C"/>
    <w:rsid w:val="00F35758"/>
    <w:rsid w:val="00F35786"/>
    <w:rsid w:val="00F358CD"/>
    <w:rsid w:val="00F35A9C"/>
    <w:rsid w:val="00F35EA1"/>
    <w:rsid w:val="00F3641B"/>
    <w:rsid w:val="00F364B6"/>
    <w:rsid w:val="00F365CA"/>
    <w:rsid w:val="00F36DE5"/>
    <w:rsid w:val="00F36F24"/>
    <w:rsid w:val="00F37079"/>
    <w:rsid w:val="00F373B2"/>
    <w:rsid w:val="00F3789D"/>
    <w:rsid w:val="00F37D29"/>
    <w:rsid w:val="00F40183"/>
    <w:rsid w:val="00F40255"/>
    <w:rsid w:val="00F40260"/>
    <w:rsid w:val="00F4068D"/>
    <w:rsid w:val="00F40CF1"/>
    <w:rsid w:val="00F40E29"/>
    <w:rsid w:val="00F41316"/>
    <w:rsid w:val="00F416C1"/>
    <w:rsid w:val="00F41B1C"/>
    <w:rsid w:val="00F41C56"/>
    <w:rsid w:val="00F41E2F"/>
    <w:rsid w:val="00F42160"/>
    <w:rsid w:val="00F427B5"/>
    <w:rsid w:val="00F427CF"/>
    <w:rsid w:val="00F42FC3"/>
    <w:rsid w:val="00F43171"/>
    <w:rsid w:val="00F435D9"/>
    <w:rsid w:val="00F438B9"/>
    <w:rsid w:val="00F43965"/>
    <w:rsid w:val="00F43A7A"/>
    <w:rsid w:val="00F43BC4"/>
    <w:rsid w:val="00F4436C"/>
    <w:rsid w:val="00F4436F"/>
    <w:rsid w:val="00F44A19"/>
    <w:rsid w:val="00F45102"/>
    <w:rsid w:val="00F45165"/>
    <w:rsid w:val="00F451BC"/>
    <w:rsid w:val="00F454EF"/>
    <w:rsid w:val="00F45F45"/>
    <w:rsid w:val="00F461A8"/>
    <w:rsid w:val="00F46ADE"/>
    <w:rsid w:val="00F4728E"/>
    <w:rsid w:val="00F47322"/>
    <w:rsid w:val="00F47568"/>
    <w:rsid w:val="00F47579"/>
    <w:rsid w:val="00F4757A"/>
    <w:rsid w:val="00F4765E"/>
    <w:rsid w:val="00F5004E"/>
    <w:rsid w:val="00F5008E"/>
    <w:rsid w:val="00F5078F"/>
    <w:rsid w:val="00F510FD"/>
    <w:rsid w:val="00F511F6"/>
    <w:rsid w:val="00F51716"/>
    <w:rsid w:val="00F518F8"/>
    <w:rsid w:val="00F51B70"/>
    <w:rsid w:val="00F52254"/>
    <w:rsid w:val="00F523F4"/>
    <w:rsid w:val="00F528D5"/>
    <w:rsid w:val="00F52A70"/>
    <w:rsid w:val="00F52AB7"/>
    <w:rsid w:val="00F52CE9"/>
    <w:rsid w:val="00F53925"/>
    <w:rsid w:val="00F53C88"/>
    <w:rsid w:val="00F53E02"/>
    <w:rsid w:val="00F54132"/>
    <w:rsid w:val="00F5417C"/>
    <w:rsid w:val="00F541D4"/>
    <w:rsid w:val="00F54420"/>
    <w:rsid w:val="00F5448C"/>
    <w:rsid w:val="00F54604"/>
    <w:rsid w:val="00F54AFC"/>
    <w:rsid w:val="00F56139"/>
    <w:rsid w:val="00F56310"/>
    <w:rsid w:val="00F56AD4"/>
    <w:rsid w:val="00F56ED6"/>
    <w:rsid w:val="00F572FF"/>
    <w:rsid w:val="00F60231"/>
    <w:rsid w:val="00F60809"/>
    <w:rsid w:val="00F608EB"/>
    <w:rsid w:val="00F610E0"/>
    <w:rsid w:val="00F61490"/>
    <w:rsid w:val="00F61714"/>
    <w:rsid w:val="00F619F5"/>
    <w:rsid w:val="00F61A22"/>
    <w:rsid w:val="00F61C6C"/>
    <w:rsid w:val="00F61E21"/>
    <w:rsid w:val="00F6262A"/>
    <w:rsid w:val="00F629BA"/>
    <w:rsid w:val="00F629E6"/>
    <w:rsid w:val="00F62C2A"/>
    <w:rsid w:val="00F62DB0"/>
    <w:rsid w:val="00F62E6C"/>
    <w:rsid w:val="00F62F33"/>
    <w:rsid w:val="00F630AF"/>
    <w:rsid w:val="00F631CA"/>
    <w:rsid w:val="00F634E6"/>
    <w:rsid w:val="00F638F8"/>
    <w:rsid w:val="00F63CED"/>
    <w:rsid w:val="00F645D8"/>
    <w:rsid w:val="00F646F4"/>
    <w:rsid w:val="00F64C18"/>
    <w:rsid w:val="00F64F72"/>
    <w:rsid w:val="00F6539B"/>
    <w:rsid w:val="00F6561F"/>
    <w:rsid w:val="00F6576E"/>
    <w:rsid w:val="00F659F3"/>
    <w:rsid w:val="00F6616E"/>
    <w:rsid w:val="00F662C7"/>
    <w:rsid w:val="00F66734"/>
    <w:rsid w:val="00F66B7B"/>
    <w:rsid w:val="00F6752F"/>
    <w:rsid w:val="00F67AA5"/>
    <w:rsid w:val="00F67C2D"/>
    <w:rsid w:val="00F67C87"/>
    <w:rsid w:val="00F67F11"/>
    <w:rsid w:val="00F70292"/>
    <w:rsid w:val="00F7051A"/>
    <w:rsid w:val="00F70772"/>
    <w:rsid w:val="00F70859"/>
    <w:rsid w:val="00F70DC0"/>
    <w:rsid w:val="00F717F1"/>
    <w:rsid w:val="00F71E21"/>
    <w:rsid w:val="00F72201"/>
    <w:rsid w:val="00F722E5"/>
    <w:rsid w:val="00F728BA"/>
    <w:rsid w:val="00F72966"/>
    <w:rsid w:val="00F73311"/>
    <w:rsid w:val="00F734DC"/>
    <w:rsid w:val="00F73E1C"/>
    <w:rsid w:val="00F73E3E"/>
    <w:rsid w:val="00F7400A"/>
    <w:rsid w:val="00F74229"/>
    <w:rsid w:val="00F74520"/>
    <w:rsid w:val="00F74793"/>
    <w:rsid w:val="00F74C39"/>
    <w:rsid w:val="00F74D2E"/>
    <w:rsid w:val="00F74EC7"/>
    <w:rsid w:val="00F75429"/>
    <w:rsid w:val="00F75435"/>
    <w:rsid w:val="00F75756"/>
    <w:rsid w:val="00F75775"/>
    <w:rsid w:val="00F759F5"/>
    <w:rsid w:val="00F76012"/>
    <w:rsid w:val="00F7611E"/>
    <w:rsid w:val="00F76684"/>
    <w:rsid w:val="00F76791"/>
    <w:rsid w:val="00F769DB"/>
    <w:rsid w:val="00F77276"/>
    <w:rsid w:val="00F7730D"/>
    <w:rsid w:val="00F77867"/>
    <w:rsid w:val="00F779EB"/>
    <w:rsid w:val="00F8010B"/>
    <w:rsid w:val="00F804BC"/>
    <w:rsid w:val="00F807B9"/>
    <w:rsid w:val="00F809F4"/>
    <w:rsid w:val="00F812A0"/>
    <w:rsid w:val="00F8149F"/>
    <w:rsid w:val="00F81A01"/>
    <w:rsid w:val="00F8237B"/>
    <w:rsid w:val="00F82481"/>
    <w:rsid w:val="00F82ACC"/>
    <w:rsid w:val="00F82D63"/>
    <w:rsid w:val="00F82E87"/>
    <w:rsid w:val="00F83862"/>
    <w:rsid w:val="00F83A21"/>
    <w:rsid w:val="00F83C57"/>
    <w:rsid w:val="00F84446"/>
    <w:rsid w:val="00F8461A"/>
    <w:rsid w:val="00F8463E"/>
    <w:rsid w:val="00F84975"/>
    <w:rsid w:val="00F849BE"/>
    <w:rsid w:val="00F85125"/>
    <w:rsid w:val="00F859A8"/>
    <w:rsid w:val="00F85A16"/>
    <w:rsid w:val="00F85B0A"/>
    <w:rsid w:val="00F85E7D"/>
    <w:rsid w:val="00F86B2C"/>
    <w:rsid w:val="00F86D0C"/>
    <w:rsid w:val="00F879FB"/>
    <w:rsid w:val="00F87BC7"/>
    <w:rsid w:val="00F87DDB"/>
    <w:rsid w:val="00F90310"/>
    <w:rsid w:val="00F90541"/>
    <w:rsid w:val="00F908F8"/>
    <w:rsid w:val="00F909DE"/>
    <w:rsid w:val="00F9151D"/>
    <w:rsid w:val="00F91D34"/>
    <w:rsid w:val="00F92E83"/>
    <w:rsid w:val="00F930D9"/>
    <w:rsid w:val="00F9316D"/>
    <w:rsid w:val="00F93460"/>
    <w:rsid w:val="00F934B3"/>
    <w:rsid w:val="00F93BEA"/>
    <w:rsid w:val="00F942C6"/>
    <w:rsid w:val="00F94A96"/>
    <w:rsid w:val="00F94EF8"/>
    <w:rsid w:val="00F950C7"/>
    <w:rsid w:val="00F9517E"/>
    <w:rsid w:val="00F951FB"/>
    <w:rsid w:val="00F959E4"/>
    <w:rsid w:val="00F95C2F"/>
    <w:rsid w:val="00F963A7"/>
    <w:rsid w:val="00F965FF"/>
    <w:rsid w:val="00F96739"/>
    <w:rsid w:val="00F96C7B"/>
    <w:rsid w:val="00F96DDA"/>
    <w:rsid w:val="00F96E7B"/>
    <w:rsid w:val="00F96E98"/>
    <w:rsid w:val="00F9731C"/>
    <w:rsid w:val="00F974C2"/>
    <w:rsid w:val="00F97CAD"/>
    <w:rsid w:val="00FA028C"/>
    <w:rsid w:val="00FA0929"/>
    <w:rsid w:val="00FA093A"/>
    <w:rsid w:val="00FA0A26"/>
    <w:rsid w:val="00FA0FA7"/>
    <w:rsid w:val="00FA109F"/>
    <w:rsid w:val="00FA1A6A"/>
    <w:rsid w:val="00FA1BBE"/>
    <w:rsid w:val="00FA1FA1"/>
    <w:rsid w:val="00FA27E9"/>
    <w:rsid w:val="00FA2866"/>
    <w:rsid w:val="00FA299B"/>
    <w:rsid w:val="00FA2A53"/>
    <w:rsid w:val="00FA3062"/>
    <w:rsid w:val="00FA3136"/>
    <w:rsid w:val="00FA33C4"/>
    <w:rsid w:val="00FA37CF"/>
    <w:rsid w:val="00FA382B"/>
    <w:rsid w:val="00FA3B44"/>
    <w:rsid w:val="00FA3C8B"/>
    <w:rsid w:val="00FA3C9D"/>
    <w:rsid w:val="00FA3F37"/>
    <w:rsid w:val="00FA4B2A"/>
    <w:rsid w:val="00FA4FDA"/>
    <w:rsid w:val="00FA5475"/>
    <w:rsid w:val="00FA5757"/>
    <w:rsid w:val="00FA57FD"/>
    <w:rsid w:val="00FA59A0"/>
    <w:rsid w:val="00FA5C9D"/>
    <w:rsid w:val="00FA60BA"/>
    <w:rsid w:val="00FA6768"/>
    <w:rsid w:val="00FA67D3"/>
    <w:rsid w:val="00FA6C9F"/>
    <w:rsid w:val="00FA6E4E"/>
    <w:rsid w:val="00FA6F32"/>
    <w:rsid w:val="00FA71D9"/>
    <w:rsid w:val="00FA757F"/>
    <w:rsid w:val="00FA799D"/>
    <w:rsid w:val="00FB02FF"/>
    <w:rsid w:val="00FB0331"/>
    <w:rsid w:val="00FB0437"/>
    <w:rsid w:val="00FB04F9"/>
    <w:rsid w:val="00FB0B2C"/>
    <w:rsid w:val="00FB0CA3"/>
    <w:rsid w:val="00FB10B4"/>
    <w:rsid w:val="00FB1466"/>
    <w:rsid w:val="00FB1BAD"/>
    <w:rsid w:val="00FB1C25"/>
    <w:rsid w:val="00FB20FA"/>
    <w:rsid w:val="00FB272F"/>
    <w:rsid w:val="00FB2A39"/>
    <w:rsid w:val="00FB2A59"/>
    <w:rsid w:val="00FB2AD4"/>
    <w:rsid w:val="00FB2AFA"/>
    <w:rsid w:val="00FB356E"/>
    <w:rsid w:val="00FB362C"/>
    <w:rsid w:val="00FB3828"/>
    <w:rsid w:val="00FB3E04"/>
    <w:rsid w:val="00FB3FBD"/>
    <w:rsid w:val="00FB4235"/>
    <w:rsid w:val="00FB4357"/>
    <w:rsid w:val="00FB485F"/>
    <w:rsid w:val="00FB49C0"/>
    <w:rsid w:val="00FB5147"/>
    <w:rsid w:val="00FB5763"/>
    <w:rsid w:val="00FB5C44"/>
    <w:rsid w:val="00FB63C7"/>
    <w:rsid w:val="00FB6538"/>
    <w:rsid w:val="00FB674C"/>
    <w:rsid w:val="00FB6932"/>
    <w:rsid w:val="00FB6951"/>
    <w:rsid w:val="00FB705D"/>
    <w:rsid w:val="00FB7726"/>
    <w:rsid w:val="00FB790A"/>
    <w:rsid w:val="00FB7CF2"/>
    <w:rsid w:val="00FB7F97"/>
    <w:rsid w:val="00FC07EF"/>
    <w:rsid w:val="00FC0B12"/>
    <w:rsid w:val="00FC0D07"/>
    <w:rsid w:val="00FC0F51"/>
    <w:rsid w:val="00FC1134"/>
    <w:rsid w:val="00FC1329"/>
    <w:rsid w:val="00FC139F"/>
    <w:rsid w:val="00FC155B"/>
    <w:rsid w:val="00FC212D"/>
    <w:rsid w:val="00FC2181"/>
    <w:rsid w:val="00FC3286"/>
    <w:rsid w:val="00FC32D7"/>
    <w:rsid w:val="00FC33E2"/>
    <w:rsid w:val="00FC36F0"/>
    <w:rsid w:val="00FC3919"/>
    <w:rsid w:val="00FC46DD"/>
    <w:rsid w:val="00FC473B"/>
    <w:rsid w:val="00FC5295"/>
    <w:rsid w:val="00FC60A7"/>
    <w:rsid w:val="00FC611E"/>
    <w:rsid w:val="00FC6B5A"/>
    <w:rsid w:val="00FC6EA8"/>
    <w:rsid w:val="00FC7982"/>
    <w:rsid w:val="00FD007B"/>
    <w:rsid w:val="00FD0939"/>
    <w:rsid w:val="00FD0AB1"/>
    <w:rsid w:val="00FD0C60"/>
    <w:rsid w:val="00FD0E36"/>
    <w:rsid w:val="00FD1117"/>
    <w:rsid w:val="00FD113A"/>
    <w:rsid w:val="00FD1301"/>
    <w:rsid w:val="00FD1639"/>
    <w:rsid w:val="00FD1A0E"/>
    <w:rsid w:val="00FD1F44"/>
    <w:rsid w:val="00FD22C1"/>
    <w:rsid w:val="00FD23DB"/>
    <w:rsid w:val="00FD24E3"/>
    <w:rsid w:val="00FD274F"/>
    <w:rsid w:val="00FD286B"/>
    <w:rsid w:val="00FD2AEA"/>
    <w:rsid w:val="00FD2F67"/>
    <w:rsid w:val="00FD339A"/>
    <w:rsid w:val="00FD37E2"/>
    <w:rsid w:val="00FD3884"/>
    <w:rsid w:val="00FD3B01"/>
    <w:rsid w:val="00FD408F"/>
    <w:rsid w:val="00FD4207"/>
    <w:rsid w:val="00FD4CB2"/>
    <w:rsid w:val="00FD513D"/>
    <w:rsid w:val="00FD54C7"/>
    <w:rsid w:val="00FD5511"/>
    <w:rsid w:val="00FD5A2D"/>
    <w:rsid w:val="00FD5B58"/>
    <w:rsid w:val="00FD647F"/>
    <w:rsid w:val="00FD693D"/>
    <w:rsid w:val="00FD6D64"/>
    <w:rsid w:val="00FD6DDE"/>
    <w:rsid w:val="00FD74CF"/>
    <w:rsid w:val="00FD7558"/>
    <w:rsid w:val="00FD77C6"/>
    <w:rsid w:val="00FD781D"/>
    <w:rsid w:val="00FD7B2A"/>
    <w:rsid w:val="00FD7DBB"/>
    <w:rsid w:val="00FE0256"/>
    <w:rsid w:val="00FE0A55"/>
    <w:rsid w:val="00FE0AAB"/>
    <w:rsid w:val="00FE0E13"/>
    <w:rsid w:val="00FE11E5"/>
    <w:rsid w:val="00FE13F6"/>
    <w:rsid w:val="00FE14CA"/>
    <w:rsid w:val="00FE1572"/>
    <w:rsid w:val="00FE1673"/>
    <w:rsid w:val="00FE1D67"/>
    <w:rsid w:val="00FE1F4F"/>
    <w:rsid w:val="00FE2087"/>
    <w:rsid w:val="00FE27E5"/>
    <w:rsid w:val="00FE2A86"/>
    <w:rsid w:val="00FE3253"/>
    <w:rsid w:val="00FE33CB"/>
    <w:rsid w:val="00FE3732"/>
    <w:rsid w:val="00FE3DAC"/>
    <w:rsid w:val="00FE46C7"/>
    <w:rsid w:val="00FE4781"/>
    <w:rsid w:val="00FE4918"/>
    <w:rsid w:val="00FE4B1A"/>
    <w:rsid w:val="00FE4F31"/>
    <w:rsid w:val="00FE4F33"/>
    <w:rsid w:val="00FE5B8A"/>
    <w:rsid w:val="00FE5CF2"/>
    <w:rsid w:val="00FE5CFC"/>
    <w:rsid w:val="00FE6953"/>
    <w:rsid w:val="00FE6A8B"/>
    <w:rsid w:val="00FE6F8E"/>
    <w:rsid w:val="00FE7079"/>
    <w:rsid w:val="00FE78B7"/>
    <w:rsid w:val="00FE7DDD"/>
    <w:rsid w:val="00FF0364"/>
    <w:rsid w:val="00FF106C"/>
    <w:rsid w:val="00FF1FE4"/>
    <w:rsid w:val="00FF2751"/>
    <w:rsid w:val="00FF3039"/>
    <w:rsid w:val="00FF3273"/>
    <w:rsid w:val="00FF32F6"/>
    <w:rsid w:val="00FF422B"/>
    <w:rsid w:val="00FF4559"/>
    <w:rsid w:val="00FF4AE0"/>
    <w:rsid w:val="00FF5C24"/>
    <w:rsid w:val="00FF65CB"/>
    <w:rsid w:val="00FF71A2"/>
    <w:rsid w:val="00FF74E0"/>
    <w:rsid w:val="00FF75EF"/>
    <w:rsid w:val="00FF762B"/>
    <w:rsid w:val="00FF799C"/>
    <w:rsid w:val="00FF7B81"/>
    <w:rsid w:val="00FF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3CB38B5"/>
  <w15:docId w15:val="{CFA4C09A-7506-4C5E-97AB-D20496731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8785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C077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EC07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C07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C077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C077F"/>
    <w:pPr>
      <w:keepNext/>
      <w:tabs>
        <w:tab w:val="left" w:pos="360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88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C077F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EC077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EC077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C077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EC077F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EC077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C077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EC077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C077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C077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C077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C077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C077F"/>
    <w:pPr>
      <w:ind w:left="284"/>
    </w:pPr>
  </w:style>
  <w:style w:type="paragraph" w:customStyle="1" w:styleId="AAFrameAddress">
    <w:name w:val="AA Frame Address"/>
    <w:basedOn w:val="Heading1"/>
    <w:rsid w:val="00EC077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C077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C077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EC077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EC077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EC077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EC077F"/>
    <w:pPr>
      <w:ind w:left="851" w:hanging="284"/>
    </w:pPr>
  </w:style>
  <w:style w:type="paragraph" w:styleId="Index4">
    <w:name w:val="index 4"/>
    <w:basedOn w:val="Normal"/>
    <w:next w:val="Normal"/>
    <w:semiHidden/>
    <w:rsid w:val="00EC077F"/>
    <w:pPr>
      <w:ind w:left="1135" w:hanging="284"/>
    </w:pPr>
  </w:style>
  <w:style w:type="paragraph" w:styleId="Index6">
    <w:name w:val="index 6"/>
    <w:basedOn w:val="Normal"/>
    <w:next w:val="Normal"/>
    <w:semiHidden/>
    <w:rsid w:val="00EC077F"/>
    <w:pPr>
      <w:ind w:left="1702" w:hanging="284"/>
    </w:pPr>
  </w:style>
  <w:style w:type="paragraph" w:styleId="Index5">
    <w:name w:val="index 5"/>
    <w:basedOn w:val="Normal"/>
    <w:next w:val="Normal"/>
    <w:semiHidden/>
    <w:rsid w:val="00EC077F"/>
    <w:pPr>
      <w:ind w:left="1418" w:hanging="284"/>
    </w:pPr>
  </w:style>
  <w:style w:type="paragraph" w:styleId="Index7">
    <w:name w:val="index 7"/>
    <w:basedOn w:val="Normal"/>
    <w:next w:val="Normal"/>
    <w:semiHidden/>
    <w:rsid w:val="00EC077F"/>
    <w:pPr>
      <w:ind w:left="1985" w:hanging="284"/>
    </w:pPr>
  </w:style>
  <w:style w:type="paragraph" w:styleId="Index8">
    <w:name w:val="index 8"/>
    <w:basedOn w:val="Normal"/>
    <w:next w:val="Normal"/>
    <w:semiHidden/>
    <w:rsid w:val="00EC077F"/>
    <w:pPr>
      <w:ind w:left="2269" w:hanging="284"/>
    </w:pPr>
  </w:style>
  <w:style w:type="paragraph" w:styleId="Index9">
    <w:name w:val="index 9"/>
    <w:basedOn w:val="Normal"/>
    <w:next w:val="Normal"/>
    <w:semiHidden/>
    <w:rsid w:val="00EC077F"/>
    <w:pPr>
      <w:ind w:left="2552" w:hanging="284"/>
    </w:pPr>
  </w:style>
  <w:style w:type="paragraph" w:styleId="TOC2">
    <w:name w:val="toc 2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EC077F"/>
    <w:pPr>
      <w:ind w:left="851"/>
    </w:pPr>
  </w:style>
  <w:style w:type="paragraph" w:styleId="TOC5">
    <w:name w:val="toc 5"/>
    <w:basedOn w:val="Normal"/>
    <w:next w:val="Normal"/>
    <w:semiHidden/>
    <w:rsid w:val="00EC077F"/>
    <w:pPr>
      <w:ind w:left="1134"/>
    </w:pPr>
  </w:style>
  <w:style w:type="paragraph" w:styleId="TOC6">
    <w:name w:val="toc 6"/>
    <w:basedOn w:val="Normal"/>
    <w:next w:val="Normal"/>
    <w:semiHidden/>
    <w:rsid w:val="00EC077F"/>
    <w:pPr>
      <w:ind w:left="1418"/>
    </w:pPr>
  </w:style>
  <w:style w:type="paragraph" w:styleId="TOC7">
    <w:name w:val="toc 7"/>
    <w:basedOn w:val="Normal"/>
    <w:next w:val="Normal"/>
    <w:semiHidden/>
    <w:rsid w:val="00EC077F"/>
    <w:pPr>
      <w:ind w:left="1701"/>
    </w:pPr>
  </w:style>
  <w:style w:type="paragraph" w:styleId="TOC8">
    <w:name w:val="toc 8"/>
    <w:basedOn w:val="Normal"/>
    <w:next w:val="Normal"/>
    <w:semiHidden/>
    <w:rsid w:val="00EC077F"/>
    <w:pPr>
      <w:ind w:left="1985"/>
    </w:pPr>
  </w:style>
  <w:style w:type="paragraph" w:styleId="TOC9">
    <w:name w:val="toc 9"/>
    <w:basedOn w:val="Normal"/>
    <w:next w:val="Normal"/>
    <w:semiHidden/>
    <w:rsid w:val="00EC077F"/>
    <w:pPr>
      <w:ind w:left="2268"/>
    </w:pPr>
  </w:style>
  <w:style w:type="paragraph" w:styleId="TableofFigures">
    <w:name w:val="table of figures"/>
    <w:basedOn w:val="Normal"/>
    <w:next w:val="Normal"/>
    <w:semiHidden/>
    <w:rsid w:val="00EC077F"/>
    <w:pPr>
      <w:ind w:left="567" w:hanging="567"/>
    </w:pPr>
  </w:style>
  <w:style w:type="paragraph" w:styleId="ListBullet5">
    <w:name w:val="List Bullet 5"/>
    <w:basedOn w:val="Normal"/>
    <w:rsid w:val="00EC077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EC077F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EC077F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EC077F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EC077F"/>
    <w:pPr>
      <w:ind w:left="284" w:firstLine="284"/>
    </w:pPr>
  </w:style>
  <w:style w:type="character" w:styleId="Strong">
    <w:name w:val="Strong"/>
    <w:basedOn w:val="DefaultParagraphFont"/>
    <w:qFormat/>
    <w:rsid w:val="00EC077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C077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C077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EC07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C077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C077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C077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C077F"/>
    <w:pPr>
      <w:framePr w:h="1054" w:wrap="around" w:y="5920"/>
    </w:pPr>
  </w:style>
  <w:style w:type="paragraph" w:customStyle="1" w:styleId="ReportHeading3">
    <w:name w:val="ReportHeading3"/>
    <w:basedOn w:val="ReportHeading2"/>
    <w:rsid w:val="00EC077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C077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EC07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C077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C077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C07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C07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0">
    <w:name w:val="ºÇ¡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3">
    <w:name w:val="?????3????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</w:pPr>
    <w:rPr>
      <w:rFonts w:ascii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  <w:uiPriority w:val="99"/>
    <w:rsid w:val="00EC077F"/>
  </w:style>
  <w:style w:type="paragraph" w:customStyle="1" w:styleId="AccPolicyHeading">
    <w:name w:val="Acc Policy Heading"/>
    <w:basedOn w:val="BodyText"/>
    <w:link w:val="AccPolicyHeadingChar"/>
    <w:autoRedefine/>
    <w:rsid w:val="00BD15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BD1558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2">
    <w:name w:val="???????"/>
    <w:basedOn w:val="Normal"/>
    <w:rsid w:val="000556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IndexHeading1">
    <w:name w:val="Index Heading1"/>
    <w:aliases w:val="ixh"/>
    <w:basedOn w:val="BodyText"/>
    <w:rsid w:val="00BD1558"/>
    <w:pPr>
      <w:spacing w:after="130"/>
      <w:ind w:left="1134" w:hanging="1134"/>
    </w:pPr>
    <w:rPr>
      <w:b/>
      <w:lang w:val="en-GB"/>
    </w:rPr>
  </w:style>
  <w:style w:type="paragraph" w:styleId="BalloonText">
    <w:name w:val="Balloon Text"/>
    <w:basedOn w:val="Normal"/>
    <w:link w:val="BalloonTextChar"/>
    <w:semiHidden/>
    <w:rsid w:val="0004370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3D56A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5D4E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2973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1">
    <w:name w:val="Heading 2 Char1"/>
    <w:basedOn w:val="DefaultParagraphFont"/>
    <w:link w:val="Heading2"/>
    <w:rsid w:val="0023261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84359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2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ullet">
    <w:name w:val="Bullet"/>
    <w:basedOn w:val="Normal"/>
    <w:rsid w:val="0035252F"/>
    <w:pPr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4"/>
      <w:szCs w:val="24"/>
      <w:lang w:bidi="ar-SA"/>
    </w:rPr>
  </w:style>
  <w:style w:type="character" w:styleId="Emphasis">
    <w:name w:val="Emphasis"/>
    <w:basedOn w:val="DefaultParagraphFont"/>
    <w:qFormat/>
    <w:rsid w:val="00FD5B58"/>
    <w:rPr>
      <w:i/>
      <w:iCs/>
    </w:rPr>
  </w:style>
  <w:style w:type="paragraph" w:styleId="ListParagraph">
    <w:name w:val="List Paragraph"/>
    <w:basedOn w:val="Normal"/>
    <w:uiPriority w:val="34"/>
    <w:qFormat/>
    <w:rsid w:val="00BA3749"/>
    <w:pPr>
      <w:ind w:left="720"/>
      <w:contextualSpacing/>
    </w:pPr>
    <w:rPr>
      <w:szCs w:val="22"/>
    </w:rPr>
  </w:style>
  <w:style w:type="character" w:customStyle="1" w:styleId="Heading1Char">
    <w:name w:val="Heading 1 Char"/>
    <w:basedOn w:val="DefaultParagraphFont"/>
    <w:link w:val="Heading1"/>
    <w:locked/>
    <w:rsid w:val="00FB272F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ocked/>
    <w:rsid w:val="00FB272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FB272F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FB272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locked/>
    <w:rsid w:val="00FB272F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locked/>
    <w:rsid w:val="00FB272F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locked/>
    <w:rsid w:val="00FB272F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locked/>
    <w:rsid w:val="00FB272F"/>
    <w:rPr>
      <w:rFonts w:cs="EucrosiaUPC"/>
      <w:sz w:val="28"/>
      <w:szCs w:val="28"/>
      <w:lang w:val="th-TH" w:eastAsia="en-US"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FB272F"/>
    <w:rPr>
      <w:rFonts w:ascii="Arial" w:hAnsi="Arial"/>
      <w:sz w:val="18"/>
      <w:szCs w:val="18"/>
      <w:lang w:val="en-US" w:eastAsia="en-US" w:bidi="th-TH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FirstIndentChar">
    <w:name w:val="Body Text First Indent Char"/>
    <w:basedOn w:val="BodyTextChar1"/>
    <w:link w:val="BodyTextFirstIndent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µÒÃÒ§3ªèÍ§"/>
    <w:basedOn w:val="Normal"/>
    <w:uiPriority w:val="99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B272F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a3">
    <w:name w:val="??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BodyTextIndent2Char">
    <w:name w:val="Body Text Indent 2 Char"/>
    <w:basedOn w:val="DefaultParagraphFont"/>
    <w:link w:val="BodyTextIndent2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FB272F"/>
    <w:rPr>
      <w:rFonts w:ascii="Tahoma" w:hAnsi="Tahoma" w:cs="Tahoma"/>
      <w:sz w:val="16"/>
      <w:szCs w:val="16"/>
      <w:lang w:val="en-US" w:eastAsia="en-US" w:bidi="th-TH"/>
    </w:rPr>
  </w:style>
  <w:style w:type="paragraph" w:styleId="Signature">
    <w:name w:val="Signature"/>
    <w:basedOn w:val="Normal"/>
    <w:link w:val="SignatureChar"/>
    <w:rsid w:val="00FB272F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locked/>
    <w:rsid w:val="00FB272F"/>
    <w:rPr>
      <w:rFonts w:ascii="Arial" w:hAnsi="Arial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uiPriority w:val="99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FB272F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FB272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B272F"/>
    <w:pPr>
      <w:spacing w:after="0"/>
    </w:pPr>
  </w:style>
  <w:style w:type="paragraph" w:customStyle="1" w:styleId="acctdividends">
    <w:name w:val="acct dividends"/>
    <w:aliases w:val="a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B272F"/>
    <w:pPr>
      <w:spacing w:after="0"/>
    </w:pPr>
  </w:style>
  <w:style w:type="paragraph" w:customStyle="1" w:styleId="acctindent">
    <w:name w:val="acct indent"/>
    <w:aliases w:val="ai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B272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B272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B272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B272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B272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B272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B272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B272F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B272F"/>
    <w:pPr>
      <w:spacing w:after="0"/>
    </w:pPr>
  </w:style>
  <w:style w:type="paragraph" w:customStyle="1" w:styleId="List1a">
    <w:name w:val="List 1a"/>
    <w:aliases w:val="1a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B27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FB272F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FB272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B272F"/>
  </w:style>
  <w:style w:type="paragraph" w:customStyle="1" w:styleId="zreportaddinfo">
    <w:name w:val="zreport addinfo"/>
    <w:basedOn w:val="Normal"/>
    <w:rsid w:val="00FB272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B272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B272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B272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B272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B272F"/>
    <w:rPr>
      <w:b/>
      <w:bCs/>
    </w:rPr>
  </w:style>
  <w:style w:type="paragraph" w:customStyle="1" w:styleId="nineptbodytext">
    <w:name w:val="nine pt body text"/>
    <w:aliases w:val="9bt"/>
    <w:basedOn w:val="nineptnormal"/>
    <w:rsid w:val="00FB272F"/>
    <w:pPr>
      <w:spacing w:after="220"/>
    </w:pPr>
  </w:style>
  <w:style w:type="paragraph" w:customStyle="1" w:styleId="nineptnormal">
    <w:name w:val="nine pt normal"/>
    <w:aliases w:val="9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B272F"/>
    <w:pPr>
      <w:jc w:val="center"/>
    </w:pPr>
  </w:style>
  <w:style w:type="paragraph" w:customStyle="1" w:styleId="heading">
    <w:name w:val="heading"/>
    <w:aliases w:val="h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B272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B272F"/>
  </w:style>
  <w:style w:type="paragraph" w:customStyle="1" w:styleId="nineptheadingcentredbold">
    <w:name w:val="nine pt heading centred bold"/>
    <w:aliases w:val="9hc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B272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B272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B272F"/>
    <w:rPr>
      <w:b/>
    </w:rPr>
  </w:style>
  <w:style w:type="paragraph" w:customStyle="1" w:styleId="nineptcolumntab1">
    <w:name w:val="nine pt column tab1"/>
    <w:aliases w:val="a91"/>
    <w:basedOn w:val="nineptnormal"/>
    <w:rsid w:val="00FB272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B272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B272F"/>
    <w:pPr>
      <w:jc w:val="center"/>
    </w:pPr>
  </w:style>
  <w:style w:type="paragraph" w:customStyle="1" w:styleId="Normalheading">
    <w:name w:val="Normal heading"/>
    <w:aliases w:val="nh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B272F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B272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B272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B272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B272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B272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B272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B272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B272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B272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B272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B272F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B272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B272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B272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B272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B272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B272F"/>
    <w:pPr>
      <w:spacing w:after="0"/>
    </w:pPr>
  </w:style>
  <w:style w:type="paragraph" w:customStyle="1" w:styleId="smallreturn">
    <w:name w:val="small return"/>
    <w:aliases w:val="sr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B272F"/>
    <w:pPr>
      <w:spacing w:after="0"/>
    </w:pPr>
  </w:style>
  <w:style w:type="paragraph" w:customStyle="1" w:styleId="headingbolditalic">
    <w:name w:val="heading bold italic"/>
    <w:aliases w:val="hbi"/>
    <w:basedOn w:val="heading"/>
    <w:rsid w:val="00FB272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B272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B272F"/>
    <w:pPr>
      <w:spacing w:after="0"/>
    </w:pPr>
  </w:style>
  <w:style w:type="paragraph" w:customStyle="1" w:styleId="blockbullet">
    <w:name w:val="block bullet"/>
    <w:aliases w:val="bb"/>
    <w:basedOn w:val="block"/>
    <w:rsid w:val="00FB272F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B272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B272F"/>
    <w:pPr>
      <w:spacing w:after="0"/>
    </w:pPr>
  </w:style>
  <w:style w:type="paragraph" w:customStyle="1" w:styleId="eightptnormal">
    <w:name w:val="eight pt normal"/>
    <w:aliases w:val="8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B272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B272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B272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B272F"/>
    <w:rPr>
      <w:b/>
      <w:bCs/>
    </w:rPr>
  </w:style>
  <w:style w:type="paragraph" w:customStyle="1" w:styleId="eightptbodytext">
    <w:name w:val="eight pt body text"/>
    <w:aliases w:val="8bt"/>
    <w:basedOn w:val="eightptnormal"/>
    <w:rsid w:val="00FB272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B272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B272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B272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B272F"/>
    <w:pPr>
      <w:spacing w:after="0"/>
    </w:pPr>
  </w:style>
  <w:style w:type="paragraph" w:customStyle="1" w:styleId="eightptblock">
    <w:name w:val="eight pt block"/>
    <w:aliases w:val="8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B272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B272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B272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B272F"/>
    <w:pPr>
      <w:spacing w:after="0"/>
    </w:pPr>
  </w:style>
  <w:style w:type="paragraph" w:customStyle="1" w:styleId="blockindent">
    <w:name w:val="block indent"/>
    <w:aliases w:val="bi"/>
    <w:basedOn w:val="block"/>
    <w:rsid w:val="00FB272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B272F"/>
    <w:pPr>
      <w:jc w:val="center"/>
    </w:pPr>
  </w:style>
  <w:style w:type="paragraph" w:customStyle="1" w:styleId="nineptcol">
    <w:name w:val="nine pt %col"/>
    <w:aliases w:val="9%"/>
    <w:basedOn w:val="nineptnormal"/>
    <w:rsid w:val="00FB272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B272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B272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B272F"/>
    <w:pPr>
      <w:spacing w:after="0"/>
    </w:pPr>
  </w:style>
  <w:style w:type="paragraph" w:customStyle="1" w:styleId="nineptblocklist">
    <w:name w:val="nine pt block list"/>
    <w:aliases w:val="9bl"/>
    <w:basedOn w:val="nineptblock"/>
    <w:rsid w:val="00FB272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B272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B272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B272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B272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B272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B272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B272F"/>
    <w:pPr>
      <w:spacing w:after="20"/>
    </w:pPr>
  </w:style>
  <w:style w:type="paragraph" w:customStyle="1" w:styleId="blockbulletnospaceafter">
    <w:name w:val="block bullet no space after"/>
    <w:aliases w:val="bbn,block bullet no sp"/>
    <w:rsid w:val="00FB272F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FB272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B272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B272F"/>
    <w:pPr>
      <w:spacing w:after="80"/>
    </w:pPr>
  </w:style>
  <w:style w:type="paragraph" w:customStyle="1" w:styleId="nineptratecol">
    <w:name w:val="nine pt rate col"/>
    <w:aliases w:val="a9r"/>
    <w:basedOn w:val="nineptnormal"/>
    <w:rsid w:val="00FB272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B272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B272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B272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B272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B272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B272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B272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B272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B272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B272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B272F"/>
    <w:pPr>
      <w:ind w:left="907" w:hanging="340"/>
    </w:pPr>
  </w:style>
  <w:style w:type="paragraph" w:customStyle="1" w:styleId="List3i">
    <w:name w:val="List 3i"/>
    <w:aliases w:val="3i"/>
    <w:basedOn w:val="List2i"/>
    <w:rsid w:val="00FB272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B272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B272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B272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B272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B272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B272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B272F"/>
    <w:pPr>
      <w:spacing w:after="80"/>
    </w:pPr>
  </w:style>
  <w:style w:type="paragraph" w:customStyle="1" w:styleId="blockbullet2">
    <w:name w:val="block bullet 2"/>
    <w:aliases w:val="bb2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B272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B272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FB272F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B272F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FB272F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B272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B272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B272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FB272F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basedOn w:val="DefaultParagraphFont"/>
    <w:rsid w:val="00FB272F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FB272F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FB272F"/>
    <w:rPr>
      <w:rFonts w:cs="Times New Roman"/>
    </w:rPr>
  </w:style>
  <w:style w:type="character" w:customStyle="1" w:styleId="gt-icon-text1">
    <w:name w:val="gt-icon-text1"/>
    <w:basedOn w:val="DefaultParagraphFont"/>
    <w:rsid w:val="00FB272F"/>
    <w:rPr>
      <w:rFonts w:cs="Times New Roman"/>
    </w:rPr>
  </w:style>
  <w:style w:type="character" w:customStyle="1" w:styleId="shorttext">
    <w:name w:val="short_text"/>
    <w:basedOn w:val="DefaultParagraphFont"/>
    <w:rsid w:val="00FB272F"/>
    <w:rPr>
      <w:rFonts w:cs="Times New Roman"/>
    </w:rPr>
  </w:style>
  <w:style w:type="paragraph" w:customStyle="1" w:styleId="Default">
    <w:name w:val="Default"/>
    <w:rsid w:val="00FB272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FB272F"/>
    <w:rPr>
      <w:rFonts w:cs="Times New Roman"/>
    </w:rPr>
  </w:style>
  <w:style w:type="paragraph" w:styleId="PlainText">
    <w:name w:val="Plain Text"/>
    <w:basedOn w:val="Normal"/>
    <w:link w:val="PlainTextChar1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1">
    <w:name w:val="Plain Text Char1"/>
    <w:basedOn w:val="DefaultParagraphFont"/>
    <w:link w:val="PlainText"/>
    <w:locked/>
    <w:rsid w:val="00FB272F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basedOn w:val="DefaultParagraphFont"/>
    <w:rsid w:val="00FB272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FB272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FB272F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B27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FB272F"/>
    <w:rPr>
      <w:rFonts w:ascii="Arial" w:hAnsi="Arial" w:cs="Angsana New"/>
      <w:b/>
      <w:bCs/>
      <w:szCs w:val="25"/>
      <w:lang w:val="en-US" w:eastAsia="en-US" w:bidi="th-TH"/>
    </w:rPr>
  </w:style>
  <w:style w:type="paragraph" w:styleId="Revision">
    <w:name w:val="Revision"/>
    <w:hidden/>
    <w:semiHidden/>
    <w:rsid w:val="00FB272F"/>
    <w:rPr>
      <w:rFonts w:ascii="Arial" w:hAnsi="Arial"/>
      <w:sz w:val="18"/>
      <w:szCs w:val="22"/>
    </w:rPr>
  </w:style>
  <w:style w:type="character" w:customStyle="1" w:styleId="PlainTextChar">
    <w:name w:val="Plain Text Char"/>
    <w:basedOn w:val="DefaultParagraphFont"/>
    <w:rsid w:val="000A1FD6"/>
    <w:rPr>
      <w:rFonts w:ascii="Consolas" w:hAnsi="Consolas" w:cs="Angsana New"/>
      <w:lang w:bidi="th-TH"/>
    </w:rPr>
  </w:style>
  <w:style w:type="table" w:styleId="Table3Deffects2">
    <w:name w:val="Table 3D effects 2"/>
    <w:basedOn w:val="TableNormal"/>
    <w:rsid w:val="00823966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basedOn w:val="DefaultParagraphFont"/>
    <w:uiPriority w:val="99"/>
    <w:semiHidden/>
    <w:unhideWhenUsed/>
    <w:rsid w:val="0063424E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296F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029BD-AA43-4D87-A90C-DEA131CFC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411</Words>
  <Characters>1640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ไทยทาเคนาคา สากลก่อสร้าง จำกัด</vt:lpstr>
    </vt:vector>
  </TitlesOfParts>
  <Company>KPMG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ไทยทาเคนาคา สากลก่อสร้าง จำกัด</dc:title>
  <dc:subject/>
  <dc:creator>AA</dc:creator>
  <cp:keywords/>
  <dc:description/>
  <cp:lastModifiedBy>Somjai, Nigonyanont</cp:lastModifiedBy>
  <cp:revision>3</cp:revision>
  <cp:lastPrinted>2019-05-14T03:50:00Z</cp:lastPrinted>
  <dcterms:created xsi:type="dcterms:W3CDTF">2019-05-14T08:04:00Z</dcterms:created>
  <dcterms:modified xsi:type="dcterms:W3CDTF">2019-05-14T08:19:00Z</dcterms:modified>
</cp:coreProperties>
</file>