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1B41B9" w:rsidTr="00913126">
        <w:tc>
          <w:tcPr>
            <w:tcW w:w="1368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77FFC" w:rsidRPr="001B41B9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1B41B9" w:rsidTr="00913126">
        <w:tc>
          <w:tcPr>
            <w:tcW w:w="1368" w:type="dxa"/>
          </w:tcPr>
          <w:p w:rsidR="00977FFC" w:rsidRPr="001B41B9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77FFC" w:rsidRPr="001B41B9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977FFC" w:rsidRPr="001B41B9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1B41B9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C57988" w:rsidRDefault="00BE7A55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1B41B9" w:rsidRDefault="00C6708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6708A" w:rsidRPr="001B41B9" w:rsidTr="00913126">
        <w:tc>
          <w:tcPr>
            <w:tcW w:w="1368" w:type="dxa"/>
          </w:tcPr>
          <w:p w:rsidR="00C6708A" w:rsidRPr="001B41B9" w:rsidRDefault="00BE7A55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6708A" w:rsidRPr="001B41B9" w:rsidRDefault="00C6708A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C6708A" w:rsidRPr="00BD47DA" w:rsidRDefault="00BD47DA" w:rsidP="00D6546C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D47DA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</w:tr>
      <w:tr w:rsidR="0083551E" w:rsidRPr="001B41B9" w:rsidTr="00913126">
        <w:tc>
          <w:tcPr>
            <w:tcW w:w="1368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83551E" w:rsidRPr="001B41B9" w:rsidRDefault="0083551E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83551E" w:rsidRPr="00EB3AD5" w:rsidRDefault="00BD47DA" w:rsidP="0083551E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BD47DA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  <w:cs/>
              </w:rPr>
            </w:pPr>
            <w:r w:rsidRPr="00BD47DA"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D47DA" w:rsidRPr="00BD47DA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82165D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C57988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EB3AD5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D6546C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C57988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2A2A4B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2A2A4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C57988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Pr="00C57988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EB3AD5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EB3AD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1B41B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5604B1" w:rsidRPr="001B41B9" w:rsidTr="00913126">
        <w:tc>
          <w:tcPr>
            <w:tcW w:w="1368" w:type="dxa"/>
          </w:tcPr>
          <w:p w:rsidR="005604B1" w:rsidRDefault="005604B1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5604B1" w:rsidRPr="001B41B9" w:rsidRDefault="005604B1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5604B1" w:rsidRDefault="005604B1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5604B1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5604B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85B0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5604B1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5604B1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BD47DA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47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BD47DA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5604B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BD47DA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D47DA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BD47DA" w:rsidRPr="001B41B9" w:rsidTr="00913126">
        <w:tc>
          <w:tcPr>
            <w:tcW w:w="1368" w:type="dxa"/>
          </w:tcPr>
          <w:p w:rsidR="00BD47DA" w:rsidRPr="00C57988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47DA" w:rsidRPr="001B41B9" w:rsidTr="00826FB8">
        <w:tc>
          <w:tcPr>
            <w:tcW w:w="1368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:rsidR="00BD47DA" w:rsidRPr="001B41B9" w:rsidRDefault="00BD47DA" w:rsidP="00BD47DA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br w:type="page"/>
      </w:r>
      <w:r w:rsidRPr="001B41B9">
        <w:rPr>
          <w:rFonts w:ascii="Angsana New" w:hAnsi="Angsana New"/>
          <w:sz w:val="30"/>
          <w:szCs w:val="30"/>
          <w:cs/>
        </w:rPr>
        <w:lastRenderedPageBreak/>
        <w:tab/>
        <w:t>หมายเหตุประกอบงบการ</w:t>
      </w:r>
      <w:r w:rsidR="004C0C22" w:rsidRPr="001B41B9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D1558" w:rsidRPr="00785AA6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</w:rPr>
        <w:tab/>
      </w:r>
      <w:r w:rsidRPr="001B41B9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1B41B9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1B41B9">
        <w:rPr>
          <w:rFonts w:ascii="Angsana New" w:hAnsi="Angsana New"/>
          <w:sz w:val="30"/>
          <w:szCs w:val="30"/>
          <w:cs/>
        </w:rPr>
        <w:t>นี้</w:t>
      </w:r>
      <w:r w:rsidRPr="001B41B9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1B41B9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1B41B9">
        <w:rPr>
          <w:rFonts w:ascii="Angsana New" w:hAnsi="Angsana New"/>
          <w:sz w:val="30"/>
          <w:szCs w:val="30"/>
          <w:cs/>
        </w:rPr>
        <w:t>จาก</w:t>
      </w:r>
      <w:r w:rsidR="00AA73F6" w:rsidRPr="001B41B9">
        <w:rPr>
          <w:rFonts w:ascii="Angsana New" w:hAnsi="Angsana New"/>
          <w:sz w:val="30"/>
          <w:szCs w:val="30"/>
          <w:cs/>
        </w:rPr>
        <w:t>คณะ</w:t>
      </w:r>
      <w:r w:rsidRPr="001B41B9">
        <w:rPr>
          <w:rFonts w:ascii="Angsana New" w:hAnsi="Angsana New"/>
          <w:sz w:val="30"/>
          <w:szCs w:val="30"/>
          <w:cs/>
        </w:rPr>
        <w:t>กรรมการ</w:t>
      </w:r>
      <w:r w:rsidRPr="00477E7C">
        <w:rPr>
          <w:rFonts w:ascii="Angsana New" w:hAnsi="Angsana New"/>
          <w:sz w:val="30"/>
          <w:szCs w:val="30"/>
          <w:cs/>
        </w:rPr>
        <w:t>เมื่อ</w:t>
      </w:r>
      <w:r w:rsidR="00267D07" w:rsidRPr="00F74793">
        <w:rPr>
          <w:rFonts w:ascii="Angsana New" w:hAnsi="Angsana New"/>
          <w:sz w:val="30"/>
          <w:szCs w:val="30"/>
          <w:cs/>
        </w:rPr>
        <w:t>วันท</w:t>
      </w:r>
      <w:r w:rsidR="0004390F" w:rsidRPr="00F74793">
        <w:rPr>
          <w:rFonts w:ascii="Angsana New" w:hAnsi="Angsana New" w:hint="cs"/>
          <w:sz w:val="30"/>
          <w:szCs w:val="30"/>
          <w:cs/>
        </w:rPr>
        <w:t xml:space="preserve">ี่ </w:t>
      </w:r>
      <w:r w:rsidR="00ED4D17" w:rsidRPr="00ED4D17">
        <w:rPr>
          <w:rFonts w:ascii="Angsana New" w:hAnsi="Angsana New"/>
          <w:sz w:val="30"/>
          <w:szCs w:val="30"/>
        </w:rPr>
        <w:t>13</w:t>
      </w:r>
      <w:r w:rsidR="00241BF1" w:rsidRPr="00ED4D17">
        <w:rPr>
          <w:rFonts w:ascii="Angsana New" w:hAnsi="Angsana New"/>
          <w:sz w:val="30"/>
          <w:szCs w:val="30"/>
        </w:rPr>
        <w:t xml:space="preserve"> </w:t>
      </w:r>
      <w:r w:rsidR="00ED4D17" w:rsidRPr="00ED4D17">
        <w:rPr>
          <w:rFonts w:ascii="Angsana New" w:hAnsi="Angsana New" w:hint="cs"/>
          <w:sz w:val="30"/>
          <w:szCs w:val="30"/>
          <w:cs/>
        </w:rPr>
        <w:t>พฤษภา</w:t>
      </w:r>
      <w:r w:rsidR="00241BF1" w:rsidRPr="00ED4D17">
        <w:rPr>
          <w:rFonts w:ascii="Angsana New" w:hAnsi="Angsana New" w:hint="cs"/>
          <w:sz w:val="30"/>
          <w:szCs w:val="30"/>
          <w:cs/>
        </w:rPr>
        <w:t>คม</w:t>
      </w:r>
      <w:r w:rsidR="00785AA6" w:rsidRPr="00ED4D17">
        <w:rPr>
          <w:rFonts w:ascii="Angsana New" w:hAnsi="Angsana New" w:hint="cs"/>
          <w:sz w:val="30"/>
          <w:szCs w:val="30"/>
          <w:cs/>
        </w:rPr>
        <w:t xml:space="preserve"> </w:t>
      </w:r>
      <w:r w:rsidR="00ED4D17" w:rsidRPr="00ED4D17">
        <w:rPr>
          <w:rFonts w:ascii="Angsana New" w:hAnsi="Angsana New"/>
          <w:sz w:val="30"/>
          <w:szCs w:val="30"/>
        </w:rPr>
        <w:t>2562</w:t>
      </w:r>
    </w:p>
    <w:p w:rsidR="00BD1558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30"/>
          <w:szCs w:val="30"/>
        </w:rPr>
      </w:pPr>
    </w:p>
    <w:p w:rsidR="005F5E41" w:rsidRPr="001B41B9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</w:rPr>
        <w:t>1</w:t>
      </w:r>
      <w:r w:rsidR="005F5E41" w:rsidRPr="001B41B9">
        <w:rPr>
          <w:rFonts w:ascii="Angsana New" w:hAnsi="Angsana New"/>
          <w:b/>
          <w:bCs/>
          <w:sz w:val="30"/>
          <w:szCs w:val="30"/>
        </w:rPr>
        <w:tab/>
      </w:r>
      <w:r w:rsidR="005F5E41" w:rsidRPr="001B41B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5F5E41" w:rsidRPr="001B41B9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 xml:space="preserve">บริษัท อาหารสยาม จำกัด (มหาชน) </w:t>
      </w:r>
      <w:r w:rsidRPr="001B41B9">
        <w:rPr>
          <w:rFonts w:ascii="Angsana New" w:hAnsi="Angsana New"/>
          <w:sz w:val="30"/>
          <w:szCs w:val="30"/>
        </w:rPr>
        <w:t>“</w:t>
      </w:r>
      <w:r w:rsidRPr="001B41B9">
        <w:rPr>
          <w:rFonts w:ascii="Angsana New" w:hAnsi="Angsana New"/>
          <w:sz w:val="30"/>
          <w:szCs w:val="30"/>
          <w:cs/>
        </w:rPr>
        <w:t>บริษัท</w:t>
      </w:r>
      <w:r w:rsidR="004F4D76" w:rsidRPr="001B41B9">
        <w:rPr>
          <w:rFonts w:ascii="Angsana New" w:hAnsi="Angsana New"/>
          <w:sz w:val="30"/>
          <w:szCs w:val="30"/>
        </w:rPr>
        <w:t>”</w:t>
      </w:r>
      <w:r w:rsidR="004F4D76" w:rsidRPr="001B41B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4F4D76">
        <w:rPr>
          <w:rFonts w:ascii="Angsana New" w:hAnsi="Angsana New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และมีที่อยู่จดทะเบียนตั้งอยู่เลขที่</w:t>
      </w:r>
      <w:r w:rsidR="0028002C">
        <w:rPr>
          <w:rFonts w:ascii="Angsana New" w:hAnsi="Angsana New"/>
          <w:sz w:val="30"/>
          <w:szCs w:val="30"/>
          <w:cs/>
        </w:rPr>
        <w:t xml:space="preserve"> </w:t>
      </w:r>
      <w:r w:rsidR="0028002C">
        <w:rPr>
          <w:rFonts w:ascii="Angsana New" w:hAnsi="Angsana New"/>
          <w:sz w:val="30"/>
          <w:szCs w:val="30"/>
        </w:rPr>
        <w:t xml:space="preserve">1 </w:t>
      </w:r>
      <w:r w:rsidR="00AA73F6" w:rsidRPr="001B41B9">
        <w:rPr>
          <w:rFonts w:ascii="Angsana New" w:hAnsi="Angsana New"/>
          <w:sz w:val="30"/>
          <w:szCs w:val="30"/>
          <w:cs/>
        </w:rPr>
        <w:t>อาคารเอ็มไพร์ทาวเวอร์ ชั้น 43 ถนนสา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>รใต้ แขวงยานนาวา เขตสา</w:t>
      </w:r>
      <w:r w:rsidR="00516A3A" w:rsidRPr="001B41B9">
        <w:rPr>
          <w:rFonts w:ascii="Angsana New" w:hAnsi="Angsana New"/>
          <w:sz w:val="30"/>
          <w:szCs w:val="30"/>
          <w:cs/>
        </w:rPr>
        <w:t>ท</w:t>
      </w:r>
      <w:r w:rsidR="00AA73F6" w:rsidRPr="001B41B9">
        <w:rPr>
          <w:rFonts w:ascii="Angsana New" w:hAnsi="Angsana New"/>
          <w:sz w:val="30"/>
          <w:szCs w:val="30"/>
          <w:cs/>
        </w:rPr>
        <w:t xml:space="preserve">ร </w:t>
      </w:r>
      <w:r w:rsidR="00D27B2B" w:rsidRPr="001B41B9">
        <w:rPr>
          <w:rFonts w:ascii="Angsana New" w:hAnsi="Angsana New"/>
          <w:sz w:val="30"/>
          <w:szCs w:val="30"/>
          <w:cs/>
        </w:rPr>
        <w:t>กรุงเทพมหานคร และมีสำนักงานโร</w:t>
      </w:r>
      <w:r w:rsidR="00B36947" w:rsidRPr="001B41B9">
        <w:rPr>
          <w:rFonts w:ascii="Angsana New" w:hAnsi="Angsana New"/>
          <w:sz w:val="30"/>
          <w:szCs w:val="30"/>
          <w:cs/>
        </w:rPr>
        <w:t>ง</w:t>
      </w:r>
      <w:r w:rsidR="005A405A" w:rsidRPr="001B41B9">
        <w:rPr>
          <w:rFonts w:ascii="Angsana New" w:hAnsi="Angsana New"/>
          <w:sz w:val="30"/>
          <w:szCs w:val="30"/>
          <w:cs/>
        </w:rPr>
        <w:t>งาน</w:t>
      </w:r>
      <w:r w:rsidR="00D27B2B" w:rsidRPr="001B41B9">
        <w:rPr>
          <w:rFonts w:ascii="Angsana New" w:hAnsi="Angsana New"/>
          <w:sz w:val="30"/>
          <w:szCs w:val="30"/>
          <w:cs/>
        </w:rPr>
        <w:t xml:space="preserve">ตั้งอยู่เลขที่ 218 หมู่ </w:t>
      </w:r>
      <w:r w:rsidR="00A57732" w:rsidRPr="001B41B9">
        <w:rPr>
          <w:rFonts w:ascii="Angsana New" w:hAnsi="Angsana New"/>
          <w:sz w:val="30"/>
          <w:szCs w:val="30"/>
          <w:cs/>
        </w:rPr>
        <w:t>8 ถนนซุปเปอร์ไฮเวย์ สัตหีบ-ฉะเชิงเทรา ตำบลหนองอิรุณ</w:t>
      </w:r>
      <w:r w:rsidR="004F4D76">
        <w:rPr>
          <w:rFonts w:ascii="Angsana New" w:hAnsi="Angsana New"/>
          <w:sz w:val="30"/>
          <w:szCs w:val="30"/>
          <w:cs/>
        </w:rPr>
        <w:t xml:space="preserve"> อำเภอบ้านบึง</w:t>
      </w:r>
      <w:r w:rsidR="007E61A8">
        <w:rPr>
          <w:rFonts w:ascii="Angsana New" w:hAnsi="Angsana New"/>
          <w:sz w:val="30"/>
          <w:szCs w:val="30"/>
        </w:rPr>
        <w:t xml:space="preserve"> </w:t>
      </w:r>
      <w:r w:rsidR="005A405A" w:rsidRPr="001B41B9">
        <w:rPr>
          <w:rFonts w:ascii="Angsana New" w:hAnsi="Angsana New"/>
          <w:sz w:val="30"/>
          <w:szCs w:val="30"/>
          <w:cs/>
        </w:rPr>
        <w:t>จังหวัดชลบุรี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9733A" w:rsidRPr="001B41B9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บริษัทจดทะเบีย</w:t>
      </w:r>
      <w:r w:rsidR="00C546D9" w:rsidRPr="001B41B9">
        <w:rPr>
          <w:rFonts w:ascii="Angsana New" w:hAnsi="Angsana New"/>
          <w:sz w:val="30"/>
          <w:szCs w:val="30"/>
          <w:cs/>
        </w:rPr>
        <w:t>นกับตลาดหลักทรัพย์แห่งประเทศไทย</w:t>
      </w:r>
      <w:r w:rsidRPr="001B41B9">
        <w:rPr>
          <w:rFonts w:ascii="Angsana New" w:hAnsi="Angsana New"/>
          <w:sz w:val="30"/>
          <w:szCs w:val="30"/>
          <w:cs/>
        </w:rPr>
        <w:t>เมื่อ</w:t>
      </w:r>
      <w:r w:rsidR="00C546D9" w:rsidRPr="001B41B9">
        <w:rPr>
          <w:rFonts w:ascii="Angsana New" w:hAnsi="Angsana New"/>
          <w:sz w:val="30"/>
          <w:szCs w:val="30"/>
          <w:cs/>
        </w:rPr>
        <w:t>เดือน</w:t>
      </w:r>
      <w:r w:rsidR="00D13533" w:rsidRPr="001B41B9">
        <w:rPr>
          <w:rFonts w:ascii="Angsana New" w:hAnsi="Angsana New"/>
          <w:sz w:val="30"/>
          <w:szCs w:val="30"/>
          <w:cs/>
        </w:rPr>
        <w:t>กรกฎาคม</w:t>
      </w:r>
      <w:r w:rsidR="00FD5511" w:rsidRPr="001B41B9">
        <w:rPr>
          <w:rFonts w:ascii="Angsana New" w:hAnsi="Angsana New"/>
          <w:sz w:val="30"/>
          <w:szCs w:val="30"/>
          <w:cs/>
        </w:rPr>
        <w:t xml:space="preserve"> 25</w:t>
      </w:r>
      <w:r w:rsidR="00D13533" w:rsidRPr="001B41B9">
        <w:rPr>
          <w:rFonts w:ascii="Angsana New" w:hAnsi="Angsana New"/>
          <w:sz w:val="30"/>
          <w:szCs w:val="30"/>
          <w:cs/>
        </w:rPr>
        <w:t>28</w:t>
      </w:r>
    </w:p>
    <w:p w:rsidR="0029733A" w:rsidRPr="00C65826" w:rsidRDefault="0029733A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23E9" w:rsidRDefault="005B23E9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Pr="001B41B9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/>
          <w:sz w:val="30"/>
          <w:szCs w:val="30"/>
          <w:cs/>
        </w:rPr>
        <w:t>ือหุ้นรายใหญ่ในระหว่างงวดได้แก</w:t>
      </w:r>
      <w:r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/>
          <w:sz w:val="30"/>
          <w:szCs w:val="30"/>
          <w:cs/>
        </w:rPr>
        <w:t>บริษัท พรรณธิอร จำกั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414D9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032594">
        <w:rPr>
          <w:rFonts w:ascii="Angsana New" w:hAnsi="Angsana New"/>
          <w:sz w:val="30"/>
          <w:szCs w:val="30"/>
        </w:rPr>
        <w:t>70.85</w:t>
      </w:r>
      <w:r w:rsidRPr="001414D9">
        <w:rPr>
          <w:rFonts w:ascii="Angsana New" w:hAnsi="Angsana New"/>
          <w:sz w:val="30"/>
          <w:szCs w:val="30"/>
          <w:cs/>
        </w:rPr>
        <w:t>) ซึ่ง</w:t>
      </w:r>
      <w:r w:rsidRPr="001B41B9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ในประเทศไทย</w:t>
      </w:r>
    </w:p>
    <w:p w:rsidR="0029733A" w:rsidRPr="00C65826" w:rsidRDefault="0029733A" w:rsidP="005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AF6E7D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9744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="Angsana New" w:hAnsi="Angsana New" w:hint="cs"/>
          <w:sz w:val="30"/>
          <w:szCs w:val="30"/>
          <w:cs/>
        </w:rPr>
        <w:t>การเพาะปลูก</w:t>
      </w:r>
      <w:r>
        <w:rPr>
          <w:rFonts w:ascii="Angsana New" w:hAnsi="Angsana New"/>
          <w:sz w:val="30"/>
          <w:szCs w:val="30"/>
        </w:rPr>
        <w:t xml:space="preserve"> </w:t>
      </w:r>
      <w:r w:rsidRPr="00A97446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</w:t>
      </w:r>
      <w:r>
        <w:rPr>
          <w:rFonts w:ascii="Angsana New" w:hAnsi="Angsana New"/>
          <w:sz w:val="30"/>
          <w:szCs w:val="30"/>
          <w:cs/>
        </w:rPr>
        <w:t>ชผลทางการเกษ</w:t>
      </w:r>
      <w:r w:rsidR="002804CD">
        <w:rPr>
          <w:rFonts w:ascii="Angsana New" w:hAnsi="Angsana New"/>
          <w:sz w:val="30"/>
          <w:szCs w:val="30"/>
          <w:cs/>
        </w:rPr>
        <w:t>ตร</w:t>
      </w:r>
      <w:r w:rsidR="002804CD" w:rsidRPr="002804CD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2804CD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2804CD">
        <w:rPr>
          <w:rFonts w:ascii="Angsana New" w:hAnsi="Angsana New"/>
          <w:spacing w:val="-2"/>
          <w:sz w:val="30"/>
          <w:szCs w:val="30"/>
        </w:rPr>
        <w:t xml:space="preserve"> </w:t>
      </w:r>
      <w:r w:rsidRPr="002804CD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A97446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>
        <w:rPr>
          <w:rFonts w:ascii="Angsana New" w:hAnsi="Angsana New"/>
          <w:sz w:val="30"/>
          <w:szCs w:val="30"/>
          <w:cs/>
        </w:rPr>
        <w:t>ื่นๆ</w:t>
      </w:r>
      <w:r w:rsidR="005E4B0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บรรจุกระป๋องและถ้วยพลาสติก</w:t>
      </w:r>
      <w:r w:rsidRPr="00A97446">
        <w:rPr>
          <w:rFonts w:ascii="Angsana New" w:hAnsi="Angsana New"/>
          <w:sz w:val="30"/>
          <w:szCs w:val="30"/>
          <w:cs/>
        </w:rPr>
        <w:t>และน้ำสับปะรดบรรจุกระป๋อง</w:t>
      </w:r>
    </w:p>
    <w:p w:rsidR="00AF6E7D" w:rsidRPr="00C5017C" w:rsidRDefault="00AF6E7D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45EE8" w:rsidRPr="00C5017C" w:rsidRDefault="00AF6E7D" w:rsidP="00AF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5017C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</w:t>
      </w:r>
      <w:r w:rsidRPr="00C5017C">
        <w:rPr>
          <w:rFonts w:ascii="Angsana New" w:hAnsi="Angsana New" w:hint="cs"/>
          <w:spacing w:val="-2"/>
          <w:sz w:val="30"/>
          <w:szCs w:val="30"/>
          <w:cs/>
        </w:rPr>
        <w:t>ร่วมและบริษัทย่อย</w:t>
      </w:r>
      <w:r w:rsidRPr="00C5017C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C5017C">
        <w:rPr>
          <w:rFonts w:ascii="Angsana New" w:hAnsi="Angsana New"/>
          <w:spacing w:val="-2"/>
          <w:sz w:val="30"/>
          <w:szCs w:val="30"/>
        </w:rPr>
        <w:t xml:space="preserve">31 </w:t>
      </w:r>
      <w:r w:rsidR="00A015E2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A015E2">
        <w:rPr>
          <w:rFonts w:ascii="Angsana New" w:hAnsi="Angsana New"/>
          <w:spacing w:val="-2"/>
          <w:sz w:val="30"/>
          <w:szCs w:val="30"/>
        </w:rPr>
        <w:t xml:space="preserve">2562 </w:t>
      </w:r>
      <w:r w:rsidRPr="00C5017C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C5017C">
        <w:rPr>
          <w:rFonts w:ascii="Angsana New" w:hAnsi="Angsana New"/>
          <w:spacing w:val="-2"/>
          <w:sz w:val="30"/>
          <w:szCs w:val="30"/>
        </w:rPr>
        <w:t xml:space="preserve">30 </w:t>
      </w:r>
      <w:r w:rsidRPr="00C5017C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C5017C">
        <w:rPr>
          <w:rFonts w:ascii="Angsana New" w:hAnsi="Angsana New"/>
          <w:spacing w:val="-2"/>
          <w:sz w:val="30"/>
          <w:szCs w:val="30"/>
        </w:rPr>
        <w:t>2561</w:t>
      </w:r>
      <w:r w:rsidRPr="00C5017C">
        <w:rPr>
          <w:rFonts w:ascii="Angsana New" w:hAnsi="Angsana New" w:hint="cs"/>
          <w:spacing w:val="-2"/>
          <w:sz w:val="30"/>
          <w:szCs w:val="30"/>
          <w:cs/>
        </w:rPr>
        <w:t xml:space="preserve"> ได้เปิดเผยไว้ในหมายเหตุประกอบงบการเงินข้อ</w:t>
      </w:r>
      <w:r w:rsidRPr="00C5017C">
        <w:rPr>
          <w:rFonts w:ascii="Angsana New" w:hAnsi="Angsana New"/>
          <w:spacing w:val="-2"/>
          <w:sz w:val="30"/>
          <w:szCs w:val="30"/>
        </w:rPr>
        <w:t xml:space="preserve"> 7 </w:t>
      </w:r>
      <w:r w:rsidRPr="00C5017C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C5017C">
        <w:rPr>
          <w:rFonts w:ascii="Angsana New" w:hAnsi="Angsana New"/>
          <w:spacing w:val="-2"/>
          <w:sz w:val="30"/>
          <w:szCs w:val="30"/>
        </w:rPr>
        <w:t>8</w:t>
      </w:r>
    </w:p>
    <w:p w:rsidR="003F2A31" w:rsidRPr="001B41B9" w:rsidRDefault="003F2A31" w:rsidP="0006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27B2B" w:rsidRPr="001B41B9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B41B9">
        <w:rPr>
          <w:rFonts w:ascii="Angsana New" w:hAnsi="Angsana New"/>
          <w:b/>
          <w:bCs/>
          <w:sz w:val="30"/>
          <w:szCs w:val="30"/>
        </w:rPr>
        <w:t>2</w:t>
      </w:r>
      <w:r w:rsidRPr="001B41B9">
        <w:rPr>
          <w:rFonts w:ascii="Angsana New" w:hAnsi="Angsana New"/>
          <w:b/>
          <w:bCs/>
          <w:sz w:val="30"/>
          <w:szCs w:val="30"/>
        </w:rPr>
        <w:tab/>
      </w:r>
      <w:r w:rsidR="00B36947" w:rsidRPr="001B41B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1B41B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2B68D9" w:rsidRPr="002A2A4B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C0C22" w:rsidRPr="001B41B9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D0A2F" w:rsidRPr="001B41B9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30"/>
          <w:szCs w:val="30"/>
        </w:rPr>
      </w:pPr>
    </w:p>
    <w:p w:rsidR="00D2494F" w:rsidRPr="001B41B9" w:rsidRDefault="00D2494F" w:rsidP="00A87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</w:t>
      </w:r>
      <w:r w:rsidR="002A2A4B">
        <w:rPr>
          <w:rFonts w:ascii="Angsana New" w:hAnsi="Angsana New"/>
          <w:sz w:val="30"/>
          <w:szCs w:val="30"/>
          <w:cs/>
        </w:rPr>
        <w:t>รูปแบบย่อและตามมาตรฐานการบัญชี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1B41B9">
        <w:rPr>
          <w:rFonts w:ascii="Angsana New" w:hAnsi="Angsana New"/>
          <w:sz w:val="30"/>
          <w:szCs w:val="30"/>
          <w:cs/>
        </w:rPr>
        <w:t>ฉบับที่</w:t>
      </w:r>
      <w:r w:rsidR="0010360D" w:rsidRPr="0010360D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</w:rPr>
        <w:t>34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Pr="00804D3A">
        <w:rPr>
          <w:rFonts w:ascii="Angsana New" w:hAnsi="Angsana New"/>
          <w:sz w:val="30"/>
          <w:szCs w:val="30"/>
          <w:cs/>
        </w:rPr>
        <w:t>(ปรับปรุง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="00A015E2">
        <w:rPr>
          <w:rFonts w:ascii="Angsana New" w:hAnsi="Angsana New"/>
          <w:sz w:val="30"/>
          <w:szCs w:val="30"/>
        </w:rPr>
        <w:t>2560</w:t>
      </w:r>
      <w:r w:rsidRPr="00804D3A">
        <w:rPr>
          <w:rFonts w:ascii="Angsana New" w:hAnsi="Angsana New"/>
          <w:sz w:val="30"/>
          <w:szCs w:val="30"/>
        </w:rPr>
        <w:t>)</w:t>
      </w:r>
      <w:r w:rsidR="0010360D" w:rsidRPr="00804D3A">
        <w:rPr>
          <w:rFonts w:ascii="Angsana New" w:hAnsi="Angsana New"/>
          <w:color w:val="FFFFFF" w:themeColor="background1"/>
          <w:sz w:val="28"/>
          <w:szCs w:val="28"/>
        </w:rPr>
        <w:t>.</w:t>
      </w:r>
      <w:r w:rsidR="00A97788">
        <w:rPr>
          <w:rFonts w:ascii="Angsana New" w:hAnsi="Angsana New"/>
          <w:sz w:val="30"/>
          <w:szCs w:val="30"/>
          <w:cs/>
        </w:rPr>
        <w:t>เรื่อง</w:t>
      </w:r>
      <w:r w:rsidR="00A97788">
        <w:rPr>
          <w:rFonts w:ascii="Angsana New" w:hAnsi="Angsana New" w:hint="cs"/>
          <w:sz w:val="30"/>
          <w:szCs w:val="30"/>
          <w:cs/>
        </w:rPr>
        <w:br/>
      </w:r>
      <w:r w:rsidR="00C57988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2478ED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B41B9">
        <w:rPr>
          <w:rFonts w:ascii="Angsana New" w:hAnsi="Angsana New"/>
          <w:sz w:val="30"/>
          <w:szCs w:val="30"/>
        </w:rPr>
        <w:t xml:space="preserve"> </w:t>
      </w:r>
    </w:p>
    <w:p w:rsidR="00D2494F" w:rsidRPr="001B41B9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D67917" w:rsidRDefault="00D6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65B8B" w:rsidRPr="00CC7F30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85AA6">
        <w:rPr>
          <w:rFonts w:ascii="Angsana New" w:hAnsi="Angsana New"/>
          <w:spacing w:val="-4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85AA6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785AA6">
        <w:rPr>
          <w:rFonts w:ascii="Angsana New" w:hAnsi="Angsana New"/>
          <w:color w:val="FFFFFF" w:themeColor="background1"/>
          <w:spacing w:val="-4"/>
          <w:sz w:val="30"/>
          <w:szCs w:val="30"/>
        </w:rPr>
        <w:t>.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785A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85AA6"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/>
          <w:spacing w:val="-4"/>
          <w:sz w:val="30"/>
          <w:szCs w:val="30"/>
        </w:rPr>
        <w:t>6</w:t>
      </w:r>
      <w:r w:rsidR="00EA2541">
        <w:rPr>
          <w:rFonts w:ascii="Angsana New" w:hAnsi="Angsana New"/>
          <w:spacing w:val="-4"/>
          <w:sz w:val="30"/>
          <w:szCs w:val="30"/>
        </w:rPr>
        <w:t>1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Pr="00CC7F30">
        <w:rPr>
          <w:rFonts w:ascii="Angsana New" w:hAnsi="Angsana New"/>
          <w:sz w:val="30"/>
          <w:szCs w:val="30"/>
          <w:cs/>
        </w:rPr>
        <w:br/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CC7F30">
        <w:rPr>
          <w:rFonts w:ascii="Angsana New" w:hAnsi="Angsana New" w:hint="cs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</w:t>
      </w:r>
      <w:r>
        <w:rPr>
          <w:rFonts w:ascii="Angsana New" w:hAnsi="Angsana New"/>
          <w:sz w:val="30"/>
          <w:szCs w:val="30"/>
          <w:cs/>
        </w:rPr>
        <w:t>นของบริษัทและบริษัทย่อยสำหรับ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7F30">
        <w:rPr>
          <w:rFonts w:ascii="Angsana New" w:hAnsi="Angsana New"/>
          <w:sz w:val="30"/>
          <w:szCs w:val="30"/>
        </w:rPr>
        <w:t xml:space="preserve">30 </w:t>
      </w:r>
      <w:r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A2541">
        <w:rPr>
          <w:rFonts w:ascii="Angsana New" w:hAnsi="Angsana New"/>
          <w:sz w:val="30"/>
          <w:szCs w:val="30"/>
        </w:rPr>
        <w:t>2561</w:t>
      </w:r>
    </w:p>
    <w:p w:rsidR="00965B8B" w:rsidRPr="00CE4536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965B8B" w:rsidRPr="004C7ACD" w:rsidRDefault="00965B8B" w:rsidP="00965B8B">
      <w:pPr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  <w:r w:rsidRPr="00CC7F30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>
        <w:rPr>
          <w:rFonts w:ascii="Angsana New" w:hAnsi="Angsana New"/>
          <w:sz w:val="30"/>
          <w:szCs w:val="30"/>
          <w:cs/>
        </w:rPr>
        <w:br/>
        <w:t>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C7F30">
        <w:rPr>
          <w:rFonts w:ascii="Angsana New" w:hAnsi="Angsana New"/>
          <w:sz w:val="30"/>
          <w:szCs w:val="30"/>
        </w:rPr>
        <w:t xml:space="preserve">30 </w:t>
      </w:r>
      <w:r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A2541">
        <w:rPr>
          <w:rFonts w:ascii="Angsana New" w:hAnsi="Angsana New"/>
          <w:sz w:val="30"/>
          <w:szCs w:val="30"/>
        </w:rPr>
        <w:t>2561</w:t>
      </w:r>
      <w:r w:rsidRPr="00CC7F30">
        <w:rPr>
          <w:rFonts w:ascii="Angsana New" w:hAnsi="Angsana New" w:hint="cs"/>
          <w:sz w:val="30"/>
          <w:szCs w:val="30"/>
          <w:cs/>
        </w:rPr>
        <w:t xml:space="preserve"> </w:t>
      </w:r>
      <w:r w:rsidR="00860990">
        <w:rPr>
          <w:rFonts w:ascii="Angsana New" w:hAnsi="Angsana New" w:hint="cs"/>
          <w:sz w:val="30"/>
          <w:szCs w:val="30"/>
          <w:cs/>
        </w:rPr>
        <w:t>ยกเว้น</w:t>
      </w:r>
      <w:r w:rsidRPr="004A079C">
        <w:rPr>
          <w:rFonts w:ascii="Angsana New" w:hAnsi="Angsana New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4A079C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4A079C">
        <w:rPr>
          <w:rFonts w:ascii="Angsana New" w:hAnsi="Angsana New"/>
          <w:sz w:val="30"/>
          <w:szCs w:val="30"/>
          <w:cs/>
        </w:rPr>
        <w:t>ปรับปรุงใหม่ซึ่งมีผลบังคับใช้สำหรับรอบระยะเวลาบัญชีที่เริ</w:t>
      </w:r>
      <w:r w:rsidR="00860990">
        <w:rPr>
          <w:rFonts w:ascii="Angsana New" w:hAnsi="Angsana New"/>
          <w:sz w:val="30"/>
          <w:szCs w:val="30"/>
          <w:cs/>
        </w:rPr>
        <w:t>่มในหรือหลังวันที่ 1 มกราคม 256</w:t>
      </w:r>
      <w:r w:rsidR="00CD038E">
        <w:rPr>
          <w:rFonts w:ascii="Angsana New" w:hAnsi="Angsana New"/>
          <w:sz w:val="30"/>
          <w:szCs w:val="30"/>
        </w:rPr>
        <w:t>1</w:t>
      </w:r>
      <w:r w:rsidRPr="004A079C">
        <w:rPr>
          <w:rFonts w:ascii="Angsana New" w:hAnsi="Angsana New"/>
          <w:sz w:val="30"/>
          <w:szCs w:val="30"/>
          <w:cs/>
        </w:rPr>
        <w:t xml:space="preserve"> ทุกฉบับ</w:t>
      </w:r>
      <w:r>
        <w:rPr>
          <w:rFonts w:ascii="Angsana New" w:hAnsi="Angsana New"/>
          <w:sz w:val="30"/>
          <w:szCs w:val="30"/>
          <w:cs/>
        </w:rPr>
        <w:br/>
      </w:r>
      <w:r w:rsidRPr="004A079C">
        <w:rPr>
          <w:rFonts w:ascii="Angsana New" w:hAnsi="Angsana New"/>
          <w:sz w:val="30"/>
          <w:szCs w:val="30"/>
          <w:cs/>
        </w:rPr>
        <w:t>มาถือปฏิบัติ</w:t>
      </w:r>
      <w:r w:rsidR="004714F2">
        <w:rPr>
          <w:rFonts w:ascii="Angsana New" w:hAnsi="Angsana New" w:hint="cs"/>
          <w:sz w:val="30"/>
          <w:szCs w:val="30"/>
          <w:cs/>
        </w:rPr>
        <w:t xml:space="preserve">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</w:p>
    <w:p w:rsidR="00965B8B" w:rsidRPr="00CE4536" w:rsidRDefault="00965B8B" w:rsidP="00965B8B">
      <w:pPr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352147" w:rsidRDefault="00A015E2" w:rsidP="00A0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กลุ่มบริษัทไม่ได้นำ</w:t>
      </w:r>
      <w:r w:rsidR="00352147" w:rsidRPr="00C93EC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ที่ออกและปรับปรุงใหม่ซึ่งยังไม่</w:t>
      </w:r>
      <w:r w:rsidR="00352147" w:rsidRPr="00C93EC1">
        <w:rPr>
          <w:rFonts w:ascii="Angsana New" w:hAnsi="Angsana New"/>
          <w:sz w:val="30"/>
          <w:szCs w:val="30"/>
          <w:cs/>
        </w:rPr>
        <w:t>มีผลบังคับใช้</w:t>
      </w:r>
      <w:r>
        <w:rPr>
          <w:rFonts w:ascii="Angsana New" w:hAnsi="Angsana New" w:hint="cs"/>
          <w:sz w:val="30"/>
          <w:szCs w:val="30"/>
          <w:cs/>
        </w:rPr>
        <w:t>ในงวดปัจจุบัน</w:t>
      </w:r>
      <w:r w:rsidR="00C83852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มาถือปฏิบัติในการจัดทำงบการเงินระหว่างกาลนี้ก่อนวันที่มีผลบังคับใช้</w:t>
      </w:r>
      <w:r w:rsidR="00352147" w:rsidRPr="00C93EC1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มาตรฐานการรายงานทางการเงินที่ออกและปรับปรุงใหม่ที่เกี่ยวกับการดำเนินงานของกลุ่ม</w:t>
      </w:r>
      <w:r w:rsidR="00352147">
        <w:rPr>
          <w:rFonts w:ascii="Angsana New" w:hAnsi="Angsana New"/>
          <w:sz w:val="30"/>
          <w:szCs w:val="30"/>
          <w:cs/>
        </w:rPr>
        <w:t xml:space="preserve">บริษัทได้เปิดเผยในหมายเหตุข้อ </w:t>
      </w:r>
      <w:r w:rsidR="00573E68">
        <w:rPr>
          <w:rFonts w:ascii="Angsana New" w:hAnsi="Angsana New"/>
          <w:sz w:val="30"/>
          <w:szCs w:val="30"/>
        </w:rPr>
        <w:t>1</w:t>
      </w:r>
      <w:r w:rsidR="00AF6E7D">
        <w:rPr>
          <w:rFonts w:ascii="Angsana New" w:hAnsi="Angsana New"/>
          <w:sz w:val="30"/>
          <w:szCs w:val="30"/>
        </w:rPr>
        <w:t>9</w:t>
      </w:r>
    </w:p>
    <w:p w:rsidR="00B437A6" w:rsidRPr="00CE4536" w:rsidRDefault="00B437A6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2494F" w:rsidRPr="001B41B9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1B41B9">
        <w:rPr>
          <w:rFonts w:ascii="Angsana New" w:hAnsi="Angsana New"/>
          <w:b/>
          <w:bCs/>
          <w:sz w:val="30"/>
          <w:szCs w:val="30"/>
          <w:cs/>
        </w:rPr>
        <w:tab/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D70ACE" w:rsidRPr="00D70A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="00D70ACE" w:rsidRPr="00D70ACE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D70ACE" w:rsidRPr="003F31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D2494F" w:rsidRPr="00CE4536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2494F" w:rsidRPr="001B41B9" w:rsidRDefault="00D2494F" w:rsidP="0056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70ACE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D70ACE" w:rsidRPr="00D70ACE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43535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ข้อมูลทางการเงินทั้งหมดมีการปัดเศษเพื่อให้</w:t>
      </w:r>
      <w:r w:rsidR="00435354">
        <w:rPr>
          <w:rFonts w:ascii="Angsana New" w:hAnsi="Angsana New"/>
          <w:sz w:val="30"/>
          <w:szCs w:val="30"/>
          <w:cs/>
        </w:rPr>
        <w:t>แสดง</w:t>
      </w:r>
      <w:r w:rsidR="00435354">
        <w:rPr>
          <w:rFonts w:ascii="Angsana New" w:hAnsi="Angsana New" w:hint="cs"/>
          <w:sz w:val="30"/>
          <w:szCs w:val="30"/>
          <w:cs/>
        </w:rPr>
        <w:t>เป็นหลักพันบาท ยกเว้นที่ระบุไว้เป็นอย่างอื่น</w:t>
      </w:r>
    </w:p>
    <w:p w:rsidR="006145B5" w:rsidRPr="00CE4536" w:rsidRDefault="006145B5" w:rsidP="00435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:rsidR="006145B5" w:rsidRPr="001B41B9" w:rsidRDefault="006145B5" w:rsidP="006145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1B41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B02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ED744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B02BB0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  <w:r w:rsidRPr="001B41B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6145B5" w:rsidRPr="00CE4536" w:rsidRDefault="006145B5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:rsidR="006145B5" w:rsidRPr="001B41B9" w:rsidRDefault="006145B5" w:rsidP="0056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2804CD">
        <w:rPr>
          <w:rFonts w:ascii="Angsana New" w:hAnsi="Angsana New" w:hint="cs"/>
          <w:sz w:val="30"/>
          <w:szCs w:val="30"/>
          <w:cs/>
        </w:rPr>
        <w:t>ให้</w:t>
      </w:r>
      <w:r w:rsidRPr="001B41B9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="00831950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</w:t>
      </w:r>
      <w:r w:rsidR="00434695">
        <w:rPr>
          <w:rFonts w:ascii="Angsana New" w:hAnsi="Angsana New"/>
          <w:sz w:val="30"/>
          <w:szCs w:val="30"/>
          <w:cs/>
        </w:rPr>
        <w:t>ะการรายงานจำนวนเงิน</w:t>
      </w:r>
      <w:r w:rsidR="002804CD">
        <w:rPr>
          <w:rFonts w:ascii="Angsana New" w:hAnsi="Angsana New"/>
          <w:sz w:val="30"/>
          <w:szCs w:val="30"/>
          <w:cs/>
        </w:rPr>
        <w:br/>
      </w:r>
      <w:r w:rsidR="00434695">
        <w:rPr>
          <w:rFonts w:ascii="Angsana New" w:hAnsi="Angsana New"/>
          <w:sz w:val="30"/>
          <w:szCs w:val="30"/>
          <w:cs/>
        </w:rPr>
        <w:t>ที่เกี่ยวกับ</w:t>
      </w:r>
      <w:r w:rsidRPr="001B41B9">
        <w:rPr>
          <w:rFonts w:ascii="Angsana New" w:hAnsi="Angsana New"/>
          <w:sz w:val="30"/>
          <w:szCs w:val="30"/>
          <w:cs/>
        </w:rPr>
        <w:t>สินทรัพย</w:t>
      </w:r>
      <w:r w:rsidR="00831950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1B41B9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3F2A31" w:rsidRPr="00CE4536" w:rsidRDefault="003F2A31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6708A" w:rsidRDefault="006145B5" w:rsidP="0056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9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การบัญชีของกลุ่มบริษัท และแหล่งข้อมูลสำคัญของความไม่แน่นอนในการประ</w:t>
      </w:r>
      <w:r w:rsidR="00AA1D89" w:rsidRPr="001B41B9">
        <w:rPr>
          <w:rFonts w:ascii="Angsana New" w:hAnsi="Angsana New"/>
          <w:sz w:val="30"/>
          <w:szCs w:val="30"/>
          <w:cs/>
        </w:rPr>
        <w:t>มาณการซึ่งถือปฏิบัติเช่นเดียวกั</w:t>
      </w:r>
      <w:r w:rsidR="00C94E0F">
        <w:rPr>
          <w:rFonts w:ascii="Angsana New" w:hAnsi="Angsana New" w:hint="cs"/>
          <w:sz w:val="30"/>
          <w:szCs w:val="30"/>
          <w:cs/>
        </w:rPr>
        <w:t>น</w:t>
      </w:r>
      <w:r w:rsidR="002804CD">
        <w:rPr>
          <w:rFonts w:ascii="Angsana New" w:hAnsi="Angsana New"/>
          <w:sz w:val="30"/>
          <w:szCs w:val="30"/>
          <w:cs/>
        </w:rPr>
        <w:br/>
      </w:r>
      <w:r w:rsidRPr="00CC7F30">
        <w:rPr>
          <w:rFonts w:ascii="Angsana New" w:hAnsi="Angsana New"/>
          <w:sz w:val="30"/>
          <w:szCs w:val="30"/>
          <w:cs/>
        </w:rPr>
        <w:t>ในการจัดทำงบการเงินสำหรับ</w:t>
      </w:r>
      <w:r w:rsidR="00E32EA2">
        <w:rPr>
          <w:rFonts w:ascii="Angsana New" w:hAnsi="Angsana New" w:hint="cs"/>
          <w:sz w:val="30"/>
          <w:szCs w:val="30"/>
          <w:cs/>
        </w:rPr>
        <w:t>ปี</w:t>
      </w:r>
      <w:r w:rsidRPr="00CC7F3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7F30" w:rsidRPr="00CC7F30">
        <w:rPr>
          <w:rFonts w:ascii="Angsana New" w:hAnsi="Angsana New"/>
          <w:sz w:val="30"/>
          <w:szCs w:val="30"/>
        </w:rPr>
        <w:t xml:space="preserve">30 </w:t>
      </w:r>
      <w:r w:rsidR="00CC7F30" w:rsidRPr="00CC7F3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C7F30" w:rsidRPr="00CC7F30">
        <w:rPr>
          <w:rFonts w:ascii="Angsana New" w:hAnsi="Angsana New"/>
          <w:sz w:val="30"/>
          <w:szCs w:val="30"/>
        </w:rPr>
        <w:t>25</w:t>
      </w:r>
      <w:r w:rsidR="00EA2541">
        <w:rPr>
          <w:rFonts w:ascii="Angsana New" w:hAnsi="Angsana New"/>
          <w:sz w:val="30"/>
          <w:szCs w:val="30"/>
        </w:rPr>
        <w:t>61</w:t>
      </w:r>
      <w:r w:rsidR="007456C0">
        <w:rPr>
          <w:rFonts w:ascii="Angsana New" w:hAnsi="Angsana New" w:hint="cs"/>
          <w:sz w:val="30"/>
          <w:szCs w:val="30"/>
          <w:cs/>
        </w:rPr>
        <w:t xml:space="preserve"> </w:t>
      </w:r>
    </w:p>
    <w:p w:rsidR="00CE4536" w:rsidRDefault="00CE4536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:rsidR="00CE4536" w:rsidRPr="007456C0" w:rsidRDefault="00CE4536" w:rsidP="0061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D478A" w:rsidRPr="009B6618" w:rsidRDefault="003D478A" w:rsidP="003D4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B6618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3D478A" w:rsidRPr="004949BA" w:rsidRDefault="003D478A" w:rsidP="00B0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Angsana New" w:hAnsi="Angsana New"/>
          <w:sz w:val="28"/>
          <w:szCs w:val="28"/>
        </w:rPr>
      </w:pPr>
    </w:p>
    <w:p w:rsidR="00960E7D" w:rsidRDefault="00960E7D" w:rsidP="00960E7D">
      <w:pPr>
        <w:pStyle w:val="block"/>
        <w:spacing w:after="0" w:line="240" w:lineRule="atLeast"/>
        <w:ind w:left="540"/>
        <w:jc w:val="thaiDistribute"/>
        <w:rPr>
          <w:szCs w:val="22"/>
          <w:cs/>
          <w:lang w:bidi="th-TH"/>
        </w:rPr>
      </w:pP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3D478A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3D478A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3D478A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3D478A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3D478A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</w:t>
      </w:r>
      <w:r w:rsidRPr="00EB3AD5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โดยตรงต่อผู้บริหารสูงสุดทางด้านการเงิน</w:t>
      </w:r>
      <w:r w:rsidRPr="003D478A">
        <w:rPr>
          <w:rFonts w:hint="cs"/>
          <w:szCs w:val="22"/>
          <w:cs/>
          <w:lang w:bidi="th-TH"/>
        </w:rPr>
        <w:t xml:space="preserve"> </w:t>
      </w:r>
    </w:p>
    <w:p w:rsidR="00960E7D" w:rsidRPr="00320156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8"/>
          <w:szCs w:val="28"/>
          <w:cs/>
          <w:lang w:val="en-GB"/>
        </w:rPr>
      </w:pPr>
    </w:p>
    <w:p w:rsidR="00960E7D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D478A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3D478A">
        <w:rPr>
          <w:rFonts w:ascii="Angsana New" w:hAnsi="Angsana New" w:hint="cs"/>
          <w:sz w:val="30"/>
          <w:szCs w:val="30"/>
          <w:cs/>
        </w:rPr>
        <w:t>มีการ</w:t>
      </w:r>
      <w:r w:rsidRPr="003D478A">
        <w:rPr>
          <w:rFonts w:ascii="Angsana New" w:hAnsi="Angsana New"/>
          <w:sz w:val="30"/>
          <w:szCs w:val="30"/>
          <w:cs/>
        </w:rPr>
        <w:t>ทบทวนข้อมูลที่</w:t>
      </w:r>
      <w:r w:rsidRPr="003D478A">
        <w:rPr>
          <w:rFonts w:ascii="Angsana New" w:hAnsi="Angsana New" w:hint="cs"/>
          <w:sz w:val="30"/>
          <w:szCs w:val="30"/>
          <w:cs/>
        </w:rPr>
        <w:t>ไม่สามารถ</w:t>
      </w:r>
      <w:r w:rsidRPr="003D478A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3D478A">
        <w:rPr>
          <w:rFonts w:ascii="Angsana New" w:hAnsi="Angsana New" w:hint="cs"/>
          <w:sz w:val="30"/>
          <w:szCs w:val="30"/>
          <w:cs/>
        </w:rPr>
        <w:t>มีนัย</w:t>
      </w:r>
      <w:r w:rsidRPr="003D478A">
        <w:rPr>
          <w:rFonts w:ascii="Angsana New" w:hAnsi="Angsana New"/>
          <w:sz w:val="30"/>
          <w:szCs w:val="30"/>
          <w:cs/>
        </w:rPr>
        <w:t>สำคัญ</w:t>
      </w:r>
      <w:r w:rsidRPr="003D478A">
        <w:rPr>
          <w:rFonts w:ascii="Angsana New" w:hAnsi="Angsana New"/>
          <w:sz w:val="30"/>
          <w:szCs w:val="30"/>
        </w:rPr>
        <w:br/>
      </w:r>
      <w:r w:rsidRPr="003D478A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3D478A">
        <w:rPr>
          <w:rFonts w:ascii="Angsana New" w:hAnsi="Angsana New" w:hint="cs"/>
          <w:sz w:val="30"/>
          <w:szCs w:val="30"/>
          <w:cs/>
        </w:rPr>
        <w:t>หากมีการ</w:t>
      </w:r>
      <w:r w:rsidRPr="003D478A">
        <w:rPr>
          <w:rFonts w:ascii="Angsana New" w:hAnsi="Angsana New"/>
          <w:sz w:val="30"/>
          <w:szCs w:val="30"/>
          <w:cs/>
        </w:rPr>
        <w:t>ใช้ข้อมูลจากบุคคลที่สาม</w:t>
      </w:r>
      <w:r w:rsidRPr="003D478A">
        <w:rPr>
          <w:rFonts w:asciiTheme="majorBidi" w:hAnsiTheme="majorBidi" w:cstheme="majorBidi"/>
          <w:sz w:val="30"/>
          <w:szCs w:val="30"/>
          <w:cs/>
        </w:rPr>
        <w:t xml:space="preserve">เพื่อวัดมูลค่ายุติธรรม </w:t>
      </w:r>
      <w:r w:rsidRPr="003D478A">
        <w:rPr>
          <w:rFonts w:ascii="Angsana New" w:hAnsi="Angsana New"/>
          <w:sz w:val="30"/>
          <w:szCs w:val="30"/>
          <w:cs/>
        </w:rPr>
        <w:t>เช่น ราคาจากนายหน้า หรือการตั้งราคา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D478A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3D478A">
        <w:rPr>
          <w:rFonts w:ascii="Angsana New" w:hAnsi="Angsana New" w:hint="cs"/>
          <w:sz w:val="30"/>
          <w:szCs w:val="30"/>
          <w:cs/>
        </w:rPr>
        <w:t>ได้</w:t>
      </w:r>
      <w:r w:rsidRPr="003D478A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3D478A">
        <w:rPr>
          <w:rFonts w:ascii="Angsana New" w:hAnsi="Angsana New" w:hint="cs"/>
          <w:sz w:val="30"/>
          <w:szCs w:val="30"/>
          <w:cs/>
        </w:rPr>
        <w:t>ที่</w:t>
      </w:r>
      <w:r w:rsidRPr="003D478A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3D478A">
        <w:rPr>
          <w:rFonts w:ascii="Angsana New" w:hAnsi="Angsana New" w:hint="cs"/>
          <w:sz w:val="30"/>
          <w:szCs w:val="30"/>
          <w:cs/>
        </w:rPr>
        <w:t>เกี่ยวกับ</w:t>
      </w:r>
      <w:r w:rsidRPr="003D478A">
        <w:rPr>
          <w:rFonts w:ascii="Angsana New" w:hAnsi="Angsana New"/>
          <w:sz w:val="30"/>
          <w:szCs w:val="30"/>
          <w:cs/>
        </w:rPr>
        <w:t>การวัดมูลค่ารวมถึง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3D478A">
        <w:rPr>
          <w:rFonts w:ascii="Angsana New" w:hAnsi="Angsana New" w:hint="cs"/>
          <w:sz w:val="30"/>
          <w:szCs w:val="30"/>
          <w:cs/>
        </w:rPr>
        <w:t>การจัด</w:t>
      </w:r>
      <w:r>
        <w:rPr>
          <w:rFonts w:ascii="Angsana New" w:hAnsi="Angsana New" w:hint="cs"/>
          <w:sz w:val="30"/>
          <w:szCs w:val="30"/>
          <w:cs/>
        </w:rPr>
        <w:t>ลำดับ</w:t>
      </w:r>
      <w:r w:rsidRPr="003D478A">
        <w:rPr>
          <w:rFonts w:ascii="Angsana New" w:hAnsi="Angsana New"/>
          <w:sz w:val="30"/>
          <w:szCs w:val="30"/>
          <w:cs/>
        </w:rPr>
        <w:t>ชั้น</w:t>
      </w:r>
      <w:r w:rsidRPr="003D478A">
        <w:rPr>
          <w:rFonts w:ascii="Angsana New" w:hAnsi="Angsana New" w:hint="cs"/>
          <w:sz w:val="30"/>
          <w:szCs w:val="30"/>
          <w:cs/>
        </w:rPr>
        <w:t>ของ</w:t>
      </w:r>
      <w:r w:rsidRPr="003D478A">
        <w:rPr>
          <w:rFonts w:ascii="Angsana New" w:hAnsi="Angsana New"/>
          <w:sz w:val="30"/>
          <w:szCs w:val="30"/>
          <w:cs/>
        </w:rPr>
        <w:t>มูลค่ายุติธรรม</w:t>
      </w:r>
      <w:r w:rsidRPr="003D478A">
        <w:rPr>
          <w:rFonts w:ascii="Angsana New" w:hAnsi="Angsana New" w:hint="cs"/>
          <w:sz w:val="30"/>
          <w:szCs w:val="30"/>
          <w:cs/>
        </w:rPr>
        <w:t>ว่า</w:t>
      </w:r>
      <w:r w:rsidRPr="003D478A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3D478A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960E7D" w:rsidRPr="00320156" w:rsidRDefault="00960E7D" w:rsidP="0096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960E7D" w:rsidRPr="003D478A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478A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3D478A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3D478A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3D478A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 w:rsidRPr="003D478A">
        <w:rPr>
          <w:rFonts w:ascii="Angsana New" w:hAnsi="Angsana New"/>
          <w:sz w:val="30"/>
          <w:szCs w:val="30"/>
          <w:cs/>
        </w:rPr>
        <w:t>กลุ่ม</w:t>
      </w:r>
      <w:r w:rsidRPr="003D478A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960E7D" w:rsidRPr="00320156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:rsidR="00960E7D" w:rsidRPr="003D478A" w:rsidRDefault="00960E7D" w:rsidP="00960E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3D478A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D478A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3D478A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จะทำได้</w:t>
      </w:r>
      <w:r w:rsidRPr="003D478A">
        <w:rPr>
          <w:rFonts w:asciiTheme="majorBidi" w:hAnsiTheme="majorBidi" w:cstheme="majorBidi"/>
          <w:sz w:val="30"/>
          <w:szCs w:val="30"/>
        </w:rPr>
        <w:t xml:space="preserve"> </w:t>
      </w:r>
      <w:r w:rsidRPr="003D478A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3D478A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3D478A">
        <w:rPr>
          <w:rFonts w:asciiTheme="majorBidi" w:hAnsiTheme="majorBidi"/>
          <w:sz w:val="30"/>
          <w:szCs w:val="30"/>
          <w:cs/>
        </w:rPr>
        <w:t>ลำดับชั้น</w:t>
      </w:r>
      <w:r w:rsidRPr="003D478A">
        <w:rPr>
          <w:rFonts w:asciiTheme="majorBidi" w:hAnsiTheme="majorBidi" w:hint="cs"/>
          <w:sz w:val="30"/>
          <w:szCs w:val="30"/>
          <w:cs/>
        </w:rPr>
        <w:t>ของ</w:t>
      </w:r>
      <w:r w:rsidRPr="003D478A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D478A">
        <w:rPr>
          <w:rFonts w:asciiTheme="majorBidi" w:hAnsiTheme="majorBidi"/>
          <w:sz w:val="30"/>
          <w:szCs w:val="30"/>
        </w:rPr>
        <w:t xml:space="preserve"> </w:t>
      </w:r>
      <w:r w:rsidRPr="003D478A">
        <w:rPr>
          <w:rFonts w:asciiTheme="majorBidi" w:hAnsiTheme="majorBidi" w:hint="cs"/>
          <w:sz w:val="30"/>
          <w:szCs w:val="30"/>
          <w:cs/>
        </w:rPr>
        <w:t>ดังนี้</w:t>
      </w:r>
    </w:p>
    <w:p w:rsidR="00960E7D" w:rsidRPr="00320156" w:rsidRDefault="00960E7D" w:rsidP="00960E7D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960E7D" w:rsidRPr="003D478A" w:rsidRDefault="00960E7D" w:rsidP="00960E7D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E453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CE453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3D478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ราคาเสนอซื้อขาย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960E7D" w:rsidRPr="003D478A" w:rsidRDefault="00960E7D" w:rsidP="00960E7D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E453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CE453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2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D478A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ข้อมูลอื่นที่สังเกตได้โดยตรง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3D478A">
        <w:rPr>
          <w:rFonts w:asciiTheme="majorBidi" w:hAnsiTheme="majorBidi" w:cs="Angsana New"/>
          <w:sz w:val="30"/>
          <w:szCs w:val="30"/>
          <w:lang w:bidi="th-TH"/>
        </w:rPr>
        <w:t>(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>หรือโดยอ้อม</w:t>
      </w:r>
      <w:r w:rsidRPr="003D478A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D478A">
        <w:rPr>
          <w:rFonts w:asciiTheme="majorBidi" w:hAnsiTheme="majorBidi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960E7D" w:rsidRPr="006E1CAB" w:rsidRDefault="00960E7D" w:rsidP="00960E7D">
      <w:pPr>
        <w:pStyle w:val="block"/>
        <w:numPr>
          <w:ilvl w:val="0"/>
          <w:numId w:val="20"/>
        </w:numPr>
        <w:spacing w:after="0" w:line="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E4536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ข้อมูล</w:t>
      </w:r>
      <w:r w:rsidRPr="00CE453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ระดับ</w:t>
      </w:r>
      <w:r w:rsidRPr="00CE4536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3</w:t>
      </w:r>
      <w:r w:rsidRPr="003D47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1186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เป็น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ไม่ได้มาจากข้อมูลที่</w:t>
      </w:r>
      <w:r w:rsidR="0001644A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สามารถ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สังเกตได้ (ข้อมูลที่ไม่สามารถ</w:t>
      </w:r>
      <w:r w:rsidRPr="00A1186F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สังเกตได้</w:t>
      </w:r>
      <w:r w:rsidRPr="00A1186F">
        <w:rPr>
          <w:rFonts w:asciiTheme="majorBidi" w:hAnsiTheme="majorBidi" w:cs="Angsana New" w:hint="cs"/>
          <w:spacing w:val="-6"/>
          <w:sz w:val="30"/>
          <w:szCs w:val="30"/>
          <w:cs/>
          <w:lang w:bidi="th-TH"/>
        </w:rPr>
        <w:t>)</w:t>
      </w:r>
    </w:p>
    <w:p w:rsidR="00960E7D" w:rsidRPr="00320156" w:rsidRDefault="00960E7D" w:rsidP="00960E7D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960E7D" w:rsidRPr="00C71CBB" w:rsidRDefault="00960E7D" w:rsidP="00960E7D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1CBB">
        <w:rPr>
          <w:rFonts w:asciiTheme="majorBidi" w:hAnsiTheme="majorBidi" w:cstheme="majorBidi"/>
          <w:sz w:val="30"/>
          <w:szCs w:val="30"/>
          <w:cs/>
        </w:rPr>
        <w:t>หา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C71CBB">
        <w:rPr>
          <w:rFonts w:asciiTheme="majorBidi" w:hAnsiTheme="majorBidi" w:cstheme="majorBidi"/>
          <w:sz w:val="30"/>
          <w:szCs w:val="30"/>
          <w:cs/>
        </w:rPr>
        <w:t>ของมูลค่ายุติธรรม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ที่แตกต่างกัน การวัดมูลค่ายุติธรรม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C71CBB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C71CBB">
        <w:rPr>
          <w:rFonts w:asciiTheme="majorBidi" w:hAnsiTheme="majorBidi" w:cstheme="majorBidi"/>
          <w:sz w:val="30"/>
          <w:szCs w:val="30"/>
          <w:cs/>
        </w:rPr>
        <w:t>ลำดับชั้นของ</w:t>
      </w:r>
      <w:r w:rsidRPr="00C71CBB">
        <w:rPr>
          <w:rFonts w:asciiTheme="majorBidi" w:hAnsiTheme="majorBidi" w:cstheme="majorBidi"/>
          <w:sz w:val="30"/>
          <w:szCs w:val="30"/>
        </w:rPr>
        <w:br/>
      </w:r>
      <w:r w:rsidRPr="00C71CBB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C71CB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C71CBB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71CBB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71CBB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C71CBB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960E7D" w:rsidRPr="00320156" w:rsidRDefault="00960E7D" w:rsidP="00960E7D">
      <w:pPr>
        <w:pStyle w:val="BodyText"/>
        <w:shd w:val="clear" w:color="auto" w:fill="FFFFFF"/>
        <w:spacing w:after="0" w:line="0" w:lineRule="atLeast"/>
        <w:ind w:left="540"/>
        <w:jc w:val="both"/>
        <w:rPr>
          <w:rFonts w:asciiTheme="majorBidi" w:hAnsiTheme="majorBidi" w:cstheme="majorBidi"/>
          <w:sz w:val="28"/>
          <w:szCs w:val="28"/>
          <w:highlight w:val="cyan"/>
        </w:rPr>
      </w:pPr>
    </w:p>
    <w:p w:rsidR="00352147" w:rsidRDefault="00960E7D" w:rsidP="00352147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both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C71CBB">
        <w:rPr>
          <w:rFonts w:ascii="Angsana New" w:hAnsi="Angsana New"/>
          <w:sz w:val="30"/>
          <w:szCs w:val="30"/>
          <w:cs/>
        </w:rPr>
        <w:t>กลุ่ม</w:t>
      </w:r>
      <w:r w:rsidRPr="00C71CB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C71CBB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C71CBB">
        <w:rPr>
          <w:rFonts w:ascii="Angsana New" w:hAnsi="Angsana New" w:hint="cs"/>
          <w:sz w:val="30"/>
          <w:szCs w:val="30"/>
          <w:cs/>
        </w:rPr>
        <w:t>ของ</w:t>
      </w:r>
      <w:r w:rsidRPr="00C71CBB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C71CBB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C71CBB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C71CBB">
        <w:rPr>
          <w:rFonts w:ascii="Angsana New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:rsidR="00352147" w:rsidRDefault="00352147" w:rsidP="00352147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both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352147" w:rsidRDefault="00352147" w:rsidP="00352147">
      <w:pPr>
        <w:pStyle w:val="BodyText"/>
        <w:shd w:val="clear" w:color="auto" w:fill="FFFFFF"/>
        <w:tabs>
          <w:tab w:val="clear" w:pos="454"/>
        </w:tabs>
        <w:spacing w:after="0" w:line="0" w:lineRule="atLeast"/>
        <w:ind w:left="540"/>
        <w:jc w:val="both"/>
        <w:rPr>
          <w:rFonts w:ascii="Angsana New" w:hAnsi="Angsana New"/>
          <w:sz w:val="30"/>
          <w:szCs w:val="30"/>
        </w:rPr>
      </w:pPr>
      <w:r w:rsidRPr="00352147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</w:t>
      </w:r>
      <w:r w:rsidR="008F2F74">
        <w:rPr>
          <w:rFonts w:ascii="Angsana New" w:hAnsi="Angsana New"/>
          <w:sz w:val="30"/>
          <w:szCs w:val="30"/>
          <w:cs/>
        </w:rPr>
        <w:t>ค่ายุติธรรม อยู่ในหมายเหตุข้อ 1</w:t>
      </w:r>
      <w:r w:rsidR="008F2F74">
        <w:rPr>
          <w:rFonts w:ascii="Angsana New" w:hAnsi="Angsana New"/>
          <w:sz w:val="30"/>
          <w:szCs w:val="30"/>
        </w:rPr>
        <w:t>6</w:t>
      </w:r>
      <w:r w:rsidRPr="00352147">
        <w:rPr>
          <w:rFonts w:ascii="Angsana New" w:hAnsi="Angsana New"/>
          <w:sz w:val="30"/>
          <w:szCs w:val="30"/>
          <w:cs/>
        </w:rPr>
        <w:t xml:space="preserve"> เครื่องมือทางการเงิน</w:t>
      </w:r>
    </w:p>
    <w:p w:rsidR="00352147" w:rsidRDefault="00352147" w:rsidP="00FC5295">
      <w:pPr>
        <w:pStyle w:val="BodyText"/>
        <w:shd w:val="clear" w:color="auto" w:fill="FFFFFF"/>
        <w:tabs>
          <w:tab w:val="clear" w:pos="454"/>
        </w:tabs>
        <w:spacing w:after="0" w:line="0" w:lineRule="atLeast"/>
        <w:jc w:val="both"/>
        <w:rPr>
          <w:rFonts w:ascii="Angsana New" w:hAnsi="Angsana New"/>
          <w:sz w:val="30"/>
          <w:szCs w:val="30"/>
        </w:rPr>
      </w:pPr>
    </w:p>
    <w:p w:rsidR="009746FA" w:rsidRDefault="009746FA" w:rsidP="00FC5295">
      <w:pPr>
        <w:pStyle w:val="BodyText"/>
        <w:shd w:val="clear" w:color="auto" w:fill="FFFFFF"/>
        <w:tabs>
          <w:tab w:val="clear" w:pos="454"/>
        </w:tabs>
        <w:spacing w:after="0" w:line="0" w:lineRule="atLeast"/>
        <w:jc w:val="both"/>
        <w:rPr>
          <w:rFonts w:ascii="Angsana New" w:hAnsi="Angsana New"/>
          <w:sz w:val="30"/>
          <w:szCs w:val="30"/>
        </w:rPr>
      </w:pPr>
    </w:p>
    <w:p w:rsidR="0058589F" w:rsidRDefault="0058589F" w:rsidP="00FC5295">
      <w:pPr>
        <w:pStyle w:val="BodyText"/>
        <w:shd w:val="clear" w:color="auto" w:fill="FFFFFF"/>
        <w:tabs>
          <w:tab w:val="clear" w:pos="454"/>
        </w:tabs>
        <w:spacing w:after="0" w:line="0" w:lineRule="atLeast"/>
        <w:jc w:val="both"/>
        <w:rPr>
          <w:rFonts w:ascii="Angsana New" w:hAnsi="Angsana New"/>
          <w:sz w:val="30"/>
          <w:szCs w:val="30"/>
        </w:rPr>
      </w:pPr>
    </w:p>
    <w:p w:rsidR="00352147" w:rsidRPr="00C435A7" w:rsidRDefault="00352147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C435A7">
        <w:rPr>
          <w:rFonts w:ascii="Angsana New" w:hAnsi="Angsana New"/>
          <w:b/>
          <w:bCs/>
          <w:sz w:val="30"/>
          <w:szCs w:val="30"/>
        </w:rPr>
        <w:tab/>
      </w:r>
      <w:r w:rsidRPr="00C435A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56AFB" w:rsidRPr="0055183D" w:rsidRDefault="00A56AFB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14"/>
          <w:szCs w:val="14"/>
        </w:rPr>
      </w:pPr>
    </w:p>
    <w:p w:rsidR="009D1489" w:rsidRDefault="009D1489" w:rsidP="003812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8"/>
        <w:jc w:val="thaiDistribute"/>
        <w:rPr>
          <w:rFonts w:ascii="Angsana New" w:hAnsi="Angsana New"/>
          <w:b/>
          <w:sz w:val="30"/>
          <w:szCs w:val="30"/>
        </w:rPr>
      </w:pPr>
      <w:r w:rsidRPr="005F14E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หาก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5F14E1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F118DF"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>
        <w:rPr>
          <w:rFonts w:ascii="Angsana New" w:hAnsi="Angsana New" w:hint="cs"/>
          <w:b/>
          <w:sz w:val="30"/>
          <w:szCs w:val="30"/>
          <w:cs/>
        </w:rPr>
        <w:t>หรือ</w:t>
      </w:r>
      <w:r w:rsidRPr="009D1489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="00116C5E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การควบคุมเดียวกันหรือ</w:t>
      </w:r>
      <w:r>
        <w:rPr>
          <w:rFonts w:ascii="Angsana New" w:hAnsi="Angsana New" w:hint="cs"/>
          <w:b/>
          <w:sz w:val="30"/>
          <w:szCs w:val="30"/>
          <w:cs/>
        </w:rPr>
        <w:t>อยู่ภายใต้</w:t>
      </w:r>
      <w:r w:rsidRPr="005F14E1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>
        <w:rPr>
          <w:rFonts w:ascii="Angsana New" w:hAnsi="Angsana New" w:hint="cs"/>
          <w:b/>
          <w:sz w:val="30"/>
          <w:szCs w:val="30"/>
          <w:cs/>
        </w:rPr>
        <w:t>นัย</w:t>
      </w:r>
      <w:r w:rsidRPr="005F14E1">
        <w:rPr>
          <w:rFonts w:ascii="Angsana New" w:hAnsi="Angsana New"/>
          <w:b/>
          <w:sz w:val="30"/>
          <w:szCs w:val="30"/>
          <w:cs/>
        </w:rPr>
        <w:t>สำคัญเดียวกัน</w:t>
      </w:r>
      <w:r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5F14E1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</w:t>
      </w:r>
      <w:r w:rsidR="00DA3ABF">
        <w:rPr>
          <w:rFonts w:ascii="Angsana New" w:hAnsi="Angsana New"/>
          <w:b/>
          <w:sz w:val="30"/>
          <w:szCs w:val="30"/>
          <w:cs/>
        </w:rPr>
        <w:br/>
      </w:r>
      <w:r w:rsidRPr="005F14E1">
        <w:rPr>
          <w:rFonts w:ascii="Angsana New" w:hAnsi="Angsana New"/>
          <w:b/>
          <w:sz w:val="30"/>
          <w:szCs w:val="30"/>
          <w:cs/>
        </w:rPr>
        <w:t>อาจเป็นรายบุคคลหรือเป็นกิจการ</w:t>
      </w:r>
    </w:p>
    <w:p w:rsidR="009D1489" w:rsidRPr="0055183D" w:rsidRDefault="009D1489" w:rsidP="00C86AEC">
      <w:pPr>
        <w:spacing w:line="0" w:lineRule="atLeast"/>
        <w:ind w:left="547" w:right="43"/>
        <w:jc w:val="thaiDistribute"/>
        <w:rPr>
          <w:rFonts w:ascii="Angsana New" w:hAnsi="Angsana New"/>
          <w:b/>
          <w:sz w:val="14"/>
          <w:szCs w:val="14"/>
          <w:cs/>
        </w:rPr>
      </w:pPr>
    </w:p>
    <w:p w:rsidR="006151B6" w:rsidRDefault="00352147" w:rsidP="00FD2AEA">
      <w:pPr>
        <w:spacing w:line="0" w:lineRule="atLeast"/>
        <w:ind w:left="547"/>
        <w:jc w:val="both"/>
        <w:rPr>
          <w:rFonts w:ascii="Angsana New" w:hAnsi="Angsana New"/>
          <w:b/>
          <w:sz w:val="30"/>
          <w:szCs w:val="30"/>
        </w:rPr>
      </w:pPr>
      <w:r w:rsidRPr="00CE3D2C">
        <w:rPr>
          <w:rFonts w:ascii="Angsana New" w:hAnsi="Angsana New"/>
          <w:b/>
          <w:spacing w:val="12"/>
          <w:sz w:val="30"/>
          <w:szCs w:val="30"/>
          <w:cs/>
        </w:rPr>
        <w:t>ความสัมพันธ์ที่มีกับบริษัทร่วมและบริษัทย่อยได้เปิดเผยในหมายเหตุข้อ 7 และ 8 สำหรับความสัมพันธ์กับ</w:t>
      </w:r>
      <w:r w:rsidRPr="00352147">
        <w:rPr>
          <w:rFonts w:ascii="Angsana New" w:hAnsi="Angsana New"/>
          <w:b/>
          <w:sz w:val="30"/>
          <w:szCs w:val="30"/>
          <w:cs/>
        </w:rPr>
        <w:t>ผู้บริหารสำคัญและบุคคลหรือกิจการที่เกี่ยวข้องกันอื่น</w:t>
      </w:r>
      <w:r w:rsidRPr="00FC5295">
        <w:rPr>
          <w:rFonts w:ascii="Angsana New" w:hAnsi="Angsana New"/>
          <w:b/>
          <w:color w:val="FF0000"/>
          <w:sz w:val="30"/>
          <w:szCs w:val="30"/>
          <w:cs/>
        </w:rPr>
        <w:t xml:space="preserve"> </w:t>
      </w:r>
      <w:r w:rsidRPr="00352147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352147" w:rsidRPr="0055183D" w:rsidRDefault="00352147" w:rsidP="00352147">
      <w:pPr>
        <w:spacing w:line="0" w:lineRule="atLeast"/>
        <w:ind w:left="547" w:right="43"/>
        <w:jc w:val="thaiDistribute"/>
        <w:rPr>
          <w:rFonts w:ascii="Angsana New" w:hAnsi="Angsana New"/>
          <w:b/>
          <w:sz w:val="14"/>
          <w:szCs w:val="14"/>
        </w:rPr>
      </w:pPr>
    </w:p>
    <w:p w:rsidR="003F2A31" w:rsidRPr="00D03D55" w:rsidRDefault="003F2A31" w:rsidP="00522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251"/>
        <w:gridCol w:w="4617"/>
      </w:tblGrid>
      <w:tr w:rsidR="00110EF0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DA2451" w:rsidRPr="00C435A7" w:rsidRDefault="00DA2451" w:rsidP="00E7423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C435A7" w:rsidRDefault="00110EF0" w:rsidP="00171C51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51" w:type="dxa"/>
            <w:shd w:val="clear" w:color="auto" w:fill="auto"/>
          </w:tcPr>
          <w:p w:rsidR="006E5CCF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110EF0" w:rsidRPr="00C435A7" w:rsidRDefault="00110EF0" w:rsidP="00116C5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17" w:type="dxa"/>
            <w:shd w:val="clear" w:color="auto" w:fill="auto"/>
          </w:tcPr>
          <w:p w:rsidR="00171C51" w:rsidRDefault="00171C51" w:rsidP="00171C51">
            <w:pPr>
              <w:tabs>
                <w:tab w:val="clear" w:pos="227"/>
                <w:tab w:val="left" w:pos="33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10EF0" w:rsidRPr="00171C51" w:rsidRDefault="00110EF0" w:rsidP="00171C51">
            <w:pPr>
              <w:tabs>
                <w:tab w:val="clear" w:pos="227"/>
                <w:tab w:val="left" w:pos="3327"/>
              </w:tabs>
              <w:spacing w:line="240" w:lineRule="auto"/>
              <w:ind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C51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ลักษณะ</w:t>
            </w:r>
            <w:r w:rsidRPr="00171C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27568B" w:rsidRPr="00C435A7" w:rsidTr="00197C4A">
        <w:trPr>
          <w:trHeight w:val="298"/>
        </w:trPr>
        <w:tc>
          <w:tcPr>
            <w:tcW w:w="3582" w:type="dxa"/>
            <w:shd w:val="clear" w:color="auto" w:fill="auto"/>
          </w:tcPr>
          <w:p w:rsidR="0027568B" w:rsidRPr="00C54CFC" w:rsidRDefault="0027568B" w:rsidP="00171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6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1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27568B" w:rsidRPr="00F951FB" w:rsidRDefault="004451A7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12"/>
              </w:tabs>
              <w:spacing w:line="240" w:lineRule="auto"/>
              <w:ind w:left="162" w:right="54" w:hanging="180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951F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C83852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F951F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สั่งการและควบคุมกิจกรรมต่างๆ</w:t>
            </w:r>
            <w:r w:rsidRPr="00F951FB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F951F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ของกิจการไม่ว่า</w:t>
            </w:r>
            <w:r w:rsidR="00F951F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ทางตรงหรือ</w:t>
            </w:r>
            <w:r w:rsidRPr="00F951F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ทางอ้อม ทั้งนี้ รวมถึงกรรมการของกลุ่มบริษัท</w:t>
            </w:r>
            <w:r w:rsidRPr="00F951FB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F951F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  <w:tr w:rsidR="0027568B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พรรณธิอร จำกัด </w:t>
            </w:r>
          </w:p>
        </w:tc>
        <w:tc>
          <w:tcPr>
            <w:tcW w:w="1251" w:type="dxa"/>
            <w:shd w:val="clear" w:color="auto" w:fill="auto"/>
          </w:tcPr>
          <w:p w:rsidR="0027568B" w:rsidRPr="005E4B03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4B0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27568B" w:rsidRPr="00381211" w:rsidRDefault="0027568B" w:rsidP="00FD2AEA">
            <w:pPr>
              <w:tabs>
                <w:tab w:val="clear" w:pos="227"/>
                <w:tab w:val="left" w:pos="4347"/>
              </w:tabs>
              <w:spacing w:line="240" w:lineRule="auto"/>
              <w:ind w:left="-9" w:right="-108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81211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เป็นผู้ถือหุ้นรายใหญ่</w:t>
            </w:r>
            <w:r w:rsidR="006E5CCF" w:rsidRPr="00381211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และมีกรรมการร่วมกันกับ</w:t>
            </w:r>
            <w:r w:rsidRPr="00381211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</w:t>
            </w:r>
          </w:p>
        </w:tc>
      </w:tr>
      <w:tr w:rsidR="0027568B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วาไรตี้ แอสเซ็ท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5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27568B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อินทร ประกันภัย จำกัด (มหาชน)</w:t>
            </w:r>
          </w:p>
        </w:tc>
        <w:tc>
          <w:tcPr>
            <w:tcW w:w="1251" w:type="dxa"/>
            <w:shd w:val="clear" w:color="auto" w:fill="auto"/>
          </w:tcPr>
          <w:p w:rsidR="0027568B" w:rsidRPr="00C54CFC" w:rsidRDefault="0027568B" w:rsidP="002756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27568B" w:rsidRPr="00C54CFC" w:rsidRDefault="0027568B" w:rsidP="0027568B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960E7D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25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960E7D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ประมวลผล จำกัด</w:t>
            </w:r>
          </w:p>
        </w:tc>
        <w:tc>
          <w:tcPr>
            <w:tcW w:w="1251" w:type="dxa"/>
            <w:shd w:val="clear" w:color="auto" w:fill="auto"/>
          </w:tcPr>
          <w:p w:rsidR="00960E7D" w:rsidRPr="00C54CFC" w:rsidRDefault="00960E7D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960E7D" w:rsidRPr="00C54CFC" w:rsidRDefault="00960E7D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EE7643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EE7643" w:rsidRDefault="00EE7643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ฮาวี ลอจิสติกส์ (ประเทศไทย) จำกัด</w:t>
            </w:r>
          </w:p>
        </w:tc>
        <w:tc>
          <w:tcPr>
            <w:tcW w:w="1251" w:type="dxa"/>
            <w:shd w:val="clear" w:color="auto" w:fill="auto"/>
          </w:tcPr>
          <w:p w:rsidR="00EE7643" w:rsidRDefault="00EE7643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EE7643" w:rsidRDefault="00EE7643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9D1C1E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9D1C1E" w:rsidRDefault="009D1C1E" w:rsidP="00960E7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 โฮเทลคอลเล</w:t>
            </w:r>
            <w:r w:rsidR="004714F2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คชั่น จำกัด</w:t>
            </w:r>
          </w:p>
        </w:tc>
        <w:tc>
          <w:tcPr>
            <w:tcW w:w="1251" w:type="dxa"/>
            <w:shd w:val="clear" w:color="auto" w:fill="auto"/>
          </w:tcPr>
          <w:p w:rsidR="009D1C1E" w:rsidRDefault="009D1C1E" w:rsidP="00960E7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9D1C1E" w:rsidRDefault="009D1C1E" w:rsidP="00960E7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1D70F4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1D70F4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1251" w:type="dxa"/>
            <w:shd w:val="clear" w:color="auto" w:fill="auto"/>
          </w:tcPr>
          <w:p w:rsidR="001D70F4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1D70F4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คอนเซพ แลนด์ </w:t>
            </w:r>
            <w:r w:rsidRPr="00C54CF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51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6E5CCF" w:rsidRDefault="001D70F4" w:rsidP="001D70F4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ญาติของกรรมการถือหุ้นส่วนใหญ่ทางอ้อม</w:t>
            </w:r>
          </w:p>
        </w:tc>
      </w:tr>
      <w:tr w:rsidR="001D70F4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1D70F4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</w:t>
            </w:r>
            <w:r w:rsidR="004714F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="004714F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="004714F2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คอมเมอร์เชียลพร็อพเพอร์ตี้</w:t>
            </w:r>
          </w:p>
          <w:p w:rsidR="001D70F4" w:rsidRPr="00C54CFC" w:rsidRDefault="001D70F4" w:rsidP="001D70F4">
            <w:pPr>
              <w:tabs>
                <w:tab w:val="clear" w:pos="227"/>
                <w:tab w:val="left" w:pos="252"/>
              </w:tabs>
              <w:spacing w:line="240" w:lineRule="auto"/>
              <w:ind w:left="252" w:right="-684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251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  <w:tab w:val="clear" w:pos="2807"/>
                <w:tab w:val="left" w:pos="2802"/>
                <w:tab w:val="left" w:pos="3312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6E5CCF">
              <w:rPr>
                <w:rFonts w:ascii="Angsana New" w:hAnsi="Angsana New"/>
                <w:spacing w:val="-6"/>
                <w:sz w:val="30"/>
                <w:szCs w:val="30"/>
                <w:cs/>
              </w:rPr>
              <w:t>ญาติของกรรมการถือหน่วยลงทุนส่วนใหญ่ทางอ้อม</w:t>
            </w:r>
          </w:p>
        </w:tc>
      </w:tr>
      <w:tr w:rsidR="001D70F4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9D1C1E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รักษาความปลอดภัย ท้อป แอสเสท </w:t>
            </w:r>
          </w:p>
          <w:p w:rsidR="001D70F4" w:rsidRPr="007C05C3" w:rsidRDefault="009D1C1E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D70F4">
              <w:rPr>
                <w:rFonts w:ascii="Angsana New" w:hAnsi="Angsana New" w:hint="cs"/>
                <w:sz w:val="30"/>
                <w:szCs w:val="30"/>
                <w:cs/>
              </w:rPr>
              <w:t>แอนด์ เซอร์วิส จำกัด</w:t>
            </w:r>
          </w:p>
        </w:tc>
        <w:tc>
          <w:tcPr>
            <w:tcW w:w="1251" w:type="dxa"/>
            <w:shd w:val="clear" w:color="auto" w:fill="auto"/>
          </w:tcPr>
          <w:p w:rsidR="001D70F4" w:rsidRPr="007C05C3" w:rsidRDefault="001D70F4" w:rsidP="001D70F4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381211" w:rsidRDefault="001D70F4" w:rsidP="001D70F4">
            <w:pPr>
              <w:tabs>
                <w:tab w:val="clear" w:pos="4451"/>
                <w:tab w:val="clear" w:pos="4678"/>
                <w:tab w:val="left" w:pos="4329"/>
                <w:tab w:val="left" w:pos="4626"/>
              </w:tabs>
              <w:spacing w:line="240" w:lineRule="auto"/>
              <w:ind w:right="-477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381211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กรรมการของผู้ถือหุ้นรายใหญ่เป็นญาติกับผู้มีอำนาจควบคุม</w:t>
            </w:r>
          </w:p>
        </w:tc>
      </w:tr>
      <w:tr w:rsidR="001D70F4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เลควิวกอล์ฟ แอนด์ ยอร์ชคลับ จำกัด</w:t>
            </w:r>
          </w:p>
        </w:tc>
        <w:tc>
          <w:tcPr>
            <w:tcW w:w="1251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251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ดีเสริมกิจ จำกัด</w:t>
            </w:r>
          </w:p>
        </w:tc>
        <w:tc>
          <w:tcPr>
            <w:tcW w:w="1251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3582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1251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71C51">
            <w:pPr>
              <w:tabs>
                <w:tab w:val="clear" w:pos="227"/>
                <w:tab w:val="left" w:pos="149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197C4A" w:rsidRDefault="00197C4A"/>
    <w:tbl>
      <w:tblPr>
        <w:tblW w:w="100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359"/>
        <w:gridCol w:w="4617"/>
      </w:tblGrid>
      <w:tr w:rsidR="00197C4A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97C4A" w:rsidRPr="00C435A7" w:rsidRDefault="00197C4A" w:rsidP="00197C4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97C4A" w:rsidRPr="00C435A7" w:rsidRDefault="00197C4A" w:rsidP="00197C4A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9" w:type="dxa"/>
            <w:shd w:val="clear" w:color="auto" w:fill="auto"/>
          </w:tcPr>
          <w:p w:rsidR="00197C4A" w:rsidRDefault="00197C4A" w:rsidP="00197C4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197C4A" w:rsidRPr="00C435A7" w:rsidRDefault="00197C4A" w:rsidP="00197C4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435A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435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17" w:type="dxa"/>
            <w:shd w:val="clear" w:color="auto" w:fill="auto"/>
          </w:tcPr>
          <w:p w:rsidR="00197C4A" w:rsidRDefault="00197C4A" w:rsidP="00197C4A">
            <w:pPr>
              <w:tabs>
                <w:tab w:val="clear" w:pos="227"/>
                <w:tab w:val="left" w:pos="33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97C4A" w:rsidRPr="00171C51" w:rsidRDefault="00197C4A" w:rsidP="00197C4A">
            <w:pPr>
              <w:tabs>
                <w:tab w:val="clear" w:pos="227"/>
                <w:tab w:val="left" w:pos="3327"/>
              </w:tabs>
              <w:spacing w:line="240" w:lineRule="auto"/>
              <w:ind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C51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ลักษณะ</w:t>
            </w:r>
            <w:r w:rsidRPr="00171C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3515"/>
                <w:tab w:val="left" w:pos="3402"/>
              </w:tabs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1359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พรพัฒนสิน จำกัด</w:t>
            </w:r>
          </w:p>
        </w:tc>
        <w:tc>
          <w:tcPr>
            <w:tcW w:w="1359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ยูไนเต็ด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ไวน์เนอรี่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r w:rsidRPr="00E90C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1D70F4" w:rsidRPr="00C54CFC" w:rsidRDefault="009D1C1E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D70F4" w:rsidRPr="00C54CFC">
              <w:rPr>
                <w:rFonts w:ascii="Angsana New" w:hAnsi="Angsana New"/>
                <w:sz w:val="30"/>
                <w:szCs w:val="30"/>
                <w:cs/>
              </w:rPr>
              <w:t>ดิสทิลเลอรี่</w:t>
            </w:r>
            <w:r w:rsidR="001D70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70F4" w:rsidRPr="00C54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359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4CF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9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270A1F" w:rsidRDefault="001D70F4" w:rsidP="001D70F4">
            <w:pPr>
              <w:spacing w:line="240" w:lineRule="auto"/>
              <w:ind w:right="-6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70A1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โรงงานอุตสาหกรรมบางปะอิน จำกัด</w:t>
            </w:r>
          </w:p>
        </w:tc>
        <w:tc>
          <w:tcPr>
            <w:tcW w:w="1359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435A7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1359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พรรณธิอร เทรดดิ้ง จำกัด</w:t>
            </w:r>
          </w:p>
        </w:tc>
        <w:tc>
          <w:tcPr>
            <w:tcW w:w="1359" w:type="dxa"/>
            <w:shd w:val="clear" w:color="auto" w:fill="auto"/>
          </w:tcPr>
          <w:p w:rsidR="001D70F4" w:rsidRPr="00C54CFC" w:rsidRDefault="001D70F4" w:rsidP="001D70F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C54CFC" w:rsidRDefault="001D70F4" w:rsidP="001D70F4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C54CF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7C05C3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โออิชิ ฟู้ด เซอร์วิส จำกัด</w:t>
            </w:r>
          </w:p>
        </w:tc>
        <w:tc>
          <w:tcPr>
            <w:tcW w:w="1359" w:type="dxa"/>
            <w:shd w:val="clear" w:color="auto" w:fill="auto"/>
          </w:tcPr>
          <w:p w:rsidR="001D70F4" w:rsidRPr="007C05C3" w:rsidRDefault="001D70F4" w:rsidP="001D70F4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7C05C3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FD56FE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เดอะ เรสซิเด้นส์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1D70F4" w:rsidRPr="007C05C3" w:rsidRDefault="001D70F4" w:rsidP="001D70F4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Pr="007C05C3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D70F4" w:rsidRPr="00C435A7" w:rsidTr="00197C4A">
        <w:trPr>
          <w:trHeight w:val="20"/>
        </w:trPr>
        <w:tc>
          <w:tcPr>
            <w:tcW w:w="4095" w:type="dxa"/>
            <w:shd w:val="clear" w:color="auto" w:fill="auto"/>
          </w:tcPr>
          <w:p w:rsidR="001D70F4" w:rsidRPr="00197C4A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197C4A">
              <w:rPr>
                <w:rFonts w:ascii="Angsana New" w:hAnsi="Angsana New" w:hint="cs"/>
                <w:sz w:val="30"/>
                <w:szCs w:val="30"/>
                <w:cs/>
              </w:rPr>
              <w:t>บริษัท นอร์ธปาร์ค กอล์ฟแอนด์สปอร์ตคลับ</w:t>
            </w:r>
            <w:r w:rsidR="00C83852" w:rsidRPr="00197C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7C4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9" w:type="dxa"/>
            <w:shd w:val="clear" w:color="auto" w:fill="auto"/>
          </w:tcPr>
          <w:p w:rsidR="001D70F4" w:rsidRDefault="001D70F4" w:rsidP="001D70F4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17" w:type="dxa"/>
            <w:shd w:val="clear" w:color="auto" w:fill="auto"/>
          </w:tcPr>
          <w:p w:rsidR="001D70F4" w:rsidRDefault="001D70F4" w:rsidP="001D70F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66396F" w:rsidRPr="0055183D" w:rsidRDefault="0066396F" w:rsidP="00BF6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sz w:val="24"/>
          <w:szCs w:val="24"/>
        </w:rPr>
      </w:pPr>
    </w:p>
    <w:p w:rsidR="00110EF0" w:rsidRPr="00C435A7" w:rsidRDefault="00110EF0" w:rsidP="006A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  <w:r w:rsidRPr="00C435A7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</w:t>
      </w:r>
      <w:r w:rsidR="00BF6734" w:rsidRPr="009746FA">
        <w:rPr>
          <w:rFonts w:ascii="Angsana New" w:hAnsi="Angsana New"/>
          <w:b/>
          <w:color w:val="000000" w:themeColor="text1"/>
          <w:sz w:val="30"/>
          <w:szCs w:val="30"/>
          <w:cs/>
        </w:rPr>
        <w:t>แต่ละประเภทอธิบายได้ดังต่อไปนี้</w:t>
      </w:r>
    </w:p>
    <w:p w:rsidR="005A14D5" w:rsidRPr="0055183D" w:rsidRDefault="005A14D5" w:rsidP="009D1C1E">
      <w:pPr>
        <w:pStyle w:val="block"/>
        <w:spacing w:after="0" w:line="0" w:lineRule="atLeast"/>
        <w:ind w:left="547" w:right="-115"/>
        <w:jc w:val="thaiDistribute"/>
        <w:rPr>
          <w:rFonts w:ascii="Angsana New" w:hAnsi="Angsana New" w:cs="Angsana New"/>
          <w:sz w:val="24"/>
          <w:szCs w:val="24"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38"/>
        <w:gridCol w:w="270"/>
        <w:gridCol w:w="5562"/>
      </w:tblGrid>
      <w:tr w:rsidR="00960E7D" w:rsidRPr="00C435A7" w:rsidTr="00A034FC">
        <w:trPr>
          <w:tblHeader/>
        </w:trPr>
        <w:tc>
          <w:tcPr>
            <w:tcW w:w="3438" w:type="dxa"/>
          </w:tcPr>
          <w:p w:rsidR="00960E7D" w:rsidRPr="00E74230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รายการ</w:t>
            </w:r>
          </w:p>
        </w:tc>
        <w:tc>
          <w:tcPr>
            <w:tcW w:w="270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</w:p>
        </w:tc>
        <w:tc>
          <w:tcPr>
            <w:tcW w:w="5562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C435A7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นโยบายการกำหนดราคา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960E7D" w:rsidRPr="00C435A7" w:rsidTr="00A034FC">
        <w:tc>
          <w:tcPr>
            <w:tcW w:w="3438" w:type="dxa"/>
          </w:tcPr>
          <w:p w:rsidR="00960E7D" w:rsidRPr="00C435A7" w:rsidRDefault="00960E7D" w:rsidP="00A034FC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จากการขาย</w:t>
            </w:r>
            <w:r>
              <w:rPr>
                <w:rFonts w:ascii="Angsana New" w:hAnsi="Angsana New" w:cs="Angsana New"/>
                <w:cs/>
                <w:lang w:val="en-US"/>
              </w:rPr>
              <w:t>บรรจุ</w:t>
            </w:r>
            <w:r w:rsidRPr="00C435A7">
              <w:rPr>
                <w:rFonts w:ascii="Angsana New" w:hAnsi="Angsana New" w:cs="Angsana New"/>
                <w:cs/>
                <w:lang w:val="en-US"/>
              </w:rPr>
              <w:t>ภัณฑ์</w:t>
            </w:r>
          </w:p>
        </w:tc>
        <w:tc>
          <w:tcPr>
            <w:tcW w:w="270" w:type="dxa"/>
          </w:tcPr>
          <w:p w:rsidR="00960E7D" w:rsidRPr="00D67D3D" w:rsidRDefault="00960E7D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960E7D" w:rsidRPr="00D67D3D" w:rsidRDefault="000233AA" w:rsidP="00A034FC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="00960E7D"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รายได้ค่าเช่า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ราคาที่ตกลง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กัน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ตามสัญญา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ขาย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="004714F2">
              <w:rPr>
                <w:rFonts w:ascii="Angsana New" w:hAnsi="Angsana New" w:cs="Angsana New" w:hint="cs"/>
                <w:cs/>
                <w:lang w:val="en-US"/>
              </w:rPr>
              <w:t>ถาวรและสินทรัพย์อื่น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C435A7" w:rsidRDefault="004451A7" w:rsidP="004451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รายได้ดอกเบี้ย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อัตราร้อยละ </w:t>
            </w:r>
            <w:r w:rsidRPr="00D67D3D">
              <w:rPr>
                <w:rFonts w:ascii="Angsana New" w:hAnsi="Angsana New" w:cs="Angsana New"/>
                <w:lang w:val="en-US"/>
              </w:rPr>
              <w:t>2.00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-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67D3D">
              <w:rPr>
                <w:rFonts w:ascii="Angsana New" w:hAnsi="Angsana New" w:cs="Angsana New"/>
                <w:lang w:val="en-US"/>
              </w:rPr>
              <w:t>2.50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 xml:space="preserve"> ต่อ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</w:t>
            </w:r>
            <w:r>
              <w:rPr>
                <w:rFonts w:ascii="Angsana New" w:hAnsi="Angsana New" w:cs="Angsana New" w:hint="cs"/>
                <w:cs/>
                <w:lang w:val="en-US"/>
              </w:rPr>
              <w:t>า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ซื้อวัตถุดิบ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ราคา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สินทรัพย์ถาวรและสินทรัพย์อื่น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</w:t>
            </w:r>
            <w:r w:rsidRPr="00D67D3D">
              <w:rPr>
                <w:rFonts w:ascii="Angsana New" w:hAnsi="Angsana New" w:cs="Angsana New" w:hint="cs"/>
                <w:cs/>
                <w:lang w:val="en-US"/>
              </w:rPr>
              <w:t>ที่ตกลงร่วมกัน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67D3D">
              <w:rPr>
                <w:rFonts w:ascii="Angsana New" w:hAnsi="Angsana New" w:cs="Angsana New"/>
                <w:cs/>
                <w:lang w:val="en-US"/>
              </w:rPr>
              <w:t>ค่าเช่าดำเนินงาน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ราคา</w:t>
            </w:r>
            <w:r w:rsidRPr="00D67D3D">
              <w:rPr>
                <w:rFonts w:ascii="Angsana New" w:hAnsi="Angsana New" w:cs="Angsana New"/>
                <w:cs/>
                <w:lang w:val="en-US"/>
              </w:rPr>
              <w:t>ที่ตกลงร่วมกันตามสัญญา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C435A7" w:rsidRDefault="004451A7" w:rsidP="004451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ค่าตอบแทนกรรมการ</w:t>
            </w:r>
          </w:p>
        </w:tc>
        <w:tc>
          <w:tcPr>
            <w:tcW w:w="270" w:type="dxa"/>
          </w:tcPr>
          <w:p w:rsidR="004451A7" w:rsidRPr="00C435A7" w:rsidRDefault="004451A7" w:rsidP="004451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C435A7" w:rsidRDefault="004451A7" w:rsidP="004451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435A7">
              <w:rPr>
                <w:rFonts w:ascii="Angsana New" w:hAnsi="Angsana New" w:cs="Angsana New"/>
                <w:cs/>
                <w:lang w:val="en-US"/>
              </w:rPr>
              <w:t>ตามมติที่ประชุมผู้ถือหุ้น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D67D3D" w:rsidRDefault="004451A7" w:rsidP="004451A7">
            <w:pPr>
              <w:pStyle w:val="a"/>
              <w:tabs>
                <w:tab w:val="clear" w:pos="1080"/>
                <w:tab w:val="left" w:pos="540"/>
              </w:tabs>
              <w:ind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อัตราร้อยละ </w:t>
            </w:r>
            <w:r>
              <w:rPr>
                <w:rFonts w:ascii="Angsana New" w:hAnsi="Angsana New" w:cs="Angsana New"/>
                <w:lang w:val="en-US"/>
              </w:rPr>
              <w:t xml:space="preserve">1.45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ต่อปี </w:t>
            </w:r>
          </w:p>
        </w:tc>
      </w:tr>
      <w:tr w:rsidR="004451A7" w:rsidRPr="00C435A7" w:rsidTr="00A034FC">
        <w:tc>
          <w:tcPr>
            <w:tcW w:w="3438" w:type="dxa"/>
          </w:tcPr>
          <w:p w:rsidR="004451A7" w:rsidRPr="00C435A7" w:rsidRDefault="004451A7" w:rsidP="004451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564E9F">
              <w:rPr>
                <w:rFonts w:asciiTheme="majorBidi" w:hAnsiTheme="majorBidi" w:cstheme="majorBidi" w:hint="cs"/>
                <w:cs/>
                <w:lang w:val="en-US"/>
              </w:rPr>
              <w:t>ค่าใช้จ่ายอื่น</w:t>
            </w:r>
          </w:p>
        </w:tc>
        <w:tc>
          <w:tcPr>
            <w:tcW w:w="270" w:type="dxa"/>
          </w:tcPr>
          <w:p w:rsidR="004451A7" w:rsidRPr="00C435A7" w:rsidRDefault="004451A7" w:rsidP="004451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</w:tcPr>
          <w:p w:rsidR="004451A7" w:rsidRPr="00C435A7" w:rsidRDefault="004451A7" w:rsidP="004451A7">
            <w:pPr>
              <w:pStyle w:val="a"/>
              <w:tabs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</w:t>
            </w:r>
            <w:r w:rsidRPr="00564E9F">
              <w:rPr>
                <w:rFonts w:asciiTheme="majorBidi" w:hAnsiTheme="majorBidi" w:cstheme="majorBidi" w:hint="cs"/>
                <w:cs/>
                <w:lang w:val="en-US"/>
              </w:rPr>
              <w:t>ที่ตกลงร่วมกัน</w:t>
            </w:r>
          </w:p>
        </w:tc>
      </w:tr>
    </w:tbl>
    <w:p w:rsidR="00480A97" w:rsidRPr="009D1C1E" w:rsidRDefault="00480A97" w:rsidP="0048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pacing w:val="-6"/>
          <w:sz w:val="30"/>
          <w:szCs w:val="30"/>
          <w:shd w:val="clear" w:color="auto" w:fill="E0E0E0"/>
        </w:rPr>
      </w:pPr>
      <w:r w:rsidRPr="009D1C1E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Pr="009D1C1E">
        <w:rPr>
          <w:rFonts w:asciiTheme="majorBidi" w:hAnsiTheme="majorBidi" w:cstheme="majorBidi" w:hint="cs"/>
          <w:spacing w:val="-6"/>
          <w:sz w:val="30"/>
          <w:szCs w:val="30"/>
          <w:cs/>
        </w:rPr>
        <w:t>สามเดือนและหกเดือน</w:t>
      </w:r>
      <w:r w:rsidRPr="009D1C1E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Pr="009D1C1E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9D1C1E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Pr="009D1C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สรุปได้ดังนี้</w:t>
      </w:r>
    </w:p>
    <w:p w:rsidR="00777C2E" w:rsidRPr="00515795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52"/>
        <w:gridCol w:w="288"/>
        <w:gridCol w:w="1160"/>
        <w:gridCol w:w="276"/>
        <w:gridCol w:w="1245"/>
        <w:gridCol w:w="271"/>
        <w:gridCol w:w="1181"/>
      </w:tblGrid>
      <w:tr w:rsidR="00777C2E" w:rsidRPr="00F807B9" w:rsidTr="009D758F">
        <w:trPr>
          <w:tblHeader/>
        </w:trPr>
        <w:tc>
          <w:tcPr>
            <w:tcW w:w="2055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:rsidR="00777C2E" w:rsidRPr="00F807B9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61F" w:rsidRPr="00F807B9" w:rsidTr="0055183D">
        <w:trPr>
          <w:tblHeader/>
        </w:trPr>
        <w:tc>
          <w:tcPr>
            <w:tcW w:w="2055" w:type="pct"/>
          </w:tcPr>
          <w:p w:rsidR="007C79C7" w:rsidRPr="00EA2541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A25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25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9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A25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7C79C7" w:rsidRPr="001B41B9" w:rsidRDefault="007C79C7" w:rsidP="00CF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F1B54">
              <w:rPr>
                <w:rFonts w:ascii="Angsana New" w:hAnsi="Angsana New"/>
                <w:sz w:val="30"/>
                <w:szCs w:val="30"/>
              </w:rPr>
              <w:t>6</w:t>
            </w:r>
            <w:r w:rsidR="00EA254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7C79C7" w:rsidRPr="001B41B9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A25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7C79C7" w:rsidRPr="001B41B9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7C79C7" w:rsidRPr="001B41B9" w:rsidRDefault="00CF1B54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A254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77C2E" w:rsidRPr="00F807B9" w:rsidTr="009D758F">
        <w:trPr>
          <w:tblHeader/>
        </w:trPr>
        <w:tc>
          <w:tcPr>
            <w:tcW w:w="2055" w:type="pct"/>
          </w:tcPr>
          <w:p w:rsidR="00777C2E" w:rsidRPr="00F629BA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5" w:type="pct"/>
            <w:gridSpan w:val="7"/>
          </w:tcPr>
          <w:p w:rsidR="00777C2E" w:rsidRPr="00F807B9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61F" w:rsidRPr="00F807B9" w:rsidTr="0055183D">
        <w:tc>
          <w:tcPr>
            <w:tcW w:w="2055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8E4F2F" w:rsidRPr="00F807B9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:rsidR="008E4F2F" w:rsidRPr="00F118DF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C9C" w:rsidRPr="00F807B9" w:rsidTr="0055183D">
        <w:tc>
          <w:tcPr>
            <w:tcW w:w="2055" w:type="pct"/>
          </w:tcPr>
          <w:p w:rsidR="00BB6C9C" w:rsidRPr="00A473C1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BB6C9C" w:rsidRPr="00F807B9" w:rsidTr="0055183D">
        <w:tc>
          <w:tcPr>
            <w:tcW w:w="2055" w:type="pct"/>
          </w:tcPr>
          <w:p w:rsidR="00BB6C9C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C9C" w:rsidRPr="00F807B9" w:rsidTr="0055183D">
        <w:tc>
          <w:tcPr>
            <w:tcW w:w="2055" w:type="pct"/>
          </w:tcPr>
          <w:p w:rsidR="00BB6C9C" w:rsidRPr="00012B36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ED3C0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BB6C9C" w:rsidRPr="00F807B9" w:rsidTr="0055183D">
        <w:tc>
          <w:tcPr>
            <w:tcW w:w="2055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BB6C9C" w:rsidRPr="00F807B9" w:rsidTr="0055183D">
        <w:tc>
          <w:tcPr>
            <w:tcW w:w="2055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137,489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117,916</w:t>
            </w:r>
          </w:p>
        </w:tc>
      </w:tr>
      <w:tr w:rsidR="00BB6C9C" w:rsidRPr="00F807B9" w:rsidTr="0055183D">
        <w:tc>
          <w:tcPr>
            <w:tcW w:w="2055" w:type="pct"/>
          </w:tcPr>
          <w:p w:rsidR="00BB6C9C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C9C" w:rsidRPr="005A14D5" w:rsidTr="0055183D">
        <w:tc>
          <w:tcPr>
            <w:tcW w:w="2055" w:type="pct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2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6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3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BB6C9C" w:rsidRPr="00F807B9" w:rsidTr="0055183D">
        <w:tc>
          <w:tcPr>
            <w:tcW w:w="2055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78,800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BB6C9C" w:rsidRPr="00F807B9" w:rsidTr="0055183D">
        <w:tc>
          <w:tcPr>
            <w:tcW w:w="2055" w:type="pct"/>
          </w:tcPr>
          <w:p w:rsidR="00BB6C9C" w:rsidRPr="00D64207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6800F0" w:rsidP="0068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68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B6C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C9C" w:rsidRPr="00F807B9" w:rsidTr="0055183D">
        <w:tc>
          <w:tcPr>
            <w:tcW w:w="2055" w:type="pct"/>
          </w:tcPr>
          <w:p w:rsidR="00BB6C9C" w:rsidRPr="00D64207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C9C" w:rsidRPr="00F807B9" w:rsidTr="0055183D">
        <w:tc>
          <w:tcPr>
            <w:tcW w:w="2055" w:type="pct"/>
          </w:tcPr>
          <w:p w:rsidR="00BB6C9C" w:rsidRPr="00D64207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164,304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C9C" w:rsidRPr="00F807B9" w:rsidTr="0055183D">
        <w:tc>
          <w:tcPr>
            <w:tcW w:w="2055" w:type="pct"/>
          </w:tcPr>
          <w:p w:rsidR="00BB6C9C" w:rsidRPr="00161C06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C9C" w:rsidRPr="00F807B9" w:rsidTr="0055183D">
        <w:tc>
          <w:tcPr>
            <w:tcW w:w="2055" w:type="pct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9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2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6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3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BB6C9C" w:rsidRPr="00F807B9" w:rsidTr="0055183D">
        <w:tc>
          <w:tcPr>
            <w:tcW w:w="2055" w:type="pct"/>
          </w:tcPr>
          <w:p w:rsidR="00BB6C9C" w:rsidRPr="00F629BA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9" w:type="pct"/>
            <w:shd w:val="clear" w:color="auto" w:fill="auto"/>
          </w:tcPr>
          <w:p w:rsidR="00BB6C9C" w:rsidRPr="00F629BA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:rsidR="00BB6C9C" w:rsidRPr="00F629BA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629BA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:rsidR="00BB6C9C" w:rsidRPr="00F629BA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629BA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:rsidR="00BB6C9C" w:rsidRPr="00F629BA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629BA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6C9C" w:rsidRPr="00F807B9" w:rsidTr="0055183D">
        <w:tc>
          <w:tcPr>
            <w:tcW w:w="2055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ED3C00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10,205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D10B03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10,686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ED3C00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10,205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10,686</w:t>
            </w:r>
          </w:p>
        </w:tc>
      </w:tr>
      <w:tr w:rsidR="00BB6C9C" w:rsidRPr="00CF1B54" w:rsidTr="0055183D">
        <w:tc>
          <w:tcPr>
            <w:tcW w:w="2055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:rsidR="00BB6C9C" w:rsidRPr="00F118DF" w:rsidRDefault="00D10B03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BB6C9C" w:rsidRPr="00CF1B54" w:rsidTr="0055183D">
        <w:tc>
          <w:tcPr>
            <w:tcW w:w="2055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6C9C" w:rsidRPr="006A67BD" w:rsidRDefault="00ED3C00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10,928</w:t>
            </w:r>
          </w:p>
        </w:tc>
        <w:tc>
          <w:tcPr>
            <w:tcW w:w="152" w:type="pct"/>
            <w:shd w:val="clear" w:color="auto" w:fill="auto"/>
          </w:tcPr>
          <w:p w:rsidR="00BB6C9C" w:rsidRPr="006A67BD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6C9C" w:rsidRPr="006A67BD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7BD">
              <w:rPr>
                <w:rFonts w:ascii="Angsana New" w:hAnsi="Angsana New"/>
                <w:b/>
                <w:bCs/>
                <w:sz w:val="30"/>
                <w:szCs w:val="30"/>
              </w:rPr>
              <w:t>11,43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6C9C" w:rsidRPr="00582832" w:rsidRDefault="00ED3C00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10,928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11,430</w:t>
            </w:r>
          </w:p>
        </w:tc>
      </w:tr>
      <w:tr w:rsidR="00BB6C9C" w:rsidRPr="00CF1B54" w:rsidTr="0055183D">
        <w:tc>
          <w:tcPr>
            <w:tcW w:w="2055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:rsidR="00BB6C9C" w:rsidRPr="00A473C1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CF1B54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BB6C9C" w:rsidRPr="00CF1B54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A473C1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CF1B54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B6C9C" w:rsidRPr="00F807B9" w:rsidTr="0055183D">
        <w:tc>
          <w:tcPr>
            <w:tcW w:w="2055" w:type="pct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9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" w:type="pct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9F2A68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BB6C9C" w:rsidRPr="00CF1B54" w:rsidTr="0055183D">
        <w:tc>
          <w:tcPr>
            <w:tcW w:w="2055" w:type="pct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582832">
              <w:rPr>
                <w:rFonts w:ascii="Angsana New" w:hAnsi="Angsana New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609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52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6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3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BB6C9C" w:rsidRPr="00B021C4" w:rsidTr="0055183D">
        <w:tc>
          <w:tcPr>
            <w:tcW w:w="2055" w:type="pct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09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6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BB6C9C" w:rsidRPr="00CF1B54" w:rsidTr="0055183D">
        <w:tc>
          <w:tcPr>
            <w:tcW w:w="2055" w:type="pct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8283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09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14,873</w:t>
            </w:r>
          </w:p>
        </w:tc>
        <w:tc>
          <w:tcPr>
            <w:tcW w:w="152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16,883</w:t>
            </w:r>
          </w:p>
        </w:tc>
        <w:tc>
          <w:tcPr>
            <w:tcW w:w="146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  <w:tc>
          <w:tcPr>
            <w:tcW w:w="143" w:type="pct"/>
            <w:shd w:val="clear" w:color="auto" w:fill="auto"/>
          </w:tcPr>
          <w:p w:rsidR="00BB6C9C" w:rsidRPr="00582832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13,737</w:t>
            </w:r>
          </w:p>
        </w:tc>
      </w:tr>
      <w:tr w:rsidR="00BB6C9C" w:rsidRPr="00CF1B54" w:rsidTr="0055183D">
        <w:tc>
          <w:tcPr>
            <w:tcW w:w="2055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5,554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5,059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4,804</w:t>
            </w:r>
          </w:p>
        </w:tc>
      </w:tr>
      <w:tr w:rsidR="00BB6C9C" w:rsidRPr="00CF1B54" w:rsidTr="0055183D">
        <w:tc>
          <w:tcPr>
            <w:tcW w:w="2055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60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1,155</w:t>
            </w:r>
          </w:p>
        </w:tc>
        <w:tc>
          <w:tcPr>
            <w:tcW w:w="152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6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43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</w:tbl>
    <w:p w:rsidR="009D758F" w:rsidRPr="009D758F" w:rsidRDefault="009D758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65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53"/>
        <w:gridCol w:w="268"/>
        <w:gridCol w:w="20"/>
        <w:gridCol w:w="1159"/>
        <w:gridCol w:w="277"/>
        <w:gridCol w:w="1245"/>
        <w:gridCol w:w="258"/>
        <w:gridCol w:w="13"/>
        <w:gridCol w:w="1173"/>
        <w:gridCol w:w="7"/>
        <w:gridCol w:w="1183"/>
        <w:gridCol w:w="1179"/>
        <w:gridCol w:w="1179"/>
        <w:gridCol w:w="1179"/>
        <w:gridCol w:w="1179"/>
        <w:gridCol w:w="1156"/>
      </w:tblGrid>
      <w:tr w:rsidR="00BB6C9C" w:rsidRPr="00CF1B54" w:rsidTr="009D758F">
        <w:trPr>
          <w:gridAfter w:val="6"/>
          <w:wAfter w:w="2136" w:type="pct"/>
          <w:tblHeader/>
        </w:trPr>
        <w:tc>
          <w:tcPr>
            <w:tcW w:w="117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7" w:type="pct"/>
            <w:gridSpan w:val="4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</w:tabs>
              <w:spacing w:line="240" w:lineRule="auto"/>
              <w:ind w:left="233" w:right="-203" w:hanging="2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84" w:type="pct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gridSpan w:val="5"/>
            <w:shd w:val="clear" w:color="auto" w:fill="auto"/>
          </w:tcPr>
          <w:p w:rsidR="00BB6C9C" w:rsidRPr="000776A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2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BB6C9C" w:rsidRPr="00F807B9" w:rsidTr="009D758F">
        <w:trPr>
          <w:gridAfter w:val="2"/>
          <w:wAfter w:w="707" w:type="pct"/>
          <w:tblHeader/>
        </w:trPr>
        <w:tc>
          <w:tcPr>
            <w:tcW w:w="1177" w:type="pct"/>
          </w:tcPr>
          <w:p w:rsidR="00BB6C9C" w:rsidRPr="00EA2541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80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49" w:type="pct"/>
          </w:tcPr>
          <w:p w:rsidR="00BB6C9C" w:rsidRPr="00F807B9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81" w:type="pct"/>
          </w:tcPr>
          <w:p w:rsidR="00BB6C9C" w:rsidRPr="00F807B9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</w:tcPr>
          <w:p w:rsidR="00BB6C9C" w:rsidRPr="00F807B9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4" w:type="pct"/>
          </w:tcPr>
          <w:p w:rsidR="00BB6C9C" w:rsidRPr="00F807B9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:rsidR="00BB6C9C" w:rsidRPr="00F807B9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82" w:type="pct"/>
            <w:gridSpan w:val="2"/>
          </w:tcPr>
          <w:p w:rsidR="00BB6C9C" w:rsidRPr="00F807B9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:rsidR="00BB6C9C" w:rsidRPr="00F807B9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60" w:type="pct"/>
            <w:gridSpan w:val="2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5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B6C9C" w:rsidRPr="00F807B9" w:rsidTr="009D758F">
        <w:trPr>
          <w:gridAfter w:val="7"/>
          <w:wAfter w:w="2138" w:type="pct"/>
          <w:tblHeader/>
        </w:trPr>
        <w:tc>
          <w:tcPr>
            <w:tcW w:w="1177" w:type="pct"/>
          </w:tcPr>
          <w:p w:rsidR="00BB6C9C" w:rsidRPr="0027568B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5" w:type="pct"/>
            <w:gridSpan w:val="9"/>
          </w:tcPr>
          <w:p w:rsidR="00BB6C9C" w:rsidRPr="001B41B9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C9C" w:rsidRPr="00F807B9" w:rsidTr="0027692E">
        <w:tc>
          <w:tcPr>
            <w:tcW w:w="1177" w:type="pct"/>
          </w:tcPr>
          <w:p w:rsidR="00BB6C9C" w:rsidRPr="00F629BA" w:rsidRDefault="00BB6C9C" w:rsidP="00BB6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85" w:type="pct"/>
            <w:gridSpan w:val="9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pct"/>
            <w:gridSpan w:val="2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50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BB6C9C" w:rsidRPr="00F807B9" w:rsidTr="000443C5">
        <w:trPr>
          <w:gridAfter w:val="7"/>
          <w:wAfter w:w="2138" w:type="pct"/>
        </w:trPr>
        <w:tc>
          <w:tcPr>
            <w:tcW w:w="117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</w:t>
            </w:r>
            <w:r w:rsidRPr="00264EA8">
              <w:rPr>
                <w:rFonts w:ascii="Angsana New" w:hAnsi="Angsana New"/>
                <w:sz w:val="30"/>
                <w:szCs w:val="30"/>
                <w:cs/>
              </w:rPr>
              <w:t>ภัณฑ์</w:t>
            </w:r>
          </w:p>
        </w:tc>
        <w:tc>
          <w:tcPr>
            <w:tcW w:w="349" w:type="pct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BB6C9C" w:rsidRPr="00F807B9" w:rsidRDefault="00064EEF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1,806</w:t>
            </w:r>
          </w:p>
        </w:tc>
        <w:tc>
          <w:tcPr>
            <w:tcW w:w="78" w:type="pct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</w:tr>
      <w:tr w:rsidR="00BB6C9C" w:rsidRPr="00F807B9" w:rsidTr="006035EF">
        <w:trPr>
          <w:gridAfter w:val="6"/>
          <w:wAfter w:w="2136" w:type="pct"/>
        </w:trPr>
        <w:tc>
          <w:tcPr>
            <w:tcW w:w="1177" w:type="pct"/>
          </w:tcPr>
          <w:p w:rsidR="00BB6C9C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34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BB6C9C" w:rsidRPr="00F118DF" w:rsidRDefault="00064EEF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6,640</w:t>
            </w:r>
          </w:p>
        </w:tc>
        <w:tc>
          <w:tcPr>
            <w:tcW w:w="82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C9C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BB6C9C" w:rsidRPr="00342755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4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BB6C9C" w:rsidRPr="00F118DF" w:rsidRDefault="00064EEF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7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</w:tr>
      <w:tr w:rsidR="00BB6C9C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BB6C9C" w:rsidRPr="00012B36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4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BB6C9C" w:rsidRPr="00F118DF" w:rsidRDefault="00064EEF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7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BB6C9C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BB6C9C" w:rsidRPr="00F118DF" w:rsidRDefault="00064EEF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208,844</w:t>
            </w:r>
          </w:p>
        </w:tc>
        <w:tc>
          <w:tcPr>
            <w:tcW w:w="7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196,038</w:t>
            </w:r>
          </w:p>
        </w:tc>
      </w:tr>
      <w:tr w:rsidR="00BB6C9C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BB6C9C" w:rsidRPr="00F807B9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C9C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BB6C9C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49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BB6C9C" w:rsidRPr="00F118DF" w:rsidRDefault="00BB6C9C" w:rsidP="00BB6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EEF" w:rsidRPr="005A14D5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9F2A68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642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49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6A67BD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86,800</w:t>
            </w: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6A67BD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064EEF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F807B9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49" w:type="pct"/>
            <w:shd w:val="clear" w:color="auto" w:fill="auto"/>
          </w:tcPr>
          <w:p w:rsidR="00064EEF" w:rsidRPr="00F118DF" w:rsidRDefault="009D758F" w:rsidP="009D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9D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4EEF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D64207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9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EEF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D64207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49" w:type="pct"/>
            <w:shd w:val="clear" w:color="auto" w:fill="auto"/>
          </w:tcPr>
          <w:p w:rsidR="00064EEF" w:rsidRPr="00582832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52,520</w:t>
            </w:r>
          </w:p>
        </w:tc>
        <w:tc>
          <w:tcPr>
            <w:tcW w:w="81" w:type="pct"/>
            <w:shd w:val="clear" w:color="auto" w:fill="auto"/>
          </w:tcPr>
          <w:p w:rsidR="00064EEF" w:rsidRPr="00582832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170,428</w:t>
            </w: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4EEF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161C06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EEF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64EE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64EEF" w:rsidRPr="003622FD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64EEF" w:rsidRPr="003622FD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EEF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9F2A68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49" w:type="pct"/>
            <w:shd w:val="clear" w:color="auto" w:fill="auto"/>
          </w:tcPr>
          <w:p w:rsidR="00064EEF" w:rsidRPr="006A67BD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:rsidR="00064EEF" w:rsidRPr="00F629BA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6A67BD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</w:tcPr>
          <w:p w:rsidR="00064EEF" w:rsidRPr="00F629BA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629BA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</w:tcPr>
          <w:p w:rsidR="00064EEF" w:rsidRPr="00F629BA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629BA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4EEF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F807B9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349" w:type="pct"/>
            <w:shd w:val="clear" w:color="auto" w:fill="auto"/>
          </w:tcPr>
          <w:p w:rsidR="00064EEF" w:rsidRPr="00F118DF" w:rsidRDefault="00D87067" w:rsidP="00D8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064EE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D10B03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21,179</w:t>
            </w: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D87067" w:rsidP="00D8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064EE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315DA2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21,179</w:t>
            </w:r>
          </w:p>
        </w:tc>
      </w:tr>
      <w:tr w:rsidR="00064EEF" w:rsidRPr="00F807B9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F807B9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4EEF" w:rsidRPr="00F118DF" w:rsidRDefault="00D10B03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1,459</w:t>
            </w: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4EEF" w:rsidRPr="00F118DF" w:rsidRDefault="00315DA2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1,459</w:t>
            </w:r>
          </w:p>
        </w:tc>
      </w:tr>
      <w:tr w:rsidR="00064EEF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F807B9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EEF" w:rsidRPr="00DF7B24" w:rsidRDefault="00D87067" w:rsidP="00D8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064E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22,638</w:t>
            </w: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EEF" w:rsidRPr="00DF7B24" w:rsidRDefault="00D87067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23,624</w:t>
            </w: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22,638</w:t>
            </w:r>
          </w:p>
        </w:tc>
      </w:tr>
      <w:tr w:rsidR="00064EEF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F807B9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" w:type="pct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4EEF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F807B9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9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" w:type="pct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CF1B54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" w:type="pct"/>
            <w:shd w:val="clear" w:color="auto" w:fill="auto"/>
          </w:tcPr>
          <w:p w:rsidR="00064EEF" w:rsidRPr="00CF1B54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CF1B54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64EEF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6A67BD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349" w:type="pct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81" w:type="pct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84" w:type="pct"/>
            <w:shd w:val="clear" w:color="auto" w:fill="auto"/>
          </w:tcPr>
          <w:p w:rsidR="00064EEF" w:rsidRPr="00CF1B54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78" w:type="pct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064EEF" w:rsidRPr="00CF1B54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6A67BD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349" w:type="pct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" w:type="pct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84" w:type="pct"/>
            <w:shd w:val="clear" w:color="auto" w:fill="auto"/>
          </w:tcPr>
          <w:p w:rsidR="00064EEF" w:rsidRPr="00CF1B54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AB693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AB693F">
              <w:rPr>
                <w:rFonts w:ascii="Angsana New" w:hAnsi="Angsana New"/>
                <w:sz w:val="30"/>
                <w:szCs w:val="30"/>
              </w:rPr>
              <w:t>988</w:t>
            </w:r>
          </w:p>
        </w:tc>
      </w:tr>
      <w:tr w:rsidR="00064EEF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F807B9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49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29,237</w:t>
            </w: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41,291</w:t>
            </w: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22,076</w:t>
            </w: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34,455</w:t>
            </w:r>
          </w:p>
        </w:tc>
      </w:tr>
      <w:tr w:rsidR="00064EEF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F807B9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349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11,663</w:t>
            </w: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11,048</w:t>
            </w: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10,109</w:t>
            </w: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9,541</w:t>
            </w:r>
          </w:p>
        </w:tc>
      </w:tr>
      <w:tr w:rsidR="00064EEF" w:rsidRPr="00C62720" w:rsidTr="000776AF">
        <w:trPr>
          <w:gridAfter w:val="7"/>
          <w:wAfter w:w="2138" w:type="pct"/>
        </w:trPr>
        <w:tc>
          <w:tcPr>
            <w:tcW w:w="1177" w:type="pct"/>
          </w:tcPr>
          <w:p w:rsidR="00064EEF" w:rsidRPr="00F807B9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807B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349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81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84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  <w:tc>
          <w:tcPr>
            <w:tcW w:w="78" w:type="pct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9" w:type="pct"/>
            <w:gridSpan w:val="2"/>
            <w:shd w:val="clear" w:color="auto" w:fill="auto"/>
          </w:tcPr>
          <w:p w:rsidR="00064EEF" w:rsidRPr="00F118DF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</w:tbl>
    <w:p w:rsidR="007D33C0" w:rsidRDefault="007D33C0" w:rsidP="0048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55183D" w:rsidRDefault="0055183D" w:rsidP="0048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55183D" w:rsidRDefault="0055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p w:rsidR="00D82F84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D82F84" w:rsidRPr="00AD4456" w:rsidRDefault="00D82F84" w:rsidP="003D09CF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D82F84" w:rsidRPr="00DF0253" w:rsidRDefault="00D82F84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25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66396F" w:rsidRPr="00DF0253">
        <w:rPr>
          <w:rFonts w:asciiTheme="majorBidi" w:hAnsiTheme="majorBidi" w:cstheme="majorBidi"/>
          <w:sz w:val="30"/>
          <w:szCs w:val="30"/>
        </w:rPr>
        <w:t>24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CCF" w:rsidRPr="00DF0253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C64">
        <w:rPr>
          <w:rFonts w:asciiTheme="majorBidi" w:hAnsiTheme="majorBidi" w:cstheme="majorBidi"/>
          <w:sz w:val="30"/>
          <w:szCs w:val="30"/>
        </w:rPr>
        <w:t>2562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ผู้ถือหุ้นมีมติอนุมัติการจ่ายค่าตอบแทนกรรมการบริษัท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>และเบี้ยประชุม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ประจำปี </w:t>
      </w:r>
      <w:r w:rsidR="00553C64">
        <w:rPr>
          <w:rFonts w:asciiTheme="majorBidi" w:hAnsiTheme="majorBidi" w:cstheme="majorBidi"/>
          <w:sz w:val="30"/>
          <w:szCs w:val="30"/>
        </w:rPr>
        <w:t>2562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DF0253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129F" w:rsidRPr="00DF0253">
        <w:rPr>
          <w:rFonts w:asciiTheme="majorBidi" w:hAnsiTheme="majorBidi" w:cstheme="majorBidi"/>
          <w:sz w:val="30"/>
          <w:szCs w:val="30"/>
        </w:rPr>
        <w:t>15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245A16" w:rsidRPr="00AD4456" w:rsidRDefault="00245A16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45A16" w:rsidRDefault="00245A16" w:rsidP="00245A1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25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241B80" w:rsidRPr="00DF0253">
        <w:rPr>
          <w:rFonts w:asciiTheme="majorBidi" w:hAnsiTheme="majorBidi" w:cstheme="majorBidi"/>
          <w:sz w:val="30"/>
          <w:szCs w:val="30"/>
        </w:rPr>
        <w:t>24</w:t>
      </w:r>
      <w:r w:rsidR="0066396F" w:rsidRPr="00DF0253">
        <w:rPr>
          <w:rFonts w:asciiTheme="majorBidi" w:hAnsiTheme="majorBidi" w:cstheme="majorBidi" w:hint="cs"/>
          <w:sz w:val="30"/>
          <w:szCs w:val="30"/>
          <w:cs/>
        </w:rPr>
        <w:t xml:space="preserve"> มกราคม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DF0253">
        <w:rPr>
          <w:rFonts w:asciiTheme="majorBidi" w:hAnsiTheme="majorBidi" w:cstheme="majorBidi"/>
          <w:sz w:val="30"/>
          <w:szCs w:val="30"/>
        </w:rPr>
        <w:t>25</w:t>
      </w:r>
      <w:r w:rsidR="00241B80" w:rsidRPr="00DF0253">
        <w:rPr>
          <w:rFonts w:asciiTheme="majorBidi" w:hAnsiTheme="majorBidi" w:cstheme="majorBidi"/>
          <w:sz w:val="30"/>
          <w:szCs w:val="30"/>
        </w:rPr>
        <w:t>61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ผู้ถือหุ้นมีมติอนุมัติการจ่ายค่าตอบแทนกรรมการบริษัท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>และเบี้ยประชุมป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ระจำปี </w:t>
      </w:r>
      <w:r w:rsidR="00241B80" w:rsidRPr="00DF0253">
        <w:rPr>
          <w:rFonts w:asciiTheme="majorBidi" w:hAnsiTheme="majorBidi" w:cstheme="majorBidi"/>
          <w:sz w:val="30"/>
          <w:szCs w:val="30"/>
        </w:rPr>
        <w:t>2561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DF0253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DF02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5AA6" w:rsidRPr="00DF0253">
        <w:rPr>
          <w:rFonts w:asciiTheme="majorBidi" w:hAnsiTheme="majorBidi" w:cstheme="majorBidi"/>
          <w:sz w:val="30"/>
          <w:szCs w:val="30"/>
        </w:rPr>
        <w:t>15</w:t>
      </w:r>
      <w:r w:rsidRPr="00DF025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D82F84" w:rsidRPr="00AD4456" w:rsidRDefault="00F629BA" w:rsidP="00410494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:rsidR="00C80239" w:rsidRDefault="00020115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245A16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245A16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>3</w:t>
      </w:r>
      <w:r w:rsidR="00A26455">
        <w:rPr>
          <w:rFonts w:asciiTheme="majorBidi" w:hAnsiTheme="majorBidi" w:cstheme="majorBidi"/>
          <w:sz w:val="30"/>
          <w:szCs w:val="30"/>
        </w:rPr>
        <w:t>1</w:t>
      </w:r>
      <w:r w:rsidR="0027568B">
        <w:rPr>
          <w:rFonts w:asciiTheme="majorBidi" w:hAnsiTheme="majorBidi" w:cstheme="majorBidi"/>
          <w:sz w:val="30"/>
          <w:szCs w:val="30"/>
        </w:rPr>
        <w:t xml:space="preserve"> </w:t>
      </w:r>
      <w:r w:rsidR="00A2645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81C03" w:rsidRPr="00245A16">
        <w:rPr>
          <w:rFonts w:asciiTheme="majorBidi" w:hAnsiTheme="majorBidi" w:cstheme="majorBidi" w:hint="cs"/>
          <w:sz w:val="30"/>
          <w:szCs w:val="30"/>
          <w:cs/>
        </w:rPr>
        <w:t xml:space="preserve"> 25</w:t>
      </w:r>
      <w:r w:rsidR="00A26455">
        <w:rPr>
          <w:rFonts w:asciiTheme="majorBidi" w:hAnsiTheme="majorBidi" w:cstheme="majorBidi"/>
          <w:sz w:val="30"/>
          <w:szCs w:val="30"/>
        </w:rPr>
        <w:t>62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1047" w:rsidRPr="00245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245A16">
        <w:rPr>
          <w:rFonts w:asciiTheme="majorBidi" w:hAnsiTheme="majorBidi" w:cstheme="majorBidi"/>
          <w:sz w:val="30"/>
          <w:szCs w:val="30"/>
        </w:rPr>
        <w:t>3</w:t>
      </w:r>
      <w:r w:rsidR="0027568B">
        <w:rPr>
          <w:rFonts w:asciiTheme="majorBidi" w:hAnsiTheme="majorBidi" w:cstheme="majorBidi"/>
          <w:sz w:val="30"/>
          <w:szCs w:val="30"/>
        </w:rPr>
        <w:t xml:space="preserve">0 </w:t>
      </w:r>
      <w:r w:rsidR="0027568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26455">
        <w:rPr>
          <w:rFonts w:asciiTheme="majorBidi" w:hAnsiTheme="majorBidi" w:cstheme="majorBidi"/>
          <w:sz w:val="30"/>
          <w:szCs w:val="30"/>
        </w:rPr>
        <w:t>2561</w:t>
      </w:r>
      <w:r w:rsidR="007F0D36" w:rsidRPr="00245A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7037" w:rsidRPr="00245A16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245A1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64646" w:rsidRPr="00AD4456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89"/>
        <w:gridCol w:w="271"/>
        <w:gridCol w:w="1079"/>
        <w:gridCol w:w="273"/>
        <w:gridCol w:w="1053"/>
      </w:tblGrid>
      <w:tr w:rsidR="00464646" w:rsidRPr="00EE5739" w:rsidTr="00AF0D2D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5" w:type="pct"/>
            <w:gridSpan w:val="3"/>
          </w:tcPr>
          <w:p w:rsidR="00464646" w:rsidRPr="00EE573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64646" w:rsidRPr="00EE573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464646" w:rsidRPr="00EE573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646" w:rsidRPr="001B41B9" w:rsidTr="00AF0D2D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64646" w:rsidRPr="001B41B9" w:rsidRDefault="00464646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241B8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41B8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464646" w:rsidRPr="00A35FBF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241B8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41B8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64646" w:rsidRPr="001B41B9" w:rsidTr="00AF0D2D">
        <w:tc>
          <w:tcPr>
            <w:tcW w:w="2312" w:type="pct"/>
          </w:tcPr>
          <w:p w:rsidR="00464646" w:rsidRPr="001B41B9" w:rsidRDefault="00464646" w:rsidP="00AF0D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1B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1B8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464646" w:rsidRPr="001B41B9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1B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464646" w:rsidRPr="001B41B9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1B8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64646" w:rsidRPr="006151B6" w:rsidTr="00C47E5C">
        <w:tc>
          <w:tcPr>
            <w:tcW w:w="2312" w:type="pct"/>
          </w:tcPr>
          <w:p w:rsidR="00464646" w:rsidRPr="006151B6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464646" w:rsidRPr="006151B6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646" w:rsidRPr="006035EF" w:rsidTr="00C47E5C">
        <w:tc>
          <w:tcPr>
            <w:tcW w:w="2312" w:type="pct"/>
          </w:tcPr>
          <w:p w:rsidR="00464646" w:rsidRPr="001B41B9" w:rsidRDefault="00C47E5C" w:rsidP="0046464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:rsidR="00464646" w:rsidRPr="00B20193" w:rsidRDefault="00064EEF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46" w:type="pct"/>
            <w:shd w:val="clear" w:color="auto" w:fill="auto"/>
          </w:tcPr>
          <w:p w:rsidR="00464646" w:rsidRPr="00B20193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shd w:val="clear" w:color="auto" w:fill="auto"/>
          </w:tcPr>
          <w:p w:rsidR="00464646" w:rsidRPr="006035EF" w:rsidRDefault="00241B80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5E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5" w:type="pct"/>
            <w:shd w:val="clear" w:color="auto" w:fill="auto"/>
          </w:tcPr>
          <w:p w:rsidR="00464646" w:rsidRPr="006035EF" w:rsidRDefault="00464646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464646" w:rsidRPr="00564E9F" w:rsidRDefault="00064EEF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46" w:type="pct"/>
            <w:shd w:val="clear" w:color="auto" w:fill="auto"/>
          </w:tcPr>
          <w:p w:rsidR="00464646" w:rsidRPr="001B41B9" w:rsidRDefault="00464646" w:rsidP="00464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:rsidR="00464646" w:rsidRPr="006035EF" w:rsidRDefault="00241B80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5E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</w:tbl>
    <w:p w:rsidR="00F045B0" w:rsidRPr="00AD4456" w:rsidRDefault="00F045B0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C5AFB" w:rsidRPr="00EE5739" w:rsidTr="00AD4456">
        <w:tc>
          <w:tcPr>
            <w:tcW w:w="2312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B4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6" w:type="pct"/>
            <w:gridSpan w:val="3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C5AFB" w:rsidRPr="00EE5739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:rsidR="004C5AFB" w:rsidRPr="00EE5739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80" w:rsidRPr="001B41B9" w:rsidTr="00AD4456">
        <w:tc>
          <w:tcPr>
            <w:tcW w:w="2312" w:type="pct"/>
          </w:tcPr>
          <w:p w:rsidR="00241B80" w:rsidRPr="006151B6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241B80" w:rsidRPr="00A35FBF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41B80" w:rsidRPr="001B41B9" w:rsidTr="00AD4456">
        <w:tc>
          <w:tcPr>
            <w:tcW w:w="2312" w:type="pct"/>
          </w:tcPr>
          <w:p w:rsidR="00241B80" w:rsidRPr="001B41B9" w:rsidRDefault="00241B80" w:rsidP="00241B8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:rsidR="00241B80" w:rsidRPr="001B41B9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241B80" w:rsidRPr="001B41B9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C5AFB" w:rsidRPr="006151B6" w:rsidTr="00342755">
        <w:tc>
          <w:tcPr>
            <w:tcW w:w="2312" w:type="pct"/>
          </w:tcPr>
          <w:p w:rsidR="004C5AFB" w:rsidRPr="006151B6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4C5AFB" w:rsidRPr="006151B6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B80" w:rsidRPr="00515224" w:rsidTr="00AD4456">
        <w:tc>
          <w:tcPr>
            <w:tcW w:w="2312" w:type="pct"/>
          </w:tcPr>
          <w:p w:rsidR="00241B80" w:rsidRPr="006151B6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:rsidR="00241B80" w:rsidRDefault="00064EEF" w:rsidP="0006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241B80" w:rsidRPr="002A4B5A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:rsidR="00241B80" w:rsidRPr="0030264E" w:rsidRDefault="00241B80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41B80" w:rsidRPr="004C5AFB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241B80" w:rsidRDefault="00064EEF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3,541</w:t>
            </w:r>
          </w:p>
        </w:tc>
        <w:tc>
          <w:tcPr>
            <w:tcW w:w="146" w:type="pct"/>
            <w:shd w:val="clear" w:color="auto" w:fill="auto"/>
          </w:tcPr>
          <w:p w:rsidR="00241B80" w:rsidRPr="0043056C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241B80" w:rsidRPr="0030264E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</w:tr>
      <w:tr w:rsidR="00241B80" w:rsidRPr="00515224" w:rsidTr="00AD4456">
        <w:tc>
          <w:tcPr>
            <w:tcW w:w="2312" w:type="pct"/>
          </w:tcPr>
          <w:p w:rsidR="00241B80" w:rsidRPr="006151B6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51B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:rsidR="00241B80" w:rsidRDefault="00064EEF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1,066</w:t>
            </w:r>
          </w:p>
        </w:tc>
        <w:tc>
          <w:tcPr>
            <w:tcW w:w="146" w:type="pct"/>
            <w:shd w:val="clear" w:color="auto" w:fill="auto"/>
          </w:tcPr>
          <w:p w:rsidR="00241B80" w:rsidRPr="002A4B5A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241B80" w:rsidRPr="0030264E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45" w:type="pct"/>
            <w:shd w:val="clear" w:color="auto" w:fill="auto"/>
          </w:tcPr>
          <w:p w:rsidR="00241B80" w:rsidRPr="004C5AFB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241B80" w:rsidRDefault="00064EEF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146" w:type="pct"/>
            <w:shd w:val="clear" w:color="auto" w:fill="auto"/>
          </w:tcPr>
          <w:p w:rsidR="00241B80" w:rsidRPr="0043056C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241B80" w:rsidRPr="0030264E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241B80" w:rsidRPr="002A5B18" w:rsidTr="00AD4456">
        <w:tc>
          <w:tcPr>
            <w:tcW w:w="2312" w:type="pct"/>
          </w:tcPr>
          <w:p w:rsidR="00241B80" w:rsidRPr="001B41B9" w:rsidRDefault="00241B80" w:rsidP="00241B8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B80" w:rsidRPr="00B20193" w:rsidRDefault="00064EEF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1,066</w:t>
            </w:r>
          </w:p>
        </w:tc>
        <w:tc>
          <w:tcPr>
            <w:tcW w:w="146" w:type="pct"/>
            <w:shd w:val="clear" w:color="auto" w:fill="auto"/>
          </w:tcPr>
          <w:p w:rsidR="00241B80" w:rsidRPr="00B20193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241B80" w:rsidRPr="002A5B18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B18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5" w:type="pct"/>
            <w:shd w:val="clear" w:color="auto" w:fill="auto"/>
          </w:tcPr>
          <w:p w:rsidR="00241B80" w:rsidRPr="002A5B18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B80" w:rsidRPr="002A5B18" w:rsidRDefault="00064EEF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4,470</w:t>
            </w:r>
          </w:p>
        </w:tc>
        <w:tc>
          <w:tcPr>
            <w:tcW w:w="146" w:type="pct"/>
            <w:shd w:val="clear" w:color="auto" w:fill="auto"/>
          </w:tcPr>
          <w:p w:rsidR="00241B80" w:rsidRPr="002A5B18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1B80" w:rsidRPr="002A5B18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B18">
              <w:rPr>
                <w:rFonts w:ascii="Angsana New" w:hAnsi="Angsana New"/>
                <w:b/>
                <w:bCs/>
                <w:sz w:val="30"/>
                <w:szCs w:val="30"/>
              </w:rPr>
              <w:t>2,971</w:t>
            </w:r>
          </w:p>
        </w:tc>
      </w:tr>
    </w:tbl>
    <w:p w:rsidR="00AD4456" w:rsidRPr="00AD4456" w:rsidRDefault="00AD44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AF6E7D" w:rsidRPr="00EE5739" w:rsidTr="00AD4456">
        <w:tc>
          <w:tcPr>
            <w:tcW w:w="2312" w:type="pct"/>
          </w:tcPr>
          <w:p w:rsidR="00AF6E7D" w:rsidRPr="006151B6" w:rsidRDefault="00AF6E7D" w:rsidP="004104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เงินปันผลค้างรับจากบริษัทร่วม</w:t>
            </w:r>
          </w:p>
        </w:tc>
        <w:tc>
          <w:tcPr>
            <w:tcW w:w="1256" w:type="pct"/>
            <w:gridSpan w:val="3"/>
          </w:tcPr>
          <w:p w:rsidR="00AF6E7D" w:rsidRPr="00EE5739" w:rsidRDefault="00AF6E7D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AF6E7D" w:rsidRPr="00EE5739" w:rsidRDefault="00AF6E7D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:rsidR="00AF6E7D" w:rsidRPr="00EE5739" w:rsidRDefault="00AF6E7D" w:rsidP="00410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6E7D" w:rsidRPr="001B41B9" w:rsidTr="00AD4456">
        <w:tc>
          <w:tcPr>
            <w:tcW w:w="2312" w:type="pct"/>
          </w:tcPr>
          <w:p w:rsidR="00AF6E7D" w:rsidRPr="006151B6" w:rsidRDefault="00AF6E7D" w:rsidP="00AF6E7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:rsidR="00AF6E7D" w:rsidRPr="00A35FBF" w:rsidRDefault="00AF6E7D" w:rsidP="00AF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F6E7D" w:rsidRPr="001B41B9" w:rsidTr="00AD4456">
        <w:tc>
          <w:tcPr>
            <w:tcW w:w="2312" w:type="pct"/>
          </w:tcPr>
          <w:p w:rsidR="00AF6E7D" w:rsidRPr="001B41B9" w:rsidRDefault="00AF6E7D" w:rsidP="00AF6E7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:rsidR="00AF6E7D" w:rsidRPr="001B41B9" w:rsidRDefault="00AF6E7D" w:rsidP="00AF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AF6E7D" w:rsidRPr="001B41B9" w:rsidRDefault="00AF6E7D" w:rsidP="00AF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AF6E7D" w:rsidRPr="006151B6" w:rsidTr="00410494">
        <w:tc>
          <w:tcPr>
            <w:tcW w:w="2312" w:type="pct"/>
          </w:tcPr>
          <w:p w:rsidR="00AF6E7D" w:rsidRPr="006151B6" w:rsidRDefault="00AF6E7D" w:rsidP="004104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:rsidR="00AF6E7D" w:rsidRPr="006151B6" w:rsidRDefault="00AF6E7D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6E7D" w:rsidRPr="00F11791" w:rsidTr="00AD4456">
        <w:tc>
          <w:tcPr>
            <w:tcW w:w="2312" w:type="pct"/>
          </w:tcPr>
          <w:p w:rsidR="00AF6E7D" w:rsidRPr="00C47E5C" w:rsidRDefault="00AF6E7D" w:rsidP="00410494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:rsidR="00AF6E7D" w:rsidRPr="00B20193" w:rsidRDefault="00064EEF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78,800</w:t>
            </w:r>
          </w:p>
        </w:tc>
        <w:tc>
          <w:tcPr>
            <w:tcW w:w="146" w:type="pct"/>
            <w:shd w:val="clear" w:color="auto" w:fill="auto"/>
          </w:tcPr>
          <w:p w:rsidR="00AF6E7D" w:rsidRPr="00B20193" w:rsidRDefault="00AF6E7D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:rsidR="00AF6E7D" w:rsidRPr="00464646" w:rsidRDefault="00AF6E7D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AF6E7D" w:rsidRPr="00464646" w:rsidRDefault="00AF6E7D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AF6E7D" w:rsidRPr="00564E9F" w:rsidRDefault="00064EEF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78,800</w:t>
            </w:r>
          </w:p>
        </w:tc>
        <w:tc>
          <w:tcPr>
            <w:tcW w:w="146" w:type="pct"/>
            <w:shd w:val="clear" w:color="auto" w:fill="auto"/>
          </w:tcPr>
          <w:p w:rsidR="00AF6E7D" w:rsidRPr="001B41B9" w:rsidRDefault="00AF6E7D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:rsidR="00AF6E7D" w:rsidRPr="00464646" w:rsidRDefault="00AF6E7D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D4456" w:rsidRDefault="00AD4456" w:rsidP="00AF6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right="18" w:hanging="27"/>
        <w:jc w:val="thaiDistribute"/>
        <w:rPr>
          <w:rFonts w:ascii="Angsana New" w:hAnsi="Angsana New"/>
          <w:sz w:val="30"/>
          <w:szCs w:val="30"/>
        </w:rPr>
      </w:pPr>
    </w:p>
    <w:p w:rsidR="00AD4456" w:rsidRDefault="00AD4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6"/>
        <w:gridCol w:w="987"/>
        <w:gridCol w:w="349"/>
        <w:gridCol w:w="982"/>
        <w:gridCol w:w="266"/>
        <w:gridCol w:w="969"/>
        <w:gridCol w:w="266"/>
        <w:gridCol w:w="973"/>
        <w:gridCol w:w="266"/>
        <w:gridCol w:w="980"/>
        <w:gridCol w:w="266"/>
        <w:gridCol w:w="892"/>
      </w:tblGrid>
      <w:tr w:rsidR="00434861" w:rsidRPr="001B41B9" w:rsidTr="00DF7B24">
        <w:tc>
          <w:tcPr>
            <w:tcW w:w="1153" w:type="pct"/>
          </w:tcPr>
          <w:p w:rsidR="00434861" w:rsidRPr="00553C64" w:rsidRDefault="00434861" w:rsidP="0055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240" w:lineRule="auto"/>
              <w:ind w:left="162" w:right="-112" w:hanging="16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53C6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เงินให้กู้ยืมแก่</w:t>
            </w:r>
            <w:r w:rsidR="00553C64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9" w:type="pct"/>
            <w:gridSpan w:val="3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pct"/>
            <w:gridSpan w:val="3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434861" w:rsidRPr="00426162" w:rsidRDefault="00434861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pct"/>
            <w:gridSpan w:val="3"/>
          </w:tcPr>
          <w:p w:rsidR="00434861" w:rsidRPr="00426162" w:rsidRDefault="00434861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61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80" w:rsidRPr="001B41B9" w:rsidTr="00DF7B24">
        <w:tc>
          <w:tcPr>
            <w:tcW w:w="1153" w:type="pct"/>
          </w:tcPr>
          <w:p w:rsidR="00241B80" w:rsidRPr="00553C64" w:rsidRDefault="00241B80" w:rsidP="00553C64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3C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28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87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20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:rsidR="00241B80" w:rsidRPr="00D23E34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24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1</w:t>
            </w:r>
            <w:r w:rsidRPr="00D23E3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241B80" w:rsidRPr="00D23E34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23E34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D23E3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</w:tr>
      <w:tr w:rsidR="00241B80" w:rsidRPr="001B41B9" w:rsidTr="00DF7B24">
        <w:tc>
          <w:tcPr>
            <w:tcW w:w="1153" w:type="pct"/>
          </w:tcPr>
          <w:p w:rsidR="00241B80" w:rsidRPr="00426162" w:rsidRDefault="00241B80" w:rsidP="00241B80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87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2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2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241B80" w:rsidRPr="0042616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477B3" w:rsidRPr="001B41B9" w:rsidTr="00DF7B24">
        <w:trPr>
          <w:trHeight w:val="200"/>
        </w:trPr>
        <w:tc>
          <w:tcPr>
            <w:tcW w:w="1153" w:type="pct"/>
          </w:tcPr>
          <w:p w:rsidR="00B477B3" w:rsidRPr="00426162" w:rsidRDefault="00B477B3" w:rsidP="00B477B3">
            <w:pPr>
              <w:spacing w:line="240" w:lineRule="auto"/>
              <w:ind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9" w:type="pct"/>
            <w:gridSpan w:val="3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pct"/>
            <w:gridSpan w:val="7"/>
          </w:tcPr>
          <w:p w:rsidR="00B477B3" w:rsidRPr="00426162" w:rsidRDefault="00B477B3" w:rsidP="00B47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1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7B3" w:rsidRPr="001B41B9" w:rsidTr="00DF7B24">
        <w:tc>
          <w:tcPr>
            <w:tcW w:w="1153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2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DF7B24">
        <w:tc>
          <w:tcPr>
            <w:tcW w:w="1153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7B3" w:rsidRPr="001B41B9" w:rsidTr="00553C64">
        <w:tc>
          <w:tcPr>
            <w:tcW w:w="1153" w:type="pct"/>
          </w:tcPr>
          <w:p w:rsidR="00B477B3" w:rsidRPr="00DE48E4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b/>
                <w:bCs/>
                <w:spacing w:val="-16"/>
                <w:sz w:val="30"/>
                <w:szCs w:val="30"/>
                <w:cs/>
              </w:rPr>
            </w:pPr>
            <w:r w:rsidRPr="00DE48E4"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528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B477B3" w:rsidRPr="00426162" w:rsidRDefault="00B477B3" w:rsidP="00B47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5CA" w:rsidRPr="001B41B9" w:rsidTr="00553C64">
        <w:tc>
          <w:tcPr>
            <w:tcW w:w="1153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528" w:type="pct"/>
            <w:shd w:val="clear" w:color="auto" w:fill="auto"/>
          </w:tcPr>
          <w:p w:rsidR="002B05CA" w:rsidRPr="00AC594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87" w:type="pct"/>
            <w:shd w:val="clear" w:color="auto" w:fill="auto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2B05CA" w:rsidRPr="00AC594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94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142" w:type="pct"/>
            <w:shd w:val="clear" w:color="auto" w:fill="auto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142" w:type="pct"/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89,000</w:t>
            </w:r>
          </w:p>
        </w:tc>
      </w:tr>
      <w:tr w:rsidR="002B05CA" w:rsidRPr="001B41B9" w:rsidTr="00DF7B24">
        <w:trPr>
          <w:trHeight w:val="290"/>
        </w:trPr>
        <w:tc>
          <w:tcPr>
            <w:tcW w:w="1680" w:type="pct"/>
            <w:gridSpan w:val="2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" w:right="-13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8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" w:type="pct"/>
          </w:tcPr>
          <w:p w:rsidR="002B05CA" w:rsidRPr="00374E3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left="-14"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5CA" w:rsidRPr="001B41B9" w:rsidTr="00DF7B24">
        <w:trPr>
          <w:trHeight w:val="290"/>
        </w:trPr>
        <w:tc>
          <w:tcPr>
            <w:tcW w:w="1680" w:type="pct"/>
            <w:gridSpan w:val="2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</w:p>
        </w:tc>
        <w:tc>
          <w:tcPr>
            <w:tcW w:w="187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5CA" w:rsidRPr="001B41B9" w:rsidTr="00DF7B24">
        <w:tc>
          <w:tcPr>
            <w:tcW w:w="1680" w:type="pct"/>
            <w:gridSpan w:val="2"/>
          </w:tcPr>
          <w:p w:rsidR="002B05CA" w:rsidRDefault="002B05CA" w:rsidP="002B0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ถึงกำหนดชำระภายในหนึ่งปี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:rsidR="002B05CA" w:rsidRPr="006241D9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E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187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5CA" w:rsidRPr="001B41B9" w:rsidTr="00DF7B24">
        <w:tc>
          <w:tcPr>
            <w:tcW w:w="1680" w:type="pct"/>
            <w:gridSpan w:val="2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D23E34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 ควอลิตี้ ไพน์แอปเปิล</w:t>
            </w:r>
          </w:p>
        </w:tc>
        <w:tc>
          <w:tcPr>
            <w:tcW w:w="187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5CA" w:rsidRPr="001B41B9" w:rsidTr="00DF7B24">
        <w:tc>
          <w:tcPr>
            <w:tcW w:w="1153" w:type="pct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426162">
              <w:rPr>
                <w:rFonts w:ascii="Angsana New" w:hAnsi="Angsana New" w:hint="cs"/>
                <w:sz w:val="30"/>
                <w:szCs w:val="30"/>
                <w:cs/>
              </w:rPr>
              <w:t xml:space="preserve">   โปรดักส์ จำกัด</w:t>
            </w:r>
          </w:p>
        </w:tc>
        <w:tc>
          <w:tcPr>
            <w:tcW w:w="528" w:type="pct"/>
            <w:shd w:val="clear" w:color="auto" w:fill="auto"/>
          </w:tcPr>
          <w:p w:rsidR="002B05CA" w:rsidRPr="00AC594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7" w:type="pct"/>
            <w:shd w:val="clear" w:color="auto" w:fill="auto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2B05CA" w:rsidRPr="00AC594D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  <w:r w:rsidRPr="00AC594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:rsidR="002B05CA" w:rsidRPr="00426162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  <w:shd w:val="clear" w:color="auto" w:fill="auto"/>
          </w:tcPr>
          <w:p w:rsidR="002B05CA" w:rsidRPr="00D8548B" w:rsidRDefault="002B05CA" w:rsidP="002B0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85,000</w:t>
            </w:r>
          </w:p>
        </w:tc>
      </w:tr>
    </w:tbl>
    <w:p w:rsidR="002A536E" w:rsidRPr="00374E3D" w:rsidRDefault="002A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1"/>
        <w:gridCol w:w="905"/>
        <w:gridCol w:w="354"/>
        <w:gridCol w:w="995"/>
        <w:gridCol w:w="269"/>
        <w:gridCol w:w="982"/>
        <w:gridCol w:w="269"/>
        <w:gridCol w:w="986"/>
        <w:gridCol w:w="269"/>
        <w:gridCol w:w="993"/>
        <w:gridCol w:w="269"/>
        <w:gridCol w:w="900"/>
      </w:tblGrid>
      <w:tr w:rsidR="00DF7B24" w:rsidRPr="00426162" w:rsidTr="00B20193">
        <w:tc>
          <w:tcPr>
            <w:tcW w:w="1828" w:type="pct"/>
            <w:gridSpan w:val="3"/>
          </w:tcPr>
          <w:p w:rsidR="00DF7B24" w:rsidRPr="00553C64" w:rsidRDefault="00DF7B24" w:rsidP="0055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3C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สรุปเงินให้กู้ยืมแก่</w:t>
            </w:r>
            <w:r w:rsidR="00553C64" w:rsidRPr="00553C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DF7B24" w:rsidRPr="00426162" w:rsidRDefault="00DF7B24" w:rsidP="00DF7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596" w:rsidRPr="00CE4093" w:rsidTr="00B20193">
        <w:tc>
          <w:tcPr>
            <w:tcW w:w="1155" w:type="pct"/>
          </w:tcPr>
          <w:p w:rsidR="00945596" w:rsidRPr="004960BC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8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945596" w:rsidRPr="00AD4456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AD44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945596" w:rsidRPr="00CE4093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89,000</w:t>
            </w:r>
          </w:p>
        </w:tc>
      </w:tr>
      <w:tr w:rsidR="00945596" w:rsidRPr="00CE4093" w:rsidTr="00936DA5">
        <w:tc>
          <w:tcPr>
            <w:tcW w:w="1828" w:type="pct"/>
            <w:gridSpan w:val="3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เงินให้กู้ยืมระยะยาวส่วนที่ถึงกำหนดชำระ</w:t>
            </w:r>
          </w:p>
        </w:tc>
        <w:tc>
          <w:tcPr>
            <w:tcW w:w="532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0" w:hanging="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945596" w:rsidRPr="00AD4456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945596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945596" w:rsidRPr="006D7031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945596" w:rsidRPr="006D7031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945596" w:rsidRPr="00CE4093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596" w:rsidRPr="00CE4093" w:rsidTr="00B20193">
        <w:tc>
          <w:tcPr>
            <w:tcW w:w="1155" w:type="pct"/>
          </w:tcPr>
          <w:p w:rsidR="00945596" w:rsidRPr="004B6CFD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18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48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:rsidR="00945596" w:rsidRPr="00AD4456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AD44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:rsidR="00945596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945596" w:rsidRPr="00AD4456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 w:rsidRPr="00AD44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945596" w:rsidRPr="00AD4456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945596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</w:tr>
      <w:tr w:rsidR="00945596" w:rsidRPr="006D7031" w:rsidTr="00936DA5">
        <w:tc>
          <w:tcPr>
            <w:tcW w:w="1639" w:type="pct"/>
            <w:gridSpan w:val="2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89" w:type="pct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45596" w:rsidRPr="00426162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596" w:rsidRPr="00D8548B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4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945596" w:rsidRPr="00FA5757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596" w:rsidRPr="00DE48E4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8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945596" w:rsidRPr="00DE48E4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596" w:rsidRPr="0068699C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144" w:type="pct"/>
            <w:shd w:val="clear" w:color="auto" w:fill="auto"/>
          </w:tcPr>
          <w:p w:rsidR="00945596" w:rsidRPr="0068699C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596" w:rsidRPr="006D7031" w:rsidRDefault="00945596" w:rsidP="009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174,000</w:t>
            </w:r>
          </w:p>
        </w:tc>
      </w:tr>
    </w:tbl>
    <w:p w:rsidR="003A1F22" w:rsidRPr="00374E3D" w:rsidRDefault="003A1F22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1008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:rsidR="007D33C0" w:rsidRPr="00E233F2" w:rsidRDefault="007D33C0" w:rsidP="00E23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0"/>
        <w:jc w:val="thaiDistribute"/>
        <w:rPr>
          <w:rFonts w:asciiTheme="majorBidi" w:hAnsiTheme="majorBidi" w:cstheme="majorBidi"/>
          <w:sz w:val="30"/>
          <w:szCs w:val="30"/>
        </w:rPr>
      </w:pPr>
      <w:r w:rsidRPr="00E233F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="00ED3C00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E233F2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E233F2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E233F2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E233F2">
        <w:rPr>
          <w:rFonts w:ascii="Angsana New" w:hAnsi="Angsana New"/>
          <w:bCs/>
          <w:color w:val="FFFFFF" w:themeColor="background1"/>
          <w:sz w:val="20"/>
          <w:szCs w:val="20"/>
        </w:rPr>
        <w:t>.</w:t>
      </w:r>
      <w:r w:rsidRPr="00E233F2">
        <w:rPr>
          <w:rFonts w:asciiTheme="majorBidi" w:hAnsiTheme="majorBidi" w:cstheme="majorBidi"/>
          <w:sz w:val="30"/>
          <w:szCs w:val="30"/>
        </w:rPr>
        <w:t xml:space="preserve">31 </w:t>
      </w:r>
      <w:r w:rsidRPr="00E233F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233F2">
        <w:rPr>
          <w:rFonts w:asciiTheme="majorBidi" w:hAnsiTheme="majorBidi" w:cstheme="majorBidi"/>
          <w:sz w:val="30"/>
          <w:szCs w:val="30"/>
        </w:rPr>
        <w:t xml:space="preserve"> </w:t>
      </w:r>
      <w:r w:rsidRPr="00E233F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25AC7" w:rsidRPr="00374E3D" w:rsidRDefault="00B25AC7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008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tbl>
      <w:tblPr>
        <w:tblW w:w="9330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4657"/>
        <w:gridCol w:w="991"/>
        <w:gridCol w:w="274"/>
        <w:gridCol w:w="976"/>
        <w:gridCol w:w="271"/>
        <w:gridCol w:w="989"/>
        <w:gridCol w:w="274"/>
        <w:gridCol w:w="898"/>
      </w:tblGrid>
      <w:tr w:rsidR="00B25AC7" w:rsidRPr="009E402F" w:rsidTr="00381211">
        <w:trPr>
          <w:tblHeader/>
        </w:trPr>
        <w:tc>
          <w:tcPr>
            <w:tcW w:w="2496" w:type="pct"/>
          </w:tcPr>
          <w:p w:rsidR="00B25AC7" w:rsidRPr="006703A4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1" w:type="pct"/>
            <w:gridSpan w:val="3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10" w:firstLine="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5AC7" w:rsidRPr="009E402F" w:rsidTr="00381211">
        <w:trPr>
          <w:tblHeader/>
        </w:trPr>
        <w:tc>
          <w:tcPr>
            <w:tcW w:w="2496" w:type="pct"/>
          </w:tcPr>
          <w:p w:rsidR="00B25AC7" w:rsidRPr="00571250" w:rsidRDefault="00B25AC7" w:rsidP="00C3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322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C322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531" w:type="pct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322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322D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B25AC7" w:rsidRPr="009E402F" w:rsidRDefault="00B25AC7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322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A505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25AC7" w:rsidRPr="009E402F" w:rsidTr="00381211">
        <w:trPr>
          <w:trHeight w:val="80"/>
          <w:tblHeader/>
        </w:trPr>
        <w:tc>
          <w:tcPr>
            <w:tcW w:w="2496" w:type="pct"/>
          </w:tcPr>
          <w:p w:rsidR="00B25AC7" w:rsidRPr="005161AE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4" w:type="pct"/>
            <w:gridSpan w:val="7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25AC7" w:rsidRPr="009E402F" w:rsidTr="00381211">
        <w:trPr>
          <w:trHeight w:val="80"/>
        </w:trPr>
        <w:tc>
          <w:tcPr>
            <w:tcW w:w="2496" w:type="pct"/>
          </w:tcPr>
          <w:p w:rsidR="00B25AC7" w:rsidRPr="005161AE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504" w:type="pct"/>
            <w:gridSpan w:val="7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25AC7" w:rsidRPr="009E402F" w:rsidTr="00381211">
        <w:tc>
          <w:tcPr>
            <w:tcW w:w="2496" w:type="pct"/>
          </w:tcPr>
          <w:p w:rsidR="00B25AC7" w:rsidRPr="009E402F" w:rsidRDefault="00B25AC7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</w:tcPr>
          <w:p w:rsidR="00B25AC7" w:rsidRPr="009E402F" w:rsidRDefault="00B25AC7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25AC7" w:rsidRPr="009E402F" w:rsidRDefault="00B25AC7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:rsidR="00B25AC7" w:rsidRPr="009E402F" w:rsidRDefault="00B25AC7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25AC7" w:rsidRPr="009E402F" w:rsidRDefault="00B25AC7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B25AC7" w:rsidRPr="009E402F" w:rsidRDefault="00B25AC7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25AC7" w:rsidRPr="009E402F" w:rsidRDefault="00B25AC7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</w:tcPr>
          <w:p w:rsidR="00B25AC7" w:rsidRPr="009E402F" w:rsidRDefault="00B25AC7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182" w:rsidRPr="00E356E0" w:rsidTr="00381211">
        <w:tc>
          <w:tcPr>
            <w:tcW w:w="2496" w:type="pct"/>
          </w:tcPr>
          <w:p w:rsidR="00E31182" w:rsidRPr="009E402F" w:rsidRDefault="00E31182" w:rsidP="00ED3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C83852">
              <w:rPr>
                <w:rFonts w:ascii="Angsana New" w:hAnsi="Angsana New"/>
                <w:sz w:val="30"/>
                <w:szCs w:val="30"/>
              </w:rPr>
              <w:t xml:space="preserve"> 2561/2560</w:t>
            </w:r>
          </w:p>
        </w:tc>
        <w:tc>
          <w:tcPr>
            <w:tcW w:w="531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31182" w:rsidRPr="00426162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89,000</w:t>
            </w:r>
          </w:p>
        </w:tc>
        <w:tc>
          <w:tcPr>
            <w:tcW w:w="147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</w:tr>
      <w:tr w:rsidR="00E31182" w:rsidRPr="00E356E0" w:rsidTr="00381211">
        <w:tc>
          <w:tcPr>
            <w:tcW w:w="2496" w:type="pct"/>
          </w:tcPr>
          <w:p w:rsidR="00E31182" w:rsidRPr="009E402F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1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31182" w:rsidRPr="00426162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69,000</w:t>
            </w:r>
          </w:p>
        </w:tc>
        <w:tc>
          <w:tcPr>
            <w:tcW w:w="147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E31182" w:rsidRPr="009E402F" w:rsidTr="00381211">
        <w:tc>
          <w:tcPr>
            <w:tcW w:w="2496" w:type="pct"/>
          </w:tcPr>
          <w:p w:rsidR="00E31182" w:rsidRPr="009E402F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31182" w:rsidRPr="00426162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(133,000)</w:t>
            </w:r>
          </w:p>
        </w:tc>
        <w:tc>
          <w:tcPr>
            <w:tcW w:w="147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(16,000)</w:t>
            </w:r>
          </w:p>
        </w:tc>
      </w:tr>
      <w:tr w:rsidR="00E31182" w:rsidRPr="009E402F" w:rsidTr="00381211">
        <w:trPr>
          <w:trHeight w:val="442"/>
        </w:trPr>
        <w:tc>
          <w:tcPr>
            <w:tcW w:w="2496" w:type="pct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31182" w:rsidRPr="00247FCB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31182" w:rsidRPr="00FB5763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8"/>
              </w:tabs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182" w:rsidRPr="00CE4093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147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182" w:rsidRPr="00CE4093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</w:tr>
      <w:tr w:rsidR="00E31182" w:rsidRPr="009E402F" w:rsidTr="00381211">
        <w:tc>
          <w:tcPr>
            <w:tcW w:w="2496" w:type="pct"/>
          </w:tcPr>
          <w:p w:rsidR="00E31182" w:rsidRPr="005A7B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40"/>
                <w:szCs w:val="40"/>
              </w:rPr>
            </w:pPr>
            <w:r w:rsidRPr="005A7B8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เงินให้กู้ยืม</w:t>
            </w:r>
            <w:r w:rsidRPr="005A7B82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ระยะยาวส่วนที่ถึงกำหนดชำระภายในหนึ่งปี</w:t>
            </w:r>
          </w:p>
          <w:p w:rsidR="00E31182" w:rsidRPr="009E402F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182" w:rsidRPr="009E402F" w:rsidTr="00381211">
        <w:tc>
          <w:tcPr>
            <w:tcW w:w="2496" w:type="pct"/>
          </w:tcPr>
          <w:p w:rsidR="00E31182" w:rsidRPr="009E402F" w:rsidRDefault="00E31182" w:rsidP="00ED3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3852">
              <w:rPr>
                <w:rFonts w:ascii="Angsana New" w:hAnsi="Angsana New"/>
                <w:sz w:val="30"/>
                <w:szCs w:val="30"/>
              </w:rPr>
              <w:t>2561/2560</w:t>
            </w:r>
          </w:p>
        </w:tc>
        <w:tc>
          <w:tcPr>
            <w:tcW w:w="531" w:type="pct"/>
            <w:shd w:val="clear" w:color="auto" w:fill="auto"/>
          </w:tcPr>
          <w:p w:rsidR="00E31182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31182" w:rsidRPr="00426162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E31182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E31182" w:rsidRPr="00FB5763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31182" w:rsidRDefault="00330367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147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:rsidR="00E31182" w:rsidRPr="009E402F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643D" w:rsidRPr="009E402F" w:rsidTr="00381211">
        <w:tc>
          <w:tcPr>
            <w:tcW w:w="2496" w:type="pct"/>
          </w:tcPr>
          <w:p w:rsidR="00C8643D" w:rsidRPr="009E402F" w:rsidRDefault="00C8643D" w:rsidP="00C8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shd w:val="clear" w:color="auto" w:fill="auto"/>
          </w:tcPr>
          <w:p w:rsid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426162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C8643D" w:rsidRPr="00B86B9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9" w:right="-1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(85,000)</w:t>
            </w:r>
          </w:p>
        </w:tc>
        <w:tc>
          <w:tcPr>
            <w:tcW w:w="147" w:type="pct"/>
            <w:shd w:val="clear" w:color="auto" w:fill="auto"/>
          </w:tcPr>
          <w:p w:rsidR="00C8643D" w:rsidRP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1035"/>
              </w:tabs>
              <w:spacing w:line="240" w:lineRule="auto"/>
              <w:ind w:left="-19" w:right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:rsid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643D" w:rsidRPr="001953A9" w:rsidTr="00381211">
        <w:tc>
          <w:tcPr>
            <w:tcW w:w="2496" w:type="pct"/>
          </w:tcPr>
          <w:p w:rsidR="00C8643D" w:rsidRPr="009E402F" w:rsidRDefault="00C8643D" w:rsidP="00C8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จัดประเภทจากเงินให้กู้ยืมระยะยาว</w:t>
            </w:r>
          </w:p>
        </w:tc>
        <w:tc>
          <w:tcPr>
            <w:tcW w:w="531" w:type="pct"/>
            <w:shd w:val="clear" w:color="auto" w:fill="auto"/>
          </w:tcPr>
          <w:p w:rsidR="00C8643D" w:rsidRPr="00B86B9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426162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C8643D" w:rsidRPr="00B86B9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86B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C8643D" w:rsidRP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C864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C8643D" w:rsidRPr="005161AE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C8643D" w:rsidRPr="001953A9" w:rsidTr="00381211">
        <w:trPr>
          <w:trHeight w:val="406"/>
        </w:trPr>
        <w:tc>
          <w:tcPr>
            <w:tcW w:w="2496" w:type="pct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3D" w:rsidRPr="009F34E5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247FCB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3D" w:rsidRPr="009F34E5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3D" w:rsidRPr="009F34E5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247FCB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3D" w:rsidRPr="003E7581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581"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</w:tr>
      <w:tr w:rsidR="00C8643D" w:rsidRPr="001953A9" w:rsidTr="00374E3D">
        <w:trPr>
          <w:trHeight w:val="406"/>
        </w:trPr>
        <w:tc>
          <w:tcPr>
            <w:tcW w:w="2496" w:type="pct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:rsidR="00C8643D" w:rsidRPr="009F34E5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8643D" w:rsidRPr="00247FCB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:rsidR="00C8643D" w:rsidRPr="009F34E5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</w:tcPr>
          <w:p w:rsidR="00C8643D" w:rsidRPr="009F34E5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8643D" w:rsidRPr="00247FCB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:rsidR="00C8643D" w:rsidRPr="003E7581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643D" w:rsidRPr="009E402F" w:rsidTr="00381211">
        <w:tc>
          <w:tcPr>
            <w:tcW w:w="2496" w:type="pct"/>
          </w:tcPr>
          <w:p w:rsidR="00C8643D" w:rsidRPr="009C54B7" w:rsidRDefault="00C8643D" w:rsidP="00C8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40"/>
                <w:szCs w:val="40"/>
              </w:rPr>
            </w:pPr>
            <w:r w:rsidRPr="009C54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9C5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  <w:p w:rsidR="00C8643D" w:rsidRPr="009E402F" w:rsidRDefault="00C8643D" w:rsidP="00C8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43D" w:rsidRPr="001953A9" w:rsidTr="00381211">
        <w:tc>
          <w:tcPr>
            <w:tcW w:w="2496" w:type="pct"/>
          </w:tcPr>
          <w:p w:rsidR="00C8643D" w:rsidRPr="009E402F" w:rsidRDefault="00C8643D" w:rsidP="00C8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02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2561/2560</w:t>
            </w:r>
          </w:p>
        </w:tc>
        <w:tc>
          <w:tcPr>
            <w:tcW w:w="531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C8643D" w:rsidRPr="001953A9" w:rsidTr="00381211">
        <w:tc>
          <w:tcPr>
            <w:tcW w:w="2496" w:type="pct"/>
          </w:tcPr>
          <w:p w:rsidR="00C8643D" w:rsidRPr="009E402F" w:rsidRDefault="00C8643D" w:rsidP="00C8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1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shd w:val="clear" w:color="auto" w:fill="auto"/>
          </w:tcPr>
          <w:p w:rsid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5,000)</w:t>
            </w:r>
          </w:p>
        </w:tc>
      </w:tr>
      <w:tr w:rsidR="00C8643D" w:rsidRPr="001953A9" w:rsidTr="00381211">
        <w:tc>
          <w:tcPr>
            <w:tcW w:w="2496" w:type="pct"/>
          </w:tcPr>
          <w:p w:rsidR="00C8643D" w:rsidRPr="009E402F" w:rsidRDefault="00C8643D" w:rsidP="00C8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จัดประเภทเป็นเงินให้กู้ยืมระยะยาว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531" w:type="pct"/>
            <w:shd w:val="clear" w:color="auto" w:fill="auto"/>
          </w:tcPr>
          <w:p w:rsid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:rsid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:rsidR="00C8643D" w:rsidRPr="00FB576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B57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</w:tcPr>
          <w:p w:rsidR="00C8643D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</w:p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4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</w:tr>
      <w:tr w:rsidR="00C8643D" w:rsidRPr="00A97446" w:rsidTr="00381211">
        <w:trPr>
          <w:trHeight w:val="406"/>
        </w:trPr>
        <w:tc>
          <w:tcPr>
            <w:tcW w:w="2496" w:type="pct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3D" w:rsidRPr="00A034FC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9E402F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3D" w:rsidRPr="00A034FC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C8643D" w:rsidRPr="00A034FC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3D" w:rsidRPr="00A034FC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34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8643D" w:rsidRPr="00247FCB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43D" w:rsidRPr="00CE4093" w:rsidRDefault="00C8643D" w:rsidP="00C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4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</w:tr>
    </w:tbl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08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9E402F" w:rsidTr="00775102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 w:rsidRPr="005A4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จ่าย </w:t>
            </w:r>
            <w:r w:rsidRPr="005A41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5A41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</w:t>
            </w:r>
            <w:r w:rsidRPr="009E40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360" w:type="pct"/>
            <w:gridSpan w:val="3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626" w:type="pct"/>
          </w:tcPr>
          <w:p w:rsidR="00C322D8" w:rsidRPr="009E402F" w:rsidRDefault="00C322D8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A5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A5053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5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626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A50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2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A50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C322D8" w:rsidRPr="009E402F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5161AE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8C11A2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C322D8" w:rsidP="00410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</w:tr>
      <w:tr w:rsidR="00C322D8" w:rsidRPr="006B3E06" w:rsidTr="00372783">
        <w:tc>
          <w:tcPr>
            <w:tcW w:w="2045" w:type="pct"/>
          </w:tcPr>
          <w:p w:rsidR="00C322D8" w:rsidRPr="00102003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:rsidR="00C322D8" w:rsidRPr="006B3E06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auto"/>
          </w:tcPr>
          <w:p w:rsidR="00C322D8" w:rsidRPr="006B3E06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:rsidR="00C322D8" w:rsidRPr="006B3E06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C322D8" w:rsidRPr="006B3E06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</w:tcPr>
          <w:p w:rsidR="00C322D8" w:rsidRPr="006B3E06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5" w:type="pct"/>
            <w:shd w:val="clear" w:color="auto" w:fill="auto"/>
          </w:tcPr>
          <w:p w:rsidR="00C322D8" w:rsidRPr="006B3E06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  <w:shd w:val="clear" w:color="auto" w:fill="auto"/>
          </w:tcPr>
          <w:p w:rsidR="00C322D8" w:rsidRPr="006B3E06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322D8" w:rsidRPr="009E402F" w:rsidTr="00372783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0" w:type="pct"/>
            <w:gridSpan w:val="3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  <w:shd w:val="clear" w:color="auto" w:fill="auto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053" w:rsidRPr="009E402F" w:rsidTr="00372783">
        <w:tc>
          <w:tcPr>
            <w:tcW w:w="204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A5053" w:rsidRPr="009E402F" w:rsidTr="00372783">
        <w:tc>
          <w:tcPr>
            <w:tcW w:w="204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2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5161AE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8C11A2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9D758F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10,523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5,352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13,736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:rsidR="00C322D8" w:rsidRPr="009E402F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5,176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2" w:type="pct"/>
            <w:shd w:val="clear" w:color="auto" w:fill="auto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4E3D" w:rsidRPr="009E402F" w:rsidTr="00372783">
        <w:tc>
          <w:tcPr>
            <w:tcW w:w="2045" w:type="pct"/>
          </w:tcPr>
          <w:p w:rsidR="00374E3D" w:rsidRPr="009E402F" w:rsidRDefault="00374E3D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:rsidR="00374E3D" w:rsidRDefault="00374E3D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374E3D" w:rsidRPr="009E402F" w:rsidRDefault="00374E3D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:rsidR="00374E3D" w:rsidRDefault="00374E3D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:rsidR="00374E3D" w:rsidRPr="009E402F" w:rsidRDefault="00374E3D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74E3D" w:rsidRDefault="00374E3D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</w:tcPr>
          <w:p w:rsidR="00374E3D" w:rsidRPr="009E402F" w:rsidRDefault="00374E3D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2" w:type="pct"/>
            <w:shd w:val="clear" w:color="auto" w:fill="auto"/>
          </w:tcPr>
          <w:p w:rsidR="00374E3D" w:rsidRDefault="00374E3D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22D8" w:rsidRPr="009E402F" w:rsidTr="00775102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0" w:type="pct"/>
            <w:gridSpan w:val="3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:rsidR="00C322D8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0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053" w:rsidRPr="009E402F" w:rsidTr="00775102">
        <w:tc>
          <w:tcPr>
            <w:tcW w:w="204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E402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A5053" w:rsidRPr="009E402F" w:rsidTr="00775102">
        <w:tc>
          <w:tcPr>
            <w:tcW w:w="2045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2" w:type="pct"/>
          </w:tcPr>
          <w:p w:rsidR="006A5053" w:rsidRPr="009E402F" w:rsidRDefault="006A5053" w:rsidP="006A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6A5053" w:rsidRPr="009E402F" w:rsidRDefault="006A5053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322D8" w:rsidRPr="009E402F" w:rsidTr="00372783">
        <w:tc>
          <w:tcPr>
            <w:tcW w:w="2045" w:type="pct"/>
          </w:tcPr>
          <w:p w:rsidR="00C322D8" w:rsidRPr="005161AE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E402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22D8" w:rsidRPr="009E402F" w:rsidTr="00775102">
        <w:tc>
          <w:tcPr>
            <w:tcW w:w="2045" w:type="pct"/>
          </w:tcPr>
          <w:p w:rsidR="00C322D8" w:rsidRPr="008C11A2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:rsidR="00C322D8" w:rsidRPr="005A6541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:rsidR="00C322D8" w:rsidRPr="005A6541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C322D8" w:rsidRPr="005A6541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:rsidR="00C322D8" w:rsidRPr="005A6541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182,315</w:t>
            </w:r>
          </w:p>
        </w:tc>
      </w:tr>
      <w:tr w:rsidR="00C322D8" w:rsidRPr="002745E6" w:rsidTr="00775102">
        <w:tc>
          <w:tcPr>
            <w:tcW w:w="2045" w:type="pct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</w:tcPr>
          <w:p w:rsidR="00C322D8" w:rsidRPr="00EB7069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2745E6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52" w:type="pct"/>
            <w:shd w:val="clear" w:color="auto" w:fill="auto"/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C322D8" w:rsidRPr="00EB7069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:rsidR="00C322D8" w:rsidRPr="005A6541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C322D8" w:rsidRPr="002745E6" w:rsidTr="00775102">
        <w:tc>
          <w:tcPr>
            <w:tcW w:w="2045" w:type="pct"/>
          </w:tcPr>
          <w:p w:rsidR="00C322D8" w:rsidRPr="008C11A2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40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C322D8" w:rsidRPr="00EB7069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3,335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2745E6">
              <w:rPr>
                <w:rFonts w:ascii="Angsana New" w:hAnsi="Angsana New"/>
                <w:sz w:val="30"/>
                <w:szCs w:val="30"/>
              </w:rPr>
              <w:t>2,495</w:t>
            </w:r>
          </w:p>
        </w:tc>
        <w:tc>
          <w:tcPr>
            <w:tcW w:w="152" w:type="pct"/>
            <w:shd w:val="clear" w:color="auto" w:fill="auto"/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C322D8" w:rsidRPr="00EB7069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C322D8" w:rsidRPr="005A6541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A654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C322D8" w:rsidRPr="002745E6" w:rsidTr="00775102">
        <w:tc>
          <w:tcPr>
            <w:tcW w:w="2045" w:type="pct"/>
          </w:tcPr>
          <w:p w:rsidR="00C322D8" w:rsidRPr="00E054CB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54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22D8" w:rsidRPr="009E402F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3,458</w:t>
            </w:r>
          </w:p>
        </w:tc>
        <w:tc>
          <w:tcPr>
            <w:tcW w:w="129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C322D8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2,578</w:t>
            </w:r>
          </w:p>
        </w:tc>
        <w:tc>
          <w:tcPr>
            <w:tcW w:w="152" w:type="pct"/>
            <w:shd w:val="clear" w:color="auto" w:fill="auto"/>
          </w:tcPr>
          <w:p w:rsidR="00C322D8" w:rsidRPr="009E402F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22D8" w:rsidRPr="009E402F" w:rsidRDefault="00E31182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2,325</w:t>
            </w:r>
          </w:p>
        </w:tc>
        <w:tc>
          <w:tcPr>
            <w:tcW w:w="155" w:type="pct"/>
            <w:shd w:val="clear" w:color="auto" w:fill="auto"/>
          </w:tcPr>
          <w:p w:rsidR="00C322D8" w:rsidRPr="009E402F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:rsidR="00C322D8" w:rsidRPr="002745E6" w:rsidRDefault="00C322D8" w:rsidP="0027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45E6">
              <w:rPr>
                <w:rFonts w:ascii="Angsana New" w:hAnsi="Angsana New"/>
                <w:b/>
                <w:bCs/>
                <w:sz w:val="30"/>
                <w:szCs w:val="30"/>
              </w:rPr>
              <w:t>184,630</w:t>
            </w:r>
          </w:p>
        </w:tc>
      </w:tr>
    </w:tbl>
    <w:p w:rsidR="00C322D8" w:rsidRPr="00410494" w:rsidRDefault="00C322D8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08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378" w:type="dxa"/>
        <w:tblInd w:w="450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2618"/>
        <w:gridCol w:w="919"/>
        <w:gridCol w:w="242"/>
        <w:gridCol w:w="1000"/>
        <w:gridCol w:w="968"/>
        <w:gridCol w:w="238"/>
        <w:gridCol w:w="970"/>
        <w:gridCol w:w="236"/>
        <w:gridCol w:w="940"/>
        <w:gridCol w:w="15"/>
        <w:gridCol w:w="223"/>
        <w:gridCol w:w="13"/>
        <w:gridCol w:w="996"/>
      </w:tblGrid>
      <w:tr w:rsidR="006035EF" w:rsidRPr="00A16777" w:rsidTr="00AF53E9">
        <w:trPr>
          <w:tblHeader/>
        </w:trPr>
        <w:tc>
          <w:tcPr>
            <w:tcW w:w="1396" w:type="pct"/>
            <w:shd w:val="clear" w:color="auto" w:fill="auto"/>
          </w:tcPr>
          <w:p w:rsidR="006035EF" w:rsidRPr="004D1CEA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162" w:right="-210" w:hanging="162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>
              <w:br w:type="page"/>
            </w:r>
            <w:r w:rsidRPr="004D1CE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เงินกู้ยืม</w:t>
            </w:r>
            <w:r w:rsidRPr="00F0209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ระยะสั้นจากบริษัทร่วม</w:t>
            </w:r>
          </w:p>
        </w:tc>
        <w:tc>
          <w:tcPr>
            <w:tcW w:w="1152" w:type="pct"/>
            <w:gridSpan w:val="3"/>
          </w:tcPr>
          <w:p w:rsidR="006035EF" w:rsidRPr="007E63AD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60" w:type="pct"/>
            <w:gridSpan w:val="3"/>
            <w:shd w:val="clear" w:color="auto" w:fill="auto"/>
          </w:tcPr>
          <w:p w:rsidR="006035EF" w:rsidRPr="00A16777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:rsidR="006035EF" w:rsidRPr="00A16777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pct"/>
            <w:gridSpan w:val="5"/>
            <w:shd w:val="clear" w:color="auto" w:fill="auto"/>
          </w:tcPr>
          <w:p w:rsidR="006035EF" w:rsidRPr="00A16777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F53E9" w:rsidRPr="00C2005C" w:rsidTr="00AF53E9">
        <w:trPr>
          <w:tblHeader/>
        </w:trPr>
        <w:tc>
          <w:tcPr>
            <w:tcW w:w="1396" w:type="pct"/>
            <w:shd w:val="clear" w:color="auto" w:fill="auto"/>
          </w:tcPr>
          <w:p w:rsidR="006035EF" w:rsidRPr="00A16777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D33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72E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6035EF" w:rsidRPr="00C2005C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D33C0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  <w:p w:rsidR="006035EF" w:rsidRDefault="007D33C0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  <w:shd w:val="clear" w:color="auto" w:fill="auto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6035EF" w:rsidRPr="00C2005C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  <w:shd w:val="clear" w:color="auto" w:fill="auto"/>
          </w:tcPr>
          <w:p w:rsidR="006035EF" w:rsidRPr="00C2005C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D33C0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คม</w:t>
            </w:r>
          </w:p>
          <w:p w:rsidR="006035EF" w:rsidRDefault="007D33C0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:rsidR="006035EF" w:rsidRPr="00C2005C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035EF" w:rsidTr="00AF53E9">
        <w:trPr>
          <w:tblHeader/>
        </w:trPr>
        <w:tc>
          <w:tcPr>
            <w:tcW w:w="1396" w:type="pct"/>
            <w:shd w:val="clear" w:color="auto" w:fill="auto"/>
          </w:tcPr>
          <w:p w:rsidR="006035EF" w:rsidRPr="00B872C3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pct"/>
            <w:gridSpan w:val="3"/>
          </w:tcPr>
          <w:p w:rsidR="006035EF" w:rsidRPr="0024524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52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52" w:type="pct"/>
            <w:gridSpan w:val="9"/>
            <w:shd w:val="clear" w:color="auto" w:fill="auto"/>
          </w:tcPr>
          <w:p w:rsidR="006035E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5EF" w:rsidRPr="004C3F86" w:rsidTr="00AF53E9">
        <w:tc>
          <w:tcPr>
            <w:tcW w:w="1396" w:type="pct"/>
            <w:shd w:val="clear" w:color="auto" w:fill="auto"/>
          </w:tcPr>
          <w:p w:rsidR="006035EF" w:rsidRPr="00B36D67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6D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pct"/>
            <w:gridSpan w:val="3"/>
          </w:tcPr>
          <w:p w:rsidR="006035EF" w:rsidRPr="0024524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2" w:type="pct"/>
            <w:gridSpan w:val="9"/>
          </w:tcPr>
          <w:p w:rsidR="006035EF" w:rsidRPr="004C3F86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1182" w:rsidRPr="00F71FEF" w:rsidTr="00AF53E9">
        <w:tblPrEx>
          <w:shd w:val="clear" w:color="auto" w:fill="auto"/>
        </w:tblPrEx>
        <w:tc>
          <w:tcPr>
            <w:tcW w:w="1396" w:type="pct"/>
          </w:tcPr>
          <w:p w:rsidR="00E31182" w:rsidRPr="00B36D67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6D67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อีสเทิร์น ซีบอร์ด </w:t>
            </w:r>
          </w:p>
          <w:p w:rsidR="00E31182" w:rsidRPr="00B36D67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6D67">
              <w:rPr>
                <w:rFonts w:ascii="Angsana New" w:hAnsi="Angsana New"/>
                <w:sz w:val="30"/>
                <w:szCs w:val="30"/>
                <w:cs/>
              </w:rPr>
              <w:t xml:space="preserve">   อินดัสเตรียล เอสเตท</w:t>
            </w:r>
          </w:p>
          <w:p w:rsidR="00E31182" w:rsidRPr="005A075D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6D67">
              <w:rPr>
                <w:rFonts w:ascii="Angsana New" w:hAnsi="Angsana New"/>
                <w:sz w:val="30"/>
                <w:szCs w:val="30"/>
              </w:rPr>
              <w:t>(</w:t>
            </w:r>
            <w:r w:rsidRPr="00B36D67">
              <w:rPr>
                <w:rFonts w:ascii="Angsana New" w:hAnsi="Angsana New"/>
                <w:sz w:val="30"/>
                <w:szCs w:val="30"/>
                <w:cs/>
              </w:rPr>
              <w:t>ระยอง) จำกัด</w:t>
            </w:r>
          </w:p>
        </w:tc>
        <w:tc>
          <w:tcPr>
            <w:tcW w:w="490" w:type="pct"/>
          </w:tcPr>
          <w:p w:rsidR="00E31182" w:rsidRPr="00AD2F2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31182" w:rsidRPr="00AD2F2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31182" w:rsidRPr="00AD2F22" w:rsidRDefault="002B05CA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129" w:type="pct"/>
          </w:tcPr>
          <w:p w:rsidR="00E31182" w:rsidRPr="00AD2F22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E31182" w:rsidRPr="00AD2F2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31182" w:rsidRPr="00AD2F2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31182" w:rsidRPr="00AD2F2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2F22"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516" w:type="pct"/>
            <w:tcBorders>
              <w:bottom w:val="double" w:sz="4" w:space="0" w:color="auto"/>
            </w:tcBorders>
          </w:tcPr>
          <w:p w:rsidR="00E31182" w:rsidRP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1182" w:rsidRP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1182" w:rsidRP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F22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27" w:type="pct"/>
          </w:tcPr>
          <w:p w:rsidR="00E31182" w:rsidRPr="00F71FEF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:rsid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1182" w:rsidRPr="001B5DB7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F22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26" w:type="pct"/>
          </w:tcPr>
          <w:p w:rsidR="00E31182" w:rsidRPr="00564E9F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</w:tcPr>
          <w:p w:rsidR="00E31182" w:rsidRP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1182" w:rsidRP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1182" w:rsidRP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F22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27" w:type="pct"/>
            <w:gridSpan w:val="2"/>
          </w:tcPr>
          <w:p w:rsidR="00E31182" w:rsidRPr="00F71FEF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</w:tcPr>
          <w:p w:rsid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1182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1182" w:rsidRPr="00F71FEF" w:rsidRDefault="00E31182" w:rsidP="00E31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:rsidR="006035EF" w:rsidRPr="00372783" w:rsidRDefault="006035EF" w:rsidP="00603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035EF" w:rsidRDefault="006035EF" w:rsidP="006035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86" w:right="-27"/>
        <w:jc w:val="thaiDistribute"/>
        <w:rPr>
          <w:rFonts w:ascii="Angsana New" w:hAnsi="Angsana New"/>
          <w:sz w:val="30"/>
          <w:szCs w:val="30"/>
        </w:rPr>
      </w:pPr>
      <w:r w:rsidRPr="00A4230F">
        <w:rPr>
          <w:rFonts w:ascii="Angsana New" w:hAnsi="Angsana New"/>
          <w:sz w:val="30"/>
          <w:szCs w:val="30"/>
          <w:cs/>
        </w:rPr>
        <w:t>รายการเคลื่อนไหว</w:t>
      </w:r>
      <w:r>
        <w:rPr>
          <w:rFonts w:ascii="Angsana New" w:hAnsi="Angsana New"/>
          <w:sz w:val="30"/>
          <w:szCs w:val="30"/>
          <w:cs/>
        </w:rPr>
        <w:t>ของ</w:t>
      </w:r>
      <w:r w:rsidRPr="002539C6">
        <w:rPr>
          <w:rFonts w:ascii="Angsana New" w:hAnsi="Angsana New"/>
          <w:sz w:val="30"/>
          <w:szCs w:val="30"/>
          <w:cs/>
        </w:rPr>
        <w:t>เงินกู้ยืม</w:t>
      </w:r>
      <w:r>
        <w:rPr>
          <w:rFonts w:ascii="Angsana New" w:hAnsi="Angsana New" w:hint="cs"/>
          <w:sz w:val="30"/>
          <w:szCs w:val="30"/>
          <w:cs/>
        </w:rPr>
        <w:t>ระยะสั้น</w:t>
      </w:r>
      <w:r w:rsidRPr="002539C6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บริษัทร่วม</w:t>
      </w:r>
      <w:r>
        <w:rPr>
          <w:rFonts w:ascii="Angsana New" w:hAnsi="Angsana New"/>
          <w:sz w:val="30"/>
          <w:szCs w:val="30"/>
          <w:cs/>
        </w:rPr>
        <w:t>สำหรับ</w:t>
      </w:r>
      <w:r w:rsidR="00BC72EA">
        <w:rPr>
          <w:rFonts w:ascii="Angsana New" w:hAnsi="Angsana New" w:hint="cs"/>
          <w:sz w:val="30"/>
          <w:szCs w:val="30"/>
          <w:cs/>
        </w:rPr>
        <w:t>งวดหก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 xml:space="preserve">1 </w:t>
      </w:r>
      <w:r w:rsidR="00ED3C00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230F">
        <w:rPr>
          <w:rFonts w:ascii="Angsana New" w:hAnsi="Angsana New"/>
          <w:sz w:val="30"/>
          <w:szCs w:val="30"/>
          <w:cs/>
        </w:rPr>
        <w:t>มีดังนี้</w:t>
      </w:r>
    </w:p>
    <w:p w:rsidR="006035EF" w:rsidRDefault="006035EF" w:rsidP="00603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3"/>
        <w:gridCol w:w="1186"/>
        <w:gridCol w:w="242"/>
        <w:gridCol w:w="1162"/>
        <w:gridCol w:w="285"/>
        <w:gridCol w:w="1124"/>
        <w:gridCol w:w="242"/>
        <w:gridCol w:w="1225"/>
      </w:tblGrid>
      <w:tr w:rsidR="006035EF" w:rsidRPr="00564E9F" w:rsidTr="00374E3D">
        <w:tc>
          <w:tcPr>
            <w:tcW w:w="2083" w:type="pct"/>
          </w:tcPr>
          <w:p w:rsidR="006035EF" w:rsidRPr="00540AF3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เงินกู้ยืมระยะสั้นจากบริษัทร่วม</w:t>
            </w:r>
          </w:p>
        </w:tc>
        <w:tc>
          <w:tcPr>
            <w:tcW w:w="1382" w:type="pct"/>
            <w:gridSpan w:val="3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4E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6035EF" w:rsidRPr="00564E9F" w:rsidRDefault="006035EF" w:rsidP="00BC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35EF" w:rsidRPr="00564E9F" w:rsidTr="00374E3D">
        <w:trPr>
          <w:trHeight w:val="488"/>
        </w:trPr>
        <w:tc>
          <w:tcPr>
            <w:tcW w:w="2083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72E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72E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72E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72E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035EF" w:rsidRPr="00564E9F" w:rsidTr="00AF53E9">
        <w:tc>
          <w:tcPr>
            <w:tcW w:w="2083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7" w:type="pct"/>
            <w:gridSpan w:val="7"/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1" w:right="-80" w:hanging="180"/>
              <w:rPr>
                <w:rFonts w:ascii="Angsana New" w:hAnsi="Angsana New"/>
                <w:sz w:val="30"/>
                <w:szCs w:val="30"/>
              </w:rPr>
            </w:pPr>
            <w:r w:rsidRPr="00564E9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64E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5EF" w:rsidRPr="00564E9F" w:rsidTr="00374E3D">
        <w:tc>
          <w:tcPr>
            <w:tcW w:w="2083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E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33" w:type="pct"/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54" w:type="pct"/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5EF" w:rsidRPr="00564E9F" w:rsidTr="00374E3D">
        <w:trPr>
          <w:trHeight w:hRule="exact" w:val="380"/>
        </w:trPr>
        <w:tc>
          <w:tcPr>
            <w:tcW w:w="2083" w:type="pct"/>
          </w:tcPr>
          <w:p w:rsidR="006035EF" w:rsidRPr="00564E9F" w:rsidRDefault="006035EF" w:rsidP="00603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4E9F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AF5305">
              <w:rPr>
                <w:rFonts w:ascii="Angsana New" w:hAnsi="Angsana New"/>
                <w:sz w:val="30"/>
                <w:szCs w:val="30"/>
              </w:rPr>
              <w:t xml:space="preserve"> 2561/</w:t>
            </w:r>
            <w:r w:rsidR="007111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53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6035EF" w:rsidRPr="00564E9F" w:rsidRDefault="00E31182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29" w:type="pct"/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6035EF" w:rsidRPr="00F71FE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71FEF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71FE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:rsidR="006035EF" w:rsidRPr="00F71FE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6035EF" w:rsidRPr="005A6541" w:rsidRDefault="00E31182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29" w:type="pct"/>
            <w:shd w:val="clear" w:color="auto" w:fill="auto"/>
          </w:tcPr>
          <w:p w:rsidR="006035EF" w:rsidRPr="009E402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6035EF" w:rsidRPr="00564E9F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71FE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035EF" w:rsidRPr="00564E9F" w:rsidTr="00374E3D">
        <w:tc>
          <w:tcPr>
            <w:tcW w:w="2083" w:type="pct"/>
          </w:tcPr>
          <w:p w:rsidR="006035EF" w:rsidRPr="00564E9F" w:rsidRDefault="006035EF" w:rsidP="007D3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E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7D33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6035EF" w:rsidRPr="00ED4476" w:rsidRDefault="00E31182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29" w:type="pct"/>
          </w:tcPr>
          <w:p w:rsidR="006035EF" w:rsidRPr="00ED4476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6035EF" w:rsidRPr="00ED4476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Pr="00ED44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:rsidR="006035EF" w:rsidRPr="00ED4476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6035EF" w:rsidRPr="00ED4476" w:rsidRDefault="00E31182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29" w:type="pct"/>
          </w:tcPr>
          <w:p w:rsidR="006035EF" w:rsidRPr="00ED4476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:rsidR="006035EF" w:rsidRPr="00ED4476" w:rsidRDefault="006035EF" w:rsidP="00603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Pr="00ED44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374E3D" w:rsidRDefault="00374E3D"/>
    <w:p w:rsidR="00374E3D" w:rsidRDefault="00374E3D"/>
    <w:p w:rsidR="00374E3D" w:rsidRDefault="00374E3D"/>
    <w:p w:rsidR="00374E3D" w:rsidRDefault="00374E3D"/>
    <w:p w:rsidR="00374E3D" w:rsidRDefault="00374E3D"/>
    <w:p w:rsidR="00374E3D" w:rsidRDefault="00374E3D"/>
    <w:p w:rsidR="00374E3D" w:rsidRDefault="00374E3D"/>
    <w:p w:rsidR="00374E3D" w:rsidRDefault="00374E3D"/>
    <w:p w:rsidR="00374E3D" w:rsidRDefault="00374E3D"/>
    <w:p w:rsidR="00374E3D" w:rsidRDefault="00374E3D"/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9"/>
        <w:gridCol w:w="1180"/>
        <w:gridCol w:w="262"/>
        <w:gridCol w:w="1167"/>
        <w:gridCol w:w="270"/>
        <w:gridCol w:w="1124"/>
        <w:gridCol w:w="242"/>
        <w:gridCol w:w="1225"/>
      </w:tblGrid>
      <w:tr w:rsidR="006035EF" w:rsidRPr="00BC72EA" w:rsidTr="00374E3D">
        <w:tc>
          <w:tcPr>
            <w:tcW w:w="208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02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ภาระผูกพันกับกิจการที่เกี่ยวข้องกัน</w:t>
            </w:r>
          </w:p>
        </w:tc>
        <w:tc>
          <w:tcPr>
            <w:tcW w:w="1393" w:type="pct"/>
            <w:gridSpan w:val="3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2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FA3F37" w:rsidRPr="00DF0253" w:rsidRDefault="00FA3F37" w:rsidP="00BC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2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3C0" w:rsidRPr="009E402F" w:rsidTr="00374E3D">
        <w:tc>
          <w:tcPr>
            <w:tcW w:w="2080" w:type="pct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02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025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F02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025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D33C0" w:rsidRPr="00BC72EA" w:rsidTr="00374E3D">
        <w:tc>
          <w:tcPr>
            <w:tcW w:w="2080" w:type="pct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DF0253" w:rsidRPr="00DF0253" w:rsidRDefault="00DF0253" w:rsidP="00DF02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A3F37" w:rsidRPr="009E402F" w:rsidTr="00372783">
        <w:tc>
          <w:tcPr>
            <w:tcW w:w="208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0" w:type="pct"/>
            <w:gridSpan w:val="7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2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F02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D33C0" w:rsidRPr="009E402F" w:rsidTr="00374E3D">
        <w:tc>
          <w:tcPr>
            <w:tcW w:w="208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5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3C0" w:rsidRPr="009E402F" w:rsidTr="00374E3D">
        <w:tc>
          <w:tcPr>
            <w:tcW w:w="208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DF025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3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54" w:type="pct"/>
          </w:tcPr>
          <w:p w:rsidR="00FA3F37" w:rsidRPr="00DF0253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3C0" w:rsidRPr="009E402F" w:rsidTr="00374E3D">
        <w:tc>
          <w:tcPr>
            <w:tcW w:w="2080" w:type="pct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30" w:type="pct"/>
            <w:shd w:val="clear" w:color="auto" w:fill="auto"/>
          </w:tcPr>
          <w:p w:rsidR="00DF0253" w:rsidRPr="00DF0253" w:rsidRDefault="00E31182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18,601</w:t>
            </w:r>
          </w:p>
        </w:tc>
        <w:tc>
          <w:tcPr>
            <w:tcW w:w="140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>13,479</w:t>
            </w:r>
          </w:p>
        </w:tc>
        <w:tc>
          <w:tcPr>
            <w:tcW w:w="144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DF0253" w:rsidRPr="00DF0253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16,375</w:t>
            </w:r>
          </w:p>
        </w:tc>
        <w:tc>
          <w:tcPr>
            <w:tcW w:w="129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54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</w:tr>
      <w:tr w:rsidR="007D33C0" w:rsidRPr="009E402F" w:rsidTr="00374E3D">
        <w:tc>
          <w:tcPr>
            <w:tcW w:w="2080" w:type="pct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DF0253" w:rsidRPr="00DF0253" w:rsidRDefault="00E31182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25,073</w:t>
            </w:r>
          </w:p>
        </w:tc>
        <w:tc>
          <w:tcPr>
            <w:tcW w:w="140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>15,338</w:t>
            </w:r>
          </w:p>
        </w:tc>
        <w:tc>
          <w:tcPr>
            <w:tcW w:w="144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:rsidR="00DF0253" w:rsidRPr="00DF0253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22,043</w:t>
            </w:r>
          </w:p>
        </w:tc>
        <w:tc>
          <w:tcPr>
            <w:tcW w:w="129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F0253">
              <w:rPr>
                <w:rFonts w:ascii="Angsana New" w:hAnsi="Angsana New"/>
                <w:sz w:val="30"/>
                <w:szCs w:val="30"/>
              </w:rPr>
              <w:t>14,088</w:t>
            </w:r>
          </w:p>
        </w:tc>
      </w:tr>
      <w:tr w:rsidR="007D33C0" w:rsidRPr="006703A4" w:rsidTr="00374E3D">
        <w:tc>
          <w:tcPr>
            <w:tcW w:w="2080" w:type="pct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2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0253" w:rsidRPr="00DF0253" w:rsidRDefault="00E31182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43,674</w:t>
            </w:r>
          </w:p>
        </w:tc>
        <w:tc>
          <w:tcPr>
            <w:tcW w:w="140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253">
              <w:rPr>
                <w:rFonts w:ascii="Angsana New" w:hAnsi="Angsana New"/>
                <w:b/>
                <w:bCs/>
                <w:sz w:val="30"/>
                <w:szCs w:val="30"/>
              </w:rPr>
              <w:t>28,817</w:t>
            </w:r>
          </w:p>
        </w:tc>
        <w:tc>
          <w:tcPr>
            <w:tcW w:w="144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0253" w:rsidRPr="00E31182" w:rsidRDefault="00E31182" w:rsidP="00E3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1182">
              <w:rPr>
                <w:rFonts w:ascii="Angsana New" w:hAnsi="Angsana New"/>
                <w:b/>
                <w:bCs/>
                <w:sz w:val="30"/>
                <w:szCs w:val="30"/>
              </w:rPr>
              <w:t>38,418</w:t>
            </w:r>
          </w:p>
        </w:tc>
        <w:tc>
          <w:tcPr>
            <w:tcW w:w="129" w:type="pct"/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0253" w:rsidRPr="00DF0253" w:rsidRDefault="00DF0253" w:rsidP="00DF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253">
              <w:rPr>
                <w:rFonts w:ascii="Angsana New" w:hAnsi="Angsana New"/>
                <w:b/>
                <w:bCs/>
                <w:sz w:val="30"/>
                <w:szCs w:val="30"/>
              </w:rPr>
              <w:t>25,821</w:t>
            </w:r>
          </w:p>
        </w:tc>
      </w:tr>
    </w:tbl>
    <w:p w:rsidR="006035EF" w:rsidRPr="00372783" w:rsidRDefault="006035EF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44D35" w:rsidRPr="006703A4" w:rsidRDefault="001C2F3B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สัญญาที่สำคัญภ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ายใต้ภาระผูกพันตามสัญญาเช่าดำเนินงานที่</w:t>
      </w:r>
      <w:r w:rsidR="00CE3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บอก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เลิกไม่ได้</w:t>
      </w:r>
    </w:p>
    <w:p w:rsidR="009C54B7" w:rsidRPr="00372783" w:rsidRDefault="009C54B7" w:rsidP="009F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33C0" w:rsidRPr="000F41E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F41E3">
        <w:rPr>
          <w:rFonts w:ascii="Angsana New" w:hAnsi="Angsana New" w:hint="cs"/>
          <w:i/>
          <w:iCs/>
          <w:sz w:val="30"/>
          <w:szCs w:val="30"/>
          <w:cs/>
        </w:rPr>
        <w:t>สัญญาเช่าเครื่องจักรและอุปกรณ์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Pr="000F41E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41E3">
        <w:rPr>
          <w:rFonts w:ascii="Angsana New" w:hAnsi="Angsana New"/>
          <w:sz w:val="30"/>
          <w:szCs w:val="30"/>
          <w:cs/>
        </w:rPr>
        <w:t>เมื่อวันที่ 8 ตุลาคม 2561 บริษัททำสัญญาให้เช่าเครื่องจักรและอุปกรณ์กับ</w:t>
      </w:r>
      <w:r>
        <w:rPr>
          <w:rFonts w:ascii="Angsana New" w:hAnsi="Angsana New"/>
          <w:sz w:val="30"/>
          <w:szCs w:val="30"/>
          <w:cs/>
        </w:rPr>
        <w:t>บริษัท ควอลิตี้</w:t>
      </w:r>
      <w:r w:rsidRPr="000F41E3">
        <w:rPr>
          <w:rFonts w:ascii="Angsana New" w:hAnsi="Angsana New"/>
          <w:sz w:val="30"/>
          <w:szCs w:val="30"/>
          <w:cs/>
        </w:rPr>
        <w:t>ไพน์แอปเปิล โปรดักส์ จำกัด ซึ่งเป็นบริษัทย่อย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0F41E3">
        <w:rPr>
          <w:rFonts w:ascii="Angsana New" w:hAnsi="Angsana New"/>
          <w:sz w:val="30"/>
          <w:szCs w:val="30"/>
          <w:cs/>
        </w:rPr>
        <w:t xml:space="preserve"> สัญญาเช่ามีกำหนดระยะเวลา 3 ปี เริ่มตั้งแต่วันที่ 8 ตุลาคม 2561 ถึงวันที่ 7 ตุลาคม 2564 โดยบริษัทย่อยดังกล่าว</w:t>
      </w:r>
      <w:r>
        <w:rPr>
          <w:rFonts w:ascii="Angsana New" w:hAnsi="Angsana New" w:hint="cs"/>
          <w:sz w:val="30"/>
          <w:szCs w:val="30"/>
          <w:cs/>
        </w:rPr>
        <w:t>มีภาระผูกพันที่จะต้องจ่าย</w:t>
      </w:r>
      <w:r w:rsidRPr="000F41E3">
        <w:rPr>
          <w:rFonts w:ascii="Angsana New" w:hAnsi="Angsana New"/>
          <w:sz w:val="30"/>
          <w:szCs w:val="30"/>
          <w:cs/>
        </w:rPr>
        <w:t>ค่าเช่าให้แก่บริษัทตามอัตราที่ระบุไว้ในสัญญา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33C0" w:rsidRPr="00B05095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Angsana New" w:hAnsi="Angsana New"/>
          <w:i/>
          <w:iCs/>
          <w:sz w:val="30"/>
          <w:szCs w:val="30"/>
        </w:rPr>
      </w:pPr>
      <w:r w:rsidRPr="00B05095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Pr="00294A00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10054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610054">
        <w:rPr>
          <w:rFonts w:ascii="Angsana New" w:hAnsi="Angsana New"/>
          <w:spacing w:val="-2"/>
          <w:sz w:val="30"/>
          <w:szCs w:val="30"/>
        </w:rPr>
        <w:t xml:space="preserve"> 30 </w:t>
      </w:r>
      <w:r w:rsidRPr="00610054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Pr="0061005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10054">
        <w:rPr>
          <w:rFonts w:ascii="Angsana New" w:hAnsi="Angsana New"/>
          <w:spacing w:val="-2"/>
          <w:sz w:val="30"/>
          <w:szCs w:val="30"/>
        </w:rPr>
        <w:t>2560</w:t>
      </w:r>
      <w:r w:rsidRPr="00610054">
        <w:rPr>
          <w:rFonts w:ascii="Angsana New" w:hAnsi="Angsana New"/>
          <w:spacing w:val="-2"/>
          <w:sz w:val="30"/>
          <w:szCs w:val="30"/>
          <w:cs/>
        </w:rPr>
        <w:t xml:space="preserve"> บริษัททำสัญญาเช่าที่ดินกับบริษัท วาไรตี้ แอสเซ็ท </w:t>
      </w:r>
      <w:r w:rsidRPr="00610054">
        <w:rPr>
          <w:rFonts w:ascii="Angsana New" w:hAnsi="Angsana New"/>
          <w:spacing w:val="-2"/>
          <w:sz w:val="30"/>
          <w:szCs w:val="30"/>
        </w:rPr>
        <w:t>3</w:t>
      </w:r>
      <w:r w:rsidRPr="00610054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61005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10054">
        <w:rPr>
          <w:rFonts w:ascii="Angsana New" w:hAnsi="Angsana New"/>
          <w:spacing w:val="-2"/>
          <w:sz w:val="30"/>
          <w:szCs w:val="30"/>
          <w:cs/>
        </w:rPr>
        <w:t>ซึ่งเป็นบริษัทที่เกี่ยวข้อ</w:t>
      </w:r>
      <w:r w:rsidRPr="00610054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610054">
        <w:rPr>
          <w:rFonts w:ascii="Angsana New" w:hAnsi="Angsana New"/>
          <w:spacing w:val="-2"/>
          <w:sz w:val="30"/>
          <w:szCs w:val="30"/>
          <w:cs/>
        </w:rPr>
        <w:t>กัน</w:t>
      </w:r>
      <w:r w:rsidRPr="00294A00">
        <w:rPr>
          <w:rFonts w:ascii="Angsana New" w:hAnsi="Angsana New" w:hint="cs"/>
          <w:sz w:val="30"/>
          <w:szCs w:val="30"/>
          <w:cs/>
        </w:rPr>
        <w:t xml:space="preserve"> </w:t>
      </w:r>
      <w:r w:rsidRPr="00294A00">
        <w:rPr>
          <w:rFonts w:ascii="Angsana New" w:hAnsi="Angsana New"/>
          <w:sz w:val="30"/>
          <w:szCs w:val="30"/>
          <w:cs/>
        </w:rPr>
        <w:t xml:space="preserve">ของบริษัท สัญญาเช่ามีกำหนดระยะเวลา </w:t>
      </w:r>
      <w:r w:rsidRPr="00294A00">
        <w:rPr>
          <w:rFonts w:ascii="Angsana New" w:hAnsi="Angsana New"/>
          <w:sz w:val="30"/>
          <w:szCs w:val="30"/>
        </w:rPr>
        <w:t>3</w:t>
      </w:r>
      <w:r w:rsidRPr="00294A00">
        <w:rPr>
          <w:rFonts w:ascii="Angsana New" w:hAnsi="Angsana New"/>
          <w:sz w:val="30"/>
          <w:szCs w:val="30"/>
          <w:cs/>
        </w:rPr>
        <w:t xml:space="preserve"> ปี</w:t>
      </w:r>
      <w:r w:rsidRPr="00294A00">
        <w:rPr>
          <w:rFonts w:ascii="Angsana New" w:hAnsi="Angsana New"/>
          <w:sz w:val="30"/>
          <w:szCs w:val="30"/>
        </w:rPr>
        <w:t xml:space="preserve"> </w:t>
      </w:r>
      <w:r w:rsidRPr="00294A00">
        <w:rPr>
          <w:rFonts w:ascii="Angsana New" w:hAnsi="Angsana New"/>
          <w:sz w:val="30"/>
          <w:szCs w:val="30"/>
          <w:cs/>
        </w:rPr>
        <w:t>เริ่มตั้งแต่วันที่ 1 มกราคม 25</w:t>
      </w:r>
      <w:r w:rsidRPr="00294A00">
        <w:rPr>
          <w:rFonts w:ascii="Angsana New" w:hAnsi="Angsana New"/>
          <w:sz w:val="30"/>
          <w:szCs w:val="30"/>
        </w:rPr>
        <w:t>61</w:t>
      </w:r>
      <w:r w:rsidRPr="00294A00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294A00">
        <w:rPr>
          <w:rFonts w:ascii="Angsana New" w:hAnsi="Angsana New"/>
          <w:sz w:val="30"/>
          <w:szCs w:val="30"/>
        </w:rPr>
        <w:t>31</w:t>
      </w:r>
      <w:r w:rsidRPr="00294A00">
        <w:rPr>
          <w:rFonts w:ascii="Angsana New" w:hAnsi="Angsana New"/>
          <w:sz w:val="30"/>
          <w:szCs w:val="30"/>
          <w:cs/>
        </w:rPr>
        <w:t xml:space="preserve"> ธันวาคม 25</w:t>
      </w:r>
      <w:r w:rsidRPr="00294A00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94A00">
        <w:rPr>
          <w:rFonts w:ascii="Angsana New" w:hAnsi="Angsana New"/>
          <w:sz w:val="30"/>
          <w:szCs w:val="30"/>
          <w:cs/>
        </w:rPr>
        <w:t>โดยบริษัท</w:t>
      </w:r>
      <w:r>
        <w:rPr>
          <w:rFonts w:ascii="Angsana New" w:hAnsi="Angsana New"/>
          <w:sz w:val="30"/>
          <w:szCs w:val="30"/>
        </w:rPr>
        <w:br/>
      </w:r>
      <w:r w:rsidRPr="00294A00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มีภาระผูกพันที่จะต้องจ่ายค่าเช่าตามอัตราที่ระบุไว้ในสัญญา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427E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2562</w:t>
      </w:r>
      <w:r w:rsidRPr="00E8427E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บริษัททำสัญญาเช่าที่ดินกับบริษัท คอนเซพ แลนด์ 2 จำกัด ซึ่งเป็นบริษัทที่เกี่ยวข้องกัน</w:t>
      </w:r>
      <w:r w:rsidRPr="00E8427E">
        <w:rPr>
          <w:rFonts w:ascii="Angsana New" w:hAnsi="Angsana New"/>
          <w:sz w:val="30"/>
          <w:szCs w:val="30"/>
          <w:cs/>
        </w:rPr>
        <w:br/>
        <w:t xml:space="preserve">ของบริษัท สัญญาเช่ามีกำหนดระยะเวลา </w:t>
      </w:r>
      <w:r>
        <w:rPr>
          <w:rFonts w:ascii="Angsana New" w:hAnsi="Angsana New"/>
          <w:sz w:val="30"/>
          <w:szCs w:val="30"/>
        </w:rPr>
        <w:t>3</w:t>
      </w:r>
      <w:r w:rsidRPr="00E8427E">
        <w:rPr>
          <w:rFonts w:ascii="Angsana New" w:hAnsi="Angsana New"/>
          <w:sz w:val="30"/>
          <w:szCs w:val="30"/>
          <w:cs/>
        </w:rPr>
        <w:t xml:space="preserve"> ปี เริ่มตั้งแต่วันที่ 1</w:t>
      </w:r>
      <w:r>
        <w:rPr>
          <w:rFonts w:ascii="Angsana New" w:hAnsi="Angsana New"/>
          <w:sz w:val="30"/>
          <w:szCs w:val="30"/>
          <w:cs/>
        </w:rPr>
        <w:t xml:space="preserve"> ม</w:t>
      </w:r>
      <w:r>
        <w:rPr>
          <w:rFonts w:ascii="Angsana New" w:hAnsi="Angsana New" w:hint="cs"/>
          <w:sz w:val="30"/>
          <w:szCs w:val="30"/>
          <w:cs/>
        </w:rPr>
        <w:t>กราคม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62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>31</w:t>
      </w:r>
      <w:r w:rsidRPr="00E8427E">
        <w:rPr>
          <w:rFonts w:ascii="Angsana New" w:hAnsi="Angsana New"/>
          <w:sz w:val="30"/>
          <w:szCs w:val="30"/>
          <w:cs/>
        </w:rPr>
        <w:t xml:space="preserve"> ธันวาคม 25</w:t>
      </w:r>
      <w:r>
        <w:rPr>
          <w:rFonts w:ascii="Angsana New" w:hAnsi="Angsana New"/>
          <w:sz w:val="30"/>
          <w:szCs w:val="30"/>
        </w:rPr>
        <w:t>64</w:t>
      </w:r>
      <w:r w:rsidRPr="00E8427E">
        <w:rPr>
          <w:rFonts w:ascii="Angsana New" w:hAnsi="Angsana New"/>
          <w:sz w:val="30"/>
          <w:szCs w:val="30"/>
          <w:cs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br/>
        <w:t>โดยบริษัทมีภาระผูกพันที่จะต้องจ่ายค่าเช่าตามอัตราที่ระบุไว้ในสัญญา</w:t>
      </w:r>
    </w:p>
    <w:p w:rsidR="002745E6" w:rsidRPr="00372783" w:rsidRDefault="002745E6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Pr="00E8427E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8427E">
        <w:rPr>
          <w:rFonts w:ascii="Angsana New" w:hAnsi="Angsana New"/>
          <w:spacing w:val="10"/>
          <w:sz w:val="30"/>
          <w:szCs w:val="30"/>
          <w:cs/>
        </w:rPr>
        <w:t>เมื่อวันที่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1 </w:t>
      </w:r>
      <w:r w:rsidRPr="00E8427E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Pr="00E8427E">
        <w:rPr>
          <w:rFonts w:ascii="Angsana New" w:hAnsi="Angsana New"/>
          <w:spacing w:val="10"/>
          <w:sz w:val="30"/>
          <w:szCs w:val="30"/>
        </w:rPr>
        <w:t xml:space="preserve"> 2559</w:t>
      </w:r>
      <w:r w:rsidRPr="00E8427E">
        <w:rPr>
          <w:rFonts w:ascii="Angsana New" w:hAnsi="Angsana New"/>
          <w:spacing w:val="10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</w:t>
      </w:r>
      <w:r w:rsidRPr="00E8427E">
        <w:rPr>
          <w:rFonts w:ascii="Angsana New" w:hAnsi="Angsana New"/>
          <w:spacing w:val="10"/>
          <w:sz w:val="30"/>
          <w:szCs w:val="30"/>
        </w:rPr>
        <w:br/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E8427E">
        <w:rPr>
          <w:rFonts w:ascii="Angsana New" w:hAnsi="Angsana New"/>
          <w:spacing w:val="-4"/>
          <w:sz w:val="30"/>
          <w:szCs w:val="30"/>
          <w:cs/>
        </w:rPr>
        <w:br/>
        <w:t xml:space="preserve">3 ปี เริ่มตั้งแต่วันที่ 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1 </w:t>
      </w:r>
      <w:r w:rsidRPr="00E8427E">
        <w:rPr>
          <w:rFonts w:ascii="Angsana New" w:hAnsi="Angsana New"/>
          <w:spacing w:val="-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-4"/>
          <w:sz w:val="30"/>
          <w:szCs w:val="30"/>
        </w:rPr>
        <w:t xml:space="preserve"> 2559</w:t>
      </w:r>
      <w:r w:rsidRPr="00E8427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8427E">
        <w:rPr>
          <w:rFonts w:ascii="Angsana New" w:hAnsi="Angsana New"/>
          <w:sz w:val="30"/>
          <w:szCs w:val="30"/>
        </w:rPr>
        <w:t xml:space="preserve">30 </w:t>
      </w:r>
      <w:r w:rsidRPr="00E8427E">
        <w:rPr>
          <w:rFonts w:ascii="Angsana New" w:hAnsi="Angsana New"/>
          <w:sz w:val="30"/>
          <w:szCs w:val="30"/>
          <w:cs/>
        </w:rPr>
        <w:t>กันยายน 256</w:t>
      </w:r>
      <w:r w:rsidRPr="00E8427E">
        <w:rPr>
          <w:rFonts w:ascii="Angsana New" w:hAnsi="Angsana New"/>
          <w:sz w:val="30"/>
          <w:szCs w:val="30"/>
        </w:rPr>
        <w:t>2</w:t>
      </w:r>
      <w:r w:rsidRPr="00E8427E">
        <w:rPr>
          <w:rFonts w:ascii="Angsana New" w:hAnsi="Angsana New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โดยบริษัทย่อยดังกล่าวมีภาระผูกพันที่จะต้องจ่ายค่าเช่าตามอัตราที่ระบุไว้ในสัญญา</w:t>
      </w:r>
    </w:p>
    <w:p w:rsidR="007D33C0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5E7D">
        <w:rPr>
          <w:rFonts w:ascii="Angsana New" w:hAnsi="Angsana New"/>
          <w:spacing w:val="10"/>
          <w:sz w:val="30"/>
          <w:szCs w:val="30"/>
          <w:cs/>
        </w:rPr>
        <w:lastRenderedPageBreak/>
        <w:t>เมื่อวันที่</w:t>
      </w:r>
      <w:r w:rsidRPr="009A5E7D">
        <w:rPr>
          <w:rFonts w:ascii="Angsana New" w:hAnsi="Angsana New"/>
          <w:spacing w:val="10"/>
          <w:sz w:val="30"/>
          <w:szCs w:val="30"/>
        </w:rPr>
        <w:t xml:space="preserve"> 10 </w:t>
      </w:r>
      <w:r w:rsidRPr="009A5E7D">
        <w:rPr>
          <w:rFonts w:ascii="Angsana New" w:hAnsi="Angsana New"/>
          <w:spacing w:val="10"/>
          <w:sz w:val="30"/>
          <w:szCs w:val="30"/>
          <w:cs/>
        </w:rPr>
        <w:t>พฤศจิกายน</w:t>
      </w:r>
      <w:r w:rsidRPr="009A5E7D">
        <w:rPr>
          <w:rFonts w:ascii="Angsana New" w:hAnsi="Angsana New"/>
          <w:spacing w:val="10"/>
          <w:sz w:val="30"/>
          <w:szCs w:val="30"/>
        </w:rPr>
        <w:t xml:space="preserve"> 2561</w:t>
      </w:r>
      <w:r w:rsidRPr="009A5E7D">
        <w:rPr>
          <w:rFonts w:ascii="Angsana New" w:hAnsi="Angsana New"/>
          <w:spacing w:val="10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</w:t>
      </w:r>
      <w:r w:rsidRPr="009A5E7D">
        <w:rPr>
          <w:rFonts w:ascii="Angsana New" w:hAnsi="Angsana New"/>
          <w:spacing w:val="10"/>
          <w:sz w:val="30"/>
          <w:szCs w:val="30"/>
        </w:rPr>
        <w:br/>
      </w:r>
      <w:r w:rsidRPr="009A5E7D">
        <w:rPr>
          <w:rFonts w:ascii="Angsana New" w:hAnsi="Angsana New"/>
          <w:spacing w:val="-4"/>
          <w:sz w:val="30"/>
          <w:szCs w:val="30"/>
          <w:cs/>
        </w:rPr>
        <w:t xml:space="preserve">ทำสัญญาเช่าที่ดินกับบริษัท ดีเสริมกิจ จำกัด </w:t>
      </w:r>
      <w:r w:rsidRPr="009A5E7D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9A5E7D">
        <w:rPr>
          <w:rFonts w:ascii="Angsana New" w:hAnsi="Angsana New"/>
          <w:spacing w:val="-4"/>
          <w:sz w:val="30"/>
          <w:szCs w:val="30"/>
          <w:cs/>
        </w:rPr>
        <w:t xml:space="preserve"> สัญญาเช่ามีกำหนดระยะเวลา </w:t>
      </w:r>
      <w:r w:rsidRPr="009A5E7D"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/>
          <w:spacing w:val="-2"/>
          <w:sz w:val="30"/>
          <w:szCs w:val="30"/>
        </w:rPr>
        <w:t>3</w:t>
      </w:r>
      <w:r w:rsidRPr="009A5E7D">
        <w:rPr>
          <w:rFonts w:ascii="Angsana New" w:hAnsi="Angsana New"/>
          <w:spacing w:val="-2"/>
          <w:sz w:val="30"/>
          <w:szCs w:val="30"/>
          <w:cs/>
        </w:rPr>
        <w:t xml:space="preserve"> ปี เริ่มตั้งแต่วันที่ </w:t>
      </w:r>
      <w:r w:rsidRPr="009A5E7D">
        <w:rPr>
          <w:rFonts w:ascii="Angsana New" w:hAnsi="Angsana New"/>
          <w:spacing w:val="-2"/>
          <w:sz w:val="30"/>
          <w:szCs w:val="30"/>
        </w:rPr>
        <w:t xml:space="preserve">10 </w:t>
      </w:r>
      <w:r w:rsidRPr="009A5E7D">
        <w:rPr>
          <w:rFonts w:ascii="Angsana New" w:hAnsi="Angsana New"/>
          <w:spacing w:val="-2"/>
          <w:sz w:val="30"/>
          <w:szCs w:val="30"/>
          <w:cs/>
        </w:rPr>
        <w:t>พฤศจิกายน</w:t>
      </w:r>
      <w:r w:rsidRPr="009A5E7D">
        <w:rPr>
          <w:rFonts w:ascii="Angsana New" w:hAnsi="Angsana New"/>
          <w:spacing w:val="-2"/>
          <w:sz w:val="30"/>
          <w:szCs w:val="30"/>
        </w:rPr>
        <w:t xml:space="preserve"> 2561</w:t>
      </w:r>
      <w:r w:rsidRPr="009A5E7D">
        <w:rPr>
          <w:rFonts w:ascii="Angsana New" w:hAnsi="Angsana New"/>
          <w:spacing w:val="-2"/>
          <w:sz w:val="30"/>
          <w:szCs w:val="30"/>
          <w:cs/>
        </w:rPr>
        <w:t xml:space="preserve"> ถึงวันที่ </w:t>
      </w:r>
      <w:r w:rsidRPr="009A5E7D">
        <w:rPr>
          <w:rFonts w:ascii="Angsana New" w:hAnsi="Angsana New"/>
          <w:spacing w:val="-2"/>
          <w:sz w:val="30"/>
          <w:szCs w:val="30"/>
        </w:rPr>
        <w:t xml:space="preserve">9 </w:t>
      </w:r>
      <w:r w:rsidRPr="009A5E7D">
        <w:rPr>
          <w:rFonts w:ascii="Angsana New" w:hAnsi="Angsana New"/>
          <w:spacing w:val="-2"/>
          <w:sz w:val="30"/>
          <w:szCs w:val="30"/>
          <w:cs/>
        </w:rPr>
        <w:t>พฤศจิกายน 256</w:t>
      </w:r>
      <w:r w:rsidRPr="009A5E7D">
        <w:rPr>
          <w:rFonts w:ascii="Angsana New" w:hAnsi="Angsana New"/>
          <w:spacing w:val="-2"/>
          <w:sz w:val="30"/>
          <w:szCs w:val="30"/>
        </w:rPr>
        <w:t>4</w:t>
      </w:r>
      <w:r w:rsidRPr="009A5E7D">
        <w:rPr>
          <w:rFonts w:ascii="Angsana New" w:hAnsi="Angsana New"/>
          <w:spacing w:val="-2"/>
          <w:sz w:val="30"/>
          <w:szCs w:val="30"/>
          <w:cs/>
        </w:rPr>
        <w:t xml:space="preserve"> โดยบริษัทย่อยดังกล่าวมีภาระผูกพันที่จะต้องจ่าย</w:t>
      </w:r>
      <w:r w:rsidRPr="009A5E7D">
        <w:rPr>
          <w:rFonts w:ascii="Angsana New" w:hAnsi="Angsana New"/>
          <w:sz w:val="30"/>
          <w:szCs w:val="30"/>
          <w:cs/>
        </w:rPr>
        <w:t>ค่าเช่าตามอัตราที่ระบุไว้ในสัญญา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05095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สัญญาเช่าและบริการอาคารสำนักงาน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E8427E">
        <w:rPr>
          <w:rFonts w:ascii="Angsana New" w:hAnsi="Angsana New"/>
          <w:spacing w:val="4"/>
          <w:sz w:val="30"/>
          <w:szCs w:val="30"/>
        </w:rPr>
        <w:t>6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ตุลาคม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>25</w:t>
      </w:r>
      <w:r>
        <w:rPr>
          <w:rFonts w:ascii="Angsana New" w:hAnsi="Angsana New"/>
          <w:spacing w:val="4"/>
          <w:sz w:val="30"/>
          <w:szCs w:val="30"/>
        </w:rPr>
        <w:t>60</w:t>
      </w:r>
      <w:r w:rsidRPr="00E8427E">
        <w:rPr>
          <w:rFonts w:ascii="Angsana New" w:hAnsi="Angsana New"/>
          <w:spacing w:val="4"/>
          <w:sz w:val="30"/>
          <w:szCs w:val="30"/>
        </w:rPr>
        <w:t xml:space="preserve"> </w:t>
      </w:r>
      <w:r w:rsidRPr="00E8427E">
        <w:rPr>
          <w:rFonts w:ascii="Angsana New" w:hAnsi="Angsana New"/>
          <w:spacing w:val="4"/>
          <w:sz w:val="30"/>
          <w:szCs w:val="30"/>
          <w:cs/>
        </w:rPr>
        <w:t xml:space="preserve">บริษัททำสัญญาเช่าและบริการอาคารสำนักงานกับบริษัท </w:t>
      </w:r>
      <w:r w:rsidRPr="00E8427E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/>
          <w:sz w:val="30"/>
          <w:szCs w:val="30"/>
        </w:rPr>
        <w:t>.</w:t>
      </w:r>
      <w:r w:rsidRPr="00E8427E">
        <w:rPr>
          <w:rFonts w:ascii="Angsana New" w:hAnsi="Angsana New"/>
          <w:sz w:val="30"/>
          <w:szCs w:val="30"/>
          <w:cs/>
        </w:rPr>
        <w:t>ซี</w:t>
      </w:r>
      <w:r>
        <w:rPr>
          <w:rFonts w:ascii="Angsana New" w:hAnsi="Angsana New"/>
          <w:sz w:val="30"/>
          <w:szCs w:val="30"/>
        </w:rPr>
        <w:t>.</w:t>
      </w:r>
      <w:r w:rsidRPr="00E8427E">
        <w:rPr>
          <w:rFonts w:ascii="Angsana New" w:hAnsi="Angsana New"/>
          <w:sz w:val="30"/>
          <w:szCs w:val="30"/>
          <w:cs/>
        </w:rPr>
        <w:t>ซี</w:t>
      </w:r>
      <w:r>
        <w:rPr>
          <w:rFonts w:ascii="Angsana New" w:hAnsi="Angsana New"/>
          <w:sz w:val="30"/>
          <w:szCs w:val="30"/>
        </w:rPr>
        <w:t xml:space="preserve">. </w:t>
      </w:r>
      <w:r w:rsidRPr="00E8427E">
        <w:rPr>
          <w:rFonts w:ascii="Angsana New" w:hAnsi="Angsana New"/>
          <w:sz w:val="30"/>
          <w:szCs w:val="30"/>
          <w:cs/>
        </w:rPr>
        <w:t>คอมเมอร์เชียล</w:t>
      </w:r>
      <w:r w:rsidRPr="00E8427E">
        <w:rPr>
          <w:rFonts w:ascii="Angsana New" w:hAnsi="Angsana New"/>
          <w:sz w:val="30"/>
          <w:szCs w:val="30"/>
        </w:rPr>
        <w:br/>
      </w:r>
      <w:r w:rsidRPr="00E8427E">
        <w:rPr>
          <w:rFonts w:ascii="Angsana New" w:hAnsi="Angsana New"/>
          <w:sz w:val="30"/>
          <w:szCs w:val="30"/>
          <w:cs/>
        </w:rPr>
        <w:t>พร็อพเพอร์ตี้</w:t>
      </w:r>
      <w:r>
        <w:rPr>
          <w:rFonts w:ascii="Angsana New" w:hAnsi="Angsana New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>แมนเนจเม้นท์ จำกัด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สัญญาดังกล่าวมีกำหนดระยะเวลา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  <w:cs/>
        </w:rPr>
        <w:t>3 ปี</w:t>
      </w:r>
      <w:r w:rsidRPr="00E8427E"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2"/>
          <w:sz w:val="30"/>
          <w:szCs w:val="30"/>
        </w:rPr>
        <w:br/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เริ่มตั้งแต่วันที่ 26 </w:t>
      </w:r>
      <w:r>
        <w:rPr>
          <w:rFonts w:ascii="Angsana New" w:hAnsi="Angsana New"/>
          <w:spacing w:val="2"/>
          <w:sz w:val="30"/>
          <w:szCs w:val="30"/>
          <w:cs/>
        </w:rPr>
        <w:t>ธันวาคม 25</w:t>
      </w:r>
      <w:r>
        <w:rPr>
          <w:rFonts w:ascii="Angsana New" w:hAnsi="Angsana New"/>
          <w:spacing w:val="2"/>
          <w:sz w:val="30"/>
          <w:szCs w:val="30"/>
        </w:rPr>
        <w:t>60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ถึงวันที่ 25 ธันวาคม 25</w:t>
      </w:r>
      <w:r>
        <w:rPr>
          <w:rFonts w:ascii="Angsana New" w:hAnsi="Angsana New"/>
          <w:spacing w:val="2"/>
          <w:sz w:val="30"/>
          <w:szCs w:val="30"/>
        </w:rPr>
        <w:t>63</w:t>
      </w:r>
      <w:r w:rsidRPr="00E8427E">
        <w:rPr>
          <w:rFonts w:ascii="Angsana New" w:hAnsi="Angsana New"/>
          <w:spacing w:val="2"/>
          <w:sz w:val="30"/>
          <w:szCs w:val="30"/>
          <w:cs/>
        </w:rPr>
        <w:t xml:space="preserve"> โดยบริษัทมีภาระผูกพันที่จะต้อง</w:t>
      </w:r>
      <w:r w:rsidRPr="00E8427E">
        <w:rPr>
          <w:rFonts w:ascii="Angsana New" w:hAnsi="Angsana New"/>
          <w:sz w:val="30"/>
          <w:szCs w:val="30"/>
          <w:cs/>
        </w:rPr>
        <w:t>จ่ายค่าเช่าและค่าบริการตามอัตราที่ระบุไว้ในสัญญา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7D33C0" w:rsidRPr="00B05095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05095">
        <w:rPr>
          <w:rFonts w:ascii="Angsana New" w:hAnsi="Angsana New"/>
          <w:i/>
          <w:iCs/>
          <w:sz w:val="30"/>
          <w:szCs w:val="30"/>
          <w:cs/>
        </w:rPr>
        <w:t>สัญญาบริการระบบโทรศัพท์และอุปกรณ์คอมพิวเตอร์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Pr="00D9581D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581D">
        <w:rPr>
          <w:rFonts w:ascii="Angsana New" w:hAnsi="Angsana New"/>
          <w:sz w:val="30"/>
          <w:szCs w:val="30"/>
          <w:cs/>
        </w:rPr>
        <w:t>บริษัท</w:t>
      </w:r>
      <w:r w:rsidRPr="00D9581D">
        <w:rPr>
          <w:rFonts w:ascii="Angsana New" w:hAnsi="Angsana New" w:hint="cs"/>
          <w:sz w:val="30"/>
          <w:szCs w:val="30"/>
          <w:cs/>
        </w:rPr>
        <w:t>และบริษัทย่อยของบริษัท</w:t>
      </w:r>
      <w:r w:rsidRPr="00D9581D">
        <w:rPr>
          <w:rFonts w:ascii="Angsana New" w:hAnsi="Angsana New"/>
          <w:sz w:val="30"/>
          <w:szCs w:val="30"/>
          <w:cs/>
        </w:rPr>
        <w:t>ทำสัญญาบริการระบบโทรศัพท์และอุปกรณ์คอมพิวเตอร์</w:t>
      </w:r>
      <w:r w:rsidRPr="00D9581D">
        <w:rPr>
          <w:rFonts w:ascii="Angsana New" w:hAnsi="Angsana New" w:hint="cs"/>
          <w:sz w:val="30"/>
          <w:szCs w:val="30"/>
          <w:cs/>
        </w:rPr>
        <w:t>หลายฉบับ</w:t>
      </w:r>
      <w:r w:rsidRPr="00D9581D">
        <w:rPr>
          <w:rFonts w:ascii="Angsana New" w:hAnsi="Angsana New"/>
          <w:sz w:val="30"/>
          <w:szCs w:val="30"/>
          <w:cs/>
        </w:rPr>
        <w:t>กับ</w:t>
      </w:r>
      <w:r w:rsidRPr="00D9581D">
        <w:rPr>
          <w:rFonts w:ascii="Angsana New" w:hAnsi="Angsana New"/>
          <w:sz w:val="30"/>
          <w:szCs w:val="30"/>
        </w:rPr>
        <w:br/>
      </w:r>
      <w:r w:rsidRPr="00D9581D">
        <w:rPr>
          <w:rFonts w:ascii="Angsana New" w:hAnsi="Angsana New"/>
          <w:sz w:val="30"/>
          <w:szCs w:val="30"/>
          <w:cs/>
        </w:rPr>
        <w:t xml:space="preserve">บริษัท ที.ซี.ซี. เทคโนโลยี จำกัด 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ซึ่งเป็นบริษัทที่เกี่ยวข้องกันของบริษัท </w:t>
      </w:r>
      <w:r w:rsidRPr="00D9581D">
        <w:rPr>
          <w:rFonts w:ascii="Angsana New" w:hAnsi="Angsana New"/>
          <w:spacing w:val="-2"/>
          <w:sz w:val="30"/>
          <w:szCs w:val="30"/>
          <w:cs/>
        </w:rPr>
        <w:t>สัญญามีกำหนดระยะเวลา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ตั้งแต่</w:t>
      </w:r>
      <w:r w:rsidRPr="00D9581D">
        <w:rPr>
          <w:rFonts w:ascii="Angsana New" w:hAnsi="Angsana New"/>
          <w:spacing w:val="-2"/>
          <w:sz w:val="30"/>
          <w:szCs w:val="30"/>
        </w:rPr>
        <w:t xml:space="preserve"> 3 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ปี ถึง</w:t>
      </w:r>
      <w:r w:rsidRPr="00D9581D">
        <w:rPr>
          <w:rFonts w:ascii="Angsana New" w:hAnsi="Angsana New"/>
          <w:spacing w:val="-2"/>
          <w:sz w:val="30"/>
          <w:szCs w:val="30"/>
          <w:cs/>
        </w:rPr>
        <w:t xml:space="preserve"> 5</w:t>
      </w:r>
      <w:r w:rsidRPr="00D9581D">
        <w:rPr>
          <w:rFonts w:ascii="Angsana New" w:hAnsi="Angsana New"/>
          <w:spacing w:val="-2"/>
          <w:sz w:val="30"/>
          <w:szCs w:val="30"/>
        </w:rPr>
        <w:t xml:space="preserve"> </w:t>
      </w:r>
      <w:r w:rsidRPr="00D9581D">
        <w:rPr>
          <w:rFonts w:ascii="Angsana New" w:hAnsi="Angsana New"/>
          <w:spacing w:val="-2"/>
          <w:sz w:val="30"/>
          <w:szCs w:val="30"/>
          <w:cs/>
        </w:rPr>
        <w:t>ปี และจะครบกำหนดใน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ระหว่าง</w:t>
      </w:r>
      <w:r w:rsidRPr="00D9581D">
        <w:rPr>
          <w:rFonts w:ascii="Angsana New" w:hAnsi="Angsana New"/>
          <w:sz w:val="30"/>
          <w:szCs w:val="30"/>
          <w:cs/>
        </w:rPr>
        <w:t>ป</w:t>
      </w:r>
      <w:r w:rsidRPr="00D9581D">
        <w:rPr>
          <w:rFonts w:ascii="Angsana New" w:hAnsi="Angsana New" w:hint="cs"/>
          <w:sz w:val="30"/>
          <w:szCs w:val="30"/>
          <w:cs/>
        </w:rPr>
        <w:t xml:space="preserve">ี </w:t>
      </w:r>
      <w:r>
        <w:rPr>
          <w:rFonts w:ascii="Angsana New" w:hAnsi="Angsana New"/>
          <w:sz w:val="30"/>
          <w:szCs w:val="30"/>
        </w:rPr>
        <w:t>2562</w:t>
      </w:r>
      <w:r w:rsidRPr="00D9581D">
        <w:rPr>
          <w:rFonts w:ascii="Angsana New" w:hAnsi="Angsana New" w:hint="cs"/>
          <w:sz w:val="30"/>
          <w:szCs w:val="30"/>
          <w:cs/>
        </w:rPr>
        <w:t xml:space="preserve"> ถึงปี</w:t>
      </w:r>
      <w:r w:rsidRPr="00D9581D">
        <w:rPr>
          <w:rFonts w:ascii="Angsana New" w:hAnsi="Angsana New"/>
          <w:sz w:val="30"/>
          <w:szCs w:val="30"/>
          <w:cs/>
        </w:rPr>
        <w:t xml:space="preserve"> </w:t>
      </w:r>
      <w:r w:rsidRPr="00D9581D">
        <w:rPr>
          <w:rFonts w:ascii="Angsana New" w:hAnsi="Angsana New"/>
          <w:sz w:val="30"/>
          <w:szCs w:val="30"/>
        </w:rPr>
        <w:t>25</w:t>
      </w:r>
      <w:r w:rsidRPr="00D9581D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6</w:t>
      </w:r>
      <w:r w:rsidRPr="00D9581D">
        <w:rPr>
          <w:rFonts w:ascii="Angsana New" w:hAnsi="Angsana New" w:hint="cs"/>
          <w:sz w:val="30"/>
          <w:szCs w:val="30"/>
          <w:cs/>
        </w:rPr>
        <w:t xml:space="preserve"> โดยบริษัทและบริษัทย่อยของบริษัทมีภาระผูกพันที่จะต้องจ่ายค่าบริการตามอัตราที่ระบุไว้ในสัญญา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Pr="00B05095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5095">
        <w:rPr>
          <w:rFonts w:ascii="Angsana New" w:hAnsi="Angsana New"/>
          <w:i/>
          <w:iCs/>
          <w:sz w:val="30"/>
          <w:szCs w:val="30"/>
          <w:cs/>
        </w:rPr>
        <w:t>สัญญาเช่ายานพาหนะ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Pr="00E8427E" w:rsidRDefault="007D33C0" w:rsidP="009C1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E8427E">
        <w:rPr>
          <w:rFonts w:ascii="Angsana New" w:hAnsi="Angsana New"/>
          <w:sz w:val="30"/>
          <w:szCs w:val="30"/>
          <w:cs/>
        </w:rPr>
        <w:t>บริษัทและบริษัทย่อยของบริษัททำสัญญาเช่ารถยนต์หลายฉบับกับบริษัท อาคเนย์แคปปิตอล จำกัด ซึ่งเป็นบริษัทที่เกี่ยวข้องกันของบริษัท สัญญามีกำหนดระยะเวลา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ตั้งแต่</w:t>
      </w:r>
      <w:r w:rsidRPr="00D9581D">
        <w:rPr>
          <w:rFonts w:ascii="Angsana New" w:hAnsi="Angsana New"/>
          <w:spacing w:val="-2"/>
          <w:sz w:val="30"/>
          <w:szCs w:val="30"/>
        </w:rPr>
        <w:t xml:space="preserve"> 3 </w:t>
      </w:r>
      <w:r w:rsidRPr="00D9581D">
        <w:rPr>
          <w:rFonts w:ascii="Angsana New" w:hAnsi="Angsana New" w:hint="cs"/>
          <w:spacing w:val="-2"/>
          <w:sz w:val="30"/>
          <w:szCs w:val="30"/>
          <w:cs/>
        </w:rPr>
        <w:t>ปี ถึง</w:t>
      </w:r>
      <w:r w:rsidRPr="00D9581D">
        <w:rPr>
          <w:rFonts w:ascii="Angsana New" w:hAnsi="Angsana New"/>
          <w:spacing w:val="-2"/>
          <w:sz w:val="30"/>
          <w:szCs w:val="30"/>
          <w:cs/>
        </w:rPr>
        <w:t xml:space="preserve"> 5</w:t>
      </w:r>
      <w:r w:rsidRPr="00D9581D">
        <w:rPr>
          <w:rFonts w:ascii="Angsana New" w:hAnsi="Angsana New"/>
          <w:spacing w:val="-2"/>
          <w:sz w:val="30"/>
          <w:szCs w:val="30"/>
        </w:rPr>
        <w:t xml:space="preserve"> </w:t>
      </w:r>
      <w:r w:rsidRPr="00D9581D">
        <w:rPr>
          <w:rFonts w:ascii="Angsana New" w:hAnsi="Angsana New"/>
          <w:spacing w:val="-2"/>
          <w:sz w:val="30"/>
          <w:szCs w:val="30"/>
          <w:cs/>
        </w:rPr>
        <w:t>ปี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E8427E">
        <w:rPr>
          <w:rFonts w:ascii="Angsana New" w:hAnsi="Angsana New"/>
          <w:sz w:val="30"/>
          <w:szCs w:val="30"/>
          <w:cs/>
        </w:rPr>
        <w:t xml:space="preserve">และจะครบกำหนดในระหว่างปี </w:t>
      </w:r>
      <w:r>
        <w:rPr>
          <w:rFonts w:ascii="Angsana New" w:hAnsi="Angsana New"/>
          <w:sz w:val="30"/>
          <w:szCs w:val="30"/>
        </w:rPr>
        <w:t>2562</w:t>
      </w:r>
      <w:r w:rsidRPr="00E8427E">
        <w:rPr>
          <w:rFonts w:ascii="Angsana New" w:hAnsi="Angsana New"/>
          <w:sz w:val="30"/>
          <w:szCs w:val="30"/>
          <w:cs/>
        </w:rPr>
        <w:t xml:space="preserve"> ถึงปี </w:t>
      </w:r>
      <w:r w:rsidR="00E31182">
        <w:rPr>
          <w:rFonts w:ascii="Angsana New" w:hAnsi="Angsana New"/>
          <w:sz w:val="30"/>
          <w:szCs w:val="30"/>
        </w:rPr>
        <w:t>2567</w:t>
      </w:r>
      <w:r w:rsidRPr="00E8427E">
        <w:rPr>
          <w:rFonts w:ascii="Angsana New" w:hAnsi="Angsana New"/>
          <w:sz w:val="30"/>
          <w:szCs w:val="30"/>
          <w:cs/>
        </w:rPr>
        <w:t>โดยบริษัทและบริษัทย่อยของบริษัทมีภาระผูกพันที่จะต้องจ่ายค่าเช่าตามอัตราที่ระบุไว้ในสัญญา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33C0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GB"/>
        </w:rPr>
      </w:pPr>
      <w:r>
        <w:rPr>
          <w:rFonts w:ascii="Angsana New" w:hAnsi="Angsana New"/>
          <w:i/>
          <w:iCs/>
          <w:sz w:val="30"/>
          <w:szCs w:val="30"/>
          <w:lang w:val="en-GB"/>
        </w:rPr>
        <w:tab/>
      </w:r>
      <w:r w:rsidRPr="00AA5A89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สัญญาเช่าพื้นที่เพื่อจัดวางคอมพิวเตอร์แม่ข่าย</w:t>
      </w:r>
    </w:p>
    <w:p w:rsidR="007D33C0" w:rsidRPr="00372783" w:rsidRDefault="007D33C0" w:rsidP="007D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F53E9" w:rsidRDefault="007D33C0" w:rsidP="00C3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E8427E">
        <w:rPr>
          <w:rFonts w:ascii="Angsana New" w:hAnsi="Angsana New"/>
          <w:spacing w:val="-6"/>
          <w:sz w:val="30"/>
          <w:szCs w:val="30"/>
        </w:rPr>
        <w:t>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pacing w:val="-6"/>
          <w:sz w:val="30"/>
          <w:szCs w:val="30"/>
        </w:rPr>
        <w:t>2561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>บริษัททำสัญญาเช่าพื้นที่เพื่อจัดวางคอมพิวเตอร์แม่ข่ายกับบริษัท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>ที.ซี.ซี.</w:t>
      </w:r>
      <w:r w:rsidRPr="00E8427E">
        <w:rPr>
          <w:rFonts w:ascii="Angsana New" w:hAnsi="Angsana New"/>
          <w:spacing w:val="-6"/>
          <w:sz w:val="30"/>
          <w:szCs w:val="30"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เทคโนโลยี จำกัด </w:t>
      </w:r>
      <w:r w:rsidRPr="00E8427E">
        <w:rPr>
          <w:rFonts w:ascii="Angsana New" w:hAnsi="Angsana New"/>
          <w:spacing w:val="-6"/>
          <w:sz w:val="30"/>
          <w:szCs w:val="30"/>
        </w:rPr>
        <w:br/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ซึ่งเป็นบริษัทที่เกี่ยวข้องกันของบริษัท สัญญาดังกล่าวมีกำหนดระยะเวลา </w:t>
      </w:r>
      <w:r w:rsidRPr="00E8427E">
        <w:rPr>
          <w:rFonts w:ascii="Angsana New" w:hAnsi="Angsana New"/>
          <w:spacing w:val="-6"/>
          <w:sz w:val="30"/>
          <w:szCs w:val="30"/>
        </w:rPr>
        <w:t>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ปี เริ่มตั้งแต่วันที่ 1 กันยายน </w:t>
      </w:r>
      <w:r>
        <w:rPr>
          <w:rFonts w:ascii="Angsana New" w:hAnsi="Angsana New"/>
          <w:spacing w:val="-6"/>
          <w:sz w:val="30"/>
          <w:szCs w:val="30"/>
        </w:rPr>
        <w:t>2561</w:t>
      </w:r>
      <w:r w:rsidRPr="00E8427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8427E">
        <w:rPr>
          <w:rFonts w:ascii="Angsana New" w:hAnsi="Angsana New"/>
          <w:spacing w:val="-6"/>
          <w:sz w:val="30"/>
          <w:szCs w:val="30"/>
          <w:cs/>
        </w:rPr>
        <w:br/>
      </w:r>
      <w:r w:rsidRPr="00E8427E">
        <w:rPr>
          <w:rFonts w:ascii="Angsana New" w:hAnsi="Angsana New"/>
          <w:spacing w:val="-2"/>
          <w:sz w:val="30"/>
          <w:szCs w:val="30"/>
          <w:cs/>
        </w:rPr>
        <w:t>ถึงวันที่ 3</w:t>
      </w:r>
      <w:r w:rsidRPr="00E8427E">
        <w:rPr>
          <w:rFonts w:ascii="Angsana New" w:hAnsi="Angsana New"/>
          <w:spacing w:val="-2"/>
          <w:sz w:val="30"/>
          <w:szCs w:val="30"/>
        </w:rPr>
        <w:t>1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pacing w:val="-2"/>
          <w:sz w:val="30"/>
          <w:szCs w:val="30"/>
        </w:rPr>
        <w:t>2562</w:t>
      </w:r>
      <w:r w:rsidRPr="00E8427E">
        <w:rPr>
          <w:rFonts w:ascii="Angsana New" w:hAnsi="Angsana New"/>
          <w:spacing w:val="-2"/>
          <w:sz w:val="30"/>
          <w:szCs w:val="30"/>
          <w:cs/>
        </w:rPr>
        <w:t xml:space="preserve"> โดยบริษัทมีภาระผูกพันที่จะต้องจ่ายค่าเช่าตามอัตราที่ระบุไว้ในสัญญา</w:t>
      </w:r>
    </w:p>
    <w:p w:rsidR="00775102" w:rsidRDefault="00775102" w:rsidP="00C3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775102" w:rsidRPr="00C34E71" w:rsidRDefault="00775102" w:rsidP="00C3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2A6931" w:rsidRDefault="002A6931" w:rsidP="002A693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เงินลงทุนอื่น</w:t>
      </w:r>
    </w:p>
    <w:p w:rsidR="002A6931" w:rsidRPr="00AF5305" w:rsidRDefault="002A6931" w:rsidP="002A69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Cs w:val="18"/>
        </w:rPr>
      </w:pPr>
    </w:p>
    <w:tbl>
      <w:tblPr>
        <w:tblW w:w="93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9"/>
        <w:gridCol w:w="1080"/>
        <w:gridCol w:w="360"/>
        <w:gridCol w:w="990"/>
        <w:gridCol w:w="270"/>
        <w:gridCol w:w="1179"/>
      </w:tblGrid>
      <w:tr w:rsidR="002A6931" w:rsidRPr="00B340D3" w:rsidTr="00EB5142">
        <w:trPr>
          <w:trHeight w:val="406"/>
          <w:tblHeader/>
        </w:trPr>
        <w:tc>
          <w:tcPr>
            <w:tcW w:w="4077" w:type="dxa"/>
            <w:shd w:val="clear" w:color="auto" w:fill="auto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40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340D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40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340D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A6931" w:rsidRPr="00B340D3" w:rsidTr="00EB5142">
        <w:trPr>
          <w:trHeight w:val="421"/>
          <w:tblHeader/>
        </w:trPr>
        <w:tc>
          <w:tcPr>
            <w:tcW w:w="4077" w:type="dxa"/>
          </w:tcPr>
          <w:p w:rsidR="002A6931" w:rsidRPr="00B340D3" w:rsidRDefault="002A6931" w:rsidP="002A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6931" w:rsidRPr="009E402F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9" w:type="dxa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:rsidR="002A6931" w:rsidRPr="00EE5739" w:rsidRDefault="002A6931" w:rsidP="002A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A6931" w:rsidRPr="009E402F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A6931" w:rsidRPr="00B340D3" w:rsidTr="00EB5142">
        <w:trPr>
          <w:trHeight w:val="421"/>
          <w:tblHeader/>
        </w:trPr>
        <w:tc>
          <w:tcPr>
            <w:tcW w:w="4077" w:type="dxa"/>
          </w:tcPr>
          <w:p w:rsidR="002A6931" w:rsidRPr="00B340D3" w:rsidRDefault="002A6931" w:rsidP="002A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6931" w:rsidRPr="009E402F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9" w:type="dxa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60" w:type="dxa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A6931" w:rsidRPr="009E402F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2A6931" w:rsidRPr="00B340D3" w:rsidTr="00EB5142">
        <w:trPr>
          <w:trHeight w:val="421"/>
          <w:tblHeader/>
        </w:trPr>
        <w:tc>
          <w:tcPr>
            <w:tcW w:w="4077" w:type="dxa"/>
          </w:tcPr>
          <w:p w:rsidR="002A6931" w:rsidRPr="00B340D3" w:rsidRDefault="002A6931" w:rsidP="00EB51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8" w:type="dxa"/>
            <w:gridSpan w:val="7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340D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B340D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2A6931" w:rsidRPr="00B340D3" w:rsidTr="00EB5142">
        <w:trPr>
          <w:trHeight w:val="421"/>
        </w:trPr>
        <w:tc>
          <w:tcPr>
            <w:tcW w:w="4077" w:type="dxa"/>
          </w:tcPr>
          <w:p w:rsidR="002A6931" w:rsidRPr="00B340D3" w:rsidRDefault="002A6931" w:rsidP="00EB5142">
            <w:pPr>
              <w:rPr>
                <w:rFonts w:ascii="Angsana New" w:hAnsi="Angsana New"/>
                <w:sz w:val="30"/>
                <w:szCs w:val="30"/>
              </w:rPr>
            </w:pPr>
            <w:r w:rsidRPr="00B34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9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A6931" w:rsidRPr="00B340D3" w:rsidTr="00EB5142">
        <w:trPr>
          <w:trHeight w:val="421"/>
        </w:trPr>
        <w:tc>
          <w:tcPr>
            <w:tcW w:w="4077" w:type="dxa"/>
          </w:tcPr>
          <w:p w:rsidR="002A6931" w:rsidRPr="00B340D3" w:rsidRDefault="002A6931" w:rsidP="00EB514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</w:tcPr>
          <w:p w:rsidR="002A6931" w:rsidRPr="00065335" w:rsidRDefault="00372783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80,214</w:t>
            </w:r>
          </w:p>
        </w:tc>
        <w:tc>
          <w:tcPr>
            <w:tcW w:w="279" w:type="dxa"/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177,472</w:t>
            </w:r>
          </w:p>
        </w:tc>
        <w:tc>
          <w:tcPr>
            <w:tcW w:w="360" w:type="dxa"/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2A6931" w:rsidRPr="00065335" w:rsidRDefault="00372783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80,214</w:t>
            </w:r>
          </w:p>
        </w:tc>
        <w:tc>
          <w:tcPr>
            <w:tcW w:w="270" w:type="dxa"/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177,472</w:t>
            </w:r>
          </w:p>
        </w:tc>
      </w:tr>
      <w:tr w:rsidR="002A6931" w:rsidRPr="00B340D3" w:rsidTr="00EB5142">
        <w:trPr>
          <w:trHeight w:val="262"/>
        </w:trPr>
        <w:tc>
          <w:tcPr>
            <w:tcW w:w="4077" w:type="dxa"/>
          </w:tcPr>
          <w:p w:rsidR="002A6931" w:rsidRPr="00304F91" w:rsidRDefault="002A6931" w:rsidP="00EB5142">
            <w:pPr>
              <w:spacing w:line="0" w:lineRule="atLeas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6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9" w:type="dxa"/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9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360" w:type="dxa"/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2A6931" w:rsidRPr="00B340D3" w:rsidTr="00EB5142">
        <w:trPr>
          <w:trHeight w:val="443"/>
        </w:trPr>
        <w:tc>
          <w:tcPr>
            <w:tcW w:w="4077" w:type="dxa"/>
          </w:tcPr>
          <w:p w:rsidR="002A6931" w:rsidRPr="00B340D3" w:rsidRDefault="002A6931" w:rsidP="00EB51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4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9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A6931" w:rsidRPr="00B340D3" w:rsidTr="00EB5142">
        <w:trPr>
          <w:trHeight w:val="428"/>
        </w:trPr>
        <w:tc>
          <w:tcPr>
            <w:tcW w:w="4077" w:type="dxa"/>
          </w:tcPr>
          <w:p w:rsidR="002A6931" w:rsidRPr="00B340D3" w:rsidRDefault="002A6931" w:rsidP="00EB5142">
            <w:pPr>
              <w:rPr>
                <w:rFonts w:ascii="Angsana New" w:hAnsi="Angsana New"/>
                <w:sz w:val="30"/>
                <w:szCs w:val="30"/>
              </w:rPr>
            </w:pPr>
            <w:r w:rsidRPr="001B15F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1B15F8">
              <w:rPr>
                <w:rFonts w:ascii="Angsana New" w:hAnsi="Angsana New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A6931" w:rsidRPr="00065335" w:rsidRDefault="00372783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164,811</w:t>
            </w:r>
          </w:p>
        </w:tc>
        <w:tc>
          <w:tcPr>
            <w:tcW w:w="279" w:type="dxa"/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174,506</w:t>
            </w:r>
          </w:p>
        </w:tc>
        <w:tc>
          <w:tcPr>
            <w:tcW w:w="360" w:type="dxa"/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A6931" w:rsidRPr="00065335" w:rsidRDefault="00372783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164,811</w:t>
            </w:r>
          </w:p>
        </w:tc>
        <w:tc>
          <w:tcPr>
            <w:tcW w:w="270" w:type="dxa"/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A6931" w:rsidRPr="00065335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653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174,506</w:t>
            </w:r>
          </w:p>
        </w:tc>
      </w:tr>
      <w:tr w:rsidR="002A6931" w:rsidRPr="00B340D3" w:rsidTr="00EB5142">
        <w:trPr>
          <w:trHeight w:val="271"/>
        </w:trPr>
        <w:tc>
          <w:tcPr>
            <w:tcW w:w="4077" w:type="dxa"/>
          </w:tcPr>
          <w:p w:rsidR="002A6931" w:rsidRPr="00304F91" w:rsidRDefault="002A6931" w:rsidP="00EB5142">
            <w:pPr>
              <w:spacing w:line="0" w:lineRule="atLeas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6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79" w:type="dxa"/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9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360" w:type="dxa"/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2A6931" w:rsidRPr="00304F91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108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</w:tr>
      <w:tr w:rsidR="002A6931" w:rsidRPr="00B340D3" w:rsidTr="00EB5142">
        <w:trPr>
          <w:trHeight w:val="325"/>
        </w:trPr>
        <w:tc>
          <w:tcPr>
            <w:tcW w:w="4077" w:type="dxa"/>
            <w:vAlign w:val="bottom"/>
          </w:tcPr>
          <w:p w:rsidR="002A6931" w:rsidRPr="00B340D3" w:rsidRDefault="002A6931" w:rsidP="00EB51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0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A6931" w:rsidRPr="00B340D3" w:rsidRDefault="00372783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245,025</w:t>
            </w:r>
          </w:p>
        </w:tc>
        <w:tc>
          <w:tcPr>
            <w:tcW w:w="279" w:type="dxa"/>
            <w:vAlign w:val="bottom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351,978</w:t>
            </w:r>
          </w:p>
        </w:tc>
        <w:tc>
          <w:tcPr>
            <w:tcW w:w="360" w:type="dxa"/>
            <w:vAlign w:val="bottom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A6931" w:rsidRPr="00B340D3" w:rsidRDefault="00372783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245,025</w:t>
            </w:r>
          </w:p>
        </w:tc>
        <w:tc>
          <w:tcPr>
            <w:tcW w:w="270" w:type="dxa"/>
            <w:vAlign w:val="bottom"/>
          </w:tcPr>
          <w:p w:rsidR="002A6931" w:rsidRPr="00E33746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:rsidR="002A6931" w:rsidRPr="00B340D3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351,978</w:t>
            </w:r>
          </w:p>
        </w:tc>
      </w:tr>
    </w:tbl>
    <w:p w:rsidR="00AF5305" w:rsidRPr="00372783" w:rsidRDefault="00AF5305" w:rsidP="00AF5305">
      <w:pPr>
        <w:spacing w:line="240" w:lineRule="auto"/>
        <w:ind w:right="-313"/>
        <w:textAlignment w:val="top"/>
        <w:rPr>
          <w:rFonts w:ascii="Angsana New" w:hAnsi="Angsana New"/>
          <w:spacing w:val="-8"/>
          <w:sz w:val="30"/>
          <w:szCs w:val="30"/>
        </w:rPr>
      </w:pPr>
    </w:p>
    <w:p w:rsidR="00AF5305" w:rsidRDefault="00ED3C00" w:rsidP="009C10DB">
      <w:pPr>
        <w:spacing w:line="240" w:lineRule="auto"/>
        <w:ind w:left="540" w:right="-36"/>
        <w:jc w:val="thaiDistribute"/>
        <w:textAlignment w:val="top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6"/>
          <w:sz w:val="30"/>
          <w:szCs w:val="30"/>
        </w:rPr>
        <w:t xml:space="preserve">31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6"/>
          <w:sz w:val="30"/>
          <w:szCs w:val="30"/>
        </w:rPr>
        <w:t xml:space="preserve">2562 </w:t>
      </w:r>
      <w:r w:rsidR="002A6931" w:rsidRPr="00CC6507">
        <w:rPr>
          <w:rFonts w:ascii="Angsana New" w:hAnsi="Angsana New" w:hint="cs"/>
          <w:spacing w:val="-6"/>
          <w:sz w:val="30"/>
          <w:szCs w:val="30"/>
          <w:cs/>
        </w:rPr>
        <w:t>ตราสารหนี้อื่นที่จะถือจนครบกำหนด</w:t>
      </w:r>
      <w:r w:rsidR="00AF5305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  <w:r w:rsidR="002A6931" w:rsidRPr="00CC6507">
        <w:rPr>
          <w:rFonts w:ascii="Angsana New" w:hAnsi="Angsana New" w:hint="cs"/>
          <w:spacing w:val="-6"/>
          <w:sz w:val="30"/>
          <w:szCs w:val="30"/>
          <w:cs/>
        </w:rPr>
        <w:t>มีอัตราดอกเบี้ย</w:t>
      </w:r>
      <w:r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="00AF530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4.</w:t>
      </w:r>
      <w:r>
        <w:rPr>
          <w:rFonts w:ascii="Angsana New" w:hAnsi="Angsana New"/>
          <w:spacing w:val="-6"/>
          <w:sz w:val="30"/>
          <w:szCs w:val="30"/>
        </w:rPr>
        <w:t xml:space="preserve">92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573E5">
        <w:rPr>
          <w:rFonts w:ascii="Angsana New" w:hAnsi="Angsana New"/>
          <w:i/>
          <w:iCs/>
          <w:spacing w:val="-6"/>
          <w:sz w:val="30"/>
          <w:szCs w:val="30"/>
        </w:rPr>
        <w:t xml:space="preserve">(30 </w:t>
      </w:r>
      <w:r w:rsidRPr="00D573E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กันยายน </w:t>
      </w:r>
      <w:r w:rsidRPr="00D573E5">
        <w:rPr>
          <w:rFonts w:ascii="Angsana New" w:hAnsi="Angsana New"/>
          <w:i/>
          <w:iCs/>
          <w:spacing w:val="-6"/>
          <w:sz w:val="30"/>
          <w:szCs w:val="30"/>
        </w:rPr>
        <w:t xml:space="preserve">2561: </w:t>
      </w:r>
      <w:r w:rsidRPr="00D573E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Pr="00D573E5">
        <w:rPr>
          <w:rFonts w:ascii="Angsana New" w:hAnsi="Angsana New"/>
          <w:i/>
          <w:iCs/>
          <w:spacing w:val="-6"/>
          <w:sz w:val="30"/>
          <w:szCs w:val="30"/>
        </w:rPr>
        <w:t xml:space="preserve">4.41 </w:t>
      </w:r>
      <w:r w:rsidRPr="00D573E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ถึงร้อยละ </w:t>
      </w:r>
      <w:r w:rsidRPr="00D573E5">
        <w:rPr>
          <w:rFonts w:ascii="Angsana New" w:hAnsi="Angsana New"/>
          <w:i/>
          <w:iCs/>
          <w:spacing w:val="-6"/>
          <w:sz w:val="30"/>
          <w:szCs w:val="30"/>
        </w:rPr>
        <w:t>4.92)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="002A6931" w:rsidRPr="00CC6507">
        <w:rPr>
          <w:rFonts w:ascii="Angsana New" w:hAnsi="Angsana New" w:hint="cs"/>
          <w:spacing w:val="-6"/>
          <w:sz w:val="30"/>
          <w:szCs w:val="30"/>
          <w:cs/>
        </w:rPr>
        <w:t>และถึงกำหนดรับชำระภายในหนึ่งปี</w:t>
      </w:r>
    </w:p>
    <w:p w:rsidR="00372783" w:rsidRDefault="00372783" w:rsidP="009C10DB">
      <w:pPr>
        <w:spacing w:line="240" w:lineRule="auto"/>
        <w:ind w:left="540" w:right="-36"/>
        <w:jc w:val="thaiDistribute"/>
        <w:textAlignment w:val="top"/>
        <w:rPr>
          <w:rFonts w:ascii="Angsana New" w:hAnsi="Angsana New"/>
          <w:spacing w:val="-6"/>
          <w:sz w:val="30"/>
          <w:szCs w:val="30"/>
        </w:rPr>
      </w:pPr>
    </w:p>
    <w:p w:rsidR="002A6931" w:rsidRPr="003F1497" w:rsidRDefault="002A6931" w:rsidP="00AF5305">
      <w:pPr>
        <w:spacing w:line="240" w:lineRule="auto"/>
        <w:ind w:left="540" w:right="-34"/>
        <w:textAlignment w:val="top"/>
        <w:rPr>
          <w:rFonts w:ascii="Angsana New" w:hAnsi="Angsana New"/>
          <w:spacing w:val="-6"/>
          <w:sz w:val="30"/>
          <w:szCs w:val="30"/>
        </w:rPr>
      </w:pPr>
      <w:r w:rsidRPr="003F1497">
        <w:rPr>
          <w:rFonts w:ascii="Angsana New" w:hAnsi="Angsana New"/>
          <w:spacing w:val="-6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pacing w:val="-6"/>
          <w:sz w:val="30"/>
          <w:szCs w:val="30"/>
          <w:cs/>
        </w:rPr>
        <w:t>ในระหว่างงวดหก</w:t>
      </w:r>
      <w:r w:rsidRPr="003F1497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Pr="003F1497">
        <w:rPr>
          <w:rFonts w:ascii="Angsana New" w:hAnsi="Angsana New"/>
          <w:spacing w:val="-6"/>
          <w:sz w:val="30"/>
          <w:szCs w:val="30"/>
        </w:rPr>
        <w:t xml:space="preserve">31 </w:t>
      </w:r>
      <w:r w:rsidR="005B700B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Pr="003F149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F1497">
        <w:rPr>
          <w:rFonts w:ascii="Angsana New" w:hAnsi="Angsana New"/>
          <w:spacing w:val="-6"/>
          <w:sz w:val="30"/>
          <w:szCs w:val="30"/>
          <w:cs/>
        </w:rPr>
        <w:t>ของตราสารทุนที่อยู่ในความต้องการของตลาด</w:t>
      </w:r>
      <w:r w:rsidRPr="003F1497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Pr="003F1497">
        <w:rPr>
          <w:rFonts w:ascii="Angsana New" w:hAnsi="Angsana New"/>
          <w:spacing w:val="-6"/>
          <w:sz w:val="30"/>
          <w:szCs w:val="30"/>
          <w:cs/>
        </w:rPr>
        <w:t>ดังนี้</w:t>
      </w:r>
    </w:p>
    <w:p w:rsidR="002A6931" w:rsidRPr="00372783" w:rsidRDefault="002A6931" w:rsidP="002A69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306" w:type="dxa"/>
        <w:tblInd w:w="423" w:type="dxa"/>
        <w:shd w:val="clear" w:color="auto" w:fill="00FFFF"/>
        <w:tblLook w:val="01E0" w:firstRow="1" w:lastRow="1" w:firstColumn="1" w:lastColumn="1" w:noHBand="0" w:noVBand="0"/>
      </w:tblPr>
      <w:tblGrid>
        <w:gridCol w:w="3996"/>
        <w:gridCol w:w="1188"/>
        <w:gridCol w:w="270"/>
        <w:gridCol w:w="1161"/>
        <w:gridCol w:w="243"/>
        <w:gridCol w:w="1089"/>
        <w:gridCol w:w="270"/>
        <w:gridCol w:w="1089"/>
      </w:tblGrid>
      <w:tr w:rsidR="002A6931" w:rsidRPr="003D40A7" w:rsidTr="00EB5142">
        <w:trPr>
          <w:tblHeader/>
        </w:trPr>
        <w:tc>
          <w:tcPr>
            <w:tcW w:w="3996" w:type="dxa"/>
            <w:shd w:val="clear" w:color="auto" w:fill="auto"/>
            <w:hideMark/>
          </w:tcPr>
          <w:p w:rsidR="002A6931" w:rsidRPr="00E87B07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  <w:hideMark/>
          </w:tcPr>
          <w:p w:rsidR="002A6931" w:rsidRPr="00593CCB" w:rsidRDefault="002A6931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left" w:pos="1781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2A6931" w:rsidRPr="00593CCB" w:rsidRDefault="002A6931" w:rsidP="00E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  <w:hideMark/>
          </w:tcPr>
          <w:p w:rsidR="002A6931" w:rsidRPr="00593CCB" w:rsidRDefault="002A6931" w:rsidP="00EB5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931" w:rsidRPr="003D40A7" w:rsidTr="00EB5142">
        <w:tblPrEx>
          <w:shd w:val="clear" w:color="auto" w:fill="auto"/>
        </w:tblPrEx>
        <w:trPr>
          <w:tblHeader/>
        </w:trPr>
        <w:tc>
          <w:tcPr>
            <w:tcW w:w="3996" w:type="dxa"/>
            <w:shd w:val="clear" w:color="auto" w:fill="auto"/>
          </w:tcPr>
          <w:p w:rsidR="002A6931" w:rsidRPr="00AB7AB9" w:rsidRDefault="002A6931" w:rsidP="002A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8" w:type="dxa"/>
            <w:shd w:val="clear" w:color="auto" w:fill="auto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43" w:type="dxa"/>
            <w:shd w:val="clear" w:color="auto" w:fill="auto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2A6931" w:rsidRPr="001B41B9" w:rsidRDefault="002A6931" w:rsidP="002A6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2A6931" w:rsidRPr="003D40A7" w:rsidTr="00EB5142">
        <w:tblPrEx>
          <w:shd w:val="clear" w:color="auto" w:fill="auto"/>
        </w:tblPrEx>
        <w:trPr>
          <w:tblHeader/>
        </w:trPr>
        <w:tc>
          <w:tcPr>
            <w:tcW w:w="3996" w:type="dxa"/>
            <w:shd w:val="clear" w:color="auto" w:fill="auto"/>
          </w:tcPr>
          <w:p w:rsidR="002A6931" w:rsidRPr="003D40A7" w:rsidRDefault="002A6931" w:rsidP="00EB514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:rsidR="002A6931" w:rsidRPr="003D40A7" w:rsidRDefault="002A6931" w:rsidP="00EB51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40A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A6931" w:rsidRPr="003D40A7" w:rsidTr="00EB5142">
        <w:tblPrEx>
          <w:shd w:val="clear" w:color="auto" w:fill="auto"/>
        </w:tblPrEx>
        <w:trPr>
          <w:tblHeader/>
        </w:trPr>
        <w:tc>
          <w:tcPr>
            <w:tcW w:w="3996" w:type="dxa"/>
            <w:shd w:val="clear" w:color="auto" w:fill="auto"/>
          </w:tcPr>
          <w:p w:rsidR="002A6931" w:rsidRPr="003D40A7" w:rsidRDefault="002A6931" w:rsidP="00EB514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32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310" w:type="dxa"/>
            <w:gridSpan w:val="7"/>
            <w:shd w:val="clear" w:color="auto" w:fill="auto"/>
          </w:tcPr>
          <w:p w:rsidR="002A6931" w:rsidRPr="003D40A7" w:rsidRDefault="002A6931" w:rsidP="00EB51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43DD5" w:rsidRPr="003D40A7" w:rsidTr="00EB5142">
        <w:tblPrEx>
          <w:shd w:val="clear" w:color="auto" w:fill="auto"/>
        </w:tblPrEx>
        <w:tc>
          <w:tcPr>
            <w:tcW w:w="3996" w:type="dxa"/>
            <w:shd w:val="clear" w:color="auto" w:fill="auto"/>
          </w:tcPr>
          <w:p w:rsidR="00943DD5" w:rsidRPr="003D40A7" w:rsidRDefault="00943DD5" w:rsidP="0094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88" w:type="dxa"/>
            <w:shd w:val="clear" w:color="auto" w:fill="auto"/>
          </w:tcPr>
          <w:p w:rsidR="00943DD5" w:rsidRPr="003D40A7" w:rsidRDefault="00943DD5" w:rsidP="00943DD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3DD5" w:rsidRPr="003D40A7" w:rsidRDefault="00943DD5" w:rsidP="00943DD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943DD5" w:rsidRPr="00943DD5" w:rsidRDefault="00943DD5" w:rsidP="0094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  <w:shd w:val="clear" w:color="auto" w:fill="auto"/>
          </w:tcPr>
          <w:p w:rsidR="00943DD5" w:rsidRPr="003D40A7" w:rsidRDefault="00943DD5" w:rsidP="00943DD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943DD5" w:rsidRPr="003D40A7" w:rsidRDefault="00943DD5" w:rsidP="00943D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3DD5" w:rsidRPr="003D40A7" w:rsidRDefault="00943DD5" w:rsidP="00943DD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943DD5" w:rsidRPr="00943DD5" w:rsidRDefault="00943DD5" w:rsidP="009C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F53E9" w:rsidRPr="00520F1F" w:rsidTr="00EB5142">
        <w:tblPrEx>
          <w:shd w:val="clear" w:color="auto" w:fill="auto"/>
        </w:tblPrEx>
        <w:tc>
          <w:tcPr>
            <w:tcW w:w="3996" w:type="dxa"/>
            <w:shd w:val="clear" w:color="auto" w:fill="auto"/>
          </w:tcPr>
          <w:p w:rsidR="00AF53E9" w:rsidRPr="003D40A7" w:rsidRDefault="00AF53E9" w:rsidP="00AF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40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D40A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2561/ 2560</w:t>
            </w:r>
          </w:p>
        </w:tc>
        <w:tc>
          <w:tcPr>
            <w:tcW w:w="1188" w:type="dxa"/>
            <w:shd w:val="clear" w:color="auto" w:fill="auto"/>
          </w:tcPr>
          <w:p w:rsidR="00AF53E9" w:rsidRPr="003D40A7" w:rsidRDefault="00372783" w:rsidP="00AF53E9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174,506</w:t>
            </w:r>
          </w:p>
        </w:tc>
        <w:tc>
          <w:tcPr>
            <w:tcW w:w="270" w:type="dxa"/>
            <w:shd w:val="clear" w:color="auto" w:fill="auto"/>
          </w:tcPr>
          <w:p w:rsidR="00AF53E9" w:rsidRPr="003D40A7" w:rsidRDefault="00AF53E9" w:rsidP="00AF53E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:rsidR="00AF53E9" w:rsidRPr="00943DD5" w:rsidRDefault="00AF53E9" w:rsidP="0071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3DD5">
              <w:rPr>
                <w:rFonts w:ascii="Angsana New" w:hAnsi="Angsana New"/>
                <w:sz w:val="30"/>
                <w:szCs w:val="30"/>
                <w:lang w:val="en-GB" w:bidi="ar-SA"/>
              </w:rPr>
              <w:t>177,738</w:t>
            </w:r>
          </w:p>
        </w:tc>
        <w:tc>
          <w:tcPr>
            <w:tcW w:w="243" w:type="dxa"/>
            <w:shd w:val="clear" w:color="auto" w:fill="auto"/>
          </w:tcPr>
          <w:p w:rsidR="00AF53E9" w:rsidRPr="003D40A7" w:rsidRDefault="00AF53E9" w:rsidP="00AF53E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AF53E9" w:rsidRPr="003D40A7" w:rsidRDefault="00372783" w:rsidP="0037278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174,506</w:t>
            </w:r>
          </w:p>
        </w:tc>
        <w:tc>
          <w:tcPr>
            <w:tcW w:w="270" w:type="dxa"/>
            <w:shd w:val="clear" w:color="auto" w:fill="auto"/>
          </w:tcPr>
          <w:p w:rsidR="00AF53E9" w:rsidRPr="003D40A7" w:rsidRDefault="00AF53E9" w:rsidP="00AF53E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AF53E9" w:rsidRPr="00943DD5" w:rsidRDefault="00AF53E9" w:rsidP="00AF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3DD5">
              <w:rPr>
                <w:rFonts w:ascii="Angsana New" w:hAnsi="Angsana New"/>
                <w:sz w:val="30"/>
                <w:szCs w:val="30"/>
                <w:lang w:val="en-GB" w:bidi="ar-SA"/>
              </w:rPr>
              <w:t>177,738</w:t>
            </w:r>
          </w:p>
        </w:tc>
      </w:tr>
      <w:tr w:rsidR="00943DD5" w:rsidRPr="00520F1F" w:rsidTr="00EB5142">
        <w:tblPrEx>
          <w:shd w:val="clear" w:color="auto" w:fill="auto"/>
        </w:tblPrEx>
        <w:tc>
          <w:tcPr>
            <w:tcW w:w="3996" w:type="dxa"/>
            <w:shd w:val="clear" w:color="auto" w:fill="auto"/>
          </w:tcPr>
          <w:p w:rsidR="00943DD5" w:rsidRPr="00AF3742" w:rsidRDefault="00943DD5" w:rsidP="0094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88" w:type="dxa"/>
            <w:shd w:val="clear" w:color="auto" w:fill="auto"/>
          </w:tcPr>
          <w:p w:rsidR="00943DD5" w:rsidRDefault="00372783" w:rsidP="00943D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(9,695)</w:t>
            </w:r>
          </w:p>
        </w:tc>
        <w:tc>
          <w:tcPr>
            <w:tcW w:w="270" w:type="dxa"/>
            <w:shd w:val="clear" w:color="auto" w:fill="auto"/>
          </w:tcPr>
          <w:p w:rsidR="00943DD5" w:rsidRPr="003D40A7" w:rsidRDefault="00943DD5" w:rsidP="00943DD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:rsidR="00943DD5" w:rsidRPr="00943DD5" w:rsidRDefault="00943DD5" w:rsidP="009C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3DD5">
              <w:rPr>
                <w:rFonts w:ascii="Angsana New" w:hAnsi="Angsana New"/>
                <w:sz w:val="30"/>
                <w:szCs w:val="30"/>
                <w:lang w:val="en-GB" w:bidi="ar-SA"/>
              </w:rPr>
              <w:t>(3,232)</w:t>
            </w:r>
          </w:p>
        </w:tc>
        <w:tc>
          <w:tcPr>
            <w:tcW w:w="243" w:type="dxa"/>
            <w:shd w:val="clear" w:color="auto" w:fill="auto"/>
          </w:tcPr>
          <w:p w:rsidR="00943DD5" w:rsidRPr="00520F1F" w:rsidRDefault="00943DD5" w:rsidP="00943D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:rsidR="00943DD5" w:rsidRDefault="00372783" w:rsidP="00943D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(9,695)</w:t>
            </w:r>
          </w:p>
        </w:tc>
        <w:tc>
          <w:tcPr>
            <w:tcW w:w="270" w:type="dxa"/>
            <w:shd w:val="clear" w:color="auto" w:fill="auto"/>
          </w:tcPr>
          <w:p w:rsidR="00943DD5" w:rsidRPr="003D40A7" w:rsidRDefault="00943DD5" w:rsidP="00943DD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943DD5" w:rsidRPr="00943DD5" w:rsidRDefault="00943DD5" w:rsidP="009C1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43DD5">
              <w:rPr>
                <w:rFonts w:ascii="Angsana New" w:hAnsi="Angsana New"/>
                <w:sz w:val="30"/>
                <w:szCs w:val="30"/>
                <w:lang w:val="en-GB" w:bidi="ar-SA"/>
              </w:rPr>
              <w:t>(3,232)</w:t>
            </w:r>
          </w:p>
        </w:tc>
      </w:tr>
      <w:tr w:rsidR="00943DD5" w:rsidRPr="00520F1F" w:rsidTr="00EB5142">
        <w:tblPrEx>
          <w:shd w:val="clear" w:color="auto" w:fill="auto"/>
        </w:tblPrEx>
        <w:trPr>
          <w:trHeight w:val="397"/>
        </w:trPr>
        <w:tc>
          <w:tcPr>
            <w:tcW w:w="3996" w:type="dxa"/>
            <w:shd w:val="clear" w:color="auto" w:fill="auto"/>
          </w:tcPr>
          <w:p w:rsidR="00943DD5" w:rsidRPr="003D40A7" w:rsidRDefault="00943DD5" w:rsidP="0094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DD5" w:rsidRPr="003D40A7" w:rsidRDefault="00372783" w:rsidP="00943DD5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164,811</w:t>
            </w:r>
          </w:p>
        </w:tc>
        <w:tc>
          <w:tcPr>
            <w:tcW w:w="270" w:type="dxa"/>
            <w:shd w:val="clear" w:color="auto" w:fill="auto"/>
          </w:tcPr>
          <w:p w:rsidR="00943DD5" w:rsidRPr="003D40A7" w:rsidRDefault="00943DD5" w:rsidP="00943DD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DD5" w:rsidRPr="00943DD5" w:rsidRDefault="00943DD5" w:rsidP="0071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43DD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174,506</w:t>
            </w:r>
          </w:p>
        </w:tc>
        <w:tc>
          <w:tcPr>
            <w:tcW w:w="243" w:type="dxa"/>
            <w:shd w:val="clear" w:color="auto" w:fill="auto"/>
          </w:tcPr>
          <w:p w:rsidR="00943DD5" w:rsidRPr="00845E75" w:rsidRDefault="00943DD5" w:rsidP="00943D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DD5" w:rsidRPr="00845E75" w:rsidRDefault="00372783" w:rsidP="00943DD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164,811</w:t>
            </w:r>
          </w:p>
        </w:tc>
        <w:tc>
          <w:tcPr>
            <w:tcW w:w="270" w:type="dxa"/>
            <w:shd w:val="clear" w:color="auto" w:fill="auto"/>
          </w:tcPr>
          <w:p w:rsidR="00943DD5" w:rsidRPr="003D40A7" w:rsidRDefault="00943DD5" w:rsidP="00943DD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DD5" w:rsidRPr="00943DD5" w:rsidRDefault="00943DD5" w:rsidP="0094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43DD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174,506</w:t>
            </w:r>
          </w:p>
        </w:tc>
      </w:tr>
    </w:tbl>
    <w:p w:rsidR="00BC258D" w:rsidRDefault="00BC258D" w:rsidP="002A6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F53E9" w:rsidRDefault="00AF53E9" w:rsidP="002A6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F53E9" w:rsidRDefault="00AF53E9" w:rsidP="002A6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F53E9" w:rsidRDefault="00AF53E9" w:rsidP="002A6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775102" w:rsidRDefault="00775102" w:rsidP="002A6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775102" w:rsidRDefault="00775102" w:rsidP="002A6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784359" w:rsidRPr="0035415A" w:rsidRDefault="0078435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5415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</w:t>
      </w:r>
      <w:r w:rsidR="008B1C49" w:rsidRPr="0035415A">
        <w:rPr>
          <w:rFonts w:ascii="Angsana New" w:hAnsi="Angsana New"/>
          <w:b/>
          <w:bCs/>
          <w:sz w:val="30"/>
          <w:szCs w:val="30"/>
          <w:cs/>
        </w:rPr>
        <w:t>ค้า</w:t>
      </w:r>
    </w:p>
    <w:p w:rsidR="00A175AA" w:rsidRPr="007139F9" w:rsidRDefault="00A175AA" w:rsidP="00FA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6"/>
        <w:gridCol w:w="993"/>
        <w:gridCol w:w="1208"/>
        <w:gridCol w:w="260"/>
        <w:gridCol w:w="1165"/>
        <w:gridCol w:w="239"/>
        <w:gridCol w:w="1093"/>
        <w:gridCol w:w="239"/>
        <w:gridCol w:w="1113"/>
      </w:tblGrid>
      <w:tr w:rsidR="00C71678" w:rsidRPr="001B41B9" w:rsidTr="00C71678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F37" w:rsidRPr="001B41B9" w:rsidTr="00C71678">
        <w:tc>
          <w:tcPr>
            <w:tcW w:w="1599" w:type="pct"/>
          </w:tcPr>
          <w:p w:rsidR="00FA3F37" w:rsidRPr="001B41B9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FA3F37" w:rsidRPr="001B41B9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:rsidR="00FA3F37" w:rsidRPr="009E402F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:rsidR="00FA3F37" w:rsidRPr="001B41B9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A3F37" w:rsidRPr="001B41B9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:rsidR="00FA3F37" w:rsidRPr="00EE5739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FA3F37" w:rsidRPr="009E402F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FA3F37" w:rsidRPr="001B41B9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A3F37" w:rsidRPr="001B41B9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A3F37" w:rsidRPr="001B41B9" w:rsidTr="00C71678">
        <w:tc>
          <w:tcPr>
            <w:tcW w:w="1599" w:type="pct"/>
          </w:tcPr>
          <w:p w:rsidR="00FA3F37" w:rsidRPr="001B41B9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FA3F37" w:rsidRPr="00563FB4" w:rsidRDefault="00FA3F37" w:rsidP="00FA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1" w:type="pct"/>
          </w:tcPr>
          <w:p w:rsidR="00FA3F37" w:rsidRPr="009E402F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FA3F37" w:rsidRPr="001B41B9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A3F37" w:rsidRPr="001B41B9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9" w:type="pct"/>
          </w:tcPr>
          <w:p w:rsidR="00FA3F37" w:rsidRPr="001B41B9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A3F37" w:rsidRPr="009E402F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FA3F37" w:rsidRPr="001B41B9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FA3F37" w:rsidRPr="001B41B9" w:rsidRDefault="00FA3F37" w:rsidP="00FA3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71678" w:rsidRPr="001B41B9" w:rsidTr="00342755">
        <w:tc>
          <w:tcPr>
            <w:tcW w:w="1599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pct"/>
            <w:gridSpan w:val="7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58AC" w:rsidRPr="00F35758" w:rsidTr="00433F59">
        <w:tc>
          <w:tcPr>
            <w:tcW w:w="1599" w:type="pct"/>
          </w:tcPr>
          <w:p w:rsidR="002D58AC" w:rsidRPr="00AF6397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5" w:type="pct"/>
          </w:tcPr>
          <w:p w:rsidR="002D58AC" w:rsidRPr="00EE53A1" w:rsidRDefault="00943DD5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51" w:type="pct"/>
            <w:shd w:val="clear" w:color="auto" w:fill="auto"/>
          </w:tcPr>
          <w:p w:rsidR="002D58AC" w:rsidRPr="00AF6397" w:rsidRDefault="00E31182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0" w:type="pct"/>
            <w:shd w:val="clear" w:color="auto" w:fill="auto"/>
          </w:tcPr>
          <w:p w:rsidR="002D58AC" w:rsidRPr="00AF6397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2D58AC" w:rsidRPr="003C2D5E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C2D5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9" w:type="pct"/>
            <w:shd w:val="clear" w:color="auto" w:fill="auto"/>
          </w:tcPr>
          <w:p w:rsidR="002D58AC" w:rsidRPr="00AF6397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2D58AC" w:rsidRPr="00AF6397" w:rsidRDefault="00E31182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29" w:type="pct"/>
            <w:shd w:val="clear" w:color="auto" w:fill="auto"/>
          </w:tcPr>
          <w:p w:rsidR="002D58AC" w:rsidRPr="00AF6397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2D58AC" w:rsidRPr="00D270C1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D58AC" w:rsidRPr="00F35758" w:rsidTr="00433F59">
        <w:tc>
          <w:tcPr>
            <w:tcW w:w="1599" w:type="pct"/>
          </w:tcPr>
          <w:p w:rsidR="002D58AC" w:rsidRPr="00563FB4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3FB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5" w:type="pct"/>
          </w:tcPr>
          <w:p w:rsidR="002D58AC" w:rsidRPr="00563FB4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0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2D58AC" w:rsidRPr="00AF6397" w:rsidRDefault="00E31182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185,055</w:t>
            </w:r>
          </w:p>
        </w:tc>
        <w:tc>
          <w:tcPr>
            <w:tcW w:w="140" w:type="pct"/>
            <w:shd w:val="clear" w:color="auto" w:fill="auto"/>
          </w:tcPr>
          <w:p w:rsidR="002D58AC" w:rsidRPr="00AF6397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2D58AC" w:rsidRPr="003C2D5E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3C2D5E">
              <w:rPr>
                <w:rFonts w:ascii="Angsana New" w:hAnsi="Angsana New"/>
                <w:sz w:val="30"/>
                <w:szCs w:val="30"/>
              </w:rPr>
              <w:t>143,489</w:t>
            </w:r>
          </w:p>
        </w:tc>
        <w:tc>
          <w:tcPr>
            <w:tcW w:w="129" w:type="pct"/>
            <w:shd w:val="clear" w:color="auto" w:fill="auto"/>
          </w:tcPr>
          <w:p w:rsidR="002D58AC" w:rsidRPr="00AF6397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2D58AC" w:rsidRPr="00AF6397" w:rsidRDefault="00E31182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184,752</w:t>
            </w:r>
          </w:p>
        </w:tc>
        <w:tc>
          <w:tcPr>
            <w:tcW w:w="129" w:type="pct"/>
            <w:shd w:val="clear" w:color="auto" w:fill="auto"/>
          </w:tcPr>
          <w:p w:rsidR="002D58AC" w:rsidRPr="00AF6397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2D58AC" w:rsidRPr="00D270C1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143,183</w:t>
            </w:r>
          </w:p>
        </w:tc>
      </w:tr>
      <w:tr w:rsidR="002D58AC" w:rsidRPr="00F35758" w:rsidTr="00433F59">
        <w:tc>
          <w:tcPr>
            <w:tcW w:w="1599" w:type="pct"/>
          </w:tcPr>
          <w:p w:rsidR="002D58AC" w:rsidRPr="00AF6397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63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</w:tcPr>
          <w:p w:rsidR="002D58AC" w:rsidRPr="00563FB4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58AC" w:rsidRDefault="00E31182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185,123</w:t>
            </w:r>
          </w:p>
        </w:tc>
        <w:tc>
          <w:tcPr>
            <w:tcW w:w="140" w:type="pct"/>
            <w:shd w:val="clear" w:color="auto" w:fill="auto"/>
          </w:tcPr>
          <w:p w:rsidR="002D58AC" w:rsidRPr="00C82DB1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2D58AC" w:rsidRPr="00DE49A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143,518</w:t>
            </w:r>
          </w:p>
        </w:tc>
        <w:tc>
          <w:tcPr>
            <w:tcW w:w="129" w:type="pct"/>
            <w:shd w:val="clear" w:color="auto" w:fill="auto"/>
          </w:tcPr>
          <w:p w:rsidR="002D58AC" w:rsidRPr="00AF6397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58AC" w:rsidRDefault="001B0687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184,820</w:t>
            </w:r>
          </w:p>
        </w:tc>
        <w:tc>
          <w:tcPr>
            <w:tcW w:w="129" w:type="pct"/>
            <w:shd w:val="clear" w:color="auto" w:fill="auto"/>
          </w:tcPr>
          <w:p w:rsidR="002D58AC" w:rsidRPr="00C82DB1" w:rsidRDefault="002D58AC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2D58AC" w:rsidRPr="00DE49A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143,212</w:t>
            </w:r>
          </w:p>
        </w:tc>
      </w:tr>
    </w:tbl>
    <w:p w:rsidR="009F2A68" w:rsidRPr="007139F9" w:rsidRDefault="009F2A6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9F2A68" w:rsidRDefault="00730B28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tab/>
      </w:r>
      <w:r w:rsidR="00784359" w:rsidRPr="001B41B9">
        <w:rPr>
          <w:rFonts w:ascii="Angsana New" w:hAnsi="Angsana New"/>
          <w:sz w:val="30"/>
          <w:szCs w:val="30"/>
          <w:cs/>
          <w:lang w:val="en-GB"/>
        </w:rPr>
        <w:t>การวิเคราะห์อายุของลูกหนี้การค้า มีดังนี้</w:t>
      </w:r>
    </w:p>
    <w:p w:rsidR="00364F29" w:rsidRPr="007139F9" w:rsidRDefault="00364F29" w:rsidP="00CA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990"/>
        <w:gridCol w:w="1194"/>
        <w:gridCol w:w="274"/>
        <w:gridCol w:w="1149"/>
        <w:gridCol w:w="237"/>
        <w:gridCol w:w="1107"/>
        <w:gridCol w:w="237"/>
        <w:gridCol w:w="1109"/>
      </w:tblGrid>
      <w:tr w:rsidR="00C71678" w:rsidRPr="001B41B9" w:rsidTr="00C71678">
        <w:trPr>
          <w:tblHeader/>
        </w:trPr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8AC" w:rsidRPr="001B41B9" w:rsidTr="00C71678">
        <w:trPr>
          <w:tblHeader/>
        </w:trPr>
        <w:tc>
          <w:tcPr>
            <w:tcW w:w="1603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2D58AC" w:rsidRPr="009E402F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2D58AC" w:rsidRPr="00EE573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:rsidR="002D58AC" w:rsidRPr="009E402F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D58AC" w:rsidRPr="001B41B9" w:rsidTr="00C71678">
        <w:trPr>
          <w:tblHeader/>
        </w:trPr>
        <w:tc>
          <w:tcPr>
            <w:tcW w:w="1603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2D58AC" w:rsidRPr="00C10E83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2D58AC" w:rsidRPr="009E402F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2D58AC" w:rsidRPr="009E402F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58AC" w:rsidRPr="001B41B9" w:rsidRDefault="002D58AC" w:rsidP="002D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71678" w:rsidRPr="001B41B9" w:rsidTr="00342755">
        <w:trPr>
          <w:tblHeader/>
        </w:trPr>
        <w:tc>
          <w:tcPr>
            <w:tcW w:w="1603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pct"/>
            <w:gridSpan w:val="7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1678" w:rsidRPr="001B41B9" w:rsidTr="00CC68A3">
        <w:tc>
          <w:tcPr>
            <w:tcW w:w="1603" w:type="pct"/>
          </w:tcPr>
          <w:p w:rsidR="00C71678" w:rsidRPr="001B41B9" w:rsidRDefault="00CC68A3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71678" w:rsidRPr="001B41B9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71678" w:rsidRPr="001B41B9" w:rsidRDefault="00C71678" w:rsidP="00C716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8A3" w:rsidRPr="00FD1117" w:rsidTr="00CC68A3">
        <w:tc>
          <w:tcPr>
            <w:tcW w:w="1603" w:type="pct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CC68A3" w:rsidRPr="000233AA" w:rsidRDefault="001B0687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48" w:type="pct"/>
            <w:shd w:val="clear" w:color="auto" w:fill="auto"/>
          </w:tcPr>
          <w:p w:rsidR="00CC68A3" w:rsidRPr="000233AA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CC68A3" w:rsidRPr="000233AA" w:rsidRDefault="002D58AC" w:rsidP="00FD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65C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8" w:type="pct"/>
            <w:shd w:val="clear" w:color="auto" w:fill="auto"/>
          </w:tcPr>
          <w:p w:rsidR="00CC68A3" w:rsidRPr="000233AA" w:rsidRDefault="00CC68A3" w:rsidP="00FD11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CC68A3" w:rsidRPr="000233AA" w:rsidRDefault="001B0687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8" w:type="pct"/>
            <w:shd w:val="clear" w:color="auto" w:fill="auto"/>
          </w:tcPr>
          <w:p w:rsidR="00CC68A3" w:rsidRPr="000233AA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CC68A3" w:rsidRPr="000233AA" w:rsidRDefault="002D58AC" w:rsidP="00FD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65C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  <w:tr w:rsidR="00CC68A3" w:rsidRPr="001B41B9" w:rsidTr="00FD1117">
        <w:tc>
          <w:tcPr>
            <w:tcW w:w="1603" w:type="pct"/>
          </w:tcPr>
          <w:p w:rsidR="00CC68A3" w:rsidRPr="007139F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CC68A3" w:rsidRPr="00104E5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CC68A3" w:rsidRPr="00104E5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:rsidR="00CC68A3" w:rsidRPr="00104E5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CC68A3" w:rsidRPr="00104E5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04E5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:rsidR="00CC68A3" w:rsidRPr="00104E5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04E5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CC68A3" w:rsidRPr="00104E5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68A3" w:rsidRPr="001B41B9" w:rsidTr="00342755">
        <w:tc>
          <w:tcPr>
            <w:tcW w:w="1603" w:type="pct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4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CC68A3" w:rsidRPr="001B41B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CC68A3" w:rsidRPr="001B41B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CC68A3" w:rsidRPr="001B41B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CC68A3" w:rsidRPr="001B41B9" w:rsidRDefault="00CC68A3" w:rsidP="00CC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CC68A3" w:rsidRPr="001B41B9" w:rsidRDefault="00CC68A3" w:rsidP="00CC68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8AC" w:rsidRPr="001B41B9" w:rsidTr="00C71678">
        <w:tc>
          <w:tcPr>
            <w:tcW w:w="1603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4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149,164</w:t>
            </w:r>
          </w:p>
        </w:tc>
        <w:tc>
          <w:tcPr>
            <w:tcW w:w="14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2D58AC" w:rsidRPr="0087521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121,311</w:t>
            </w:r>
          </w:p>
        </w:tc>
        <w:tc>
          <w:tcPr>
            <w:tcW w:w="12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148,861</w:t>
            </w:r>
          </w:p>
        </w:tc>
        <w:tc>
          <w:tcPr>
            <w:tcW w:w="12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2D58AC" w:rsidRPr="0087521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121,311</w:t>
            </w:r>
          </w:p>
        </w:tc>
      </w:tr>
      <w:tr w:rsidR="002D58AC" w:rsidRPr="001B41B9" w:rsidTr="00C71678">
        <w:tc>
          <w:tcPr>
            <w:tcW w:w="1603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B41B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4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2D58AC" w:rsidRPr="00564E9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2D58AC" w:rsidRPr="0087521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2D58AC" w:rsidRPr="00564E9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2D58AC" w:rsidRPr="00564E9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8AC" w:rsidRPr="001B41B9" w:rsidTr="00C71678">
        <w:tc>
          <w:tcPr>
            <w:tcW w:w="1603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4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35,873</w:t>
            </w:r>
          </w:p>
        </w:tc>
        <w:tc>
          <w:tcPr>
            <w:tcW w:w="14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2D58AC" w:rsidRPr="0087521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21,631</w:t>
            </w:r>
          </w:p>
        </w:tc>
        <w:tc>
          <w:tcPr>
            <w:tcW w:w="12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35,873</w:t>
            </w:r>
          </w:p>
        </w:tc>
        <w:tc>
          <w:tcPr>
            <w:tcW w:w="12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2D58AC" w:rsidRPr="00564E9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21,631</w:t>
            </w:r>
          </w:p>
        </w:tc>
      </w:tr>
      <w:tr w:rsidR="002D58AC" w:rsidRPr="001B41B9" w:rsidTr="00CC68A3">
        <w:tc>
          <w:tcPr>
            <w:tcW w:w="1603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2D58AC" w:rsidRPr="0087521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12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2D58AC" w:rsidRPr="00564E9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2D58AC" w:rsidRPr="001B41B9" w:rsidTr="000443C5">
        <w:tc>
          <w:tcPr>
            <w:tcW w:w="1603" w:type="pct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4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2D58AC" w:rsidRPr="00144332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2D58AC" w:rsidRPr="0087521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8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:rsidR="002D58AC" w:rsidRPr="00144332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2D58AC" w:rsidRPr="00564E9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2D58AC" w:rsidRPr="001B41B9" w:rsidTr="00943DD5">
        <w:tc>
          <w:tcPr>
            <w:tcW w:w="1603" w:type="pct"/>
          </w:tcPr>
          <w:p w:rsidR="002D58AC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2D58AC" w:rsidRPr="001B41B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58AC" w:rsidRPr="000233AA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185,055</w:t>
            </w:r>
          </w:p>
        </w:tc>
        <w:tc>
          <w:tcPr>
            <w:tcW w:w="148" w:type="pct"/>
            <w:shd w:val="clear" w:color="auto" w:fill="auto"/>
          </w:tcPr>
          <w:p w:rsidR="002D58AC" w:rsidRPr="000233AA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58AC" w:rsidRPr="00CD2E01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E01">
              <w:rPr>
                <w:rFonts w:ascii="Angsana New" w:hAnsi="Angsana New"/>
                <w:b/>
                <w:bCs/>
                <w:sz w:val="30"/>
                <w:szCs w:val="30"/>
              </w:rPr>
              <w:t>143,489</w:t>
            </w:r>
          </w:p>
        </w:tc>
        <w:tc>
          <w:tcPr>
            <w:tcW w:w="128" w:type="pct"/>
            <w:shd w:val="clear" w:color="auto" w:fill="auto"/>
          </w:tcPr>
          <w:p w:rsidR="002D58AC" w:rsidRPr="000233AA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58AC" w:rsidRPr="000233AA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184,752</w:t>
            </w:r>
          </w:p>
        </w:tc>
        <w:tc>
          <w:tcPr>
            <w:tcW w:w="128" w:type="pct"/>
            <w:shd w:val="clear" w:color="auto" w:fill="auto"/>
          </w:tcPr>
          <w:p w:rsidR="002D58AC" w:rsidRPr="000233AA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58AC" w:rsidRPr="00CD2E01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E01">
              <w:rPr>
                <w:rFonts w:ascii="Angsana New" w:hAnsi="Angsana New"/>
                <w:b/>
                <w:bCs/>
                <w:sz w:val="30"/>
                <w:szCs w:val="30"/>
              </w:rPr>
              <w:t>143,183</w:t>
            </w:r>
          </w:p>
        </w:tc>
      </w:tr>
      <w:tr w:rsidR="00943DD5" w:rsidRPr="008F3999" w:rsidTr="00943DD5">
        <w:tc>
          <w:tcPr>
            <w:tcW w:w="1603" w:type="pct"/>
          </w:tcPr>
          <w:p w:rsidR="00943DD5" w:rsidRPr="007139F9" w:rsidRDefault="00943DD5" w:rsidP="0071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943DD5" w:rsidRPr="007139F9" w:rsidRDefault="00943DD5" w:rsidP="0071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0" w:lineRule="atLeast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:rsidR="00943DD5" w:rsidRPr="007139F9" w:rsidRDefault="00943DD5" w:rsidP="007139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0" w:lineRule="atLeast"/>
              <w:ind w:left="-108"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:rsidR="00943DD5" w:rsidRPr="007139F9" w:rsidRDefault="00943DD5" w:rsidP="0071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943DD5" w:rsidRPr="007139F9" w:rsidRDefault="00943DD5" w:rsidP="0071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:rsidR="00943DD5" w:rsidRPr="007139F9" w:rsidRDefault="00943DD5" w:rsidP="0071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:rsidR="00943DD5" w:rsidRPr="007139F9" w:rsidRDefault="00943DD5" w:rsidP="007139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0" w:lineRule="atLeast"/>
              <w:ind w:left="-108"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8" w:type="pct"/>
            <w:shd w:val="clear" w:color="auto" w:fill="auto"/>
          </w:tcPr>
          <w:p w:rsidR="00943DD5" w:rsidRPr="007139F9" w:rsidRDefault="00943DD5" w:rsidP="0071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right="-13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943DD5" w:rsidRPr="007139F9" w:rsidRDefault="00943DD5" w:rsidP="0071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2D58AC" w:rsidRPr="008F3999" w:rsidTr="00943DD5">
        <w:tc>
          <w:tcPr>
            <w:tcW w:w="1603" w:type="pct"/>
          </w:tcPr>
          <w:p w:rsidR="002D58AC" w:rsidRPr="00114CA3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C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shd w:val="clear" w:color="auto" w:fill="auto"/>
          </w:tcPr>
          <w:p w:rsidR="002D58AC" w:rsidRPr="008F399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185,123</w:t>
            </w:r>
          </w:p>
        </w:tc>
        <w:tc>
          <w:tcPr>
            <w:tcW w:w="148" w:type="pct"/>
            <w:shd w:val="clear" w:color="auto" w:fill="auto"/>
          </w:tcPr>
          <w:p w:rsidR="002D58AC" w:rsidRPr="008F399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:rsidR="002D58AC" w:rsidRPr="00564E9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5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143</w:t>
            </w:r>
            <w:r w:rsidRPr="002D58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5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518</w:t>
            </w:r>
          </w:p>
        </w:tc>
        <w:tc>
          <w:tcPr>
            <w:tcW w:w="128" w:type="pct"/>
            <w:shd w:val="clear" w:color="auto" w:fill="auto"/>
          </w:tcPr>
          <w:p w:rsidR="002D58AC" w:rsidRPr="008F399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:rsidR="002D58AC" w:rsidRPr="00564E9F" w:rsidRDefault="001B0687" w:rsidP="002D58A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184,820</w:t>
            </w:r>
          </w:p>
        </w:tc>
        <w:tc>
          <w:tcPr>
            <w:tcW w:w="128" w:type="pct"/>
            <w:shd w:val="clear" w:color="auto" w:fill="auto"/>
          </w:tcPr>
          <w:p w:rsidR="002D58AC" w:rsidRPr="008F3999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:rsidR="002D58AC" w:rsidRPr="0087521F" w:rsidRDefault="002D58AC" w:rsidP="002D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5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143</w:t>
            </w:r>
            <w:r w:rsidRPr="002D58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5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212</w:t>
            </w:r>
          </w:p>
        </w:tc>
      </w:tr>
    </w:tbl>
    <w:p w:rsidR="00DB43D6" w:rsidRPr="007139F9" w:rsidRDefault="00DB43D6" w:rsidP="0087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</w:p>
    <w:p w:rsidR="00726968" w:rsidRDefault="00CB65C0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โดยปกติระยะเวลาการให้สินเชื่อแก่ลูกค้าในประเทศและต่างประเทศของ</w:t>
      </w:r>
      <w:r w:rsidR="001C5FD6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กลุ่ม</w:t>
      </w: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บริษัทมีระยะเวลาตั้งแต่</w:t>
      </w:r>
      <w:r w:rsidR="00A9657E">
        <w:rPr>
          <w:rFonts w:ascii="Angsana New" w:hAnsi="Angsana New"/>
          <w:spacing w:val="6"/>
          <w:sz w:val="30"/>
          <w:szCs w:val="30"/>
        </w:rPr>
        <w:t xml:space="preserve"> 7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0462B">
        <w:rPr>
          <w:rFonts w:ascii="Angsana New" w:hAnsi="Angsana New"/>
          <w:spacing w:val="6"/>
          <w:sz w:val="30"/>
          <w:szCs w:val="30"/>
          <w:cs/>
        </w:rPr>
        <w:t>วัน</w:t>
      </w:r>
      <w:r w:rsidR="00855CA3" w:rsidRPr="00F0462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82DB1">
        <w:rPr>
          <w:rFonts w:ascii="Angsana New" w:hAnsi="Angsana New"/>
          <w:spacing w:val="6"/>
          <w:sz w:val="30"/>
          <w:szCs w:val="30"/>
        </w:rPr>
        <w:br/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A250DD">
        <w:rPr>
          <w:rFonts w:ascii="Angsana New" w:hAnsi="Angsana New"/>
          <w:spacing w:val="6"/>
          <w:sz w:val="30"/>
          <w:szCs w:val="30"/>
        </w:rPr>
        <w:t>30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F0462B">
        <w:rPr>
          <w:rFonts w:ascii="Angsana New" w:hAnsi="Angsana New"/>
          <w:sz w:val="30"/>
          <w:szCs w:val="30"/>
          <w:cs/>
        </w:rPr>
        <w:t>วัน และ</w:t>
      </w:r>
      <w:r w:rsidR="00A9657E"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ตั้งแต่</w:t>
      </w:r>
      <w:r w:rsidR="007D708D">
        <w:rPr>
          <w:rFonts w:ascii="Angsana New" w:hAnsi="Angsana New"/>
          <w:spacing w:val="6"/>
          <w:sz w:val="30"/>
          <w:szCs w:val="30"/>
        </w:rPr>
        <w:t xml:space="preserve"> 15</w:t>
      </w:r>
      <w:r w:rsidR="00A9657E" w:rsidRPr="00F0462B">
        <w:rPr>
          <w:rFonts w:ascii="Angsana New" w:hAnsi="Angsana New"/>
          <w:spacing w:val="6"/>
          <w:sz w:val="30"/>
          <w:szCs w:val="30"/>
          <w:cs/>
        </w:rPr>
        <w:t xml:space="preserve"> วัน </w:t>
      </w:r>
      <w:r w:rsidR="00A9657E"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 w:rsidR="007D708D">
        <w:rPr>
          <w:rFonts w:ascii="Angsana New" w:hAnsi="Angsana New"/>
          <w:spacing w:val="6"/>
          <w:sz w:val="30"/>
          <w:szCs w:val="30"/>
        </w:rPr>
        <w:t>70</w:t>
      </w:r>
      <w:r w:rsidR="00A9657E">
        <w:rPr>
          <w:rFonts w:ascii="Angsana New" w:hAnsi="Angsana New"/>
          <w:spacing w:val="6"/>
          <w:sz w:val="30"/>
          <w:szCs w:val="30"/>
        </w:rPr>
        <w:t xml:space="preserve"> </w:t>
      </w:r>
      <w:r w:rsidR="00A9657E">
        <w:rPr>
          <w:rFonts w:ascii="Angsana New" w:hAnsi="Angsana New"/>
          <w:sz w:val="30"/>
          <w:szCs w:val="30"/>
          <w:cs/>
        </w:rPr>
        <w:t>วัน</w:t>
      </w:r>
      <w:r w:rsidR="006A56FB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ตามลำดับ</w:t>
      </w:r>
      <w:r w:rsidR="00AF3815">
        <w:rPr>
          <w:rFonts w:ascii="Angsana New" w:hAnsi="Angsana New"/>
          <w:sz w:val="30"/>
          <w:szCs w:val="30"/>
        </w:rPr>
        <w:t xml:space="preserve"> </w:t>
      </w:r>
      <w:r w:rsidR="00AF3815">
        <w:rPr>
          <w:rFonts w:ascii="Angsana New" w:hAnsi="Angsana New" w:hint="cs"/>
          <w:sz w:val="30"/>
          <w:szCs w:val="30"/>
          <w:cs/>
        </w:rPr>
        <w:t>ยกเว้นลูกหนี้การค้าค่าปุ๋ยมีระยะเวลา</w:t>
      </w:r>
      <w:r w:rsidR="000233AA">
        <w:rPr>
          <w:rFonts w:ascii="Angsana New" w:hAnsi="Angsana New" w:hint="cs"/>
          <w:sz w:val="30"/>
          <w:szCs w:val="30"/>
          <w:cs/>
        </w:rPr>
        <w:t>การให้สินเชื่อ</w:t>
      </w:r>
      <w:r w:rsidR="00AF3815">
        <w:rPr>
          <w:rFonts w:ascii="Angsana New" w:hAnsi="Angsana New" w:hint="cs"/>
          <w:sz w:val="30"/>
          <w:szCs w:val="30"/>
          <w:cs/>
        </w:rPr>
        <w:t xml:space="preserve"> </w:t>
      </w:r>
      <w:r w:rsidR="00AF3815">
        <w:rPr>
          <w:rFonts w:ascii="Angsana New" w:hAnsi="Angsana New"/>
          <w:sz w:val="30"/>
          <w:szCs w:val="30"/>
        </w:rPr>
        <w:t xml:space="preserve">365 </w:t>
      </w:r>
      <w:r w:rsidR="00AF3815">
        <w:rPr>
          <w:rFonts w:ascii="Angsana New" w:hAnsi="Angsana New" w:hint="cs"/>
          <w:sz w:val="30"/>
          <w:szCs w:val="30"/>
          <w:cs/>
        </w:rPr>
        <w:t>วัน</w:t>
      </w:r>
    </w:p>
    <w:p w:rsidR="008760DC" w:rsidRDefault="008760DC" w:rsidP="00852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726968" w:rsidRPr="00314A07" w:rsidRDefault="00726968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4A0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</w:t>
      </w:r>
      <w:r w:rsidRPr="00314A07">
        <w:rPr>
          <w:rFonts w:ascii="Angsana New" w:hAnsi="Angsana New" w:hint="cs"/>
          <w:b/>
          <w:bCs/>
          <w:sz w:val="30"/>
          <w:szCs w:val="30"/>
          <w:cs/>
        </w:rPr>
        <w:t>ชีวภาพ</w:t>
      </w:r>
    </w:p>
    <w:p w:rsidR="00726968" w:rsidRPr="00C66B08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726968" w:rsidRDefault="00726968" w:rsidP="0072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ชีวภาพ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D58AC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D58A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58AC">
        <w:rPr>
          <w:rFonts w:asciiTheme="majorBidi" w:hAnsiTheme="majorBidi" w:cstheme="majorBidi"/>
          <w:sz w:val="30"/>
          <w:szCs w:val="30"/>
        </w:rPr>
        <w:t>2562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="002D58AC">
        <w:rPr>
          <w:rFonts w:asciiTheme="majorBidi" w:hAnsiTheme="majorBidi" w:cstheme="majorBidi"/>
          <w:sz w:val="30"/>
          <w:szCs w:val="30"/>
        </w:rPr>
        <w:t>61</w:t>
      </w:r>
      <w:r w:rsidRPr="00060304">
        <w:rPr>
          <w:rFonts w:asciiTheme="majorBidi" w:hAnsiTheme="majorBidi" w:cstheme="majorBidi"/>
          <w:sz w:val="30"/>
          <w:szCs w:val="30"/>
        </w:rPr>
        <w:t xml:space="preserve"> </w:t>
      </w:r>
      <w:r w:rsidRPr="00060304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:rsidR="00C71678" w:rsidRPr="00C66B08" w:rsidRDefault="00C71678" w:rsidP="0072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4"/>
        <w:gridCol w:w="365"/>
        <w:gridCol w:w="1083"/>
        <w:gridCol w:w="273"/>
        <w:gridCol w:w="1089"/>
        <w:gridCol w:w="273"/>
        <w:gridCol w:w="1078"/>
        <w:gridCol w:w="273"/>
        <w:gridCol w:w="1158"/>
      </w:tblGrid>
      <w:tr w:rsidR="00C71678" w:rsidRPr="00593CCB" w:rsidTr="00E544C9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71678" w:rsidRPr="00593CCB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3"/>
            <w:shd w:val="clear" w:color="auto" w:fill="auto"/>
          </w:tcPr>
          <w:p w:rsidR="00C71678" w:rsidRPr="00593CCB" w:rsidRDefault="00C71678" w:rsidP="00C71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4C9" w:rsidRPr="00593CCB" w:rsidTr="00E544C9">
        <w:trPr>
          <w:trHeight w:val="412"/>
          <w:tblHeader/>
        </w:trPr>
        <w:tc>
          <w:tcPr>
            <w:tcW w:w="1986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E544C9" w:rsidRPr="009E402F" w:rsidRDefault="002D58AC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544C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E544C9" w:rsidRPr="00EE5739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E544C9" w:rsidRPr="009E402F" w:rsidRDefault="002D58AC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544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44C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544C9" w:rsidRPr="00593CCB" w:rsidTr="00E544C9">
        <w:trPr>
          <w:trHeight w:val="412"/>
          <w:tblHeader/>
        </w:trPr>
        <w:tc>
          <w:tcPr>
            <w:tcW w:w="1986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E544C9" w:rsidRPr="00593CCB" w:rsidRDefault="00E544C9" w:rsidP="00E5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D58A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D58A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E544C9" w:rsidRPr="009E402F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D58A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E544C9" w:rsidRPr="001B41B9" w:rsidRDefault="00E544C9" w:rsidP="00E54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D58A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71678" w:rsidRPr="00593CCB" w:rsidTr="00E544C9">
        <w:trPr>
          <w:trHeight w:val="412"/>
          <w:tblHeader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  <w:shd w:val="clear" w:color="auto" w:fill="auto"/>
          </w:tcPr>
          <w:p w:rsidR="00C71678" w:rsidRPr="00593CCB" w:rsidRDefault="00C71678" w:rsidP="00C7167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71678" w:rsidRPr="00593CCB" w:rsidTr="00E544C9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:rsidR="00C71678" w:rsidRPr="00593CC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C71678" w:rsidRPr="00593CCB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71678" w:rsidRPr="00593CCB" w:rsidTr="00E544C9">
        <w:trPr>
          <w:trHeight w:val="412"/>
        </w:trPr>
        <w:tc>
          <w:tcPr>
            <w:tcW w:w="1986" w:type="pct"/>
          </w:tcPr>
          <w:p w:rsidR="00C71678" w:rsidRPr="00120C96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ผลสับปะรดที่พร้อมเก็บเกี่ยว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C71678" w:rsidRPr="000D44EB" w:rsidRDefault="00C66B0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11,207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2D58AC" w:rsidP="00374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2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8AC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2D58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58AC">
              <w:rPr>
                <w:rFonts w:ascii="Angsana New" w:hAnsi="Angsana New" w:cs="Angsana New"/>
                <w:sz w:val="30"/>
                <w:szCs w:val="30"/>
                <w:cs/>
              </w:rPr>
              <w:t>585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C71678" w:rsidRPr="000D44EB" w:rsidRDefault="00C66B08" w:rsidP="00374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10,951</w:t>
            </w:r>
          </w:p>
        </w:tc>
        <w:tc>
          <w:tcPr>
            <w:tcW w:w="147" w:type="pct"/>
            <w:shd w:val="clear" w:color="auto" w:fill="auto"/>
          </w:tcPr>
          <w:p w:rsidR="00C71678" w:rsidRPr="00FD7DB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71678" w:rsidRPr="00FE4ED7" w:rsidRDefault="002D58AC" w:rsidP="00374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8AC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2D58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58AC">
              <w:rPr>
                <w:rFonts w:ascii="Angsana New" w:hAnsi="Angsana New" w:cs="Angsana New"/>
                <w:sz w:val="30"/>
                <w:szCs w:val="30"/>
                <w:cs/>
              </w:rPr>
              <w:t>585</w:t>
            </w:r>
          </w:p>
        </w:tc>
      </w:tr>
      <w:tr w:rsidR="00B47C12" w:rsidRPr="00AF53E9" w:rsidTr="00AF53E9">
        <w:trPr>
          <w:trHeight w:val="73"/>
        </w:trPr>
        <w:tc>
          <w:tcPr>
            <w:tcW w:w="1986" w:type="pct"/>
          </w:tcPr>
          <w:p w:rsidR="00B47C12" w:rsidRPr="00C66B08" w:rsidRDefault="00B47C12" w:rsidP="00AF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97" w:type="pct"/>
          </w:tcPr>
          <w:p w:rsidR="00B47C12" w:rsidRPr="00C66B08" w:rsidRDefault="00B47C12" w:rsidP="00AF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B47C12" w:rsidRPr="00C66B08" w:rsidRDefault="00B47C12" w:rsidP="00AF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0" w:lineRule="atLeast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47C12" w:rsidRPr="00C66B08" w:rsidRDefault="00B47C12" w:rsidP="00AF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B47C12" w:rsidRPr="00C66B08" w:rsidRDefault="00B47C12" w:rsidP="00374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2"/>
              </w:tabs>
              <w:spacing w:before="0" w:line="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47C12" w:rsidRPr="00C66B08" w:rsidRDefault="00B47C12" w:rsidP="00AF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B47C12" w:rsidRPr="00C66B08" w:rsidRDefault="00B47C12" w:rsidP="00AF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47C12" w:rsidRPr="00C66B08" w:rsidRDefault="00B47C12" w:rsidP="00AF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B47C12" w:rsidRPr="00C66B08" w:rsidRDefault="00B47C12" w:rsidP="00AF53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678" w:rsidRPr="00593CCB" w:rsidTr="00E544C9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C71678" w:rsidRPr="000D44EB" w:rsidRDefault="00C71678" w:rsidP="00374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89"/>
                <w:tab w:val="decimal" w:pos="83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C71678" w:rsidRPr="001D76F1" w:rsidRDefault="00C71678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1678" w:rsidRPr="00593CCB" w:rsidTr="00C71678">
        <w:trPr>
          <w:trHeight w:val="412"/>
        </w:trPr>
        <w:tc>
          <w:tcPr>
            <w:tcW w:w="2183" w:type="pct"/>
            <w:gridSpan w:val="2"/>
          </w:tcPr>
          <w:p w:rsidR="00C71678" w:rsidRPr="00120C96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สินทรัพย์ชีวภาพ</w:t>
            </w:r>
            <w:r w:rsidRPr="00120C96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120C9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ต้นสับปะรดที่ยังไม่พร้อมให้</w:t>
            </w:r>
          </w:p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346F5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ผลิตผลและผลสับปะรดที่ยังไม่พร้อมเก็บเกี่ยว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C66B08" w:rsidRDefault="00C66B0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24D35" w:rsidRPr="000D44EB" w:rsidRDefault="00C66B0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116,26</w:t>
            </w:r>
            <w:r w:rsidR="00F21CC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C71678" w:rsidRDefault="00C71678" w:rsidP="00374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2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2D58AC" w:rsidRPr="002D58AC" w:rsidRDefault="002D58AC" w:rsidP="00374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2"/>
              </w:tabs>
              <w:spacing w:before="0" w:line="240" w:lineRule="auto"/>
              <w:ind w:left="-108" w:right="-199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D58AC">
              <w:rPr>
                <w:rFonts w:ascii="Angsana New" w:hAnsi="Angsana New"/>
                <w:sz w:val="30"/>
                <w:szCs w:val="30"/>
              </w:rPr>
              <w:t>102,488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C66B08" w:rsidRDefault="00C66B0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24D35" w:rsidRPr="000D44EB" w:rsidRDefault="00C66B08" w:rsidP="00374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84,48</w:t>
            </w:r>
            <w:r w:rsidR="00F21CC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C71678" w:rsidRPr="00FD7DB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2D58AC" w:rsidRDefault="002D58AC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C71678" w:rsidRPr="002D58AC" w:rsidRDefault="002D58AC" w:rsidP="002D58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D58AC">
              <w:rPr>
                <w:rFonts w:ascii="Angsana New" w:hAnsi="Angsana New" w:cs="Angsana New"/>
                <w:sz w:val="30"/>
                <w:szCs w:val="30"/>
                <w:cs/>
              </w:rPr>
              <w:t>78</w:t>
            </w:r>
            <w:r w:rsidRPr="002D58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58AC">
              <w:rPr>
                <w:rFonts w:ascii="Angsana New" w:hAnsi="Angsana New" w:cs="Angsana New"/>
                <w:sz w:val="30"/>
                <w:szCs w:val="30"/>
                <w:cs/>
              </w:rPr>
              <w:t>245</w:t>
            </w:r>
          </w:p>
        </w:tc>
      </w:tr>
      <w:tr w:rsidR="00C71678" w:rsidRPr="00074CD4" w:rsidTr="00E544C9">
        <w:trPr>
          <w:trHeight w:val="412"/>
        </w:trPr>
        <w:tc>
          <w:tcPr>
            <w:tcW w:w="1986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7" w:type="pct"/>
          </w:tcPr>
          <w:p w:rsidR="00C71678" w:rsidRPr="00593CC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C71678" w:rsidRPr="00C13B32" w:rsidRDefault="00C66B08" w:rsidP="00374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127,47</w:t>
            </w:r>
            <w:r w:rsidR="00F21CC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:rsidR="00C71678" w:rsidRPr="002D58AC" w:rsidRDefault="002D58AC" w:rsidP="00374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2"/>
              </w:tabs>
              <w:spacing w:before="0" w:line="240" w:lineRule="auto"/>
              <w:ind w:left="-108" w:right="-199"/>
              <w:rPr>
                <w:rFonts w:ascii="Angsana New" w:hAnsi="Angsana New" w:cs="Angsana New"/>
                <w:sz w:val="30"/>
                <w:szCs w:val="30"/>
              </w:rPr>
            </w:pPr>
            <w:r w:rsidRPr="002D58AC">
              <w:rPr>
                <w:rFonts w:ascii="Angsana New" w:hAnsi="Angsana New"/>
                <w:sz w:val="30"/>
                <w:szCs w:val="30"/>
              </w:rPr>
              <w:t>115,073</w:t>
            </w:r>
          </w:p>
        </w:tc>
        <w:tc>
          <w:tcPr>
            <w:tcW w:w="147" w:type="pct"/>
            <w:shd w:val="clear" w:color="auto" w:fill="auto"/>
          </w:tcPr>
          <w:p w:rsidR="00C71678" w:rsidRPr="000D44EB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C71678" w:rsidRPr="000D44EB" w:rsidRDefault="00C66B0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95,43</w:t>
            </w:r>
            <w:r w:rsidR="00F21CC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:rsidR="00C71678" w:rsidRPr="001443DE" w:rsidRDefault="00C71678" w:rsidP="00C7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C71678" w:rsidRPr="00FE4ED7" w:rsidRDefault="002D58AC" w:rsidP="00C716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8AC">
              <w:rPr>
                <w:rFonts w:ascii="Angsana New" w:hAnsi="Angsana New" w:cs="Angsana New"/>
                <w:sz w:val="30"/>
                <w:szCs w:val="30"/>
                <w:cs/>
              </w:rPr>
              <w:t>90</w:t>
            </w:r>
            <w:r w:rsidRPr="002D58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58AC">
              <w:rPr>
                <w:rFonts w:ascii="Angsana New" w:hAnsi="Angsana New" w:cs="Angsana New"/>
                <w:sz w:val="30"/>
                <w:szCs w:val="30"/>
                <w:cs/>
              </w:rPr>
              <w:t>830</w:t>
            </w:r>
          </w:p>
        </w:tc>
      </w:tr>
    </w:tbl>
    <w:p w:rsidR="00AF53E9" w:rsidRPr="00C66B08" w:rsidRDefault="00AF53E9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726968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รายการเคลื่อนไหวของสินทรัพย์ชีวภาพระหว่างงวด</w:t>
      </w:r>
      <w:r w:rsidR="00433F59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433F59">
        <w:rPr>
          <w:rFonts w:asciiTheme="majorBidi" w:hAnsiTheme="majorBidi" w:cstheme="majorBidi"/>
          <w:sz w:val="30"/>
          <w:szCs w:val="30"/>
        </w:rPr>
        <w:t>31</w:t>
      </w:r>
      <w:r w:rsidR="00E544C9">
        <w:rPr>
          <w:rFonts w:asciiTheme="majorBidi" w:hAnsiTheme="majorBidi" w:cstheme="majorBidi"/>
          <w:sz w:val="30"/>
          <w:szCs w:val="30"/>
        </w:rPr>
        <w:t xml:space="preserve"> </w:t>
      </w:r>
      <w:r w:rsidR="00433F5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750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726968" w:rsidRPr="00C66B08" w:rsidRDefault="00726968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3"/>
        <w:gridCol w:w="1094"/>
        <w:gridCol w:w="347"/>
        <w:gridCol w:w="996"/>
        <w:gridCol w:w="274"/>
        <w:gridCol w:w="1159"/>
      </w:tblGrid>
      <w:tr w:rsidR="00AA4887" w:rsidRPr="00593CCB" w:rsidTr="00000CC3">
        <w:trPr>
          <w:trHeight w:val="427"/>
        </w:trPr>
        <w:tc>
          <w:tcPr>
            <w:tcW w:w="2184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AA4887" w:rsidRPr="00593CCB" w:rsidRDefault="00AA4887" w:rsidP="0052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left" w:pos="1781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pct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AA4887" w:rsidRPr="00593CCB" w:rsidRDefault="00AA4887" w:rsidP="0027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F59" w:rsidRPr="00593CCB" w:rsidTr="00000CC3">
        <w:trPr>
          <w:trHeight w:val="442"/>
        </w:trPr>
        <w:tc>
          <w:tcPr>
            <w:tcW w:w="2184" w:type="pct"/>
          </w:tcPr>
          <w:p w:rsidR="00433F59" w:rsidRPr="00433F59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593C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:rsidR="00433F59" w:rsidRPr="001B41B9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:rsidR="00433F59" w:rsidRPr="001B41B9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33F59" w:rsidRPr="001B41B9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87" w:type="pct"/>
          </w:tcPr>
          <w:p w:rsidR="00433F59" w:rsidRPr="001B41B9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433F59" w:rsidRPr="001B41B9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:rsidR="00433F59" w:rsidRPr="001B41B9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433F59" w:rsidRPr="001B41B9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54059" w:rsidRPr="00593CCB" w:rsidTr="00000CC3">
        <w:trPr>
          <w:trHeight w:val="427"/>
        </w:trPr>
        <w:tc>
          <w:tcPr>
            <w:tcW w:w="2184" w:type="pct"/>
          </w:tcPr>
          <w:p w:rsidR="00E54059" w:rsidRPr="00593CCB" w:rsidRDefault="00E54059" w:rsidP="00E5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816" w:type="pct"/>
            <w:gridSpan w:val="7"/>
          </w:tcPr>
          <w:p w:rsidR="00E54059" w:rsidRPr="00593CCB" w:rsidRDefault="00E54059" w:rsidP="00E5405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93C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33F59" w:rsidRPr="00FD1117" w:rsidTr="00000CC3">
        <w:trPr>
          <w:trHeight w:val="427"/>
        </w:trPr>
        <w:tc>
          <w:tcPr>
            <w:tcW w:w="2184" w:type="pct"/>
          </w:tcPr>
          <w:p w:rsidR="00433F59" w:rsidRPr="00593CCB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2561/ 2560</w:t>
            </w:r>
          </w:p>
        </w:tc>
        <w:tc>
          <w:tcPr>
            <w:tcW w:w="582" w:type="pct"/>
            <w:shd w:val="clear" w:color="auto" w:fill="auto"/>
          </w:tcPr>
          <w:p w:rsidR="00433F59" w:rsidRPr="00AA4887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115,073</w:t>
            </w:r>
          </w:p>
        </w:tc>
        <w:tc>
          <w:tcPr>
            <w:tcW w:w="14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433F59" w:rsidRPr="00AA4887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136,691</w:t>
            </w:r>
          </w:p>
        </w:tc>
        <w:tc>
          <w:tcPr>
            <w:tcW w:w="18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433F59" w:rsidRPr="0050279F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90,830</w:t>
            </w:r>
          </w:p>
        </w:tc>
        <w:tc>
          <w:tcPr>
            <w:tcW w:w="148" w:type="pct"/>
            <w:shd w:val="clear" w:color="auto" w:fill="auto"/>
          </w:tcPr>
          <w:p w:rsidR="00433F59" w:rsidRPr="0050279F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433F59" w:rsidRPr="00FD1117" w:rsidRDefault="00433F59" w:rsidP="00374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117">
              <w:rPr>
                <w:rFonts w:asciiTheme="majorBidi" w:hAnsiTheme="majorBidi" w:cstheme="majorBidi"/>
                <w:sz w:val="30"/>
                <w:szCs w:val="30"/>
              </w:rPr>
              <w:t>115,770</w:t>
            </w:r>
          </w:p>
        </w:tc>
      </w:tr>
      <w:tr w:rsidR="00433F59" w:rsidRPr="00FD1117" w:rsidTr="00000CC3">
        <w:trPr>
          <w:trHeight w:val="412"/>
        </w:trPr>
        <w:tc>
          <w:tcPr>
            <w:tcW w:w="2184" w:type="pct"/>
          </w:tcPr>
          <w:p w:rsidR="00433F59" w:rsidRPr="00593CCB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582" w:type="pct"/>
            <w:shd w:val="clear" w:color="auto" w:fill="auto"/>
          </w:tcPr>
          <w:p w:rsidR="00433F59" w:rsidRPr="00AA4887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66,451</w:t>
            </w:r>
          </w:p>
        </w:tc>
        <w:tc>
          <w:tcPr>
            <w:tcW w:w="14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433F59" w:rsidRPr="00AA4887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65,674</w:t>
            </w:r>
          </w:p>
        </w:tc>
        <w:tc>
          <w:tcPr>
            <w:tcW w:w="18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433F59" w:rsidRPr="0050279F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58,811</w:t>
            </w:r>
          </w:p>
        </w:tc>
        <w:tc>
          <w:tcPr>
            <w:tcW w:w="148" w:type="pct"/>
            <w:shd w:val="clear" w:color="auto" w:fill="auto"/>
          </w:tcPr>
          <w:p w:rsidR="00433F59" w:rsidRPr="0050279F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433F59" w:rsidRPr="00FD1117" w:rsidRDefault="00433F59" w:rsidP="00374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117">
              <w:rPr>
                <w:rFonts w:asciiTheme="majorBidi" w:hAnsiTheme="majorBidi" w:cstheme="majorBidi"/>
                <w:sz w:val="30"/>
                <w:szCs w:val="30"/>
              </w:rPr>
              <w:t>59,843</w:t>
            </w:r>
          </w:p>
        </w:tc>
      </w:tr>
      <w:tr w:rsidR="00433F59" w:rsidRPr="00FD1117" w:rsidTr="00000CC3">
        <w:trPr>
          <w:trHeight w:val="412"/>
        </w:trPr>
        <w:tc>
          <w:tcPr>
            <w:tcW w:w="2184" w:type="pct"/>
          </w:tcPr>
          <w:p w:rsidR="00433F59" w:rsidRPr="00D23374" w:rsidRDefault="00433F59" w:rsidP="00433F59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582" w:type="pct"/>
            <w:shd w:val="clear" w:color="auto" w:fill="auto"/>
          </w:tcPr>
          <w:p w:rsidR="00433F59" w:rsidRPr="00AA4887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1,864</w:t>
            </w:r>
          </w:p>
        </w:tc>
        <w:tc>
          <w:tcPr>
            <w:tcW w:w="14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433F59" w:rsidRPr="00AA4887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18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433F59" w:rsidRPr="0050279F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</w:t>
            </w:r>
            <w:r w:rsidR="00D573E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:rsidR="00433F59" w:rsidRPr="0050279F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433F59" w:rsidRPr="00FD1117" w:rsidRDefault="00433F59" w:rsidP="00374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117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433F59" w:rsidRPr="00FD1117" w:rsidTr="00000CC3">
        <w:trPr>
          <w:trHeight w:val="412"/>
        </w:trPr>
        <w:tc>
          <w:tcPr>
            <w:tcW w:w="2184" w:type="pct"/>
          </w:tcPr>
          <w:p w:rsidR="00433F59" w:rsidRPr="008E74D6" w:rsidRDefault="00433F59" w:rsidP="00433F59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8E74D6">
              <w:rPr>
                <w:rFonts w:ascii="Angsana New" w:hAnsi="Angsana New"/>
                <w:sz w:val="30"/>
                <w:szCs w:val="30"/>
              </w:rPr>
              <w:t>/</w:t>
            </w:r>
            <w:r w:rsidRPr="008E74D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582" w:type="pct"/>
            <w:shd w:val="clear" w:color="auto" w:fill="auto"/>
          </w:tcPr>
          <w:p w:rsidR="00433F59" w:rsidRPr="00AA4887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(47,773)</w:t>
            </w:r>
          </w:p>
        </w:tc>
        <w:tc>
          <w:tcPr>
            <w:tcW w:w="14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433F59" w:rsidRPr="00AA4887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(50,732)</w:t>
            </w:r>
          </w:p>
        </w:tc>
        <w:tc>
          <w:tcPr>
            <w:tcW w:w="18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433F59" w:rsidRPr="0050279F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(47,437)</w:t>
            </w:r>
          </w:p>
        </w:tc>
        <w:tc>
          <w:tcPr>
            <w:tcW w:w="148" w:type="pct"/>
            <w:shd w:val="clear" w:color="auto" w:fill="auto"/>
          </w:tcPr>
          <w:p w:rsidR="00433F59" w:rsidRPr="0050279F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433F59" w:rsidRPr="00FD1117" w:rsidRDefault="00433F59" w:rsidP="00FD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117">
              <w:rPr>
                <w:rFonts w:asciiTheme="majorBidi" w:hAnsiTheme="majorBidi" w:cstheme="majorBidi"/>
                <w:sz w:val="30"/>
                <w:szCs w:val="30"/>
              </w:rPr>
              <w:t>(47,874)</w:t>
            </w:r>
          </w:p>
        </w:tc>
      </w:tr>
      <w:tr w:rsidR="00433F59" w:rsidRPr="00FD1117" w:rsidTr="00000CC3">
        <w:trPr>
          <w:trHeight w:val="412"/>
        </w:trPr>
        <w:tc>
          <w:tcPr>
            <w:tcW w:w="2184" w:type="pct"/>
          </w:tcPr>
          <w:p w:rsidR="00433F59" w:rsidRPr="006407D2" w:rsidRDefault="00433F59" w:rsidP="006407D2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6407D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ขาดทุนจากการวัดมูลค่าสินทรัพย์ชีวภาพ</w:t>
            </w:r>
          </w:p>
        </w:tc>
        <w:tc>
          <w:tcPr>
            <w:tcW w:w="582" w:type="pct"/>
            <w:shd w:val="clear" w:color="auto" w:fill="auto"/>
          </w:tcPr>
          <w:p w:rsidR="00433F59" w:rsidRPr="00AA4887" w:rsidRDefault="00F21CC6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(8,143</w:t>
            </w:r>
            <w:r w:rsidR="00C66B0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433F59" w:rsidRPr="00AA4887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(23,658)</w:t>
            </w:r>
          </w:p>
        </w:tc>
        <w:tc>
          <w:tcPr>
            <w:tcW w:w="18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433F59" w:rsidRPr="0050279F" w:rsidRDefault="00D573E5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(7,957</w:t>
            </w:r>
            <w:r w:rsidR="00C66B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:rsidR="00433F59" w:rsidRPr="0050279F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:rsidR="00433F59" w:rsidRPr="00FD1117" w:rsidRDefault="00433F59" w:rsidP="00FD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117">
              <w:rPr>
                <w:rFonts w:asciiTheme="majorBidi" w:hAnsiTheme="majorBidi" w:cstheme="majorBidi"/>
                <w:sz w:val="30"/>
                <w:szCs w:val="30"/>
              </w:rPr>
              <w:t>(22,060)</w:t>
            </w:r>
          </w:p>
        </w:tc>
      </w:tr>
      <w:tr w:rsidR="00433F59" w:rsidRPr="00593CCB" w:rsidTr="00000CC3">
        <w:trPr>
          <w:trHeight w:val="412"/>
        </w:trPr>
        <w:tc>
          <w:tcPr>
            <w:tcW w:w="2184" w:type="pct"/>
          </w:tcPr>
          <w:p w:rsidR="00433F59" w:rsidRPr="00593CCB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3C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3F59" w:rsidRPr="007913DF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127,47</w:t>
            </w:r>
            <w:r w:rsidR="00F21CC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3F59" w:rsidRPr="007913DF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129,905</w:t>
            </w:r>
          </w:p>
        </w:tc>
        <w:tc>
          <w:tcPr>
            <w:tcW w:w="187" w:type="pct"/>
            <w:shd w:val="clear" w:color="auto" w:fill="auto"/>
          </w:tcPr>
          <w:p w:rsidR="00433F59" w:rsidRPr="00DD178B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3F59" w:rsidRPr="007913DF" w:rsidRDefault="00C66B0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95,43</w:t>
            </w:r>
            <w:r w:rsidR="00F21C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433F59" w:rsidRPr="0050279F" w:rsidRDefault="00433F59" w:rsidP="00433F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3F59" w:rsidRPr="007913DF" w:rsidRDefault="00433F59" w:rsidP="00FD1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106,933</w:t>
            </w:r>
          </w:p>
        </w:tc>
      </w:tr>
    </w:tbl>
    <w:p w:rsidR="000443C5" w:rsidRDefault="0004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:rsidR="00AF53E9" w:rsidRDefault="00AF5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75102" w:rsidRDefault="00775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75102" w:rsidRDefault="00775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75102" w:rsidRDefault="00775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B1C49" w:rsidRDefault="008B1C49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เงินลงทุน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ใน</w:t>
      </w:r>
      <w:r w:rsidR="00B12313" w:rsidRPr="001B41B9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บริษัทร่วม</w:t>
      </w:r>
    </w:p>
    <w:p w:rsidR="00D22B06" w:rsidRDefault="00E758C0" w:rsidP="00E75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94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ab/>
      </w:r>
    </w:p>
    <w:tbl>
      <w:tblPr>
        <w:tblW w:w="928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7"/>
        <w:gridCol w:w="1081"/>
        <w:gridCol w:w="269"/>
        <w:gridCol w:w="1088"/>
        <w:gridCol w:w="370"/>
        <w:gridCol w:w="973"/>
        <w:gridCol w:w="279"/>
        <w:gridCol w:w="1159"/>
      </w:tblGrid>
      <w:tr w:rsidR="00CB4133" w:rsidRPr="00A97446" w:rsidTr="00FD1117">
        <w:trPr>
          <w:trHeight w:val="417"/>
          <w:tblHeader/>
        </w:trPr>
        <w:tc>
          <w:tcPr>
            <w:tcW w:w="2190" w:type="pct"/>
          </w:tcPr>
          <w:p w:rsidR="00CB4133" w:rsidRPr="00980593" w:rsidRDefault="00CB4133" w:rsidP="00980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9" w:type="pct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3F59" w:rsidRPr="00A97446" w:rsidTr="00FD1117">
        <w:trPr>
          <w:trHeight w:val="402"/>
          <w:tblHeader/>
        </w:trPr>
        <w:tc>
          <w:tcPr>
            <w:tcW w:w="2190" w:type="pct"/>
          </w:tcPr>
          <w:p w:rsidR="00433F59" w:rsidRPr="00AB7AB9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D40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:rsidR="00433F59" w:rsidRPr="003D40A7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433F59" w:rsidRPr="003D40A7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433F59" w:rsidRPr="003D40A7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99" w:type="pct"/>
          </w:tcPr>
          <w:p w:rsidR="00433F59" w:rsidRPr="003D40A7" w:rsidRDefault="00433F59" w:rsidP="00433F5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4" w:type="pct"/>
          </w:tcPr>
          <w:p w:rsidR="00433F59" w:rsidRPr="003D40A7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433F59" w:rsidRPr="003D40A7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433F59" w:rsidRPr="003D40A7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B4133" w:rsidRPr="00A97446" w:rsidTr="00FD1117">
        <w:trPr>
          <w:trHeight w:val="417"/>
          <w:tblHeader/>
        </w:trPr>
        <w:tc>
          <w:tcPr>
            <w:tcW w:w="2190" w:type="pct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:rsidR="00CB4133" w:rsidRPr="00A97446" w:rsidRDefault="00CB4133" w:rsidP="00A1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F59" w:rsidRPr="00E54059" w:rsidTr="00FD1117">
        <w:trPr>
          <w:trHeight w:val="417"/>
        </w:trPr>
        <w:tc>
          <w:tcPr>
            <w:tcW w:w="2190" w:type="pct"/>
          </w:tcPr>
          <w:p w:rsidR="00433F59" w:rsidRPr="00D67D3D" w:rsidRDefault="00433F59" w:rsidP="00433F59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D67D3D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2561/ 2560</w:t>
            </w:r>
          </w:p>
        </w:tc>
        <w:tc>
          <w:tcPr>
            <w:tcW w:w="582" w:type="pct"/>
            <w:shd w:val="clear" w:color="auto" w:fill="auto"/>
          </w:tcPr>
          <w:p w:rsidR="00433F59" w:rsidRPr="00CB4133" w:rsidRDefault="00C66B08" w:rsidP="00433F59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188,676</w:t>
            </w:r>
          </w:p>
        </w:tc>
        <w:tc>
          <w:tcPr>
            <w:tcW w:w="145" w:type="pct"/>
            <w:shd w:val="clear" w:color="auto" w:fill="auto"/>
          </w:tcPr>
          <w:p w:rsidR="00433F59" w:rsidRPr="00525524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433F59" w:rsidRPr="00CB4133" w:rsidRDefault="00433F59" w:rsidP="00433F59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198,726</w:t>
            </w:r>
          </w:p>
        </w:tc>
        <w:tc>
          <w:tcPr>
            <w:tcW w:w="199" w:type="pct"/>
            <w:shd w:val="clear" w:color="auto" w:fill="auto"/>
          </w:tcPr>
          <w:p w:rsidR="00433F59" w:rsidRPr="00525524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433F59" w:rsidRPr="00CB4133" w:rsidRDefault="00C66B08" w:rsidP="00433F59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50" w:type="pct"/>
            <w:shd w:val="clear" w:color="auto" w:fill="auto"/>
          </w:tcPr>
          <w:p w:rsidR="00433F59" w:rsidRPr="00525524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shd w:val="clear" w:color="auto" w:fill="auto"/>
          </w:tcPr>
          <w:p w:rsidR="00433F59" w:rsidRPr="00CB4133" w:rsidRDefault="00433F59" w:rsidP="00433F59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4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143,200</w:t>
            </w:r>
          </w:p>
        </w:tc>
      </w:tr>
      <w:tr w:rsidR="00433F59" w:rsidRPr="00A97446" w:rsidTr="00FD1117">
        <w:trPr>
          <w:trHeight w:val="402"/>
        </w:trPr>
        <w:tc>
          <w:tcPr>
            <w:tcW w:w="2190" w:type="pct"/>
          </w:tcPr>
          <w:p w:rsidR="00433F59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Pr="00BC06EB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ในบริษัทร่วม</w:t>
            </w:r>
          </w:p>
          <w:p w:rsidR="00433F59" w:rsidRPr="00BC06EB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C06EB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BC06E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82" w:type="pct"/>
            <w:shd w:val="clear" w:color="auto" w:fill="auto"/>
          </w:tcPr>
          <w:p w:rsidR="00C66B08" w:rsidRDefault="00C66B08" w:rsidP="00433F59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33F59" w:rsidRPr="00CB4133" w:rsidRDefault="00C66B08" w:rsidP="00433F59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52,520</w:t>
            </w:r>
          </w:p>
        </w:tc>
        <w:tc>
          <w:tcPr>
            <w:tcW w:w="145" w:type="pct"/>
            <w:shd w:val="clear" w:color="auto" w:fill="auto"/>
          </w:tcPr>
          <w:p w:rsidR="00433F59" w:rsidRPr="00525524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433F59" w:rsidRDefault="00433F59" w:rsidP="00433F59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33F59" w:rsidRPr="00CB4133" w:rsidRDefault="00433F59" w:rsidP="00433F59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170,428</w:t>
            </w:r>
          </w:p>
        </w:tc>
        <w:tc>
          <w:tcPr>
            <w:tcW w:w="199" w:type="pct"/>
            <w:shd w:val="clear" w:color="auto" w:fill="auto"/>
          </w:tcPr>
          <w:p w:rsidR="00433F59" w:rsidRPr="00A97446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:rsidR="00C66B08" w:rsidRDefault="00C66B08" w:rsidP="00433F5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33F59" w:rsidRPr="00CB4133" w:rsidRDefault="00C66B08" w:rsidP="00433F5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433F59" w:rsidRPr="00525524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433F59" w:rsidRDefault="00433F59" w:rsidP="00433F5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33F59" w:rsidRPr="00CB4133" w:rsidRDefault="00433F59" w:rsidP="00433F5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B0687" w:rsidRPr="00A97446" w:rsidTr="00FD1117">
        <w:trPr>
          <w:trHeight w:val="402"/>
        </w:trPr>
        <w:tc>
          <w:tcPr>
            <w:tcW w:w="2190" w:type="pct"/>
          </w:tcPr>
          <w:p w:rsidR="001B0687" w:rsidRPr="00D67D3D" w:rsidRDefault="001B0687" w:rsidP="001B068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67D3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1B0687" w:rsidRPr="00CB4133" w:rsidRDefault="001B0687" w:rsidP="001B0687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(86,800)</w:t>
            </w:r>
          </w:p>
        </w:tc>
        <w:tc>
          <w:tcPr>
            <w:tcW w:w="145" w:type="pct"/>
            <w:shd w:val="clear" w:color="auto" w:fill="auto"/>
          </w:tcPr>
          <w:p w:rsidR="001B0687" w:rsidRPr="00A97446" w:rsidRDefault="001B0687" w:rsidP="001B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1B0687" w:rsidRPr="00CB4133" w:rsidRDefault="001B0687" w:rsidP="001B0687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(100,000)</w:t>
            </w:r>
          </w:p>
        </w:tc>
        <w:tc>
          <w:tcPr>
            <w:tcW w:w="199" w:type="pct"/>
            <w:shd w:val="clear" w:color="auto" w:fill="auto"/>
          </w:tcPr>
          <w:p w:rsidR="001B0687" w:rsidRPr="00A97446" w:rsidRDefault="001B0687" w:rsidP="001B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:rsidR="001B0687" w:rsidRPr="00CB4133" w:rsidRDefault="00C66B08" w:rsidP="00C66B08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1B0687" w:rsidRPr="00525524" w:rsidRDefault="001B0687" w:rsidP="001B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1B0687" w:rsidRPr="00CB4133" w:rsidRDefault="001B0687" w:rsidP="001B068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B0687" w:rsidRPr="00520F1F" w:rsidTr="00FD1117">
        <w:trPr>
          <w:trHeight w:val="403"/>
        </w:trPr>
        <w:tc>
          <w:tcPr>
            <w:tcW w:w="2190" w:type="pct"/>
          </w:tcPr>
          <w:p w:rsidR="001B0687" w:rsidRPr="00D67D3D" w:rsidRDefault="001B0687" w:rsidP="001B068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40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:rsidR="001B0687" w:rsidRPr="00CB4133" w:rsidRDefault="00C66B08" w:rsidP="001B0687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154,396</w:t>
            </w:r>
          </w:p>
        </w:tc>
        <w:tc>
          <w:tcPr>
            <w:tcW w:w="145" w:type="pct"/>
            <w:shd w:val="clear" w:color="auto" w:fill="auto"/>
          </w:tcPr>
          <w:p w:rsidR="001B0687" w:rsidRPr="00CB4133" w:rsidRDefault="001B0687" w:rsidP="001B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:rsidR="001B0687" w:rsidRPr="00CB4133" w:rsidRDefault="001B0687" w:rsidP="001B0687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269,154</w:t>
            </w:r>
          </w:p>
        </w:tc>
        <w:tc>
          <w:tcPr>
            <w:tcW w:w="199" w:type="pct"/>
            <w:shd w:val="clear" w:color="auto" w:fill="auto"/>
          </w:tcPr>
          <w:p w:rsidR="001B0687" w:rsidRPr="00CB4133" w:rsidRDefault="001B0687" w:rsidP="001B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:rsidR="001B0687" w:rsidRPr="00CB4133" w:rsidRDefault="00C66B08" w:rsidP="001B0687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  <w:tc>
          <w:tcPr>
            <w:tcW w:w="150" w:type="pct"/>
            <w:shd w:val="clear" w:color="auto" w:fill="auto"/>
          </w:tcPr>
          <w:p w:rsidR="001B0687" w:rsidRPr="00CB4133" w:rsidRDefault="001B0687" w:rsidP="001B0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1B0687" w:rsidRPr="00CB4133" w:rsidRDefault="001B0687" w:rsidP="001B0687">
            <w:pPr>
              <w:pStyle w:val="acctfourfigures"/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143,200</w:t>
            </w:r>
          </w:p>
        </w:tc>
      </w:tr>
    </w:tbl>
    <w:p w:rsidR="00D22B06" w:rsidRPr="00FD1117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0077" w:rsidRDefault="007C0077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ไม่มีการซื้อและจำหน่ายเงินลงทุนในบริษัทร่วมในระหว่างงวด</w:t>
      </w:r>
      <w:r w:rsidR="00433F59">
        <w:rPr>
          <w:rFonts w:ascii="Angsana New" w:hAnsi="Angsana New" w:hint="cs"/>
          <w:spacing w:val="6"/>
          <w:sz w:val="30"/>
          <w:szCs w:val="30"/>
          <w:cs/>
        </w:rPr>
        <w:t>หก</w:t>
      </w:r>
      <w:r w:rsidRPr="00980593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 w:rsidR="00433F59">
        <w:rPr>
          <w:rFonts w:ascii="Angsana New" w:hAnsi="Angsana New"/>
          <w:spacing w:val="6"/>
          <w:sz w:val="30"/>
          <w:szCs w:val="30"/>
        </w:rPr>
        <w:t>31</w:t>
      </w:r>
      <w:r w:rsidR="000B4222" w:rsidRPr="00980593">
        <w:rPr>
          <w:rFonts w:ascii="Angsana New" w:hAnsi="Angsana New"/>
          <w:spacing w:val="6"/>
          <w:sz w:val="30"/>
          <w:szCs w:val="30"/>
        </w:rPr>
        <w:t xml:space="preserve"> </w:t>
      </w:r>
      <w:r w:rsidR="00433F59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98059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0593">
        <w:rPr>
          <w:rFonts w:ascii="Angsana New" w:hAnsi="Angsana New"/>
          <w:spacing w:val="6"/>
          <w:sz w:val="30"/>
          <w:szCs w:val="30"/>
        </w:rPr>
        <w:t>25</w:t>
      </w:r>
      <w:r w:rsidR="00AB7AB9">
        <w:rPr>
          <w:rFonts w:ascii="Angsana New" w:hAnsi="Angsana New"/>
          <w:spacing w:val="6"/>
          <w:sz w:val="30"/>
          <w:szCs w:val="30"/>
        </w:rPr>
        <w:t>6</w:t>
      </w:r>
      <w:r w:rsidR="00433F59">
        <w:rPr>
          <w:rFonts w:ascii="Angsana New" w:hAnsi="Angsana New"/>
          <w:spacing w:val="6"/>
          <w:sz w:val="30"/>
          <w:szCs w:val="30"/>
        </w:rPr>
        <w:t>2</w:t>
      </w:r>
    </w:p>
    <w:p w:rsidR="00D54AED" w:rsidRDefault="00D54AED" w:rsidP="0045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466B41" w:rsidRPr="00624DEC" w:rsidRDefault="00D54AED" w:rsidP="0045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4AED">
        <w:rPr>
          <w:rFonts w:ascii="Angsana New" w:hAnsi="Angsana New"/>
          <w:sz w:val="30"/>
          <w:szCs w:val="30"/>
          <w:cs/>
        </w:rPr>
        <w:t>ในการประชุมผู้ถือหุ้นของ</w:t>
      </w:r>
      <w:r w:rsidR="00452FD7">
        <w:rPr>
          <w:rFonts w:ascii="Angsana New" w:hAnsi="Angsana New" w:hint="cs"/>
          <w:sz w:val="30"/>
          <w:szCs w:val="30"/>
          <w:cs/>
        </w:rPr>
        <w:t>บริษัท อีสเทิร์น ซีบอร์ด อินดัสเตรียล เอสเตท (ระยอง) จำกัด ซึ่งเป็น</w:t>
      </w:r>
      <w:r w:rsidRPr="00D54AED">
        <w:rPr>
          <w:rFonts w:ascii="Angsana New" w:hAnsi="Angsana New"/>
          <w:sz w:val="30"/>
          <w:szCs w:val="30"/>
          <w:cs/>
        </w:rPr>
        <w:t>บริษัทร่วม</w:t>
      </w:r>
      <w:r w:rsidR="001C45B5">
        <w:rPr>
          <w:rFonts w:ascii="Angsana New" w:hAnsi="Angsana New" w:hint="cs"/>
          <w:sz w:val="30"/>
          <w:szCs w:val="30"/>
          <w:cs/>
        </w:rPr>
        <w:t>ของบริษัท</w:t>
      </w:r>
      <w:r w:rsidR="00452FD7">
        <w:rPr>
          <w:rFonts w:ascii="Angsana New" w:hAnsi="Angsana New" w:hint="cs"/>
          <w:sz w:val="30"/>
          <w:szCs w:val="30"/>
          <w:cs/>
        </w:rPr>
        <w:t xml:space="preserve"> </w:t>
      </w:r>
      <w:r w:rsidR="00452FD7">
        <w:rPr>
          <w:rFonts w:ascii="Angsana New" w:hAnsi="Angsana New"/>
          <w:sz w:val="30"/>
          <w:szCs w:val="30"/>
        </w:rPr>
        <w:t xml:space="preserve">             </w:t>
      </w:r>
      <w:r w:rsidRPr="00D54AE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AED">
        <w:rPr>
          <w:rFonts w:ascii="Angsana New" w:hAnsi="Angsana New"/>
          <w:sz w:val="30"/>
          <w:szCs w:val="30"/>
        </w:rPr>
        <w:t xml:space="preserve">28 </w:t>
      </w:r>
      <w:r w:rsidRPr="00D54AED">
        <w:rPr>
          <w:rFonts w:ascii="Angsana New" w:hAnsi="Angsana New"/>
          <w:sz w:val="30"/>
          <w:szCs w:val="30"/>
          <w:cs/>
        </w:rPr>
        <w:t xml:space="preserve">มีนาคม </w:t>
      </w:r>
      <w:r w:rsidRPr="00D54AED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/>
          <w:sz w:val="30"/>
          <w:szCs w:val="30"/>
          <w:cs/>
        </w:rPr>
        <w:t>ผู้ถือหุ้น</w:t>
      </w:r>
      <w:r w:rsidR="00624DEC">
        <w:rPr>
          <w:rFonts w:ascii="Angsana New" w:hAnsi="Angsana New" w:hint="cs"/>
          <w:sz w:val="30"/>
          <w:szCs w:val="30"/>
          <w:cs/>
        </w:rPr>
        <w:t>ของ</w:t>
      </w:r>
      <w:r w:rsidR="00624DEC" w:rsidRPr="00D54AED">
        <w:rPr>
          <w:rFonts w:ascii="Angsana New" w:hAnsi="Angsana New"/>
          <w:sz w:val="30"/>
          <w:szCs w:val="30"/>
          <w:cs/>
        </w:rPr>
        <w:t>บริษัท</w:t>
      </w:r>
      <w:r w:rsidR="00624DEC">
        <w:rPr>
          <w:rFonts w:ascii="Angsana New" w:hAnsi="Angsana New" w:hint="cs"/>
          <w:sz w:val="30"/>
          <w:szCs w:val="30"/>
          <w:cs/>
        </w:rPr>
        <w:t>ร่วมดังกล่าว</w:t>
      </w:r>
      <w:r>
        <w:rPr>
          <w:rFonts w:ascii="Angsana New" w:hAnsi="Angsana New"/>
          <w:sz w:val="30"/>
          <w:szCs w:val="30"/>
          <w:cs/>
        </w:rPr>
        <w:t>มีมติอนุมัติลดทุนจ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D54AED">
        <w:rPr>
          <w:rFonts w:ascii="Angsana New" w:hAnsi="Angsana New"/>
          <w:sz w:val="30"/>
          <w:szCs w:val="30"/>
          <w:cs/>
        </w:rPr>
        <w:t xml:space="preserve">ทะเบียนจากจำนวน </w:t>
      </w:r>
      <w:r w:rsidRPr="00D54AED">
        <w:rPr>
          <w:rFonts w:ascii="Angsana New" w:hAnsi="Angsana New"/>
          <w:sz w:val="30"/>
          <w:szCs w:val="30"/>
        </w:rPr>
        <w:t xml:space="preserve">358 </w:t>
      </w:r>
      <w:r w:rsidRPr="00D54AED">
        <w:rPr>
          <w:rFonts w:ascii="Angsana New" w:hAnsi="Angsana New"/>
          <w:sz w:val="30"/>
          <w:szCs w:val="30"/>
          <w:cs/>
        </w:rPr>
        <w:t>ล้านบาท</w:t>
      </w:r>
      <w:r w:rsidR="00452FD7">
        <w:rPr>
          <w:rFonts w:ascii="Angsana New" w:hAnsi="Angsana New"/>
          <w:sz w:val="30"/>
          <w:szCs w:val="30"/>
        </w:rPr>
        <w:t xml:space="preserve">  </w:t>
      </w:r>
      <w:r w:rsidRPr="00D54AED">
        <w:rPr>
          <w:rFonts w:ascii="Angsana New" w:hAnsi="Angsana New"/>
          <w:sz w:val="30"/>
          <w:szCs w:val="30"/>
          <w:cs/>
        </w:rPr>
        <w:t xml:space="preserve"> (หุ้นสามัญจำนวน </w:t>
      </w:r>
      <w:r w:rsidRPr="00D54AED">
        <w:rPr>
          <w:rFonts w:ascii="Angsana New" w:hAnsi="Angsana New"/>
          <w:sz w:val="30"/>
          <w:szCs w:val="30"/>
        </w:rPr>
        <w:t>35</w:t>
      </w:r>
      <w:r w:rsidR="00452FD7">
        <w:rPr>
          <w:rFonts w:ascii="Angsana New" w:hAnsi="Angsana New"/>
          <w:sz w:val="30"/>
          <w:szCs w:val="30"/>
        </w:rPr>
        <w:t xml:space="preserve">,800,000 </w:t>
      </w:r>
      <w:r w:rsidR="00452FD7">
        <w:rPr>
          <w:rFonts w:ascii="Angsana New" w:hAnsi="Angsana New"/>
          <w:sz w:val="30"/>
          <w:szCs w:val="30"/>
          <w:cs/>
        </w:rPr>
        <w:t>หุ้น มูลค่าที่ตราไว้หุ้นละ</w:t>
      </w:r>
      <w:r w:rsidR="00452FD7">
        <w:rPr>
          <w:rFonts w:ascii="Angsana New" w:hAnsi="Angsana New"/>
          <w:sz w:val="30"/>
          <w:szCs w:val="30"/>
        </w:rPr>
        <w:t xml:space="preserve"> </w:t>
      </w:r>
      <w:r w:rsidRPr="00D54AED">
        <w:rPr>
          <w:rFonts w:ascii="Angsana New" w:hAnsi="Angsana New"/>
          <w:sz w:val="30"/>
          <w:szCs w:val="30"/>
        </w:rPr>
        <w:t xml:space="preserve">10 </w:t>
      </w:r>
      <w:r w:rsidRPr="00D54AED">
        <w:rPr>
          <w:rFonts w:ascii="Angsana New" w:hAnsi="Angsana New"/>
          <w:sz w:val="30"/>
          <w:szCs w:val="30"/>
          <w:cs/>
        </w:rPr>
        <w:t xml:space="preserve">บาท) เป็นจำนวน </w:t>
      </w:r>
      <w:r w:rsidRPr="00D54AED">
        <w:rPr>
          <w:rFonts w:ascii="Angsana New" w:hAnsi="Angsana New"/>
          <w:sz w:val="30"/>
          <w:szCs w:val="30"/>
        </w:rPr>
        <w:t xml:space="preserve">158 </w:t>
      </w:r>
      <w:r w:rsidRPr="00D54AED">
        <w:rPr>
          <w:rFonts w:ascii="Angsana New" w:hAnsi="Angsana New"/>
          <w:sz w:val="30"/>
          <w:szCs w:val="30"/>
          <w:cs/>
        </w:rPr>
        <w:t>ล้านบาท</w:t>
      </w:r>
      <w:r w:rsidR="00452FD7">
        <w:rPr>
          <w:rFonts w:ascii="Angsana New" w:hAnsi="Angsana New"/>
          <w:sz w:val="30"/>
          <w:szCs w:val="30"/>
        </w:rPr>
        <w:t xml:space="preserve"> </w:t>
      </w:r>
      <w:r w:rsidRPr="00D54AED">
        <w:rPr>
          <w:rFonts w:ascii="Angsana New" w:hAnsi="Angsana New"/>
          <w:sz w:val="30"/>
          <w:szCs w:val="30"/>
          <w:cs/>
        </w:rPr>
        <w:t xml:space="preserve">(หุ้นสามัญจำนวน </w:t>
      </w:r>
      <w:r w:rsidR="00452FD7">
        <w:rPr>
          <w:rFonts w:ascii="Angsana New" w:hAnsi="Angsana New"/>
          <w:sz w:val="30"/>
          <w:szCs w:val="30"/>
        </w:rPr>
        <w:t>15,</w:t>
      </w:r>
      <w:r w:rsidRPr="00D54AED">
        <w:rPr>
          <w:rFonts w:ascii="Angsana New" w:hAnsi="Angsana New"/>
          <w:sz w:val="30"/>
          <w:szCs w:val="30"/>
        </w:rPr>
        <w:t>8</w:t>
      </w:r>
      <w:r w:rsidR="00452FD7">
        <w:rPr>
          <w:rFonts w:ascii="Angsana New" w:hAnsi="Angsana New"/>
          <w:sz w:val="30"/>
          <w:szCs w:val="30"/>
        </w:rPr>
        <w:t>00,000</w:t>
      </w:r>
      <w:r w:rsidRPr="00D54AED">
        <w:rPr>
          <w:rFonts w:ascii="Angsana New" w:hAnsi="Angsana New"/>
          <w:sz w:val="30"/>
          <w:szCs w:val="30"/>
        </w:rPr>
        <w:t xml:space="preserve"> </w:t>
      </w:r>
      <w:r w:rsidRPr="00D54AED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D54AED">
        <w:rPr>
          <w:rFonts w:ascii="Angsana New" w:hAnsi="Angsana New"/>
          <w:sz w:val="30"/>
          <w:szCs w:val="30"/>
        </w:rPr>
        <w:t xml:space="preserve">10 </w:t>
      </w:r>
      <w:r w:rsidRPr="00D54AED">
        <w:rPr>
          <w:rFonts w:ascii="Angsana New" w:hAnsi="Angsana New"/>
          <w:sz w:val="30"/>
          <w:szCs w:val="30"/>
          <w:cs/>
        </w:rPr>
        <w:t>บาท)</w:t>
      </w:r>
      <w:r w:rsidR="00C83852">
        <w:rPr>
          <w:rFonts w:ascii="Angsana New" w:hAnsi="Angsana New"/>
          <w:sz w:val="30"/>
          <w:szCs w:val="30"/>
        </w:rPr>
        <w:t xml:space="preserve"> </w:t>
      </w:r>
      <w:r w:rsidR="00C83852">
        <w:rPr>
          <w:rFonts w:ascii="Angsana New" w:hAnsi="Angsana New" w:hint="cs"/>
          <w:sz w:val="30"/>
          <w:szCs w:val="30"/>
          <w:cs/>
        </w:rPr>
        <w:t xml:space="preserve">โดยการลดจำนวนหุ้นลง </w:t>
      </w:r>
      <w:r w:rsidR="00C83852">
        <w:rPr>
          <w:rFonts w:ascii="Angsana New" w:hAnsi="Angsana New"/>
          <w:sz w:val="30"/>
          <w:szCs w:val="30"/>
        </w:rPr>
        <w:t xml:space="preserve">20,000,000 </w:t>
      </w:r>
      <w:r w:rsidR="00C83852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C83852">
        <w:rPr>
          <w:rFonts w:ascii="Angsana New" w:hAnsi="Angsana New"/>
          <w:sz w:val="30"/>
          <w:szCs w:val="30"/>
        </w:rPr>
        <w:t xml:space="preserve">10 </w:t>
      </w:r>
      <w:r w:rsidR="00C83852">
        <w:rPr>
          <w:rFonts w:ascii="Angsana New" w:hAnsi="Angsana New" w:hint="cs"/>
          <w:sz w:val="30"/>
          <w:szCs w:val="30"/>
          <w:cs/>
        </w:rPr>
        <w:t xml:space="preserve">บาท </w:t>
      </w:r>
      <w:r w:rsidR="0090643F">
        <w:rPr>
          <w:rFonts w:ascii="Angsana New" w:hAnsi="Angsana New" w:hint="cs"/>
          <w:sz w:val="30"/>
          <w:szCs w:val="30"/>
          <w:cs/>
        </w:rPr>
        <w:t>โดย</w:t>
      </w:r>
      <w:r w:rsidR="00A46893">
        <w:rPr>
          <w:rFonts w:ascii="Angsana New" w:hAnsi="Angsana New" w:hint="cs"/>
          <w:sz w:val="30"/>
          <w:szCs w:val="30"/>
          <w:cs/>
        </w:rPr>
        <w:t>บริษัทร่วม</w:t>
      </w:r>
      <w:r w:rsidR="0090643F">
        <w:rPr>
          <w:rFonts w:ascii="Angsana New" w:hAnsi="Angsana New" w:hint="cs"/>
          <w:sz w:val="30"/>
          <w:szCs w:val="30"/>
          <w:cs/>
        </w:rPr>
        <w:t>ดังกล่าว</w:t>
      </w:r>
      <w:r w:rsidR="00624DEC">
        <w:rPr>
          <w:rFonts w:ascii="Angsana New" w:hAnsi="Angsana New" w:hint="cs"/>
          <w:sz w:val="30"/>
          <w:szCs w:val="30"/>
          <w:cs/>
        </w:rPr>
        <w:t>อยู่ระหว่าง</w:t>
      </w:r>
      <w:r w:rsidR="000846FE">
        <w:rPr>
          <w:rFonts w:ascii="Angsana New" w:hAnsi="Angsana New" w:hint="cs"/>
          <w:sz w:val="30"/>
          <w:szCs w:val="30"/>
          <w:cs/>
        </w:rPr>
        <w:t>ดำเนิน</w:t>
      </w:r>
      <w:r w:rsidR="00ED5C95">
        <w:rPr>
          <w:rFonts w:ascii="Angsana New" w:hAnsi="Angsana New" w:hint="cs"/>
          <w:sz w:val="30"/>
          <w:szCs w:val="30"/>
          <w:cs/>
        </w:rPr>
        <w:t>การขออนุมัติลด</w:t>
      </w:r>
      <w:r w:rsidR="00624DEC">
        <w:rPr>
          <w:rFonts w:ascii="Angsana New" w:hAnsi="Angsana New" w:hint="cs"/>
          <w:sz w:val="30"/>
          <w:szCs w:val="30"/>
          <w:cs/>
        </w:rPr>
        <w:t>ทุนจดทะเบียน</w:t>
      </w:r>
      <w:r w:rsidR="000846FE">
        <w:rPr>
          <w:rFonts w:ascii="Angsana New" w:hAnsi="Angsana New" w:hint="cs"/>
          <w:sz w:val="30"/>
          <w:szCs w:val="30"/>
          <w:cs/>
        </w:rPr>
        <w:t>ดังกล่าว</w:t>
      </w:r>
      <w:r w:rsidR="00624DEC">
        <w:rPr>
          <w:rFonts w:ascii="Angsana New" w:hAnsi="Angsana New" w:hint="cs"/>
          <w:sz w:val="30"/>
          <w:szCs w:val="30"/>
          <w:cs/>
        </w:rPr>
        <w:t xml:space="preserve"> </w:t>
      </w:r>
    </w:p>
    <w:p w:rsidR="007C0077" w:rsidRDefault="007C0077" w:rsidP="00362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C0077" w:rsidRPr="000846FE" w:rsidRDefault="007C0077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364AE" w:rsidRDefault="005364AE" w:rsidP="00536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2D73" w:rsidRPr="001B41B9" w:rsidRDefault="00442D73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  <w:sectPr w:rsidR="00442D73" w:rsidRPr="001B41B9" w:rsidSect="009D1C1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99" w:bottom="576" w:left="1008" w:header="720" w:footer="720" w:gutter="0"/>
          <w:pgNumType w:start="15"/>
          <w:cols w:space="720"/>
          <w:titlePg/>
        </w:sectPr>
      </w:pPr>
    </w:p>
    <w:p w:rsidR="00D22B06" w:rsidRPr="00C80659" w:rsidRDefault="00D22B06" w:rsidP="00C80659">
      <w:pPr>
        <w:pStyle w:val="block"/>
        <w:spacing w:after="0" w:line="240" w:lineRule="auto"/>
        <w:ind w:left="540" w:right="-14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BE0BAD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เงินลงทุนในบริษัทร่วม ณ วันที่ </w:t>
      </w:r>
      <w:r w:rsidRP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433F59">
        <w:rPr>
          <w:rFonts w:ascii="Angsana New" w:hAnsi="Angsana New" w:cs="Angsana New"/>
          <w:sz w:val="29"/>
          <w:szCs w:val="29"/>
          <w:lang w:val="en-US" w:bidi="th-TH"/>
        </w:rPr>
        <w:t>1</w:t>
      </w:r>
      <w:r w:rsidR="00DA2A04">
        <w:rPr>
          <w:rFonts w:ascii="Angsana New" w:hAnsi="Angsana New" w:cs="Angsana New"/>
          <w:sz w:val="29"/>
          <w:szCs w:val="29"/>
          <w:lang w:val="en-US" w:bidi="th-TH"/>
        </w:rPr>
        <w:t xml:space="preserve"> </w:t>
      </w:r>
      <w:r w:rsidR="00433F59">
        <w:rPr>
          <w:rFonts w:ascii="Angsana New" w:hAnsi="Angsana New" w:cs="Angsana New" w:hint="cs"/>
          <w:sz w:val="29"/>
          <w:szCs w:val="29"/>
          <w:cs/>
          <w:lang w:val="en-US" w:bidi="th-TH"/>
        </w:rPr>
        <w:t>มีนาคม</w:t>
      </w:r>
      <w:r w:rsidR="00DA2A04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BE0BAD">
        <w:rPr>
          <w:rFonts w:ascii="Angsana New" w:hAnsi="Angsana New" w:cs="Angsana New" w:hint="cs"/>
          <w:sz w:val="29"/>
          <w:szCs w:val="29"/>
          <w:cs/>
          <w:lang w:val="en-US" w:bidi="th-TH"/>
        </w:rPr>
        <w:t>25</w:t>
      </w:r>
      <w:r w:rsidR="00433F59">
        <w:rPr>
          <w:rFonts w:ascii="Angsana New" w:hAnsi="Angsana New" w:cs="Angsana New"/>
          <w:sz w:val="29"/>
          <w:szCs w:val="29"/>
          <w:lang w:val="en-US" w:bidi="th-TH"/>
        </w:rPr>
        <w:t>62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และ </w:t>
      </w:r>
      <w:r w:rsidR="000B4222" w:rsidRPr="00C80659">
        <w:rPr>
          <w:rFonts w:ascii="Angsana New" w:hAnsi="Angsana New" w:cs="Angsana New"/>
          <w:sz w:val="29"/>
          <w:szCs w:val="29"/>
          <w:lang w:val="en-US" w:bidi="th-TH"/>
        </w:rPr>
        <w:t xml:space="preserve">30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433F59">
        <w:rPr>
          <w:rFonts w:ascii="Angsana New" w:hAnsi="Angsana New" w:cs="Angsana New"/>
          <w:sz w:val="29"/>
          <w:szCs w:val="29"/>
          <w:lang w:val="en-US" w:bidi="th-TH"/>
        </w:rPr>
        <w:t>2561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="00D57271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</w:t>
      </w:r>
      <w:r w:rsidR="007C0077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="000B4222"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433F59">
        <w:rPr>
          <w:rFonts w:ascii="Angsana New" w:hAnsi="Angsana New" w:cs="Angsana New" w:hint="cs"/>
          <w:sz w:val="29"/>
          <w:szCs w:val="29"/>
          <w:cs/>
          <w:lang w:val="en-US" w:bidi="th-TH"/>
        </w:rPr>
        <w:t>หก</w:t>
      </w:r>
      <w:r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สิ้นสุดวันที่</w:t>
      </w:r>
      <w:r w:rsidRPr="00C80659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0B4222" w:rsidRPr="00C80659">
        <w:rPr>
          <w:rFonts w:ascii="Angsana New" w:hAnsi="Angsana New" w:cs="Angsana New" w:hint="cs"/>
          <w:sz w:val="29"/>
          <w:szCs w:val="29"/>
          <w:cs/>
          <w:lang w:val="en-US" w:bidi="th-TH"/>
        </w:rPr>
        <w:t>3</w:t>
      </w:r>
      <w:r w:rsidR="00433F59">
        <w:rPr>
          <w:rFonts w:ascii="Angsana New" w:hAnsi="Angsana New" w:cs="Angsana New"/>
          <w:sz w:val="29"/>
          <w:szCs w:val="29"/>
          <w:lang w:val="en-US" w:bidi="th-TH"/>
        </w:rPr>
        <w:t>1</w:t>
      </w:r>
      <w:r w:rsidR="00433F59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มีนาคม</w:t>
      </w:r>
      <w:r w:rsidR="00BC0881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C80659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7D2F0E" w:rsidRDefault="007D2F0E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4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152"/>
        <w:gridCol w:w="918"/>
        <w:gridCol w:w="855"/>
        <w:gridCol w:w="236"/>
        <w:gridCol w:w="855"/>
        <w:gridCol w:w="236"/>
        <w:gridCol w:w="844"/>
        <w:gridCol w:w="236"/>
        <w:gridCol w:w="878"/>
        <w:gridCol w:w="236"/>
        <w:gridCol w:w="817"/>
        <w:gridCol w:w="27"/>
        <w:gridCol w:w="209"/>
        <w:gridCol w:w="27"/>
        <w:gridCol w:w="817"/>
        <w:gridCol w:w="27"/>
        <w:gridCol w:w="209"/>
        <w:gridCol w:w="27"/>
        <w:gridCol w:w="840"/>
        <w:gridCol w:w="27"/>
        <w:gridCol w:w="209"/>
        <w:gridCol w:w="27"/>
        <w:gridCol w:w="794"/>
        <w:gridCol w:w="27"/>
        <w:gridCol w:w="209"/>
        <w:gridCol w:w="27"/>
        <w:gridCol w:w="835"/>
        <w:gridCol w:w="27"/>
        <w:gridCol w:w="209"/>
        <w:gridCol w:w="27"/>
        <w:gridCol w:w="817"/>
        <w:gridCol w:w="27"/>
      </w:tblGrid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681" w:type="dxa"/>
            <w:gridSpan w:val="31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6"/>
            <w:vAlign w:val="bottom"/>
          </w:tcPr>
          <w:p w:rsidR="002048B4" w:rsidRPr="00E724C2" w:rsidRDefault="002048B4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5DF3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204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ประเทศที่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6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2048B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6"/>
            <w:vAlign w:val="bottom"/>
          </w:tcPr>
          <w:p w:rsidR="002048B4" w:rsidRPr="00E724C2" w:rsidRDefault="002048B4" w:rsidP="00BE0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36E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BA3EF9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2048B4" w:rsidRPr="00CC02C6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ลักษณะธุรกิ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</w:t>
            </w:r>
          </w:p>
        </w:tc>
        <w:tc>
          <w:tcPr>
            <w:tcW w:w="918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724C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กิจการจัดตั้ง</w:t>
            </w:r>
          </w:p>
        </w:tc>
        <w:tc>
          <w:tcPr>
            <w:tcW w:w="1946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58" w:type="dxa"/>
            <w:gridSpan w:val="3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7" w:type="dxa"/>
            <w:gridSpan w:val="5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368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4" w:type="dxa"/>
            <w:gridSpan w:val="6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2" w:type="dxa"/>
            <w:gridSpan w:val="6"/>
            <w:vAlign w:val="bottom"/>
          </w:tcPr>
          <w:p w:rsidR="002048B4" w:rsidRPr="00E724C2" w:rsidRDefault="002048B4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</w:tr>
      <w:tr w:rsidR="00433F59" w:rsidRPr="00E724C2" w:rsidTr="00BC0881">
        <w:tc>
          <w:tcPr>
            <w:tcW w:w="1710" w:type="dxa"/>
          </w:tcPr>
          <w:p w:rsidR="00433F59" w:rsidRPr="00E724C2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433F59" w:rsidRPr="00E724C2" w:rsidRDefault="00433F59" w:rsidP="00433F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433F59" w:rsidRPr="00E724C2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433F59" w:rsidRPr="006278D9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433F59" w:rsidRPr="00E724C2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gridSpan w:val="2"/>
            <w:vAlign w:val="bottom"/>
          </w:tcPr>
          <w:p w:rsidR="00433F59" w:rsidRPr="00E724C2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gridSpan w:val="2"/>
            <w:vAlign w:val="bottom"/>
          </w:tcPr>
          <w:p w:rsidR="00433F59" w:rsidRPr="00E724C2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433F59" w:rsidRPr="00E724C2" w:rsidRDefault="00BC0881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33F59" w:rsidRPr="00E724C2" w:rsidTr="00BC0881">
        <w:tc>
          <w:tcPr>
            <w:tcW w:w="1710" w:type="dxa"/>
          </w:tcPr>
          <w:p w:rsidR="00433F59" w:rsidRPr="00E724C2" w:rsidRDefault="00433F59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433F59" w:rsidRPr="00E724C2" w:rsidRDefault="00433F59" w:rsidP="00433F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18" w:type="dxa"/>
          </w:tcPr>
          <w:p w:rsidR="00433F59" w:rsidRPr="00E724C2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207" w:right="-19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55" w:type="dxa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433F59" w:rsidRPr="006278D9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78" w:type="dxa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:rsidR="00433F59" w:rsidRPr="006278D9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:rsidR="00433F59" w:rsidRPr="006278D9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vAlign w:val="bottom"/>
          </w:tcPr>
          <w:p w:rsidR="00433F59" w:rsidRPr="006278D9" w:rsidRDefault="00433F59" w:rsidP="00433F5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433F59" w:rsidRPr="00A236EB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433F59" w:rsidRPr="00E724C2" w:rsidRDefault="00433F59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048B4" w:rsidRPr="00E724C2" w:rsidTr="00DA2A04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46" w:type="dxa"/>
            <w:gridSpan w:val="3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29" w:type="dxa"/>
            <w:gridSpan w:val="25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E724C2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2048B4" w:rsidRPr="00E724C2" w:rsidTr="00BC0881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2048B4" w:rsidRPr="00E724C2" w:rsidRDefault="002048B4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48B4" w:rsidRPr="00E724C2" w:rsidTr="00BC0881">
        <w:trPr>
          <w:gridAfter w:val="1"/>
          <w:wAfter w:w="27" w:type="dxa"/>
        </w:trPr>
        <w:tc>
          <w:tcPr>
            <w:tcW w:w="1710" w:type="dxa"/>
          </w:tcPr>
          <w:p w:rsidR="002048B4" w:rsidRPr="00E724C2" w:rsidRDefault="002048B4" w:rsidP="00CB16A0">
            <w:pPr>
              <w:tabs>
                <w:tab w:val="left" w:pos="1152"/>
              </w:tabs>
              <w:spacing w:line="240" w:lineRule="auto"/>
              <w:ind w:right="-64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อีสเทิร์น ซีบอร์ด </w:t>
            </w:r>
          </w:p>
        </w:tc>
        <w:tc>
          <w:tcPr>
            <w:tcW w:w="1152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A236EB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6278D9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  <w:gridSpan w:val="2"/>
          </w:tcPr>
          <w:p w:rsidR="002048B4" w:rsidRPr="00E724C2" w:rsidRDefault="002048B4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A3EF9" w:rsidRPr="00E724C2" w:rsidTr="00BC0881">
        <w:trPr>
          <w:gridAfter w:val="1"/>
          <w:wAfter w:w="27" w:type="dxa"/>
        </w:trPr>
        <w:tc>
          <w:tcPr>
            <w:tcW w:w="1710" w:type="dxa"/>
          </w:tcPr>
          <w:p w:rsidR="00BA3EF9" w:rsidRPr="00E724C2" w:rsidRDefault="00BA3EF9" w:rsidP="00BA3EF9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อินดัสเตรียล</w:t>
            </w:r>
            <w:r w:rsidRPr="00E724C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เอสเตท</w:t>
            </w:r>
          </w:p>
          <w:p w:rsidR="00BA3EF9" w:rsidRPr="00E724C2" w:rsidRDefault="00BA3EF9" w:rsidP="00BA3EF9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spacing w:val="-4"/>
                <w:sz w:val="26"/>
                <w:szCs w:val="26"/>
                <w:cs/>
              </w:rPr>
              <w:t>(ระยอง) จำกัด</w:t>
            </w:r>
          </w:p>
        </w:tc>
        <w:tc>
          <w:tcPr>
            <w:tcW w:w="1152" w:type="dxa"/>
          </w:tcPr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18" w:type="dxa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55" w:type="dxa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BA3EF9" w:rsidRPr="00E724C2" w:rsidRDefault="00CD6BB3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236" w:type="dxa"/>
          </w:tcPr>
          <w:p w:rsidR="00BA3EF9" w:rsidRPr="00A236EB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GB"/>
              </w:rPr>
            </w:pPr>
          </w:p>
        </w:tc>
        <w:tc>
          <w:tcPr>
            <w:tcW w:w="855" w:type="dxa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:rsidR="00BA3EF9" w:rsidRPr="006278D9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</w:tcPr>
          <w:p w:rsidR="00BA3EF9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BA3EF9" w:rsidRPr="00E724C2" w:rsidRDefault="00CD6BB3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358,000</w:t>
            </w:r>
          </w:p>
        </w:tc>
        <w:tc>
          <w:tcPr>
            <w:tcW w:w="236" w:type="dxa"/>
          </w:tcPr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</w:tcPr>
          <w:p w:rsidR="00BA3EF9" w:rsidRPr="00E724C2" w:rsidRDefault="00BA3EF9" w:rsidP="00BA3EF9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3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724C2">
              <w:rPr>
                <w:rFonts w:ascii="Angsana New" w:hAnsi="Angsana New"/>
                <w:sz w:val="26"/>
                <w:szCs w:val="26"/>
              </w:rPr>
              <w:t>358,000</w:t>
            </w:r>
          </w:p>
        </w:tc>
        <w:tc>
          <w:tcPr>
            <w:tcW w:w="236" w:type="dxa"/>
          </w:tcPr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7" w:type="dxa"/>
          </w:tcPr>
          <w:p w:rsidR="00BA3EF9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CD6BB3" w:rsidRPr="00E724C2" w:rsidRDefault="00CD6BB3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  <w:gridSpan w:val="2"/>
          </w:tcPr>
          <w:p w:rsidR="00BA3EF9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BA3EF9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CD6BB3" w:rsidRPr="00E724C2" w:rsidRDefault="00CD6BB3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154,396</w:t>
            </w:r>
          </w:p>
        </w:tc>
        <w:tc>
          <w:tcPr>
            <w:tcW w:w="236" w:type="dxa"/>
            <w:gridSpan w:val="2"/>
          </w:tcPr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:rsidR="00BA3EF9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BA3EF9" w:rsidRPr="00F07FB1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188,676</w:t>
            </w:r>
          </w:p>
        </w:tc>
        <w:tc>
          <w:tcPr>
            <w:tcW w:w="236" w:type="dxa"/>
            <w:gridSpan w:val="2"/>
          </w:tcPr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  <w:gridSpan w:val="2"/>
          </w:tcPr>
          <w:p w:rsidR="00BA3EF9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CD6BB3" w:rsidRPr="00E724C2" w:rsidRDefault="00CD6BB3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86,800</w:t>
            </w:r>
          </w:p>
        </w:tc>
        <w:tc>
          <w:tcPr>
            <w:tcW w:w="236" w:type="dxa"/>
            <w:gridSpan w:val="2"/>
          </w:tcPr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  <w:gridSpan w:val="2"/>
          </w:tcPr>
          <w:p w:rsidR="00BA3EF9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BA3EF9" w:rsidRPr="00E724C2" w:rsidRDefault="00BC0881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100,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BA3EF9">
              <w:rPr>
                <w:rFonts w:ascii="Angsana New" w:hAnsi="Angsana New"/>
                <w:sz w:val="26"/>
                <w:szCs w:val="26"/>
                <w:lang w:val="en-GB"/>
              </w:rPr>
              <w:t>00</w:t>
            </w:r>
          </w:p>
        </w:tc>
      </w:tr>
      <w:tr w:rsidR="00BA3EF9" w:rsidRPr="00E724C2" w:rsidTr="00BC0881">
        <w:trPr>
          <w:gridAfter w:val="1"/>
          <w:wAfter w:w="27" w:type="dxa"/>
        </w:trPr>
        <w:tc>
          <w:tcPr>
            <w:tcW w:w="1710" w:type="dxa"/>
          </w:tcPr>
          <w:p w:rsidR="00BA3EF9" w:rsidRPr="00E724C2" w:rsidRDefault="00BA3EF9" w:rsidP="00BA3EF9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24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55" w:type="dxa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BA3EF9" w:rsidRPr="00A236EB" w:rsidRDefault="00BA3EF9" w:rsidP="00BA3EF9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855" w:type="dxa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:rsidR="00BA3EF9" w:rsidRPr="006278D9" w:rsidRDefault="00BA3EF9" w:rsidP="00BA3E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:rsidR="00BA3EF9" w:rsidRPr="00E724C2" w:rsidRDefault="00BA3EF9" w:rsidP="00BA3EF9">
            <w:pPr>
              <w:tabs>
                <w:tab w:val="clear" w:pos="680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</w:tcPr>
          <w:p w:rsidR="00BA3EF9" w:rsidRPr="00E724C2" w:rsidRDefault="00BA3EF9" w:rsidP="00BA3EF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:rsidR="00BA3EF9" w:rsidRPr="002D4311" w:rsidRDefault="00CD6BB3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A3EF9" w:rsidRPr="002D4311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D4311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143,200</w:t>
            </w:r>
          </w:p>
        </w:tc>
        <w:tc>
          <w:tcPr>
            <w:tcW w:w="236" w:type="dxa"/>
            <w:gridSpan w:val="2"/>
          </w:tcPr>
          <w:p w:rsidR="00BA3EF9" w:rsidRPr="002D4311" w:rsidRDefault="00BA3EF9" w:rsidP="00BA3E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3EF9" w:rsidRPr="0083722A" w:rsidRDefault="00CD6BB3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154,396</w:t>
            </w:r>
          </w:p>
        </w:tc>
        <w:tc>
          <w:tcPr>
            <w:tcW w:w="236" w:type="dxa"/>
            <w:gridSpan w:val="2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3EF9" w:rsidRPr="00EA226D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188,676</w:t>
            </w:r>
          </w:p>
        </w:tc>
        <w:tc>
          <w:tcPr>
            <w:tcW w:w="236" w:type="dxa"/>
            <w:gridSpan w:val="2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A3EF9" w:rsidRPr="00A9731E" w:rsidRDefault="00CD6BB3" w:rsidP="00BA3E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86,800</w:t>
            </w:r>
          </w:p>
        </w:tc>
        <w:tc>
          <w:tcPr>
            <w:tcW w:w="236" w:type="dxa"/>
            <w:gridSpan w:val="2"/>
          </w:tcPr>
          <w:p w:rsidR="00BA3EF9" w:rsidRPr="00E724C2" w:rsidRDefault="00BA3EF9" w:rsidP="00BA3E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A3EF9" w:rsidRPr="00A9731E" w:rsidRDefault="00BC0881" w:rsidP="00BA3EF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100,0</w:t>
            </w:r>
            <w:r w:rsidR="00BA3E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</w:tr>
    </w:tbl>
    <w:p w:rsidR="002048B4" w:rsidRPr="002048B4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2403C" w:rsidRPr="006F5F3B" w:rsidRDefault="00492570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</w:pPr>
      <w:r w:rsidRPr="006F5F3B">
        <w:rPr>
          <w:rFonts w:ascii="Angsana New" w:hAnsi="Angsana New" w:hint="cs"/>
          <w:sz w:val="29"/>
          <w:szCs w:val="29"/>
          <w:cs/>
        </w:rPr>
        <w:t>กลุ่ม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บริษัทไม่มีเงินล</w:t>
      </w:r>
      <w:r w:rsidR="008D143C" w:rsidRPr="006F5F3B">
        <w:rPr>
          <w:rFonts w:ascii="Angsana New" w:hAnsi="Angsana New" w:hint="cs"/>
          <w:sz w:val="29"/>
          <w:szCs w:val="29"/>
          <w:cs/>
          <w:lang w:val="en-GB"/>
        </w:rPr>
        <w:t>งทุนในบริษัทร่วมที่</w:t>
      </w:r>
      <w:r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D2403C" w:rsidRDefault="00D2403C" w:rsidP="00D2403C">
      <w:pPr>
        <w:jc w:val="center"/>
        <w:rPr>
          <w:rFonts w:ascii="Angsana New" w:hAnsi="Angsana New"/>
          <w:sz w:val="30"/>
          <w:szCs w:val="30"/>
          <w:cs/>
          <w:lang w:val="en-GB"/>
        </w:rPr>
      </w:pPr>
    </w:p>
    <w:p w:rsidR="00D2403C" w:rsidRDefault="00D2403C" w:rsidP="00D2403C">
      <w:pPr>
        <w:rPr>
          <w:rFonts w:ascii="Angsana New" w:hAnsi="Angsana New"/>
          <w:sz w:val="30"/>
          <w:szCs w:val="30"/>
          <w:cs/>
          <w:lang w:val="en-GB"/>
        </w:rPr>
      </w:pPr>
    </w:p>
    <w:p w:rsidR="00492570" w:rsidRPr="00D2403C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D2403C" w:rsidSect="00F5417C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1188"/>
        <w:gridCol w:w="990"/>
        <w:gridCol w:w="1062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2159A6" w:rsidRPr="001A6C3F" w:rsidTr="002048B4">
        <w:tc>
          <w:tcPr>
            <w:tcW w:w="20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612" w:type="dxa"/>
            <w:gridSpan w:val="14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2159A6" w:rsidRPr="001A6C3F" w:rsidDel="00685444" w:rsidTr="002048B4">
        <w:tc>
          <w:tcPr>
            <w:tcW w:w="20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2159A6" w:rsidRPr="006F5F3B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Cs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</w:tcPr>
          <w:p w:rsidR="002159A6" w:rsidRPr="006F5F3B" w:rsidRDefault="002159A6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250" w:type="dxa"/>
            <w:gridSpan w:val="3"/>
          </w:tcPr>
          <w:p w:rsidR="002159A6" w:rsidRPr="006F5F3B" w:rsidDel="00685444" w:rsidRDefault="002159A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เงินปันผลรับ</w:t>
            </w:r>
          </w:p>
        </w:tc>
      </w:tr>
      <w:tr w:rsidR="00D21DF2" w:rsidRPr="001A6C3F" w:rsidTr="002048B4">
        <w:tc>
          <w:tcPr>
            <w:tcW w:w="2070" w:type="dxa"/>
          </w:tcPr>
          <w:p w:rsidR="00D21DF2" w:rsidRPr="006F5F3B" w:rsidRDefault="00D21DF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D21DF2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ประเทศที่</w:t>
            </w:r>
          </w:p>
        </w:tc>
        <w:tc>
          <w:tcPr>
            <w:tcW w:w="2052" w:type="dxa"/>
            <w:gridSpan w:val="2"/>
          </w:tcPr>
          <w:p w:rsidR="00D21DF2" w:rsidRPr="006F5F3B" w:rsidRDefault="000742D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21DF2" w:rsidRPr="006F5F3B" w:rsidRDefault="00D21DF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D21DF2" w:rsidRPr="006F5F3B" w:rsidRDefault="00EA3875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สำหรับงวด</w:t>
            </w:r>
            <w:r w:rsidR="00BA3EF9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หก</w:t>
            </w:r>
            <w:r w:rsidR="00871586"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เดือน</w:t>
            </w:r>
          </w:p>
        </w:tc>
      </w:tr>
      <w:tr w:rsidR="00F17D5D" w:rsidRPr="001A6C3F" w:rsidTr="002048B4">
        <w:tc>
          <w:tcPr>
            <w:tcW w:w="2070" w:type="dxa"/>
          </w:tcPr>
          <w:p w:rsidR="00F17D5D" w:rsidRPr="006F5F3B" w:rsidRDefault="00F17D5D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ลักษณะธุรกิจ</w:t>
            </w:r>
          </w:p>
        </w:tc>
        <w:tc>
          <w:tcPr>
            <w:tcW w:w="1188" w:type="dxa"/>
          </w:tcPr>
          <w:p w:rsidR="00F17D5D" w:rsidRPr="006F5F3B" w:rsidRDefault="00F659F3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กิจการ</w:t>
            </w:r>
            <w:r w:rsidR="00F17D5D"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จัดตั้ง</w:t>
            </w:r>
          </w:p>
        </w:tc>
        <w:tc>
          <w:tcPr>
            <w:tcW w:w="2052" w:type="dxa"/>
            <w:gridSpan w:val="2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:rsidR="00F17D5D" w:rsidRPr="006F5F3B" w:rsidRDefault="00F17D5D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สิ้นสุดวันที่</w:t>
            </w:r>
          </w:p>
        </w:tc>
      </w:tr>
      <w:tr w:rsidR="00BA3EF9" w:rsidRPr="00BA01A4" w:rsidTr="00E7183F">
        <w:tc>
          <w:tcPr>
            <w:tcW w:w="2070" w:type="dxa"/>
          </w:tcPr>
          <w:p w:rsidR="00BA3EF9" w:rsidRPr="006F5F3B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A3EF9" w:rsidRPr="00DA2A04" w:rsidRDefault="00BA3EF9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Pr="00DA2A0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A2A04">
              <w:rPr>
                <w:rFonts w:ascii="Angsana New" w:hAnsi="Angsana New" w:hint="cs"/>
                <w:sz w:val="27"/>
                <w:szCs w:val="27"/>
                <w:cs/>
              </w:rPr>
              <w:t>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ีนาคม</w:t>
            </w:r>
          </w:p>
        </w:tc>
        <w:tc>
          <w:tcPr>
            <w:tcW w:w="1062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A3EF9" w:rsidRPr="00DA2A04" w:rsidRDefault="00BA3EF9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Pr="00DA2A0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A2A04">
              <w:rPr>
                <w:rFonts w:ascii="Angsana New" w:hAnsi="Angsana New" w:hint="cs"/>
                <w:sz w:val="27"/>
                <w:szCs w:val="27"/>
                <w:cs/>
              </w:rPr>
              <w:t>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ีนาคม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BA3EF9" w:rsidRPr="00DA2A04" w:rsidRDefault="00BA3EF9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Pr="00DA2A0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A2A04">
              <w:rPr>
                <w:rFonts w:ascii="Angsana New" w:hAnsi="Angsana New" w:hint="cs"/>
                <w:sz w:val="27"/>
                <w:szCs w:val="27"/>
                <w:cs/>
              </w:rPr>
              <w:t>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ีนาคม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30 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BA3EF9" w:rsidRPr="00DA2A04" w:rsidRDefault="00BA3EF9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Pr="00DA2A0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A2A04">
              <w:rPr>
                <w:rFonts w:ascii="Angsana New" w:hAnsi="Angsana New" w:hint="cs"/>
                <w:sz w:val="27"/>
                <w:szCs w:val="27"/>
                <w:cs/>
              </w:rPr>
              <w:t>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ีนาคม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A3EF9" w:rsidRPr="006F5F3B" w:rsidRDefault="00BC0881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31</w:t>
            </w:r>
            <w:r w:rsidR="00BA3EF9" w:rsidRPr="006F5F3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</w:tr>
      <w:tr w:rsidR="00BA3EF9" w:rsidRPr="00BA01A4" w:rsidTr="00E7183F">
        <w:tc>
          <w:tcPr>
            <w:tcW w:w="2070" w:type="dxa"/>
          </w:tcPr>
          <w:p w:rsidR="00BA3EF9" w:rsidRPr="006F5F3B" w:rsidRDefault="00BA3EF9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188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A3EF9" w:rsidRPr="00DA2A04" w:rsidRDefault="00BA3EF9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62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A3EF9" w:rsidRPr="00DA2A04" w:rsidRDefault="00BA3EF9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BA3EF9" w:rsidRPr="00DA2A04" w:rsidRDefault="00BA3EF9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BA3EF9" w:rsidRPr="00DA2A04" w:rsidRDefault="00BA3EF9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7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61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7290" w:type="dxa"/>
            <w:gridSpan w:val="11"/>
          </w:tcPr>
          <w:p w:rsidR="00D22B06" w:rsidRPr="006F5F3B" w:rsidRDefault="00D22B06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lang w:bidi="th-TH"/>
              </w:rPr>
            </w:pPr>
            <w:r w:rsidRPr="006F5F3B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D22B06" w:rsidRPr="001A6C3F" w:rsidTr="002048B4">
        <w:tc>
          <w:tcPr>
            <w:tcW w:w="20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บริษัท อ</w:t>
            </w:r>
            <w:r w:rsidR="00ED3CD3">
              <w:rPr>
                <w:rFonts w:ascii="Angsana New" w:hAnsi="Angsana New" w:hint="cs"/>
                <w:sz w:val="27"/>
                <w:szCs w:val="27"/>
                <w:cs/>
              </w:rPr>
              <w:t>ี</w:t>
            </w:r>
            <w:r w:rsidRPr="006F5F3B">
              <w:rPr>
                <w:rFonts w:ascii="Angsana New" w:hAnsi="Angsana New"/>
                <w:sz w:val="27"/>
                <w:szCs w:val="27"/>
                <w:cs/>
              </w:rPr>
              <w:t>สเทิร์น ซีบอร์ด</w:t>
            </w:r>
          </w:p>
        </w:tc>
        <w:tc>
          <w:tcPr>
            <w:tcW w:w="144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88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62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90" w:type="dxa"/>
          </w:tcPr>
          <w:p w:rsidR="00D22B06" w:rsidRPr="006F5F3B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</w:tr>
      <w:tr w:rsidR="00BA3EF9" w:rsidRPr="001A6C3F" w:rsidTr="002048B4">
        <w:tc>
          <w:tcPr>
            <w:tcW w:w="2070" w:type="dxa"/>
          </w:tcPr>
          <w:p w:rsidR="00BA3EF9" w:rsidRPr="006F5F3B" w:rsidRDefault="00BA3EF9" w:rsidP="00BA3EF9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อินดัสเตรียล</w:t>
            </w:r>
            <w:r w:rsidRPr="006F5F3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6F5F3B">
              <w:rPr>
                <w:rFonts w:ascii="Angsana New" w:hAnsi="Angsana New"/>
                <w:sz w:val="27"/>
                <w:szCs w:val="27"/>
                <w:cs/>
              </w:rPr>
              <w:t>เอสเตท</w:t>
            </w:r>
          </w:p>
          <w:p w:rsidR="00BA3EF9" w:rsidRPr="006F5F3B" w:rsidRDefault="00BA3EF9" w:rsidP="00BA3EF9">
            <w:pPr>
              <w:spacing w:line="240" w:lineRule="auto"/>
              <w:ind w:firstLine="16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F5F3B">
              <w:rPr>
                <w:rFonts w:ascii="Angsana New" w:hAnsi="Angsana New"/>
                <w:sz w:val="27"/>
                <w:szCs w:val="27"/>
                <w:cs/>
              </w:rPr>
              <w:t>(ระยอง) จำกัด</w:t>
            </w:r>
          </w:p>
        </w:tc>
        <w:tc>
          <w:tcPr>
            <w:tcW w:w="144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พัฒน</w:t>
            </w: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 xml:space="preserve">า </w:t>
            </w:r>
            <w:r w:rsidRPr="006F5F3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188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90" w:right="-108"/>
              <w:jc w:val="center"/>
              <w:rPr>
                <w:rFonts w:ascii="Angsana New" w:hAnsi="Angsana New" w:cs="Cordia New"/>
                <w:sz w:val="27"/>
                <w:szCs w:val="27"/>
                <w:cs/>
                <w:lang w:val="en-US" w:bidi="th-TH"/>
              </w:rPr>
            </w:pPr>
            <w:r w:rsidRPr="006F5F3B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:rsidR="00876383" w:rsidRPr="006F5F3B" w:rsidRDefault="00876383" w:rsidP="0087638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BA3EF9" w:rsidRPr="006F5F3B" w:rsidRDefault="00876383" w:rsidP="00876383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  <w:t>40</w:t>
            </w:r>
          </w:p>
        </w:tc>
        <w:tc>
          <w:tcPr>
            <w:tcW w:w="1062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</w:r>
            <w:r w:rsidRPr="006F5F3B">
              <w:rPr>
                <w:rFonts w:ascii="Angsana New" w:hAnsi="Angsana New"/>
                <w:sz w:val="27"/>
                <w:szCs w:val="27"/>
                <w:lang w:val="en-US" w:bidi="th-TH"/>
              </w:rPr>
              <w:tab/>
              <w:t>40</w:t>
            </w: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BA3EF9" w:rsidRDefault="00BA3EF9" w:rsidP="00BA3EF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BA3EF9" w:rsidRPr="006F5F3B" w:rsidRDefault="00876383" w:rsidP="00BA3EF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:rsidR="00BA3EF9" w:rsidRPr="006F5F3B" w:rsidRDefault="00BA3EF9" w:rsidP="00BA3EF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358,000</w:t>
            </w: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BA3EF9" w:rsidRDefault="00BA3EF9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76383" w:rsidRPr="006F5F3B" w:rsidRDefault="00876383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F5F3B">
              <w:rPr>
                <w:rFonts w:ascii="Angsana New" w:hAnsi="Angsana New"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A3EF9" w:rsidRDefault="00BA3EF9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76383" w:rsidRPr="006F5F3B" w:rsidRDefault="00876383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86,800</w:t>
            </w: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BA3EF9" w:rsidRDefault="00BA3EF9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BA3EF9" w:rsidRPr="006F5F3B" w:rsidRDefault="00BC0881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100,</w:t>
            </w:r>
            <w:r>
              <w:rPr>
                <w:rFonts w:ascii="Angsana New" w:hAnsi="Angsana New" w:cs="Angsana New"/>
                <w:sz w:val="27"/>
                <w:szCs w:val="34"/>
                <w:lang w:val="en-US" w:bidi="th-TH"/>
              </w:rPr>
              <w:t>0</w:t>
            </w:r>
            <w:r w:rsidR="00BA3EF9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BA3EF9" w:rsidRPr="00BC04E0" w:rsidTr="002048B4">
        <w:tc>
          <w:tcPr>
            <w:tcW w:w="2070" w:type="dxa"/>
          </w:tcPr>
          <w:p w:rsidR="00BA3EF9" w:rsidRPr="006F5F3B" w:rsidRDefault="00BA3EF9" w:rsidP="00BA3EF9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3EF9" w:rsidRPr="006F5F3B" w:rsidRDefault="00876383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F5F3B">
              <w:rPr>
                <w:rFonts w:ascii="Angsana New" w:hAnsi="Angsana New"/>
                <w:b/>
                <w:bCs/>
                <w:sz w:val="27"/>
                <w:szCs w:val="27"/>
              </w:rPr>
              <w:t>143,200</w:t>
            </w: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3EF9" w:rsidRPr="006F5F3B" w:rsidRDefault="00876383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86,800</w:t>
            </w:r>
          </w:p>
        </w:tc>
        <w:tc>
          <w:tcPr>
            <w:tcW w:w="270" w:type="dxa"/>
            <w:shd w:val="clear" w:color="auto" w:fill="auto"/>
          </w:tcPr>
          <w:p w:rsidR="00BA3EF9" w:rsidRPr="006F5F3B" w:rsidRDefault="00BA3EF9" w:rsidP="00BA3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A3EF9" w:rsidRPr="006F5F3B" w:rsidRDefault="00BC0881" w:rsidP="00BA3EF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100,0</w:t>
            </w:r>
            <w:r w:rsidR="00BA3EF9">
              <w:rPr>
                <w:rFonts w:ascii="Angsana New" w:hAnsi="Angsana New"/>
                <w:b/>
                <w:bCs/>
                <w:sz w:val="27"/>
                <w:szCs w:val="27"/>
              </w:rPr>
              <w:t>00</w:t>
            </w:r>
          </w:p>
        </w:tc>
      </w:tr>
    </w:tbl>
    <w:p w:rsidR="001925C6" w:rsidRDefault="001925C6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36EFA" w:rsidRPr="006F5F3B" w:rsidRDefault="0020452E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9"/>
          <w:szCs w:val="29"/>
          <w:cs/>
          <w:lang w:val="en-GB"/>
        </w:rPr>
        <w:sectPr w:rsidR="00236EFA" w:rsidRPr="006F5F3B" w:rsidSect="00637718">
          <w:headerReference w:type="even" r:id="rId16"/>
          <w:headerReference w:type="default" r:id="rId17"/>
          <w:headerReference w:type="first" r:id="rId18"/>
          <w:footerReference w:type="firs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6F5F3B">
        <w:rPr>
          <w:rFonts w:ascii="Angsana New" w:hAnsi="Angsana New" w:hint="cs"/>
          <w:sz w:val="29"/>
          <w:szCs w:val="29"/>
          <w:cs/>
          <w:lang w:val="en-GB"/>
        </w:rPr>
        <w:t>บริษัทไม่มีเ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งินลงทุนใน</w:t>
      </w:r>
      <w:r w:rsidR="00FD007B" w:rsidRPr="006F5F3B">
        <w:rPr>
          <w:rFonts w:ascii="Angsana New" w:hAnsi="Angsana New" w:hint="cs"/>
          <w:sz w:val="29"/>
          <w:szCs w:val="29"/>
          <w:cs/>
          <w:lang w:val="en-GB"/>
        </w:rPr>
        <w:t>บริษัทร่วมที่</w:t>
      </w:r>
      <w:r w:rsidR="00574F18" w:rsidRPr="006F5F3B">
        <w:rPr>
          <w:rFonts w:ascii="Angsana New" w:hAnsi="Angsana New" w:hint="cs"/>
          <w:sz w:val="29"/>
          <w:szCs w:val="29"/>
          <w:cs/>
          <w:lang w:val="en-GB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4E4044" w:rsidRPr="001B41B9" w:rsidRDefault="004E404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D22B06" w:rsidRDefault="00D22B06" w:rsidP="00D22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905"/>
        <w:gridCol w:w="1079"/>
        <w:gridCol w:w="273"/>
        <w:gridCol w:w="1170"/>
        <w:gridCol w:w="237"/>
        <w:gridCol w:w="1109"/>
        <w:gridCol w:w="237"/>
        <w:gridCol w:w="1112"/>
      </w:tblGrid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AB495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</w:t>
            </w:r>
            <w:r w:rsidRPr="00AB495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พ</w:t>
            </w:r>
            <w:r w:rsidRPr="00AB49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าะกิจการ</w:t>
            </w:r>
          </w:p>
        </w:tc>
      </w:tr>
      <w:tr w:rsidR="00D22B06" w:rsidRPr="001B41B9" w:rsidTr="00DF24A2">
        <w:tc>
          <w:tcPr>
            <w:tcW w:w="2186" w:type="pct"/>
            <w:gridSpan w:val="2"/>
          </w:tcPr>
          <w:p w:rsidR="00D22B06" w:rsidRPr="002434DD" w:rsidRDefault="000B4222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434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D22B06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434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A2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34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2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22B06" w:rsidRPr="001B41B9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E0BAD">
              <w:rPr>
                <w:rFonts w:ascii="Angsana New" w:hAnsi="Angsana New"/>
                <w:sz w:val="30"/>
                <w:szCs w:val="30"/>
              </w:rPr>
              <w:t>6</w:t>
            </w:r>
            <w:r w:rsidR="002434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D22B06" w:rsidRPr="001B41B9" w:rsidRDefault="00E54059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34D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22B06" w:rsidRPr="001B41B9" w:rsidTr="00DF24A2">
        <w:tc>
          <w:tcPr>
            <w:tcW w:w="169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22B06" w:rsidRPr="001B41B9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D22B06" w:rsidRPr="001B41B9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D22B06" w:rsidRPr="004E404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40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4DD" w:rsidRPr="001B41B9" w:rsidTr="00FA0929">
        <w:tc>
          <w:tcPr>
            <w:tcW w:w="1698" w:type="pct"/>
          </w:tcPr>
          <w:p w:rsidR="002434DD" w:rsidRPr="001B41B9" w:rsidRDefault="002434DD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2561/ 2560</w:t>
            </w:r>
          </w:p>
        </w:tc>
        <w:tc>
          <w:tcPr>
            <w:tcW w:w="488" w:type="pct"/>
          </w:tcPr>
          <w:p w:rsidR="002434DD" w:rsidRPr="001B41B9" w:rsidRDefault="002434DD" w:rsidP="002434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2434DD" w:rsidRPr="001B41B9" w:rsidRDefault="002434DD" w:rsidP="002434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434DD" w:rsidRPr="001B41B9" w:rsidRDefault="002434DD" w:rsidP="002434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2434DD" w:rsidRPr="001B41B9" w:rsidRDefault="002434DD" w:rsidP="002434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2434DD" w:rsidRPr="001B41B9" w:rsidRDefault="002434DD" w:rsidP="002434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2434DD" w:rsidRPr="00FA0929" w:rsidRDefault="00DB4FD1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  <w:r w:rsidR="0016772B">
              <w:rPr>
                <w:rFonts w:ascii="Angsana New" w:hAnsi="Angsana New"/>
                <w:sz w:val="30"/>
                <w:szCs w:val="30"/>
              </w:rPr>
              <w:t>,356</w:t>
            </w:r>
          </w:p>
        </w:tc>
        <w:tc>
          <w:tcPr>
            <w:tcW w:w="128" w:type="pct"/>
            <w:shd w:val="clear" w:color="auto" w:fill="auto"/>
          </w:tcPr>
          <w:p w:rsidR="002434DD" w:rsidRPr="00FA0929" w:rsidRDefault="002434DD" w:rsidP="002434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2434DD" w:rsidRPr="00FA0929" w:rsidRDefault="002434DD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287,356</w:t>
            </w:r>
          </w:p>
        </w:tc>
      </w:tr>
      <w:tr w:rsidR="002434DD" w:rsidRPr="001B41B9" w:rsidTr="00FA0929">
        <w:tc>
          <w:tcPr>
            <w:tcW w:w="1698" w:type="pct"/>
          </w:tcPr>
          <w:p w:rsidR="002434DD" w:rsidRPr="001B41B9" w:rsidRDefault="002434DD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8" w:type="pct"/>
          </w:tcPr>
          <w:p w:rsidR="002434DD" w:rsidRPr="001B41B9" w:rsidRDefault="002434DD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2434DD" w:rsidRPr="001B41B9" w:rsidRDefault="002434DD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434DD" w:rsidRPr="001B41B9" w:rsidRDefault="002434DD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2434DD" w:rsidRPr="001B41B9" w:rsidRDefault="002434DD" w:rsidP="002434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2434DD" w:rsidRPr="001B41B9" w:rsidRDefault="002434DD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34DD" w:rsidRPr="00FA0929" w:rsidRDefault="00DB4FD1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  <w:r w:rsidR="0016772B">
              <w:rPr>
                <w:rFonts w:ascii="Angsana New" w:hAnsi="Angsana New"/>
                <w:b/>
                <w:bCs/>
                <w:sz w:val="30"/>
                <w:szCs w:val="30"/>
              </w:rPr>
              <w:t>,356</w:t>
            </w:r>
          </w:p>
        </w:tc>
        <w:tc>
          <w:tcPr>
            <w:tcW w:w="128" w:type="pct"/>
            <w:shd w:val="clear" w:color="auto" w:fill="auto"/>
          </w:tcPr>
          <w:p w:rsidR="002434DD" w:rsidRPr="00FA0929" w:rsidRDefault="002434DD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34DD" w:rsidRPr="00FA0929" w:rsidRDefault="002434DD" w:rsidP="0024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287,356</w:t>
            </w:r>
          </w:p>
        </w:tc>
      </w:tr>
    </w:tbl>
    <w:p w:rsidR="008E7CF4" w:rsidRPr="002048B4" w:rsidRDefault="008E7CF4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C0077" w:rsidRPr="00D45625" w:rsidRDefault="007C0077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>ไม่มีการซื้อและจำหน่ายเงิ</w:t>
      </w:r>
      <w:r w:rsidR="00242500">
        <w:rPr>
          <w:rFonts w:ascii="Angsana New" w:hAnsi="Angsana New" w:hint="cs"/>
          <w:spacing w:val="6"/>
          <w:sz w:val="30"/>
          <w:szCs w:val="30"/>
          <w:cs/>
          <w:lang w:val="en-GB"/>
        </w:rPr>
        <w:t>นล</w:t>
      </w:r>
      <w:r w:rsidR="002434DD">
        <w:rPr>
          <w:rFonts w:ascii="Angsana New" w:hAnsi="Angsana New" w:hint="cs"/>
          <w:spacing w:val="6"/>
          <w:sz w:val="30"/>
          <w:szCs w:val="30"/>
          <w:cs/>
          <w:lang w:val="en-GB"/>
        </w:rPr>
        <w:t>งทุนในบริษัทย่อยในระหว่างงวดหก</w:t>
      </w:r>
      <w:r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pacing w:val="6"/>
          <w:sz w:val="30"/>
          <w:szCs w:val="30"/>
        </w:rPr>
        <w:t>3</w:t>
      </w:r>
      <w:r w:rsidR="002434DD">
        <w:rPr>
          <w:rFonts w:ascii="Angsana New" w:hAnsi="Angsana New"/>
          <w:spacing w:val="6"/>
          <w:sz w:val="30"/>
          <w:szCs w:val="30"/>
        </w:rPr>
        <w:t>1</w:t>
      </w:r>
      <w:r w:rsidR="00D45625">
        <w:rPr>
          <w:rFonts w:ascii="Angsana New" w:hAnsi="Angsana New"/>
          <w:spacing w:val="6"/>
          <w:sz w:val="30"/>
          <w:szCs w:val="30"/>
        </w:rPr>
        <w:t xml:space="preserve"> </w:t>
      </w:r>
      <w:r w:rsidR="002434DD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="00D4562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45625">
        <w:rPr>
          <w:rFonts w:ascii="Angsana New" w:hAnsi="Angsana New"/>
          <w:spacing w:val="6"/>
          <w:sz w:val="30"/>
          <w:szCs w:val="30"/>
        </w:rPr>
        <w:t>25</w:t>
      </w:r>
      <w:r w:rsidR="00BE0BAD">
        <w:rPr>
          <w:rFonts w:ascii="Angsana New" w:hAnsi="Angsana New"/>
          <w:spacing w:val="6"/>
          <w:sz w:val="30"/>
          <w:szCs w:val="30"/>
        </w:rPr>
        <w:t>6</w:t>
      </w:r>
      <w:r w:rsidR="002434DD">
        <w:rPr>
          <w:rFonts w:ascii="Angsana New" w:hAnsi="Angsana New"/>
          <w:spacing w:val="6"/>
          <w:sz w:val="30"/>
          <w:szCs w:val="30"/>
        </w:rPr>
        <w:t>2</w:t>
      </w: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C0077" w:rsidRDefault="007C0077" w:rsidP="008E7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0560" w:rsidRDefault="00120560" w:rsidP="000650F4">
      <w:pPr>
        <w:pStyle w:val="block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E758C0" w:rsidRDefault="00E758C0" w:rsidP="00157619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E758C0" w:rsidRPr="00E758C0" w:rsidRDefault="00E758C0" w:rsidP="00E758C0">
      <w:pPr>
        <w:rPr>
          <w:rFonts w:ascii="Angsana New" w:hAnsi="Angsana New"/>
          <w:sz w:val="30"/>
          <w:szCs w:val="30"/>
          <w:lang w:bidi="ar-SA"/>
        </w:rPr>
      </w:pPr>
    </w:p>
    <w:p w:rsidR="004E4044" w:rsidRPr="00E758C0" w:rsidRDefault="004E4044" w:rsidP="00E758C0">
      <w:pPr>
        <w:rPr>
          <w:rFonts w:ascii="Angsana New" w:hAnsi="Angsana New"/>
          <w:sz w:val="30"/>
          <w:szCs w:val="30"/>
          <w:lang w:bidi="ar-SA"/>
        </w:rPr>
        <w:sectPr w:rsidR="004E4044" w:rsidRPr="00E758C0" w:rsidSect="00637718"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D22B06" w:rsidRPr="006F5F3B" w:rsidRDefault="00D22B06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/>
          <w:sz w:val="29"/>
          <w:szCs w:val="29"/>
          <w:cs/>
          <w:lang w:bidi="th-TH"/>
        </w:rPr>
        <w:lastRenderedPageBreak/>
        <w:t xml:space="preserve">เงินลงทุนในบริษัทย่อย ณ วันที่ </w:t>
      </w:r>
      <w:r w:rsidR="002434DD">
        <w:rPr>
          <w:rFonts w:ascii="Angsana New" w:hAnsi="Angsana New" w:cs="Angsana New"/>
          <w:sz w:val="29"/>
          <w:szCs w:val="29"/>
          <w:lang w:val="en-US" w:bidi="th-TH"/>
        </w:rPr>
        <w:t xml:space="preserve">31 </w:t>
      </w:r>
      <w:r w:rsidR="002434DD">
        <w:rPr>
          <w:rFonts w:ascii="Angsana New" w:hAnsi="Angsana New" w:cs="Angsana New" w:hint="cs"/>
          <w:sz w:val="29"/>
          <w:szCs w:val="29"/>
          <w:cs/>
          <w:lang w:val="en-US" w:bidi="th-TH"/>
        </w:rPr>
        <w:t>มีนาคม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25</w:t>
      </w:r>
      <w:r w:rsidR="002434DD">
        <w:rPr>
          <w:rFonts w:ascii="Angsana New" w:hAnsi="Angsana New" w:cs="Angsana New"/>
          <w:sz w:val="29"/>
          <w:szCs w:val="29"/>
          <w:lang w:val="en-US" w:bidi="th-TH"/>
        </w:rPr>
        <w:t>62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bidi="th-TH"/>
        </w:rPr>
        <w:t xml:space="preserve">และ </w:t>
      </w:r>
      <w:r w:rsidRPr="006F5F3B">
        <w:rPr>
          <w:rFonts w:ascii="Angsana New" w:hAnsi="Angsana New" w:cs="Angsana New"/>
          <w:sz w:val="29"/>
          <w:szCs w:val="29"/>
          <w:lang w:val="en-US" w:bidi="th-TH"/>
        </w:rPr>
        <w:t>3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0 </w:t>
      </w:r>
      <w:r w:rsidR="00D45625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กันยายน </w:t>
      </w:r>
      <w:r w:rsidR="002434DD">
        <w:rPr>
          <w:rFonts w:ascii="Angsana New" w:hAnsi="Angsana New" w:cs="Angsana New"/>
          <w:sz w:val="29"/>
          <w:szCs w:val="29"/>
          <w:lang w:val="en-US" w:bidi="th-TH"/>
        </w:rPr>
        <w:t>2561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และเงินปันผลรับ</w:t>
      </w:r>
      <w:r w:rsidR="00FA799D"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จากเงินลงทุน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สำหรับงวด</w:t>
      </w:r>
      <w:r w:rsidR="00B17D38">
        <w:rPr>
          <w:rFonts w:ascii="Angsana New" w:hAnsi="Angsana New" w:cs="Angsana New" w:hint="cs"/>
          <w:sz w:val="29"/>
          <w:szCs w:val="29"/>
          <w:cs/>
          <w:lang w:val="en-US" w:bidi="th-TH"/>
        </w:rPr>
        <w:t>หก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>เดือน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สิ้นสุดวันที่ </w:t>
      </w:r>
      <w:r w:rsidR="00B17D38">
        <w:rPr>
          <w:rFonts w:ascii="Angsana New" w:hAnsi="Angsana New" w:cs="Angsana New"/>
          <w:sz w:val="29"/>
          <w:szCs w:val="29"/>
          <w:lang w:val="en-US" w:bidi="th-TH"/>
        </w:rPr>
        <w:t>31</w:t>
      </w:r>
      <w:r w:rsidR="00D45625" w:rsidRPr="006F5F3B">
        <w:rPr>
          <w:rFonts w:ascii="Angsana New" w:hAnsi="Angsana New" w:cs="Angsana New"/>
          <w:sz w:val="29"/>
          <w:szCs w:val="29"/>
          <w:lang w:val="en-US" w:bidi="th-TH"/>
        </w:rPr>
        <w:t xml:space="preserve"> </w:t>
      </w:r>
      <w:r w:rsidR="00B17D38">
        <w:rPr>
          <w:rFonts w:ascii="Angsana New" w:hAnsi="Angsana New" w:cs="Angsana New" w:hint="cs"/>
          <w:sz w:val="29"/>
          <w:szCs w:val="29"/>
          <w:cs/>
          <w:lang w:val="en-US" w:bidi="th-TH"/>
        </w:rPr>
        <w:t>มีนาคม</w:t>
      </w:r>
      <w:r w:rsidRPr="006F5F3B">
        <w:rPr>
          <w:rFonts w:ascii="Angsana New" w:hAnsi="Angsana New" w:cs="Angsana New" w:hint="cs"/>
          <w:sz w:val="29"/>
          <w:szCs w:val="29"/>
          <w:cs/>
          <w:lang w:val="en-US" w:bidi="th-TH"/>
        </w:rPr>
        <w:t xml:space="preserve"> </w:t>
      </w:r>
      <w:r w:rsidRPr="006F5F3B">
        <w:rPr>
          <w:rFonts w:ascii="Angsana New" w:hAnsi="Angsana New" w:cs="Angsana New"/>
          <w:sz w:val="29"/>
          <w:szCs w:val="29"/>
          <w:cs/>
          <w:lang w:val="en-US" w:bidi="th-TH"/>
        </w:rPr>
        <w:t>มีดังนี้</w:t>
      </w:r>
    </w:p>
    <w:p w:rsidR="00B550F6" w:rsidRPr="002048B4" w:rsidRDefault="00B550F6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pPr w:leftFromText="180" w:rightFromText="180" w:vertAnchor="text" w:horzAnchor="margin" w:tblpX="27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6F5F3B" w:rsidDel="00685444" w:rsidTr="00BE5C7E">
        <w:trPr>
          <w:cantSplit/>
          <w:trHeight w:val="390"/>
          <w:tblHeader/>
        </w:trPr>
        <w:tc>
          <w:tcPr>
            <w:tcW w:w="1350" w:type="dxa"/>
          </w:tcPr>
          <w:p w:rsidR="00B550F6" w:rsidRPr="006F5F3B" w:rsidDel="00685444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:rsidR="00B550F6" w:rsidRPr="006F5F3B" w:rsidRDefault="00B550F6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B63B2" w:rsidRPr="006F5F3B" w:rsidDel="00685444" w:rsidTr="00BE5C7E">
        <w:trPr>
          <w:cantSplit/>
          <w:trHeight w:val="424"/>
          <w:tblHeader/>
        </w:trPr>
        <w:tc>
          <w:tcPr>
            <w:tcW w:w="135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</w:tcPr>
          <w:p w:rsidR="005E6DCA" w:rsidRPr="006F5F3B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5E6DCA" w:rsidRPr="006F5F3B" w:rsidDel="00685444" w:rsidRDefault="005E6DCA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659F3" w:rsidRPr="006F5F3B" w:rsidTr="00BE5C7E">
        <w:trPr>
          <w:cantSplit/>
          <w:trHeight w:val="177"/>
          <w:tblHeader/>
        </w:trPr>
        <w:tc>
          <w:tcPr>
            <w:tcW w:w="135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:rsidR="00F659F3" w:rsidRPr="006F5F3B" w:rsidRDefault="00F659F3" w:rsidP="00BE0B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="00B17D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Pr="006F5F3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F659F3" w:rsidRPr="006F5F3B" w:rsidTr="00BE5C7E">
        <w:trPr>
          <w:cantSplit/>
          <w:trHeight w:val="176"/>
          <w:tblHeader/>
        </w:trPr>
        <w:tc>
          <w:tcPr>
            <w:tcW w:w="135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6F5F3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:rsidR="00F659F3" w:rsidRPr="006F5F3B" w:rsidRDefault="00F659F3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17D38" w:rsidRPr="006F5F3B" w:rsidTr="00E7183F">
        <w:trPr>
          <w:cantSplit/>
          <w:trHeight w:val="278"/>
          <w:tblHeader/>
        </w:trPr>
        <w:tc>
          <w:tcPr>
            <w:tcW w:w="135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BE5C7E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BE5C7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 w:rsidRPr="00BE0BAD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17D38" w:rsidRPr="00BE5C7E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BE5C7E" w:rsidRDefault="00BC0881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</w:tr>
      <w:tr w:rsidR="00B17D38" w:rsidRPr="006F5F3B" w:rsidTr="00E7183F">
        <w:trPr>
          <w:cantSplit/>
          <w:trHeight w:val="299"/>
          <w:tblHeader/>
        </w:trPr>
        <w:tc>
          <w:tcPr>
            <w:tcW w:w="135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B17D38" w:rsidRPr="00BE0BAD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B17D38" w:rsidRPr="006F5F3B" w:rsidRDefault="00B17D38" w:rsidP="00B17D3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F5F3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</w:tr>
      <w:tr w:rsidR="006F5F3B" w:rsidRPr="006F5F3B" w:rsidTr="00BE5C7E">
        <w:trPr>
          <w:cantSplit/>
          <w:trHeight w:val="388"/>
          <w:tblHeader/>
        </w:trPr>
        <w:tc>
          <w:tcPr>
            <w:tcW w:w="135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6F5F3B" w:rsidRDefault="006F5F3B" w:rsidP="00BE5C7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F5F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F5F3B" w:rsidRPr="006F5F3B" w:rsidTr="00BE5C7E">
        <w:trPr>
          <w:cantSplit/>
          <w:trHeight w:val="282"/>
        </w:trPr>
        <w:tc>
          <w:tcPr>
            <w:tcW w:w="1350" w:type="dxa"/>
          </w:tcPr>
          <w:p w:rsidR="006F5F3B" w:rsidRPr="00BE5C7E" w:rsidRDefault="006F5F3B" w:rsidP="00BE5C7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BE5C7E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</w:r>
            <w:r w:rsidRPr="00BE5C7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ไพน์แอปเปิล</w:t>
            </w:r>
          </w:p>
        </w:tc>
        <w:tc>
          <w:tcPr>
            <w:tcW w:w="1530" w:type="dxa"/>
          </w:tcPr>
          <w:p w:rsidR="006F5F3B" w:rsidRPr="00BE5C7E" w:rsidRDefault="006F5F3B" w:rsidP="00BE5C7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</w:t>
            </w: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ย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อาหาร</w:t>
            </w:r>
            <w:r w:rsidRPr="00BE5C7E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bidi="th-TH"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แปรสภาพจากพืชผล</w:t>
            </w: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F5F3B" w:rsidRPr="006F5F3B" w:rsidRDefault="006F5F3B" w:rsidP="00BE5C7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53053" w:rsidRPr="006F5F3B" w:rsidTr="00E7183F">
        <w:trPr>
          <w:cantSplit/>
          <w:trHeight w:val="363"/>
        </w:trPr>
        <w:tc>
          <w:tcPr>
            <w:tcW w:w="1350" w:type="dxa"/>
          </w:tcPr>
          <w:p w:rsidR="00053053" w:rsidRPr="00BE5C7E" w:rsidRDefault="00053053" w:rsidP="00053053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</w:t>
            </w:r>
            <w:r w:rsidRPr="00BE5C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530" w:type="dxa"/>
            <w:shd w:val="clear" w:color="auto" w:fill="auto"/>
          </w:tcPr>
          <w:p w:rsidR="00053053" w:rsidRPr="00BE5C7E" w:rsidRDefault="00053053" w:rsidP="00053053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DB4FD1" w:rsidP="0005305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053053" w:rsidRPr="009E4D84" w:rsidRDefault="00053053" w:rsidP="000530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DB4FD1" w:rsidP="000530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197,106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053053" w:rsidRPr="00B17D38" w:rsidRDefault="00053053" w:rsidP="0005305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7D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Pr="00B17D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97,106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DB4FD1" w:rsidP="000530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BC0881" w:rsidRDefault="00053053" w:rsidP="00053053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53053" w:rsidRPr="006F5F3B" w:rsidTr="00E7183F">
        <w:trPr>
          <w:cantSplit/>
          <w:trHeight w:val="363"/>
        </w:trPr>
        <w:tc>
          <w:tcPr>
            <w:tcW w:w="1350" w:type="dxa"/>
            <w:vAlign w:val="bottom"/>
          </w:tcPr>
          <w:p w:rsidR="00053053" w:rsidRPr="00BE5C7E" w:rsidRDefault="00053053" w:rsidP="00053053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:rsidR="00053053" w:rsidRPr="00BE5C7E" w:rsidRDefault="00053053" w:rsidP="0005305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BE5C7E"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053053" w:rsidRPr="009E4D84" w:rsidRDefault="00053053" w:rsidP="000530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053053" w:rsidRPr="00B17D38" w:rsidRDefault="00053053" w:rsidP="0005305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3053" w:rsidRPr="006F5F3B" w:rsidTr="00BC0881">
        <w:trPr>
          <w:cantSplit/>
          <w:trHeight w:val="375"/>
        </w:trPr>
        <w:tc>
          <w:tcPr>
            <w:tcW w:w="1350" w:type="dxa"/>
            <w:vAlign w:val="bottom"/>
          </w:tcPr>
          <w:p w:rsidR="00053053" w:rsidRPr="00BE5C7E" w:rsidRDefault="00053053" w:rsidP="00053053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E5C7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:rsidR="00053053" w:rsidRPr="00BE5C7E" w:rsidRDefault="00053053" w:rsidP="00053053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E5C7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53053" w:rsidRPr="00CC1390" w:rsidRDefault="00053053" w:rsidP="000530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5F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BE5C7E" w:rsidRDefault="00053053" w:rsidP="000530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BE5C7E" w:rsidRDefault="00053053" w:rsidP="0005305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BE5C7E" w:rsidRDefault="00053053" w:rsidP="000530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DB4FD1" w:rsidP="00053053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053053" w:rsidRPr="009E4D84" w:rsidRDefault="00053053" w:rsidP="00053053">
            <w:pPr>
              <w:pStyle w:val="acctfourfigures"/>
              <w:tabs>
                <w:tab w:val="clear" w:pos="765"/>
                <w:tab w:val="left" w:pos="254"/>
                <w:tab w:val="decimal" w:pos="70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4D84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- 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DB4FD1" w:rsidP="000530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053053" w:rsidRPr="00B17D38" w:rsidRDefault="00053053" w:rsidP="0005305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7D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DB4FD1" w:rsidP="000530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BC0881" w:rsidRDefault="00053053" w:rsidP="00053053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53053" w:rsidRPr="00072C6C" w:rsidTr="00E7183F">
        <w:trPr>
          <w:cantSplit/>
          <w:trHeight w:val="214"/>
        </w:trPr>
        <w:tc>
          <w:tcPr>
            <w:tcW w:w="1350" w:type="dxa"/>
            <w:vAlign w:val="bottom"/>
          </w:tcPr>
          <w:p w:rsidR="00053053" w:rsidRPr="006F5F3B" w:rsidRDefault="00053053" w:rsidP="0005305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F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053" w:rsidRPr="00BE5C7E" w:rsidRDefault="00053053" w:rsidP="000530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BE5C7E" w:rsidRDefault="00053053" w:rsidP="0005305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053" w:rsidRPr="00BE5C7E" w:rsidRDefault="00053053" w:rsidP="000530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C7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BE5C7E" w:rsidRDefault="00053053" w:rsidP="0005305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3053" w:rsidRPr="00BE5C7E" w:rsidRDefault="00DB4FD1" w:rsidP="0005305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</w:tcPr>
          <w:p w:rsidR="00053053" w:rsidRPr="00BE5C7E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053" w:rsidRPr="009E4D84" w:rsidRDefault="00053053" w:rsidP="0005305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202,894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053" w:rsidRPr="006F5F3B" w:rsidRDefault="00DB4FD1" w:rsidP="00053053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3053" w:rsidRPr="00B17D38" w:rsidRDefault="00053053" w:rsidP="00053053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17D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053" w:rsidRPr="00BC04E0" w:rsidRDefault="00DB4FD1" w:rsidP="000530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53053" w:rsidRPr="006F5F3B" w:rsidRDefault="00053053" w:rsidP="000530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053" w:rsidRPr="009C10DB" w:rsidRDefault="00053053" w:rsidP="00053053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C10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7E412A" w:rsidRPr="002048B4" w:rsidRDefault="007E412A" w:rsidP="00EE499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70355" w:rsidRDefault="00FA299B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lang w:val="en-US" w:bidi="th-TH"/>
        </w:rPr>
      </w:pP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บริษัทย่อย</w:t>
      </w:r>
      <w:r w:rsidR="00D57271">
        <w:rPr>
          <w:rFonts w:ascii="Angsana New" w:hAnsi="Angsana New" w:cs="Angsana New" w:hint="cs"/>
          <w:sz w:val="29"/>
          <w:szCs w:val="29"/>
          <w:cs/>
          <w:lang w:bidi="th-TH"/>
        </w:rPr>
        <w:t>ทั้งหมด</w:t>
      </w:r>
      <w:r w:rsidRPr="006F5F3B">
        <w:rPr>
          <w:rFonts w:ascii="Angsana New" w:hAnsi="Angsana New" w:cs="Angsana New" w:hint="cs"/>
          <w:sz w:val="29"/>
          <w:szCs w:val="29"/>
          <w:cs/>
          <w:lang w:bidi="th-TH"/>
        </w:rPr>
        <w:t>ดำเนินธุรกิจในประเทศไทย</w:t>
      </w:r>
    </w:p>
    <w:p w:rsidR="00BE5C7E" w:rsidRPr="002048B4" w:rsidRDefault="00BE5C7E" w:rsidP="00BE5C7E">
      <w:pPr>
        <w:pStyle w:val="block"/>
        <w:tabs>
          <w:tab w:val="left" w:pos="54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BE5C7E" w:rsidRPr="00BE5C7E" w:rsidRDefault="00BE5C7E" w:rsidP="00BE5C7E">
      <w:pPr>
        <w:pStyle w:val="block"/>
        <w:spacing w:after="0" w:line="240" w:lineRule="auto"/>
        <w:ind w:left="360"/>
        <w:jc w:val="thaiDistribute"/>
        <w:rPr>
          <w:rFonts w:ascii="Angsana New" w:hAnsi="Angsana New" w:cs="Angsana New"/>
          <w:sz w:val="29"/>
          <w:szCs w:val="29"/>
          <w:cs/>
          <w:lang w:val="en-US" w:bidi="th-TH"/>
        </w:rPr>
        <w:sectPr w:rsidR="00BE5C7E" w:rsidRPr="00BE5C7E" w:rsidSect="00637718"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บริษัทไม่มีเงินลงทุนในบริษัทย่อย</w:t>
      </w:r>
      <w:r w:rsidRPr="00BE5C7E">
        <w:rPr>
          <w:rFonts w:ascii="Angsana New" w:hAnsi="Angsana New" w:cs="Angsana New" w:hint="cs"/>
          <w:sz w:val="29"/>
          <w:szCs w:val="29"/>
          <w:cs/>
          <w:lang w:bidi="th-TH"/>
        </w:rPr>
        <w:t>ซึ่</w:t>
      </w:r>
      <w:r>
        <w:rPr>
          <w:rFonts w:ascii="Angsana New" w:hAnsi="Angsana New" w:cs="Angsana New" w:hint="cs"/>
          <w:sz w:val="29"/>
          <w:szCs w:val="29"/>
          <w:cs/>
          <w:lang w:val="en-US" w:bidi="th-TH"/>
        </w:rPr>
        <w:t>งจดทะเบียนในตลาดหลักทรัพย์ ดังนั้นจึงไม่มีราคาที่เปิดเผยต่อสาธารณชน</w:t>
      </w:r>
    </w:p>
    <w:p w:rsidR="00295F33" w:rsidRPr="00060304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35415A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06030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:rsidR="00295F33" w:rsidRPr="002A6795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p w:rsidR="00D22B06" w:rsidRPr="00C2252E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2252E">
        <w:rPr>
          <w:rFonts w:asciiTheme="majorBidi" w:hAnsiTheme="majorBidi" w:cstheme="majorBidi"/>
          <w:b/>
          <w:spacing w:val="-4"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>ระหว่างงวด</w:t>
      </w:r>
      <w:r w:rsidR="00B17D38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C2252E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B17D38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D45625" w:rsidRPr="00C2252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17D38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1D46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2252E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454706" w:rsidRPr="002A6795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D22B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B17D38" w:rsidRDefault="00D45625" w:rsidP="002425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B17D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="00D22B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</w:t>
            </w:r>
            <w:r w:rsidR="00651506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A311FD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2048B4"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="00B17D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="00B17D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23" w:type="pct"/>
            <w:gridSpan w:val="3"/>
          </w:tcPr>
          <w:p w:rsidR="00D22B06" w:rsidRPr="00CA2F4D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E0BAD">
              <w:rPr>
                <w:rFonts w:ascii="Angsana New" w:hAnsi="Angsana New"/>
                <w:sz w:val="30"/>
                <w:szCs w:val="30"/>
              </w:rPr>
              <w:t>6</w:t>
            </w:r>
            <w:r w:rsidR="00B17D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D22B06" w:rsidRPr="00CA2F4D" w:rsidRDefault="00D22B06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60584">
              <w:rPr>
                <w:rFonts w:ascii="Angsana New" w:hAnsi="Angsana New"/>
                <w:sz w:val="30"/>
                <w:szCs w:val="30"/>
              </w:rPr>
              <w:t>6</w:t>
            </w:r>
            <w:r w:rsidR="00B17D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651506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5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9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CA2F4D" w:rsidTr="00A54019">
        <w:tc>
          <w:tcPr>
            <w:tcW w:w="2007" w:type="pct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:rsidR="00D22B06" w:rsidRPr="00CA2F4D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4FD1" w:rsidRPr="00CA2F4D" w:rsidTr="00A54019">
        <w:tc>
          <w:tcPr>
            <w:tcW w:w="2007" w:type="pct"/>
          </w:tcPr>
          <w:p w:rsidR="00DB4FD1" w:rsidRPr="00CA2F4D" w:rsidRDefault="00DB4FD1" w:rsidP="00DB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7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49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D38" w:rsidRPr="00CA2F4D" w:rsidTr="00A54019">
        <w:tc>
          <w:tcPr>
            <w:tcW w:w="2007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7" w:type="pct"/>
            <w:shd w:val="clear" w:color="auto" w:fill="auto"/>
          </w:tcPr>
          <w:p w:rsidR="00B17D38" w:rsidRPr="00CA2F4D" w:rsidRDefault="00DB4FD1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B17D38" w:rsidRPr="00CA2F4D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D38" w:rsidRPr="00CA2F4D" w:rsidTr="00A54019">
        <w:tc>
          <w:tcPr>
            <w:tcW w:w="2007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:rsidR="00B17D38" w:rsidRPr="00CA2F4D" w:rsidRDefault="00DB4FD1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18,702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B17D38" w:rsidRPr="00CA2F4D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8,103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B17D38" w:rsidRPr="00CA2F4D" w:rsidTr="00A54019">
        <w:tc>
          <w:tcPr>
            <w:tcW w:w="2007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:rsidR="00B17D38" w:rsidRPr="00CA2F4D" w:rsidRDefault="00DB4FD1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B17D38" w:rsidRPr="00CA2F4D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B4FD1" w:rsidRPr="00CA2F4D" w:rsidTr="00A54019">
        <w:tc>
          <w:tcPr>
            <w:tcW w:w="2007" w:type="pct"/>
          </w:tcPr>
          <w:p w:rsidR="00DB4FD1" w:rsidRPr="00CA2F4D" w:rsidRDefault="00DB4FD1" w:rsidP="00DB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7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9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149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DB4FD1" w:rsidRPr="00CA2F4D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D38" w:rsidRPr="00CA2F4D" w:rsidTr="00A54019">
        <w:tc>
          <w:tcPr>
            <w:tcW w:w="2007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:rsidR="00B17D38" w:rsidRPr="00CA2F4D" w:rsidRDefault="00DB4FD1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20,188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B17D38" w:rsidRPr="00CA2F4D" w:rsidRDefault="00DB4FD1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15,192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B17D38" w:rsidRPr="00CA2F4D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7,277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B17D38" w:rsidRPr="00CA2F4D" w:rsidRDefault="00B17D38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</w:tr>
      <w:tr w:rsidR="00B17D38" w:rsidRPr="00E5239C" w:rsidTr="00A54019">
        <w:tc>
          <w:tcPr>
            <w:tcW w:w="2007" w:type="pct"/>
          </w:tcPr>
          <w:p w:rsidR="00B17D38" w:rsidRPr="00CA2F4D" w:rsidRDefault="00B17D38" w:rsidP="00B17D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241D23" w:rsidRDefault="00A67B7E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40,33</w:t>
            </w:r>
            <w:r w:rsidR="00DB4FD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8E12D5" w:rsidRDefault="00DB4FD1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15,383</w:t>
            </w:r>
          </w:p>
        </w:tc>
        <w:tc>
          <w:tcPr>
            <w:tcW w:w="149" w:type="pct"/>
            <w:shd w:val="clear" w:color="auto" w:fill="auto"/>
          </w:tcPr>
          <w:p w:rsidR="00B17D38" w:rsidRPr="00027BB0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241D23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22,077</w:t>
            </w:r>
          </w:p>
        </w:tc>
        <w:tc>
          <w:tcPr>
            <w:tcW w:w="149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8E12D5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4,851</w:t>
            </w:r>
          </w:p>
        </w:tc>
      </w:tr>
    </w:tbl>
    <w:p w:rsidR="00651506" w:rsidRPr="00B12802" w:rsidRDefault="00651506" w:rsidP="00D22B0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72"/>
        <w:gridCol w:w="264"/>
        <w:gridCol w:w="7"/>
        <w:gridCol w:w="1170"/>
        <w:gridCol w:w="279"/>
        <w:gridCol w:w="1160"/>
        <w:gridCol w:w="275"/>
        <w:gridCol w:w="1162"/>
      </w:tblGrid>
      <w:tr w:rsidR="00D22B06" w:rsidRPr="00EB7427" w:rsidTr="00454706">
        <w:tc>
          <w:tcPr>
            <w:tcW w:w="2010" w:type="pct"/>
          </w:tcPr>
          <w:p w:rsidR="00D22B06" w:rsidRPr="00454706" w:rsidRDefault="00D22B06" w:rsidP="00D22B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8"/>
          </w:tcPr>
          <w:p w:rsidR="00D22B06" w:rsidRPr="00CA2F4D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A2F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0BAD" w:rsidRPr="00EB7427" w:rsidTr="00BE0BAD">
        <w:tc>
          <w:tcPr>
            <w:tcW w:w="2010" w:type="pct"/>
          </w:tcPr>
          <w:p w:rsidR="00BE0BAD" w:rsidRPr="00242500" w:rsidRDefault="00BE0BAD" w:rsidP="00BE0BA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B17D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2048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="00B17D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2425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24250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</w:t>
            </w:r>
            <w:r w:rsidR="00B17D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423" w:type="pct"/>
            <w:gridSpan w:val="4"/>
          </w:tcPr>
          <w:p w:rsidR="00BE0BAD" w:rsidRPr="00CA2F4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17D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:rsidR="00BE0BAD" w:rsidRPr="00CA2F4D" w:rsidRDefault="00BE0BAD" w:rsidP="00BE0BA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:rsidR="00BE0BAD" w:rsidRPr="00CA2F4D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60584">
              <w:rPr>
                <w:rFonts w:ascii="Angsana New" w:hAnsi="Angsana New"/>
                <w:sz w:val="30"/>
                <w:szCs w:val="30"/>
              </w:rPr>
              <w:t>6</w:t>
            </w:r>
            <w:r w:rsidR="00B17D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454706" w:rsidRDefault="00651506" w:rsidP="00D45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CA2F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EB7427" w:rsidTr="00BE0BAD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4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2" w:type="pct"/>
          </w:tcPr>
          <w:p w:rsidR="00651506" w:rsidRPr="00CA2F4D" w:rsidRDefault="00651506" w:rsidP="006515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</w:rPr>
              <w:t>-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651506" w:rsidRPr="00EB7427" w:rsidTr="00454706">
        <w:tc>
          <w:tcPr>
            <w:tcW w:w="2010" w:type="pct"/>
          </w:tcPr>
          <w:p w:rsidR="00651506" w:rsidRPr="00CA2F4D" w:rsidRDefault="00651506" w:rsidP="00651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8"/>
          </w:tcPr>
          <w:p w:rsidR="00651506" w:rsidRPr="00CA2F4D" w:rsidRDefault="00651506" w:rsidP="006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52B5" w:rsidRPr="00CA2F4D" w:rsidTr="00BE0BAD">
        <w:tc>
          <w:tcPr>
            <w:tcW w:w="2010" w:type="pct"/>
          </w:tcPr>
          <w:p w:rsidR="008852B5" w:rsidRPr="00CA2F4D" w:rsidRDefault="008852B5" w:rsidP="00885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38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50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2B5" w:rsidRPr="00CA2F4D" w:rsidTr="00BE0BAD">
        <w:tc>
          <w:tcPr>
            <w:tcW w:w="2010" w:type="pct"/>
          </w:tcPr>
          <w:p w:rsidR="008852B5" w:rsidRPr="00CA2F4D" w:rsidRDefault="008852B5" w:rsidP="00885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638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50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D38" w:rsidRPr="00EB7427" w:rsidTr="00BE0BAD">
        <w:tc>
          <w:tcPr>
            <w:tcW w:w="2010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8" w:type="pct"/>
            <w:shd w:val="clear" w:color="auto" w:fill="auto"/>
          </w:tcPr>
          <w:p w:rsidR="00B17D38" w:rsidRPr="00CA2F4D" w:rsidRDefault="00DB4FD1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18,472</w:t>
            </w:r>
          </w:p>
        </w:tc>
        <w:tc>
          <w:tcPr>
            <w:tcW w:w="144" w:type="pct"/>
            <w:shd w:val="clear" w:color="auto" w:fill="auto"/>
          </w:tcPr>
          <w:p w:rsidR="00B17D38" w:rsidRPr="00CA2F4D" w:rsidRDefault="00B17D38" w:rsidP="00B17D3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B17D38" w:rsidRPr="00CA2F4D" w:rsidRDefault="00B12802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52" w:type="pct"/>
            <w:shd w:val="clear" w:color="auto" w:fill="auto"/>
          </w:tcPr>
          <w:p w:rsidR="00B17D38" w:rsidRPr="00CA2F4D" w:rsidRDefault="00B17D38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B17D38" w:rsidRPr="00CA2F4D" w:rsidRDefault="00B17D38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7,779</w:t>
            </w:r>
          </w:p>
        </w:tc>
        <w:tc>
          <w:tcPr>
            <w:tcW w:w="150" w:type="pct"/>
            <w:shd w:val="clear" w:color="auto" w:fill="auto"/>
          </w:tcPr>
          <w:p w:rsidR="00B17D38" w:rsidRPr="00CA2F4D" w:rsidRDefault="00B17D38" w:rsidP="00B17D3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B17D38" w:rsidRPr="00EB7427" w:rsidTr="00BE0BAD">
        <w:tc>
          <w:tcPr>
            <w:tcW w:w="2010" w:type="pct"/>
          </w:tcPr>
          <w:p w:rsidR="00B17D38" w:rsidRPr="00CA2F4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A2F4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8" w:type="pct"/>
            <w:shd w:val="clear" w:color="auto" w:fill="auto"/>
          </w:tcPr>
          <w:p w:rsidR="00B17D38" w:rsidRPr="00CA2F4D" w:rsidRDefault="00DB4FD1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4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B17D38" w:rsidRPr="00CA2F4D" w:rsidRDefault="00231A24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52" w:type="pct"/>
            <w:shd w:val="clear" w:color="auto" w:fill="auto"/>
          </w:tcPr>
          <w:p w:rsidR="00B17D38" w:rsidRPr="00CA2F4D" w:rsidRDefault="00B17D38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B17D38" w:rsidRPr="00CA2F4D" w:rsidRDefault="00B17D38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3,913</w:t>
            </w:r>
          </w:p>
        </w:tc>
        <w:tc>
          <w:tcPr>
            <w:tcW w:w="150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B17D38" w:rsidRPr="00CA2F4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852B5" w:rsidRPr="00EB7427" w:rsidTr="00BE0BAD">
        <w:tc>
          <w:tcPr>
            <w:tcW w:w="2010" w:type="pct"/>
          </w:tcPr>
          <w:p w:rsidR="008852B5" w:rsidRPr="00CA2F4D" w:rsidRDefault="008852B5" w:rsidP="00885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68" w:firstLine="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8" w:type="pct"/>
            <w:shd w:val="clear" w:color="auto" w:fill="auto"/>
          </w:tcPr>
          <w:p w:rsidR="008852B5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4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8852B5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150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52B5" w:rsidRPr="00EB7427" w:rsidTr="00BE0BAD">
        <w:tc>
          <w:tcPr>
            <w:tcW w:w="2010" w:type="pct"/>
          </w:tcPr>
          <w:p w:rsidR="008852B5" w:rsidRPr="00CA2F4D" w:rsidRDefault="008852B5" w:rsidP="00885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  <w:r w:rsidRPr="00CA2F4D">
              <w:rPr>
                <w:rFonts w:ascii="Angsana New" w:hAnsi="Angsana New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638" w:type="pct"/>
            <w:shd w:val="clear" w:color="auto" w:fill="auto"/>
          </w:tcPr>
          <w:p w:rsidR="008852B5" w:rsidRPr="00CA2F4D" w:rsidRDefault="00231A24" w:rsidP="002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8852B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8852B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52B5" w:rsidRPr="00CA2F4D" w:rsidRDefault="00231A24" w:rsidP="002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15,188</w:t>
            </w:r>
          </w:p>
        </w:tc>
        <w:tc>
          <w:tcPr>
            <w:tcW w:w="152" w:type="pct"/>
            <w:shd w:val="clear" w:color="auto" w:fill="auto"/>
          </w:tcPr>
          <w:p w:rsidR="008852B5" w:rsidRPr="00CA2F4D" w:rsidRDefault="008852B5" w:rsidP="002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7,063</w:t>
            </w:r>
          </w:p>
        </w:tc>
        <w:tc>
          <w:tcPr>
            <w:tcW w:w="150" w:type="pct"/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:rsidR="008852B5" w:rsidRPr="00CA2F4D" w:rsidRDefault="008852B5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4,682</w:t>
            </w:r>
          </w:p>
        </w:tc>
      </w:tr>
      <w:tr w:rsidR="00B17D38" w:rsidRPr="00EB7427" w:rsidTr="00BE0BAD">
        <w:tc>
          <w:tcPr>
            <w:tcW w:w="2010" w:type="pct"/>
          </w:tcPr>
          <w:p w:rsidR="00B17D38" w:rsidRPr="001A6133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027BB0" w:rsidRDefault="00231A24" w:rsidP="002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DB4F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144" w:type="pct"/>
            <w:shd w:val="clear" w:color="auto" w:fill="auto"/>
          </w:tcPr>
          <w:p w:rsidR="00B17D38" w:rsidRPr="00027BB0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F427CF" w:rsidRDefault="00231A24" w:rsidP="0023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DB4F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B1280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2" w:type="pct"/>
            <w:shd w:val="clear" w:color="auto" w:fill="auto"/>
          </w:tcPr>
          <w:p w:rsidR="00B17D38" w:rsidRPr="00F427CF" w:rsidRDefault="00B17D38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027BB0" w:rsidRDefault="00B17D38" w:rsidP="00885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21,522</w:t>
            </w:r>
          </w:p>
        </w:tc>
        <w:tc>
          <w:tcPr>
            <w:tcW w:w="150" w:type="pct"/>
            <w:shd w:val="clear" w:color="auto" w:fill="auto"/>
          </w:tcPr>
          <w:p w:rsidR="00B17D38" w:rsidRPr="00027BB0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D38" w:rsidRPr="008E12D5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4,754</w:t>
            </w:r>
          </w:p>
        </w:tc>
      </w:tr>
    </w:tbl>
    <w:p w:rsidR="007F0D36" w:rsidRDefault="006017B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14A0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ภาษีเงินได้รอการตัดบัญชี</w:t>
      </w:r>
      <w:r w:rsidR="00B31FA4" w:rsidRPr="00314A0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4B7A60" w:rsidRPr="00EA2C04" w:rsidRDefault="004B7A60" w:rsidP="004B7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6017B6" w:rsidRDefault="006017B6" w:rsidP="0006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030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437C02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Pr="00060304">
        <w:rPr>
          <w:rFonts w:asciiTheme="majorBidi" w:hAnsiTheme="majorBidi" w:cstheme="majorBidi"/>
          <w:sz w:val="30"/>
          <w:szCs w:val="30"/>
          <w:cs/>
        </w:rPr>
        <w:t>ภ</w:t>
      </w:r>
      <w:r w:rsidR="00D57271">
        <w:rPr>
          <w:rFonts w:asciiTheme="majorBidi" w:hAnsiTheme="majorBidi" w:cstheme="majorBidi"/>
          <w:sz w:val="30"/>
          <w:szCs w:val="30"/>
          <w:cs/>
        </w:rPr>
        <w:t xml:space="preserve">าษีเงินได้รอการตัดบัญชี ณ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B17D38">
        <w:rPr>
          <w:rFonts w:asciiTheme="majorBidi" w:hAnsiTheme="majorBidi" w:cstheme="majorBidi"/>
          <w:sz w:val="30"/>
          <w:szCs w:val="30"/>
        </w:rPr>
        <w:t>31</w:t>
      </w:r>
      <w:r w:rsidR="00242500">
        <w:rPr>
          <w:rFonts w:asciiTheme="majorBidi" w:hAnsiTheme="majorBidi" w:cstheme="majorBidi"/>
          <w:sz w:val="30"/>
          <w:szCs w:val="30"/>
        </w:rPr>
        <w:t xml:space="preserve"> </w:t>
      </w:r>
      <w:r w:rsidR="00B17D3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E52EFE" w:rsidRPr="00E52EFE">
        <w:rPr>
          <w:rFonts w:asciiTheme="majorBidi" w:hAnsiTheme="majorBidi" w:cstheme="majorBidi"/>
          <w:sz w:val="30"/>
          <w:szCs w:val="30"/>
        </w:rPr>
        <w:t>25</w:t>
      </w:r>
      <w:r w:rsidR="00B17D38">
        <w:rPr>
          <w:rFonts w:asciiTheme="majorBidi" w:hAnsiTheme="majorBidi" w:cstheme="majorBidi"/>
          <w:sz w:val="30"/>
          <w:szCs w:val="30"/>
        </w:rPr>
        <w:t>62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และ </w:t>
      </w:r>
      <w:r w:rsidR="00E52EFE" w:rsidRPr="00E52EFE">
        <w:rPr>
          <w:rFonts w:asciiTheme="majorBidi" w:hAnsiTheme="majorBidi" w:cstheme="majorBidi"/>
          <w:sz w:val="30"/>
          <w:szCs w:val="30"/>
        </w:rPr>
        <w:t>3</w:t>
      </w:r>
      <w:r w:rsidR="009A7A03">
        <w:rPr>
          <w:rFonts w:asciiTheme="majorBidi" w:hAnsiTheme="majorBidi" w:cstheme="majorBidi"/>
          <w:sz w:val="30"/>
          <w:szCs w:val="30"/>
        </w:rPr>
        <w:t xml:space="preserve">0 </w:t>
      </w:r>
      <w:r w:rsidR="009A7A0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52EFE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="009A7A03">
        <w:rPr>
          <w:rFonts w:asciiTheme="majorBidi" w:hAnsiTheme="majorBidi" w:cstheme="majorBidi"/>
          <w:sz w:val="30"/>
          <w:szCs w:val="30"/>
        </w:rPr>
        <w:t>25</w:t>
      </w:r>
      <w:r w:rsidR="00B17D38">
        <w:rPr>
          <w:rFonts w:asciiTheme="majorBidi" w:hAnsiTheme="majorBidi" w:cstheme="majorBidi"/>
          <w:sz w:val="30"/>
          <w:szCs w:val="30"/>
        </w:rPr>
        <w:t>61</w:t>
      </w:r>
      <w:r w:rsidR="00E52EFE" w:rsidRPr="00E52EFE">
        <w:rPr>
          <w:rFonts w:asciiTheme="majorBidi" w:hAnsiTheme="majorBidi" w:cstheme="majorBidi"/>
          <w:sz w:val="30"/>
          <w:szCs w:val="30"/>
        </w:rPr>
        <w:t xml:space="preserve"> </w:t>
      </w:r>
      <w:r w:rsidR="00E52EFE" w:rsidRPr="00E52EFE">
        <w:rPr>
          <w:rFonts w:asciiTheme="majorBidi" w:hAnsiTheme="majorBidi"/>
          <w:sz w:val="30"/>
          <w:szCs w:val="30"/>
          <w:cs/>
        </w:rPr>
        <w:t>มีดังนี้</w:t>
      </w:r>
    </w:p>
    <w:p w:rsidR="00D637BD" w:rsidRPr="00EA2C04" w:rsidRDefault="00D637BD" w:rsidP="00D63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8"/>
        <w:gridCol w:w="1242"/>
        <w:gridCol w:w="236"/>
        <w:gridCol w:w="1204"/>
        <w:gridCol w:w="270"/>
        <w:gridCol w:w="1350"/>
      </w:tblGrid>
      <w:tr w:rsidR="00025938" w:rsidRPr="00544C7D" w:rsidTr="00544C7D">
        <w:tc>
          <w:tcPr>
            <w:tcW w:w="3330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:rsidR="00025938" w:rsidRPr="00544C7D" w:rsidRDefault="00025938" w:rsidP="00AA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7D38" w:rsidRPr="00544C7D" w:rsidTr="00544C7D">
        <w:tc>
          <w:tcPr>
            <w:tcW w:w="3330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  <w:gridSpan w:val="2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B17D38" w:rsidRPr="00544C7D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44C7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B17D38" w:rsidRPr="00544C7D" w:rsidTr="00544C7D">
        <w:tc>
          <w:tcPr>
            <w:tcW w:w="3330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17D38" w:rsidRPr="00544C7D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</w:tr>
      <w:tr w:rsidR="00460584" w:rsidRPr="00544C7D" w:rsidTr="00544C7D">
        <w:tc>
          <w:tcPr>
            <w:tcW w:w="3330" w:type="dxa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</w:tcPr>
          <w:p w:rsidR="00460584" w:rsidRPr="00544C7D" w:rsidRDefault="00460584" w:rsidP="0046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center" w:pos="2632"/>
              </w:tabs>
              <w:spacing w:line="240" w:lineRule="auto"/>
              <w:ind w:left="-144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E2059B" w:rsidRPr="00544C7D" w:rsidTr="00544C7D">
        <w:tc>
          <w:tcPr>
            <w:tcW w:w="3330" w:type="dxa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E2059B" w:rsidRPr="00B96EBE" w:rsidRDefault="00B12802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69,845</w:t>
            </w:r>
          </w:p>
        </w:tc>
        <w:tc>
          <w:tcPr>
            <w:tcW w:w="270" w:type="dxa"/>
            <w:shd w:val="clear" w:color="auto" w:fill="auto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E2059B" w:rsidRPr="001213EF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561</w:t>
            </w:r>
          </w:p>
        </w:tc>
        <w:tc>
          <w:tcPr>
            <w:tcW w:w="236" w:type="dxa"/>
            <w:shd w:val="clear" w:color="auto" w:fill="auto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E2059B" w:rsidRPr="00544C7D" w:rsidRDefault="00B12802" w:rsidP="00E2059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58,208</w:t>
            </w:r>
          </w:p>
        </w:tc>
        <w:tc>
          <w:tcPr>
            <w:tcW w:w="270" w:type="dxa"/>
            <w:shd w:val="clear" w:color="auto" w:fill="auto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2059B" w:rsidRPr="001213EF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148</w:t>
            </w:r>
          </w:p>
        </w:tc>
      </w:tr>
      <w:tr w:rsidR="00E2059B" w:rsidRPr="00544C7D" w:rsidTr="00E7183F">
        <w:tc>
          <w:tcPr>
            <w:tcW w:w="3330" w:type="dxa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2059B" w:rsidRPr="00B96EBE" w:rsidRDefault="00B12802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(556</w:t>
            </w:r>
            <w:r w:rsidR="00175A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059B" w:rsidRPr="001213EF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236" w:type="dxa"/>
            <w:shd w:val="clear" w:color="auto" w:fill="auto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E2059B" w:rsidRPr="00544C7D" w:rsidRDefault="00B12802" w:rsidP="00E2059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(556</w:t>
            </w:r>
            <w:r w:rsidR="00175A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2059B" w:rsidRPr="001213EF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</w:tr>
      <w:tr w:rsidR="00E2059B" w:rsidRPr="00544C7D" w:rsidTr="00544C7D">
        <w:tc>
          <w:tcPr>
            <w:tcW w:w="3330" w:type="dxa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059B" w:rsidRPr="00B96EBE" w:rsidRDefault="00B12802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69,289</w:t>
            </w:r>
          </w:p>
        </w:tc>
        <w:tc>
          <w:tcPr>
            <w:tcW w:w="270" w:type="dxa"/>
            <w:shd w:val="clear" w:color="auto" w:fill="auto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059B" w:rsidRPr="00745170" w:rsidRDefault="00E2059B" w:rsidP="001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389</w:t>
            </w:r>
          </w:p>
        </w:tc>
        <w:tc>
          <w:tcPr>
            <w:tcW w:w="236" w:type="dxa"/>
            <w:shd w:val="clear" w:color="auto" w:fill="auto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059B" w:rsidRPr="0038128D" w:rsidRDefault="00B12802" w:rsidP="00E2059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57,652</w:t>
            </w:r>
          </w:p>
        </w:tc>
        <w:tc>
          <w:tcPr>
            <w:tcW w:w="270" w:type="dxa"/>
            <w:shd w:val="clear" w:color="auto" w:fill="auto"/>
          </w:tcPr>
          <w:p w:rsidR="00E2059B" w:rsidRPr="00544C7D" w:rsidRDefault="00E2059B" w:rsidP="00E2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059B" w:rsidRPr="00745170" w:rsidRDefault="00E2059B" w:rsidP="001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52,976</w:t>
            </w:r>
          </w:p>
        </w:tc>
      </w:tr>
    </w:tbl>
    <w:p w:rsidR="00544C7D" w:rsidRPr="00B12802" w:rsidRDefault="0054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00D09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27A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A229F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3927A7">
        <w:rPr>
          <w:rFonts w:asciiTheme="majorBidi" w:hAnsiTheme="majorBidi" w:cstheme="majorBidi"/>
          <w:sz w:val="30"/>
          <w:szCs w:val="30"/>
          <w:cs/>
        </w:rPr>
        <w:t>ที่เกิดขึ้นใน</w:t>
      </w:r>
      <w:r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E7183F">
        <w:rPr>
          <w:rFonts w:asciiTheme="majorBidi" w:hAnsiTheme="majorBidi" w:cstheme="majorBidi" w:hint="cs"/>
          <w:sz w:val="30"/>
          <w:szCs w:val="30"/>
          <w:cs/>
        </w:rPr>
        <w:t>ดหก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A229F9">
        <w:rPr>
          <w:rFonts w:asciiTheme="majorBidi" w:hAnsiTheme="majorBidi" w:cstheme="majorBidi"/>
          <w:sz w:val="30"/>
          <w:szCs w:val="30"/>
          <w:cs/>
        </w:rPr>
        <w:br/>
      </w:r>
      <w:r w:rsidRPr="003927A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7183F">
        <w:rPr>
          <w:rFonts w:asciiTheme="majorBidi" w:hAnsiTheme="majorBidi" w:cstheme="majorBidi"/>
          <w:sz w:val="30"/>
          <w:szCs w:val="30"/>
        </w:rPr>
        <w:t>31</w:t>
      </w:r>
      <w:r w:rsidR="00242500">
        <w:rPr>
          <w:rFonts w:asciiTheme="majorBidi" w:hAnsiTheme="majorBidi" w:cstheme="majorBidi"/>
          <w:sz w:val="30"/>
          <w:szCs w:val="30"/>
        </w:rPr>
        <w:t xml:space="preserve"> </w:t>
      </w:r>
      <w:r w:rsidR="00242500">
        <w:rPr>
          <w:rFonts w:asciiTheme="majorBidi" w:hAnsiTheme="majorBidi" w:cstheme="majorBidi" w:hint="cs"/>
          <w:sz w:val="30"/>
          <w:szCs w:val="30"/>
          <w:cs/>
        </w:rPr>
        <w:t>ม</w:t>
      </w:r>
      <w:r w:rsidR="00E7183F">
        <w:rPr>
          <w:rFonts w:asciiTheme="majorBidi" w:hAnsiTheme="majorBidi" w:cstheme="majorBidi" w:hint="cs"/>
          <w:sz w:val="30"/>
          <w:szCs w:val="30"/>
          <w:cs/>
        </w:rPr>
        <w:t>ีนาคม</w:t>
      </w:r>
      <w:r w:rsidR="009A7A03" w:rsidRPr="00E52EFE">
        <w:rPr>
          <w:rFonts w:asciiTheme="majorBidi" w:hAnsiTheme="majorBidi"/>
          <w:sz w:val="30"/>
          <w:szCs w:val="30"/>
          <w:cs/>
        </w:rPr>
        <w:t xml:space="preserve"> </w:t>
      </w:r>
      <w:r w:rsidRPr="003927A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00D09" w:rsidRPr="00B12802" w:rsidRDefault="00800D09" w:rsidP="00800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32"/>
      </w:tblGrid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44C7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A03"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(ราย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จ่าย) 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D5956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ตุลาคม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0D09" w:rsidRPr="00544C7D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71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D5956" w:rsidRPr="00544C7D" w:rsidRDefault="00E7183F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A7A03"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  <w:p w:rsidR="00800D09" w:rsidRPr="00544C7D" w:rsidRDefault="00BE0BAD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718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800D09" w:rsidRPr="00544C7D" w:rsidTr="00CB16A0">
        <w:trPr>
          <w:cantSplit/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0D09" w:rsidRPr="00544C7D" w:rsidTr="00CB16A0">
        <w:trPr>
          <w:trHeight w:val="139"/>
        </w:trPr>
        <w:tc>
          <w:tcPr>
            <w:tcW w:w="3330" w:type="dxa"/>
          </w:tcPr>
          <w:p w:rsidR="00800D09" w:rsidRPr="00544C7D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</w:tcPr>
          <w:p w:rsidR="00800D09" w:rsidRPr="00544C7D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183F" w:rsidRPr="00544C7D" w:rsidTr="00CB16A0">
        <w:trPr>
          <w:trHeight w:val="139"/>
        </w:trPr>
        <w:tc>
          <w:tcPr>
            <w:tcW w:w="3330" w:type="dxa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E7183F" w:rsidRPr="00340683" w:rsidRDefault="00E7183F" w:rsidP="00175A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7,887</w:t>
            </w:r>
          </w:p>
        </w:tc>
        <w:tc>
          <w:tcPr>
            <w:tcW w:w="270" w:type="dxa"/>
            <w:shd w:val="clear" w:color="auto" w:fill="auto"/>
          </w:tcPr>
          <w:p w:rsidR="00E7183F" w:rsidRPr="00C56E95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7183F" w:rsidRPr="00264397" w:rsidRDefault="00175AF9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1,385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7183F" w:rsidRPr="00AE5E92" w:rsidRDefault="00175AF9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E7183F" w:rsidRPr="00594B3A" w:rsidRDefault="00175AF9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9,272</w:t>
            </w:r>
          </w:p>
        </w:tc>
      </w:tr>
      <w:tr w:rsidR="00175AF9" w:rsidRPr="00544C7D" w:rsidTr="00CB16A0">
        <w:trPr>
          <w:trHeight w:val="348"/>
        </w:trPr>
        <w:tc>
          <w:tcPr>
            <w:tcW w:w="3330" w:type="dxa"/>
          </w:tcPr>
          <w:p w:rsidR="00175AF9" w:rsidRPr="00544C7D" w:rsidRDefault="00175AF9" w:rsidP="0017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7183F">
              <w:rPr>
                <w:rFonts w:asciiTheme="majorBidi" w:hAnsiTheme="majorBidi"/>
                <w:sz w:val="30"/>
                <w:szCs w:val="30"/>
                <w:cs/>
              </w:rPr>
              <w:t>สินทรัพย์ชีวภาพ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175AF9" w:rsidRPr="00106D94" w:rsidRDefault="00175AF9" w:rsidP="00175A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D94">
              <w:rPr>
                <w:rFonts w:ascii="Angsana New" w:hAnsi="Angsana New"/>
                <w:sz w:val="30"/>
                <w:szCs w:val="30"/>
                <w:lang w:val="en-US" w:bidi="th-TH"/>
              </w:rPr>
              <w:t>2,182</w:t>
            </w:r>
          </w:p>
        </w:tc>
        <w:tc>
          <w:tcPr>
            <w:tcW w:w="270" w:type="dxa"/>
            <w:shd w:val="clear" w:color="auto" w:fill="auto"/>
          </w:tcPr>
          <w:p w:rsidR="00175AF9" w:rsidRPr="00544C7D" w:rsidRDefault="00175AF9" w:rsidP="00175A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75AF9" w:rsidRPr="00594B3A" w:rsidRDefault="00B12802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(2,174</w:t>
            </w:r>
            <w:r w:rsidR="00175A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75AF9" w:rsidRPr="00594B3A" w:rsidRDefault="00175AF9" w:rsidP="00175AF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175AF9" w:rsidRPr="00AE5E92" w:rsidRDefault="00175AF9" w:rsidP="00175AF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75AF9" w:rsidRPr="00594B3A" w:rsidRDefault="00175AF9" w:rsidP="00175AF9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175AF9" w:rsidRPr="00594B3A" w:rsidRDefault="00B12802" w:rsidP="00B1280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E7183F" w:rsidRPr="00544C7D" w:rsidTr="00CB16A0">
        <w:trPr>
          <w:trHeight w:val="348"/>
        </w:trPr>
        <w:tc>
          <w:tcPr>
            <w:tcW w:w="3330" w:type="dxa"/>
          </w:tcPr>
          <w:p w:rsidR="00E7183F" w:rsidRPr="00544C7D" w:rsidRDefault="00072C6C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E7183F"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E7183F" w:rsidRPr="00340683" w:rsidRDefault="00E7183F" w:rsidP="00175A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16,192</w:t>
            </w:r>
          </w:p>
        </w:tc>
        <w:tc>
          <w:tcPr>
            <w:tcW w:w="270" w:type="dxa"/>
            <w:shd w:val="clear" w:color="auto" w:fill="auto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7183F" w:rsidRPr="00594B3A" w:rsidRDefault="00624DEC" w:rsidP="00175AF9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(617</w:t>
            </w:r>
            <w:r w:rsidR="00175A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7183F" w:rsidRPr="00E51F72" w:rsidRDefault="00624DEC" w:rsidP="00175AF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</w:t>
            </w:r>
            <w:r w:rsidR="00175A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E7183F" w:rsidRPr="00594B3A" w:rsidRDefault="00B12802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15,545</w:t>
            </w:r>
          </w:p>
        </w:tc>
      </w:tr>
      <w:tr w:rsidR="00E7183F" w:rsidRPr="00544C7D" w:rsidTr="00CB16A0">
        <w:trPr>
          <w:trHeight w:val="348"/>
        </w:trPr>
        <w:tc>
          <w:tcPr>
            <w:tcW w:w="3330" w:type="dxa"/>
          </w:tcPr>
          <w:p w:rsidR="00E7183F" w:rsidRPr="00E7183F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83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 (ตัดรายการกำไรจากการจำหน่ายเครื่องจักรระหว่างกัน)</w:t>
            </w:r>
          </w:p>
        </w:tc>
        <w:tc>
          <w:tcPr>
            <w:tcW w:w="1260" w:type="dxa"/>
            <w:shd w:val="clear" w:color="auto" w:fill="auto"/>
          </w:tcPr>
          <w:p w:rsidR="00E7183F" w:rsidRDefault="00E7183F" w:rsidP="00175A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E7183F" w:rsidRDefault="00E7183F" w:rsidP="00175A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E7183F" w:rsidRPr="00340683" w:rsidRDefault="00E7183F" w:rsidP="00175A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14,052</w:t>
            </w:r>
          </w:p>
        </w:tc>
        <w:tc>
          <w:tcPr>
            <w:tcW w:w="270" w:type="dxa"/>
            <w:shd w:val="clear" w:color="auto" w:fill="auto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75AF9" w:rsidRDefault="00175AF9" w:rsidP="00175AF9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75AF9" w:rsidRDefault="00175AF9" w:rsidP="00175AF9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7183F" w:rsidRPr="00594B3A" w:rsidRDefault="00175AF9" w:rsidP="00175AF9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(469)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175AF9" w:rsidRDefault="00175AF9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175AF9" w:rsidRDefault="00175AF9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E7183F" w:rsidRPr="00E51F72" w:rsidRDefault="00175AF9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175AF9" w:rsidRDefault="00175AF9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75AF9" w:rsidRDefault="00175AF9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7183F" w:rsidRPr="00594B3A" w:rsidRDefault="00175AF9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13,583</w:t>
            </w:r>
          </w:p>
        </w:tc>
      </w:tr>
      <w:tr w:rsidR="00E7183F" w:rsidRPr="00544C7D" w:rsidTr="00CB16A0">
        <w:trPr>
          <w:trHeight w:val="348"/>
        </w:trPr>
        <w:tc>
          <w:tcPr>
            <w:tcW w:w="3330" w:type="dxa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E7183F" w:rsidRPr="00106D94" w:rsidRDefault="00E7183F" w:rsidP="00175A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D94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E7183F" w:rsidRPr="00594B3A" w:rsidRDefault="00175AF9" w:rsidP="00E7183F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E7183F" w:rsidRPr="00E51F72" w:rsidRDefault="00175AF9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E7183F" w:rsidRPr="00594B3A" w:rsidRDefault="00175AF9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</w:tr>
      <w:tr w:rsidR="00E7183F" w:rsidRPr="00544C7D" w:rsidTr="00271422">
        <w:trPr>
          <w:trHeight w:val="334"/>
        </w:trPr>
        <w:tc>
          <w:tcPr>
            <w:tcW w:w="3330" w:type="dxa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7183F" w:rsidRPr="00340683" w:rsidRDefault="00E7183F" w:rsidP="00175A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31,088</w:t>
            </w:r>
          </w:p>
        </w:tc>
        <w:tc>
          <w:tcPr>
            <w:tcW w:w="270" w:type="dxa"/>
            <w:shd w:val="clear" w:color="auto" w:fill="auto"/>
          </w:tcPr>
          <w:p w:rsidR="00E7183F" w:rsidRPr="001B2947" w:rsidRDefault="00E7183F" w:rsidP="00E7183F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7183F" w:rsidRPr="00E51F72" w:rsidRDefault="00175AF9" w:rsidP="00175AF9">
            <w:pPr>
              <w:pStyle w:val="acctfourfigures"/>
              <w:tabs>
                <w:tab w:val="clear" w:pos="765"/>
              </w:tabs>
              <w:spacing w:line="240" w:lineRule="atLeast"/>
              <w:ind w:right="2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-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E7183F" w:rsidRPr="00AE5E92" w:rsidRDefault="00175AF9" w:rsidP="00E7183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E7183F" w:rsidRPr="00594B3A" w:rsidRDefault="00175AF9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31,088</w:t>
            </w:r>
          </w:p>
        </w:tc>
      </w:tr>
      <w:tr w:rsidR="00E7183F" w:rsidRPr="0038128D" w:rsidTr="00E7183F">
        <w:trPr>
          <w:trHeight w:val="334"/>
        </w:trPr>
        <w:tc>
          <w:tcPr>
            <w:tcW w:w="3330" w:type="dxa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183F" w:rsidRPr="00340683" w:rsidRDefault="00E7183F" w:rsidP="00175AF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71,561</w:t>
            </w:r>
          </w:p>
        </w:tc>
        <w:tc>
          <w:tcPr>
            <w:tcW w:w="270" w:type="dxa"/>
            <w:shd w:val="clear" w:color="auto" w:fill="auto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183F" w:rsidRPr="00E51F72" w:rsidRDefault="00624DEC" w:rsidP="00E718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(1,686</w:t>
            </w:r>
            <w:r w:rsidR="00175A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183F" w:rsidRPr="00594B3A" w:rsidRDefault="00624DEC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</w:t>
            </w:r>
            <w:r w:rsidR="00175A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7183F" w:rsidRPr="00594B3A" w:rsidRDefault="00E7183F" w:rsidP="00E7183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183F" w:rsidRPr="00594B3A" w:rsidRDefault="00B12802" w:rsidP="00175AF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69,845</w:t>
            </w:r>
          </w:p>
        </w:tc>
      </w:tr>
    </w:tbl>
    <w:p w:rsidR="00E7183F" w:rsidRPr="00D1150A" w:rsidRDefault="00E7183F" w:rsidP="00A229F9">
      <w:pPr>
        <w:spacing w:line="0" w:lineRule="atLeast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E7183F" w:rsidRPr="00544C7D" w:rsidTr="00E7183F">
        <w:trPr>
          <w:trHeight w:val="334"/>
        </w:trPr>
        <w:tc>
          <w:tcPr>
            <w:tcW w:w="3330" w:type="dxa"/>
          </w:tcPr>
          <w:p w:rsidR="00E7183F" w:rsidRPr="00716086" w:rsidRDefault="00E7183F" w:rsidP="00E71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sz w:val="29"/>
                <w:szCs w:val="29"/>
                <w:shd w:val="clear" w:color="auto" w:fill="E6E6E6"/>
              </w:rPr>
            </w:pPr>
            <w:r w:rsidRPr="00716086">
              <w:rPr>
                <w:rFonts w:ascii="Angsana New" w:hAnsi="Angsana New"/>
                <w:sz w:val="29"/>
                <w:szCs w:val="29"/>
              </w:rPr>
              <w:lastRenderedPageBreak/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E7183F" w:rsidRPr="00E7183F" w:rsidRDefault="00E7183F" w:rsidP="00E718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jc w:val="center"/>
              <w:rPr>
                <w:rFonts w:asciiTheme="majorBidi" w:hAnsiTheme="majorBidi" w:cs="Angsana New"/>
                <w:b/>
                <w:bCs/>
                <w:sz w:val="30"/>
                <w:szCs w:val="36"/>
                <w:lang w:bidi="th-TH"/>
              </w:rPr>
            </w:pPr>
            <w:r w:rsidRPr="00544C7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5460D" w:rsidRPr="00544C7D" w:rsidTr="00624DEC">
        <w:trPr>
          <w:trHeight w:val="334"/>
        </w:trPr>
        <w:tc>
          <w:tcPr>
            <w:tcW w:w="3330" w:type="dxa"/>
          </w:tcPr>
          <w:p w:rsidR="00A5460D" w:rsidRPr="00716086" w:rsidRDefault="00A5460D" w:rsidP="00E718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A5460D" w:rsidRPr="00716086" w:rsidRDefault="00A5460D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A5460D" w:rsidRPr="00716086" w:rsidRDefault="00A5460D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A5460D" w:rsidRPr="00544C7D" w:rsidRDefault="00A5460D" w:rsidP="00A5460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4C7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544C7D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รายจ่าย</w:t>
            </w:r>
            <w:r w:rsidRPr="00544C7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) </w:t>
            </w:r>
            <w:r w:rsidRPr="00544C7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44C7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350" w:type="dxa"/>
          </w:tcPr>
          <w:p w:rsidR="00A5460D" w:rsidRPr="00544C7D" w:rsidRDefault="00A5460D" w:rsidP="00E718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183F" w:rsidRPr="00544C7D" w:rsidTr="00E7183F">
        <w:trPr>
          <w:trHeight w:val="334"/>
        </w:trPr>
        <w:tc>
          <w:tcPr>
            <w:tcW w:w="3330" w:type="dxa"/>
          </w:tcPr>
          <w:p w:rsidR="00E7183F" w:rsidRPr="00716086" w:rsidRDefault="00E7183F" w:rsidP="00E718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</w:p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  <w:vAlign w:val="bottom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E7183F" w:rsidRPr="00544C7D" w:rsidTr="00E7183F">
        <w:trPr>
          <w:trHeight w:val="334"/>
        </w:trPr>
        <w:tc>
          <w:tcPr>
            <w:tcW w:w="3330" w:type="dxa"/>
          </w:tcPr>
          <w:p w:rsidR="00E7183F" w:rsidRPr="00716086" w:rsidRDefault="00E7183F" w:rsidP="00E718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E7183F" w:rsidRPr="00716086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44C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183F" w:rsidRPr="00544C7D" w:rsidTr="005B700B">
        <w:trPr>
          <w:trHeight w:val="334"/>
        </w:trPr>
        <w:tc>
          <w:tcPr>
            <w:tcW w:w="3330" w:type="dxa"/>
          </w:tcPr>
          <w:p w:rsidR="00E7183F" w:rsidRPr="00544C7D" w:rsidRDefault="00E7183F" w:rsidP="00E7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7183F" w:rsidRPr="00544C7D" w:rsidRDefault="00E7183F" w:rsidP="00E7183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700B" w:rsidRPr="00544C7D" w:rsidTr="005B700B">
        <w:trPr>
          <w:trHeight w:val="334"/>
        </w:trPr>
        <w:tc>
          <w:tcPr>
            <w:tcW w:w="3330" w:type="dxa"/>
          </w:tcPr>
          <w:p w:rsidR="005B700B" w:rsidRPr="00544C7D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B700B" w:rsidRPr="00623DC9" w:rsidRDefault="005B700B" w:rsidP="005B700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D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:rsidR="005B700B" w:rsidRPr="00623DC9" w:rsidRDefault="005B700B" w:rsidP="005B700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B700B" w:rsidRPr="00175AF9" w:rsidRDefault="00B12802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(384)</w:t>
            </w:r>
          </w:p>
        </w:tc>
        <w:tc>
          <w:tcPr>
            <w:tcW w:w="270" w:type="dxa"/>
            <w:shd w:val="clear" w:color="auto" w:fill="auto"/>
          </w:tcPr>
          <w:p w:rsidR="005B700B" w:rsidRPr="00175AF9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5B700B" w:rsidRPr="00175AF9" w:rsidRDefault="00175AF9" w:rsidP="005B70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5A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700B" w:rsidRPr="00175AF9" w:rsidRDefault="005B700B" w:rsidP="005B700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B700B" w:rsidRPr="00175AF9" w:rsidRDefault="00B12802" w:rsidP="005B700B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(556</w:t>
            </w:r>
            <w:r w:rsidR="00175AF9" w:rsidRPr="00175A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B700B" w:rsidRPr="00544C7D" w:rsidTr="005B700B">
        <w:trPr>
          <w:trHeight w:val="334"/>
        </w:trPr>
        <w:tc>
          <w:tcPr>
            <w:tcW w:w="3330" w:type="dxa"/>
          </w:tcPr>
          <w:p w:rsidR="005B700B" w:rsidRPr="005B700B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700B" w:rsidRPr="00623DC9" w:rsidRDefault="005B700B" w:rsidP="005B700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76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 (172)</w:t>
            </w:r>
          </w:p>
        </w:tc>
        <w:tc>
          <w:tcPr>
            <w:tcW w:w="270" w:type="dxa"/>
            <w:shd w:val="clear" w:color="auto" w:fill="auto"/>
          </w:tcPr>
          <w:p w:rsidR="005B700B" w:rsidRPr="00623DC9" w:rsidRDefault="005B700B" w:rsidP="005B700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B700B" w:rsidRPr="0038128D" w:rsidRDefault="00B12802" w:rsidP="00B1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(384)</w:t>
            </w:r>
          </w:p>
        </w:tc>
        <w:tc>
          <w:tcPr>
            <w:tcW w:w="270" w:type="dxa"/>
            <w:shd w:val="clear" w:color="auto" w:fill="auto"/>
          </w:tcPr>
          <w:p w:rsidR="005B700B" w:rsidRPr="0038128D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5B700B" w:rsidRPr="00544C7D" w:rsidRDefault="00175AF9" w:rsidP="005B70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5B700B" w:rsidRPr="00544C7D" w:rsidRDefault="00B12802" w:rsidP="005B700B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(556</w:t>
            </w:r>
            <w:r w:rsidR="00175AF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5B700B" w:rsidRPr="00544C7D" w:rsidTr="005B700B">
        <w:trPr>
          <w:trHeight w:val="50"/>
        </w:trPr>
        <w:tc>
          <w:tcPr>
            <w:tcW w:w="3330" w:type="dxa"/>
          </w:tcPr>
          <w:p w:rsidR="005B700B" w:rsidRPr="00D1150A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B700B" w:rsidRPr="00C80F11" w:rsidTr="00E5239C">
        <w:trPr>
          <w:trHeight w:val="334"/>
        </w:trPr>
        <w:tc>
          <w:tcPr>
            <w:tcW w:w="3330" w:type="dxa"/>
          </w:tcPr>
          <w:p w:rsidR="005B700B" w:rsidRPr="00544C7D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C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3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71,389</w:t>
            </w: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5B700B" w:rsidRPr="00544C7D" w:rsidRDefault="00624DEC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(2,070</w:t>
            </w:r>
            <w:r w:rsidR="00175A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5B700B" w:rsidRPr="00544C7D" w:rsidRDefault="00624DEC" w:rsidP="005B700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</w:t>
            </w:r>
            <w:r w:rsidR="00175A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B700B" w:rsidRPr="00544C7D" w:rsidRDefault="005B700B" w:rsidP="005B700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5B700B" w:rsidRPr="00C80F11" w:rsidRDefault="00B12802" w:rsidP="005B700B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69,289</w:t>
            </w:r>
          </w:p>
        </w:tc>
      </w:tr>
      <w:tr w:rsidR="005B700B" w:rsidRPr="00081766" w:rsidTr="00E5239C">
        <w:trPr>
          <w:trHeight w:val="139"/>
        </w:trPr>
        <w:tc>
          <w:tcPr>
            <w:tcW w:w="3330" w:type="dxa"/>
          </w:tcPr>
          <w:p w:rsidR="005B700B" w:rsidRPr="00081766" w:rsidRDefault="005B700B" w:rsidP="005B7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8176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B700B" w:rsidRPr="00081766" w:rsidTr="00E5239C">
        <w:trPr>
          <w:trHeight w:val="139"/>
        </w:trPr>
        <w:tc>
          <w:tcPr>
            <w:tcW w:w="3330" w:type="dxa"/>
          </w:tcPr>
          <w:p w:rsidR="005B700B" w:rsidRPr="00081766" w:rsidRDefault="005B700B" w:rsidP="005B7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0817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8176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00B" w:rsidRPr="00081766" w:rsidTr="00E5239C">
        <w:trPr>
          <w:trHeight w:val="139"/>
        </w:trPr>
        <w:tc>
          <w:tcPr>
            <w:tcW w:w="3330" w:type="dxa"/>
          </w:tcPr>
          <w:p w:rsidR="005B700B" w:rsidRPr="00081766" w:rsidRDefault="005B700B" w:rsidP="005B700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</w:p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5B700B" w:rsidRPr="00081766" w:rsidTr="00E5239C">
        <w:trPr>
          <w:trHeight w:val="139"/>
        </w:trPr>
        <w:tc>
          <w:tcPr>
            <w:tcW w:w="3330" w:type="dxa"/>
          </w:tcPr>
          <w:p w:rsidR="005B700B" w:rsidRPr="00081766" w:rsidRDefault="005B700B" w:rsidP="005B700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700B" w:rsidRPr="00081766" w:rsidTr="00E5239C">
        <w:trPr>
          <w:trHeight w:val="139"/>
        </w:trPr>
        <w:tc>
          <w:tcPr>
            <w:tcW w:w="3330" w:type="dxa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5B700B" w:rsidRPr="00081766" w:rsidRDefault="005B700B" w:rsidP="005B700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B700B" w:rsidRPr="00081766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B700B" w:rsidRPr="00081766" w:rsidRDefault="005B700B" w:rsidP="005B700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B700B" w:rsidRPr="00081766" w:rsidRDefault="005B700B" w:rsidP="005B700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:rsidR="005B700B" w:rsidRPr="00081766" w:rsidRDefault="005B700B" w:rsidP="005B700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B700B" w:rsidRPr="00081766" w:rsidRDefault="005B700B" w:rsidP="005B700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5B700B" w:rsidRPr="00081766" w:rsidRDefault="005B700B" w:rsidP="005B700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B700B" w:rsidRPr="00081766" w:rsidTr="00E5239C">
        <w:trPr>
          <w:trHeight w:val="139"/>
        </w:trPr>
        <w:tc>
          <w:tcPr>
            <w:tcW w:w="3330" w:type="dxa"/>
          </w:tcPr>
          <w:p w:rsidR="005B700B" w:rsidRPr="00081766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5B700B" w:rsidRPr="00C56E95" w:rsidRDefault="005B700B" w:rsidP="005B700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5B700B" w:rsidRPr="00C56E95" w:rsidRDefault="005B700B" w:rsidP="005B700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5B700B" w:rsidRPr="00264397" w:rsidRDefault="005B700B" w:rsidP="005B7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5,452</w:t>
            </w:r>
          </w:p>
        </w:tc>
        <w:tc>
          <w:tcPr>
            <w:tcW w:w="270" w:type="dxa"/>
            <w:shd w:val="clear" w:color="auto" w:fill="auto"/>
          </w:tcPr>
          <w:p w:rsidR="005B700B" w:rsidRPr="00594B3A" w:rsidRDefault="005B700B" w:rsidP="005B700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5B700B" w:rsidRPr="00AE5E92" w:rsidRDefault="005B700B" w:rsidP="005B700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700B" w:rsidRPr="00594B3A" w:rsidRDefault="005B700B" w:rsidP="005B700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5B700B" w:rsidRPr="00594B3A" w:rsidRDefault="005B700B" w:rsidP="005B700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6,884</w:t>
            </w:r>
          </w:p>
        </w:tc>
      </w:tr>
      <w:tr w:rsidR="00302918" w:rsidRPr="00081766" w:rsidTr="00E5239C">
        <w:trPr>
          <w:trHeight w:val="139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:rsidR="00302918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(505)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E51F72" w:rsidRDefault="00302918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1F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1,560</w:t>
            </w:r>
          </w:p>
        </w:tc>
      </w:tr>
      <w:tr w:rsidR="00302918" w:rsidRPr="00081766" w:rsidTr="00E5239C">
        <w:trPr>
          <w:trHeight w:val="348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ผลประโยชน์พนักงาน </w:t>
            </w:r>
          </w:p>
        </w:tc>
        <w:tc>
          <w:tcPr>
            <w:tcW w:w="126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15,705</w:t>
            </w:r>
          </w:p>
        </w:tc>
        <w:tc>
          <w:tcPr>
            <w:tcW w:w="27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15,940</w:t>
            </w:r>
          </w:p>
        </w:tc>
      </w:tr>
      <w:tr w:rsidR="00302918" w:rsidRPr="00081766" w:rsidTr="00E5239C">
        <w:trPr>
          <w:trHeight w:val="348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(481)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E51F72" w:rsidRDefault="00302918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1F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  <w:tr w:rsidR="00302918" w:rsidRPr="00081766" w:rsidTr="002478ED">
        <w:trPr>
          <w:trHeight w:val="334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27,882</w:t>
            </w:r>
          </w:p>
        </w:tc>
        <w:tc>
          <w:tcPr>
            <w:tcW w:w="270" w:type="dxa"/>
            <w:shd w:val="clear" w:color="auto" w:fill="auto"/>
          </w:tcPr>
          <w:p w:rsidR="00302918" w:rsidRPr="001B2947" w:rsidRDefault="00302918" w:rsidP="00302918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E51F72" w:rsidRDefault="00302918" w:rsidP="003029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(9,428</w:t>
            </w:r>
            <w:r w:rsidRPr="00E51F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AE5E92" w:rsidRDefault="00302918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18,454</w:t>
            </w:r>
          </w:p>
        </w:tc>
      </w:tr>
      <w:tr w:rsidR="00302918" w:rsidRPr="00081766" w:rsidTr="002478ED">
        <w:trPr>
          <w:trHeight w:val="334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E51F72" w:rsidRDefault="00302918" w:rsidP="0030291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(4,736</w:t>
            </w:r>
            <w:r w:rsidRPr="00E51F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594B3A" w:rsidRDefault="00302918" w:rsidP="0030291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42,998</w:t>
            </w:r>
          </w:p>
        </w:tc>
      </w:tr>
      <w:tr w:rsidR="00302918" w:rsidRPr="00081766" w:rsidTr="00271422">
        <w:trPr>
          <w:trHeight w:val="170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</w:tabs>
              <w:spacing w:line="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02918" w:rsidRPr="00081766" w:rsidTr="00302918">
        <w:trPr>
          <w:trHeight w:val="334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02918" w:rsidRPr="00072C6C" w:rsidTr="00302918">
        <w:trPr>
          <w:trHeight w:val="334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02918" w:rsidRPr="00072C6C" w:rsidRDefault="00302918" w:rsidP="00302918">
            <w:pPr>
              <w:pStyle w:val="acctfourfigures"/>
              <w:tabs>
                <w:tab w:val="clear" w:pos="765"/>
              </w:tabs>
              <w:spacing w:line="240" w:lineRule="atLeast"/>
              <w:ind w:left="-18" w:right="22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C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302918" w:rsidRPr="00072C6C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02918" w:rsidRPr="00072C6C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72C6C">
              <w:rPr>
                <w:rFonts w:asciiTheme="majorBidi" w:hAnsiTheme="majorBidi" w:cstheme="majorBidi"/>
                <w:sz w:val="30"/>
                <w:szCs w:val="30"/>
              </w:rPr>
              <w:t>(376)</w:t>
            </w:r>
          </w:p>
        </w:tc>
        <w:tc>
          <w:tcPr>
            <w:tcW w:w="270" w:type="dxa"/>
            <w:shd w:val="clear" w:color="auto" w:fill="auto"/>
          </w:tcPr>
          <w:p w:rsidR="00302918" w:rsidRPr="00072C6C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302918" w:rsidRPr="00072C6C" w:rsidRDefault="00302918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2C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072C6C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02918" w:rsidRPr="00072C6C" w:rsidRDefault="00302918" w:rsidP="003029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2C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(376)</w:t>
            </w:r>
          </w:p>
        </w:tc>
      </w:tr>
      <w:tr w:rsidR="00302918" w:rsidRPr="00081766" w:rsidTr="00302918">
        <w:trPr>
          <w:trHeight w:val="334"/>
        </w:trPr>
        <w:tc>
          <w:tcPr>
            <w:tcW w:w="3330" w:type="dxa"/>
          </w:tcPr>
          <w:p w:rsidR="00302918" w:rsidRPr="00302918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29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225D66" w:rsidRDefault="00302918" w:rsidP="00302918">
            <w:pPr>
              <w:pStyle w:val="acctfourfigures"/>
              <w:tabs>
                <w:tab w:val="clear" w:pos="765"/>
              </w:tabs>
              <w:spacing w:line="240" w:lineRule="atLeast"/>
              <w:ind w:left="-18" w:right="2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25D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:rsidR="00302918" w:rsidRPr="00225D66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38128D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(376)</w:t>
            </w:r>
          </w:p>
        </w:tc>
        <w:tc>
          <w:tcPr>
            <w:tcW w:w="270" w:type="dxa"/>
            <w:shd w:val="clear" w:color="auto" w:fill="auto"/>
          </w:tcPr>
          <w:p w:rsidR="00302918" w:rsidRPr="0038128D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(376)</w:t>
            </w:r>
          </w:p>
        </w:tc>
      </w:tr>
      <w:tr w:rsidR="00302918" w:rsidRPr="00081766" w:rsidTr="00271422">
        <w:trPr>
          <w:trHeight w:val="197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0" w:lineRule="atLeast"/>
              <w:ind w:left="-107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302918" w:rsidRPr="00081766" w:rsidRDefault="00302918" w:rsidP="00302918">
            <w:pPr>
              <w:pStyle w:val="acctfourfigures"/>
              <w:tabs>
                <w:tab w:val="clear" w:pos="765"/>
                <w:tab w:val="decimal" w:pos="1044"/>
              </w:tabs>
              <w:spacing w:line="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02918" w:rsidRPr="00E5239C" w:rsidTr="00E5239C">
        <w:trPr>
          <w:trHeight w:val="407"/>
        </w:trPr>
        <w:tc>
          <w:tcPr>
            <w:tcW w:w="3330" w:type="dxa"/>
          </w:tcPr>
          <w:p w:rsidR="00302918" w:rsidRPr="00081766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7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47,725</w:t>
            </w:r>
          </w:p>
        </w:tc>
        <w:tc>
          <w:tcPr>
            <w:tcW w:w="27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02918" w:rsidRPr="00544C7D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(5,112)</w:t>
            </w:r>
          </w:p>
        </w:tc>
        <w:tc>
          <w:tcPr>
            <w:tcW w:w="27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02918" w:rsidRPr="00544C7D" w:rsidRDefault="00302918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42,622</w:t>
            </w:r>
          </w:p>
        </w:tc>
      </w:tr>
    </w:tbl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B47C12" w:rsidRDefault="00B47C12" w:rsidP="001113BC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800D09" w:rsidRPr="00B47C12" w:rsidTr="004C4DE8">
        <w:trPr>
          <w:trHeight w:val="139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00D09" w:rsidRPr="00B47C12" w:rsidTr="004C4DE8">
        <w:trPr>
          <w:trHeight w:val="139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574D5"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(ราย</w:t>
            </w:r>
            <w:r w:rsidR="00A229F9"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จ่าย) 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0D09" w:rsidRPr="00B47C12" w:rsidTr="004C4DE8">
        <w:trPr>
          <w:trHeight w:val="784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  <w:p w:rsidR="000742DD" w:rsidRPr="00B47C12" w:rsidRDefault="00800D09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="009A7A03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ตุลาคม</w:t>
            </w: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:rsidR="00800D09" w:rsidRPr="00B47C12" w:rsidRDefault="00460584" w:rsidP="009A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623DC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กำไรหรือ</w:t>
            </w:r>
          </w:p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BE0BAD" w:rsidRPr="00B47C12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</w:p>
          <w:p w:rsidR="00BE0BAD" w:rsidRPr="00B47C12" w:rsidRDefault="00623DC9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761EEC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มีนาคม</w:t>
            </w:r>
          </w:p>
          <w:p w:rsidR="00800D09" w:rsidRPr="00B47C12" w:rsidRDefault="00BE0BAD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623DC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</w:p>
        </w:tc>
      </w:tr>
      <w:tr w:rsidR="00800D09" w:rsidRPr="00B47C12" w:rsidTr="004C4DE8">
        <w:trPr>
          <w:trHeight w:val="227"/>
          <w:tblHeader/>
        </w:trPr>
        <w:tc>
          <w:tcPr>
            <w:tcW w:w="333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9"/>
                <w:szCs w:val="29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00D09" w:rsidRPr="00B47C12" w:rsidTr="004C4DE8">
        <w:trPr>
          <w:trHeight w:val="139"/>
        </w:trPr>
        <w:tc>
          <w:tcPr>
            <w:tcW w:w="3330" w:type="dxa"/>
          </w:tcPr>
          <w:p w:rsidR="00800D09" w:rsidRPr="00B47C12" w:rsidRDefault="00800D09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:rsidR="00800D09" w:rsidRPr="00B47C12" w:rsidRDefault="00800D09" w:rsidP="00D60CD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302918" w:rsidRPr="00B47C12" w:rsidTr="004C4DE8">
        <w:trPr>
          <w:trHeight w:val="139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302918" w:rsidRPr="00DD6724" w:rsidRDefault="00302918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5,641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B47C12" w:rsidRDefault="007578DD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7,580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B47C12" w:rsidRDefault="007578DD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DD6724" w:rsidRDefault="007578DD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13,221</w:t>
            </w:r>
          </w:p>
        </w:tc>
      </w:tr>
      <w:tr w:rsidR="007578DD" w:rsidRPr="00B47C12" w:rsidTr="004C4DE8">
        <w:trPr>
          <w:trHeight w:val="348"/>
        </w:trPr>
        <w:tc>
          <w:tcPr>
            <w:tcW w:w="3330" w:type="dxa"/>
          </w:tcPr>
          <w:p w:rsidR="007578DD" w:rsidRPr="00B47C12" w:rsidRDefault="007578DD" w:rsidP="007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260" w:type="dxa"/>
            <w:shd w:val="clear" w:color="auto" w:fill="auto"/>
          </w:tcPr>
          <w:p w:rsidR="007578DD" w:rsidRPr="00DD6724" w:rsidRDefault="007578DD" w:rsidP="007578D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2,182</w:t>
            </w:r>
          </w:p>
        </w:tc>
        <w:tc>
          <w:tcPr>
            <w:tcW w:w="27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7578DD" w:rsidRPr="00B47C12" w:rsidRDefault="00B12802" w:rsidP="00757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(2,182</w:t>
            </w:r>
            <w:r w:rsidR="007578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7578DD" w:rsidRPr="00DD6724" w:rsidRDefault="00B12802" w:rsidP="00B128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</w:tr>
      <w:tr w:rsidR="00302918" w:rsidRPr="00B47C12" w:rsidTr="002A69D9">
        <w:trPr>
          <w:trHeight w:val="334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302918" w:rsidRPr="00DD6724" w:rsidRDefault="00302918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15,392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B47C12" w:rsidRDefault="007578DD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(597)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B47C12" w:rsidRDefault="00B12802" w:rsidP="007578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DD6724" w:rsidRDefault="00466B41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14,865</w:t>
            </w:r>
          </w:p>
        </w:tc>
      </w:tr>
      <w:tr w:rsidR="007578DD" w:rsidRPr="00B47C12" w:rsidTr="002A69D9">
        <w:trPr>
          <w:trHeight w:val="334"/>
        </w:trPr>
        <w:tc>
          <w:tcPr>
            <w:tcW w:w="3330" w:type="dxa"/>
          </w:tcPr>
          <w:p w:rsidR="007578DD" w:rsidRPr="00B47C12" w:rsidRDefault="007578DD" w:rsidP="007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7578DD" w:rsidRPr="00DD6724" w:rsidRDefault="007578DD" w:rsidP="007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7578DD" w:rsidRPr="00DD6724" w:rsidRDefault="007578DD" w:rsidP="007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349</w:t>
            </w:r>
          </w:p>
        </w:tc>
      </w:tr>
      <w:tr w:rsidR="007578DD" w:rsidRPr="00B47C12" w:rsidTr="00EB5142">
        <w:trPr>
          <w:trHeight w:val="348"/>
        </w:trPr>
        <w:tc>
          <w:tcPr>
            <w:tcW w:w="3330" w:type="dxa"/>
          </w:tcPr>
          <w:p w:rsidR="007578DD" w:rsidRPr="00B47C12" w:rsidRDefault="007578DD" w:rsidP="0075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0" w:type="dxa"/>
            <w:shd w:val="clear" w:color="auto" w:fill="auto"/>
          </w:tcPr>
          <w:p w:rsidR="007578DD" w:rsidRPr="00DD6724" w:rsidRDefault="007578DD" w:rsidP="007578D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29,773</w:t>
            </w:r>
          </w:p>
        </w:tc>
        <w:tc>
          <w:tcPr>
            <w:tcW w:w="27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</w:tabs>
              <w:spacing w:line="240" w:lineRule="atLeast"/>
              <w:ind w:right="224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578DD" w:rsidRPr="00B47C12" w:rsidRDefault="007578DD" w:rsidP="007578DD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7578DD" w:rsidRPr="00DD6724" w:rsidRDefault="007578DD" w:rsidP="007578D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29,773</w:t>
            </w:r>
          </w:p>
        </w:tc>
      </w:tr>
      <w:tr w:rsidR="00302918" w:rsidRPr="00B47C12" w:rsidTr="00623DC9">
        <w:trPr>
          <w:trHeight w:val="348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DD6724" w:rsidRDefault="00302918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53,148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B47C12" w:rsidRDefault="00B12802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4,990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B47C12" w:rsidRDefault="00466B41" w:rsidP="0030291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DD6724" w:rsidRDefault="00466B41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58,208</w:t>
            </w:r>
          </w:p>
        </w:tc>
      </w:tr>
      <w:tr w:rsidR="00302918" w:rsidRPr="00B47C12" w:rsidTr="00EB5142">
        <w:trPr>
          <w:trHeight w:val="161"/>
        </w:trPr>
        <w:tc>
          <w:tcPr>
            <w:tcW w:w="3330" w:type="dxa"/>
          </w:tcPr>
          <w:p w:rsidR="00302918" w:rsidRPr="00592C16" w:rsidRDefault="00302918" w:rsidP="0059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302918" w:rsidRPr="00B47C12" w:rsidTr="00271422">
        <w:trPr>
          <w:trHeight w:val="334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8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302918" w:rsidRPr="00B47C12" w:rsidTr="008626B1">
        <w:trPr>
          <w:trHeight w:val="334"/>
        </w:trPr>
        <w:tc>
          <w:tcPr>
            <w:tcW w:w="3330" w:type="dxa"/>
          </w:tcPr>
          <w:p w:rsidR="00302918" w:rsidRPr="008626B1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626B1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02918" w:rsidRPr="008626B1" w:rsidRDefault="00302918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8626B1">
              <w:rPr>
                <w:rFonts w:asciiTheme="majorBidi" w:hAnsiTheme="majorBidi" w:cs="Angsana New"/>
                <w:sz w:val="29"/>
                <w:szCs w:val="29"/>
                <w:cs/>
                <w:lang w:val="en-US" w:bidi="th-TH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02918" w:rsidRPr="007578DD" w:rsidRDefault="00B12802" w:rsidP="00B128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(384)</w:t>
            </w:r>
          </w:p>
        </w:tc>
        <w:tc>
          <w:tcPr>
            <w:tcW w:w="270" w:type="dxa"/>
            <w:shd w:val="clear" w:color="auto" w:fill="auto"/>
          </w:tcPr>
          <w:p w:rsidR="00302918" w:rsidRPr="007578DD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302918" w:rsidRPr="007578DD" w:rsidRDefault="007578DD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7578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7578DD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02918" w:rsidRPr="007578DD" w:rsidRDefault="00466B41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(556</w:t>
            </w:r>
            <w:r w:rsidR="007578DD" w:rsidRPr="007578DD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  <w:tr w:rsidR="00302918" w:rsidRPr="00B47C12" w:rsidTr="008626B1">
        <w:trPr>
          <w:trHeight w:val="334"/>
        </w:trPr>
        <w:tc>
          <w:tcPr>
            <w:tcW w:w="3330" w:type="dxa"/>
          </w:tcPr>
          <w:p w:rsidR="00302918" w:rsidRPr="008626B1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626B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8626B1" w:rsidRDefault="00302918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8626B1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(172)</w:t>
            </w:r>
          </w:p>
        </w:tc>
        <w:tc>
          <w:tcPr>
            <w:tcW w:w="270" w:type="dxa"/>
            <w:shd w:val="clear" w:color="auto" w:fill="auto"/>
          </w:tcPr>
          <w:p w:rsidR="00302918" w:rsidRPr="008626B1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B47C12" w:rsidRDefault="00B12802" w:rsidP="003029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(384)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B47C12" w:rsidRDefault="007578DD" w:rsidP="0030291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2918" w:rsidRPr="00B47C12" w:rsidRDefault="00466B41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(556</w:t>
            </w:r>
            <w:r w:rsidR="007578D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  <w:tr w:rsidR="00302918" w:rsidRPr="00B47C12" w:rsidTr="00623DC9">
        <w:trPr>
          <w:trHeight w:val="161"/>
        </w:trPr>
        <w:tc>
          <w:tcPr>
            <w:tcW w:w="3330" w:type="dxa"/>
          </w:tcPr>
          <w:p w:rsidR="00302918" w:rsidRPr="00592C16" w:rsidRDefault="00302918" w:rsidP="0059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right="-79" w:hanging="16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302918" w:rsidRPr="00592C16" w:rsidRDefault="00302918" w:rsidP="00592C16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302918" w:rsidRPr="00B47C12" w:rsidTr="004C4DE8">
        <w:trPr>
          <w:trHeight w:val="334"/>
        </w:trPr>
        <w:tc>
          <w:tcPr>
            <w:tcW w:w="3330" w:type="dxa"/>
          </w:tcPr>
          <w:p w:rsidR="00302918" w:rsidRPr="00B47C12" w:rsidRDefault="00302918" w:rsidP="00302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623DC9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52</w:t>
            </w:r>
            <w:r w:rsidRPr="00623DC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 w:rsidRPr="00623DC9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US" w:bidi="th-TH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02918" w:rsidRPr="00B47C12" w:rsidRDefault="007578DD" w:rsidP="00B128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4,606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302918" w:rsidRPr="00B47C12" w:rsidRDefault="00466B41" w:rsidP="003029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:rsidR="00302918" w:rsidRPr="00B47C12" w:rsidRDefault="00302918" w:rsidP="0030291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02918" w:rsidRPr="00B47C12" w:rsidRDefault="00466B41" w:rsidP="0030291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57,652</w:t>
            </w:r>
          </w:p>
        </w:tc>
      </w:tr>
    </w:tbl>
    <w:p w:rsidR="008F75FD" w:rsidRPr="00592C16" w:rsidRDefault="008F75FD" w:rsidP="00592C16">
      <w:pPr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88"/>
        <w:gridCol w:w="270"/>
        <w:gridCol w:w="1350"/>
      </w:tblGrid>
      <w:tr w:rsidR="000F773A" w:rsidRPr="00B47C12" w:rsidTr="002A69D9">
        <w:trPr>
          <w:trHeight w:val="139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br w:type="page"/>
            </w:r>
          </w:p>
        </w:tc>
        <w:tc>
          <w:tcPr>
            <w:tcW w:w="5868" w:type="dxa"/>
            <w:gridSpan w:val="7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F773A" w:rsidRPr="00B47C12" w:rsidTr="002A69D9">
        <w:trPr>
          <w:trHeight w:val="139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B47C12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F773A" w:rsidRPr="00B47C12" w:rsidTr="002A69D9">
        <w:trPr>
          <w:trHeight w:val="784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ตุลาคม 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 w:hanging="5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</w:t>
            </w:r>
            <w:r w:rsidR="00623DC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60</w:t>
            </w: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กำไรหรือ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</w:p>
          <w:p w:rsidR="00C04EB8" w:rsidRPr="00B47C12" w:rsidRDefault="00623DC9" w:rsidP="00C04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C04EB8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มีนาคม</w:t>
            </w:r>
            <w:r w:rsidR="00C04EB8"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623DC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</w:tr>
      <w:tr w:rsidR="000F773A" w:rsidRPr="00B47C12" w:rsidTr="002A69D9">
        <w:trPr>
          <w:trHeight w:val="139"/>
          <w:tblHeader/>
        </w:trPr>
        <w:tc>
          <w:tcPr>
            <w:tcW w:w="333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5868" w:type="dxa"/>
            <w:gridSpan w:val="7"/>
            <w:vAlign w:val="bottom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F773A" w:rsidRPr="00B47C12" w:rsidTr="002A69D9">
        <w:trPr>
          <w:trHeight w:val="139"/>
        </w:trPr>
        <w:tc>
          <w:tcPr>
            <w:tcW w:w="3330" w:type="dxa"/>
          </w:tcPr>
          <w:p w:rsidR="000F773A" w:rsidRPr="00B47C12" w:rsidRDefault="000F773A" w:rsidP="002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0" w:type="dxa"/>
          </w:tcPr>
          <w:p w:rsidR="000F773A" w:rsidRPr="00B47C12" w:rsidRDefault="000F773A" w:rsidP="002A69D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</w:tr>
      <w:tr w:rsidR="00623DC9" w:rsidRPr="00B47C12" w:rsidTr="002A69D9">
        <w:trPr>
          <w:trHeight w:val="139"/>
        </w:trPr>
        <w:tc>
          <w:tcPr>
            <w:tcW w:w="3330" w:type="dxa"/>
          </w:tcPr>
          <w:p w:rsidR="00623DC9" w:rsidRPr="00B47C12" w:rsidRDefault="00623DC9" w:rsidP="0062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สินค้าคงเหลือ </w:t>
            </w:r>
          </w:p>
        </w:tc>
        <w:tc>
          <w:tcPr>
            <w:tcW w:w="126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5,344</w:t>
            </w:r>
          </w:p>
        </w:tc>
        <w:tc>
          <w:tcPr>
            <w:tcW w:w="27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623DC9" w:rsidRPr="00A87CAD" w:rsidRDefault="00623DC9" w:rsidP="00623D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3DC9" w:rsidRPr="00A87CAD" w:rsidRDefault="00623DC9" w:rsidP="00623DC9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6,321</w:t>
            </w:r>
          </w:p>
        </w:tc>
      </w:tr>
      <w:tr w:rsidR="00623DC9" w:rsidRPr="00B47C12" w:rsidTr="002A69D9">
        <w:trPr>
          <w:trHeight w:val="348"/>
        </w:trPr>
        <w:tc>
          <w:tcPr>
            <w:tcW w:w="3330" w:type="dxa"/>
          </w:tcPr>
          <w:p w:rsidR="00623DC9" w:rsidRPr="00B47C12" w:rsidRDefault="00623DC9" w:rsidP="0062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26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2,065</w:t>
            </w: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(538)</w:t>
            </w:r>
          </w:p>
        </w:tc>
        <w:tc>
          <w:tcPr>
            <w:tcW w:w="27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1,527</w:t>
            </w:r>
          </w:p>
        </w:tc>
      </w:tr>
      <w:tr w:rsidR="00623DC9" w:rsidRPr="00B47C12" w:rsidTr="002A69D9">
        <w:trPr>
          <w:trHeight w:val="334"/>
        </w:trPr>
        <w:tc>
          <w:tcPr>
            <w:tcW w:w="3330" w:type="dxa"/>
          </w:tcPr>
          <w:p w:rsidR="00623DC9" w:rsidRPr="00B47C12" w:rsidRDefault="00623DC9" w:rsidP="0062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22,579</w:t>
            </w: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</w:tabs>
              <w:spacing w:line="240" w:lineRule="atLeast"/>
              <w:ind w:right="2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623DC9" w:rsidRPr="00A87CAD" w:rsidRDefault="00623DC9" w:rsidP="00623D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3DC9" w:rsidRPr="00A87CAD" w:rsidRDefault="00623DC9" w:rsidP="00623DC9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22,579</w:t>
            </w:r>
          </w:p>
        </w:tc>
      </w:tr>
      <w:tr w:rsidR="00623DC9" w:rsidRPr="00B47C12" w:rsidTr="002A69D9">
        <w:trPr>
          <w:trHeight w:val="334"/>
        </w:trPr>
        <w:tc>
          <w:tcPr>
            <w:tcW w:w="3330" w:type="dxa"/>
          </w:tcPr>
          <w:p w:rsidR="00623DC9" w:rsidRPr="00B47C12" w:rsidRDefault="00623DC9" w:rsidP="0062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หน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ี้สิน</w:t>
            </w: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15,036</w:t>
            </w: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15,206</w:t>
            </w:r>
          </w:p>
        </w:tc>
      </w:tr>
      <w:tr w:rsidR="00623DC9" w:rsidRPr="00B47C12" w:rsidTr="002A69D9">
        <w:trPr>
          <w:trHeight w:val="334"/>
        </w:trPr>
        <w:tc>
          <w:tcPr>
            <w:tcW w:w="3330" w:type="dxa"/>
          </w:tcPr>
          <w:p w:rsidR="00623DC9" w:rsidRPr="00B47C12" w:rsidRDefault="00623DC9" w:rsidP="0062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(481)</w:t>
            </w:r>
          </w:p>
        </w:tc>
        <w:tc>
          <w:tcPr>
            <w:tcW w:w="27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  <w:tr w:rsidR="00623DC9" w:rsidRPr="00B47C12" w:rsidTr="00271422">
        <w:trPr>
          <w:trHeight w:val="334"/>
        </w:trPr>
        <w:tc>
          <w:tcPr>
            <w:tcW w:w="3330" w:type="dxa"/>
          </w:tcPr>
          <w:p w:rsidR="00623DC9" w:rsidRPr="00B47C12" w:rsidRDefault="00623DC9" w:rsidP="0062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47C12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26,567</w:t>
            </w: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(9,428)</w:t>
            </w:r>
          </w:p>
        </w:tc>
        <w:tc>
          <w:tcPr>
            <w:tcW w:w="270" w:type="dxa"/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623DC9" w:rsidRPr="00A87CAD" w:rsidRDefault="00623DC9" w:rsidP="00623DC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3DC9" w:rsidRPr="00A87CAD" w:rsidRDefault="00623DC9" w:rsidP="00623DC9">
            <w:pPr>
              <w:pStyle w:val="acctfourfigures"/>
              <w:tabs>
                <w:tab w:val="clear" w:pos="765"/>
                <w:tab w:val="decimal" w:pos="633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23DC9" w:rsidRPr="00594B3A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17,139</w:t>
            </w:r>
          </w:p>
        </w:tc>
      </w:tr>
      <w:tr w:rsidR="00623DC9" w:rsidRPr="00B47C12" w:rsidTr="002478ED">
        <w:trPr>
          <w:trHeight w:val="334"/>
        </w:trPr>
        <w:tc>
          <w:tcPr>
            <w:tcW w:w="3330" w:type="dxa"/>
          </w:tcPr>
          <w:p w:rsidR="00623DC9" w:rsidRPr="00B47C12" w:rsidRDefault="00623DC9" w:rsidP="0062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B47C1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(4,942)</w:t>
            </w:r>
          </w:p>
        </w:tc>
        <w:tc>
          <w:tcPr>
            <w:tcW w:w="27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3DC9" w:rsidRPr="00685137" w:rsidRDefault="00623DC9" w:rsidP="00623DC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62,932</w:t>
            </w:r>
          </w:p>
        </w:tc>
      </w:tr>
      <w:tr w:rsidR="00623DC9" w:rsidRPr="00CB16A0" w:rsidTr="002A69D9">
        <w:trPr>
          <w:trHeight w:val="334"/>
        </w:trPr>
        <w:tc>
          <w:tcPr>
            <w:tcW w:w="3330" w:type="dxa"/>
          </w:tcPr>
          <w:p w:rsidR="00623DC9" w:rsidRPr="00A73470" w:rsidRDefault="00623DC9" w:rsidP="0062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23DC9" w:rsidRPr="00A73470" w:rsidRDefault="00623DC9" w:rsidP="00623DC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26B1" w:rsidRPr="00072C6C" w:rsidTr="008626B1">
        <w:trPr>
          <w:trHeight w:val="334"/>
        </w:trPr>
        <w:tc>
          <w:tcPr>
            <w:tcW w:w="3330" w:type="dxa"/>
          </w:tcPr>
          <w:p w:rsidR="008626B1" w:rsidRPr="00A73470" w:rsidRDefault="008626B1" w:rsidP="0086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734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626B1" w:rsidRPr="00072C6C" w:rsidRDefault="008626B1" w:rsidP="008626B1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C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626B1" w:rsidRPr="00072C6C" w:rsidRDefault="008626B1" w:rsidP="008626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626B1" w:rsidRPr="00072C6C" w:rsidRDefault="008626B1" w:rsidP="008626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C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(376)</w:t>
            </w:r>
          </w:p>
        </w:tc>
        <w:tc>
          <w:tcPr>
            <w:tcW w:w="270" w:type="dxa"/>
            <w:shd w:val="clear" w:color="auto" w:fill="auto"/>
          </w:tcPr>
          <w:p w:rsidR="008626B1" w:rsidRPr="00072C6C" w:rsidRDefault="008626B1" w:rsidP="008626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8626B1" w:rsidRPr="00072C6C" w:rsidRDefault="008626B1" w:rsidP="008626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C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626B1" w:rsidRPr="00072C6C" w:rsidRDefault="008626B1" w:rsidP="008626B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626B1" w:rsidRPr="00072C6C" w:rsidRDefault="008626B1" w:rsidP="008626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C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(376)</w:t>
            </w:r>
          </w:p>
        </w:tc>
      </w:tr>
      <w:tr w:rsidR="008626B1" w:rsidRPr="00CB16A0" w:rsidTr="008626B1">
        <w:trPr>
          <w:trHeight w:val="334"/>
        </w:trPr>
        <w:tc>
          <w:tcPr>
            <w:tcW w:w="3330" w:type="dxa"/>
          </w:tcPr>
          <w:p w:rsidR="008626B1" w:rsidRPr="008626B1" w:rsidRDefault="008626B1" w:rsidP="0086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6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B1" w:rsidRPr="008626B1" w:rsidRDefault="008626B1" w:rsidP="008626B1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626B1" w:rsidRPr="008626B1" w:rsidRDefault="008626B1" w:rsidP="008626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B1" w:rsidRPr="008626B1" w:rsidRDefault="008626B1" w:rsidP="008626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(376)</w:t>
            </w:r>
          </w:p>
        </w:tc>
        <w:tc>
          <w:tcPr>
            <w:tcW w:w="270" w:type="dxa"/>
            <w:shd w:val="clear" w:color="auto" w:fill="auto"/>
          </w:tcPr>
          <w:p w:rsidR="008626B1" w:rsidRPr="008626B1" w:rsidRDefault="008626B1" w:rsidP="008626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B1" w:rsidRPr="008626B1" w:rsidRDefault="008626B1" w:rsidP="008626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626B1" w:rsidRPr="008626B1" w:rsidRDefault="008626B1" w:rsidP="008626B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B1" w:rsidRPr="008626B1" w:rsidRDefault="008626B1" w:rsidP="008626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(376)</w:t>
            </w:r>
          </w:p>
        </w:tc>
      </w:tr>
      <w:tr w:rsidR="008626B1" w:rsidRPr="00B47C12" w:rsidTr="00271422">
        <w:trPr>
          <w:trHeight w:val="161"/>
        </w:trPr>
        <w:tc>
          <w:tcPr>
            <w:tcW w:w="3330" w:type="dxa"/>
          </w:tcPr>
          <w:p w:rsidR="008626B1" w:rsidRPr="00592C16" w:rsidRDefault="008626B1" w:rsidP="0086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626B1" w:rsidRPr="00592C16" w:rsidRDefault="008626B1" w:rsidP="008626B1">
            <w:pPr>
              <w:pStyle w:val="acctfourfigures"/>
              <w:tabs>
                <w:tab w:val="clear" w:pos="765"/>
                <w:tab w:val="decimal" w:pos="1152"/>
              </w:tabs>
              <w:spacing w:line="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626B1" w:rsidRPr="00592C16" w:rsidRDefault="008626B1" w:rsidP="008626B1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626B1" w:rsidRPr="00592C16" w:rsidRDefault="008626B1" w:rsidP="008626B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626B1" w:rsidRPr="00592C16" w:rsidRDefault="008626B1" w:rsidP="008626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:rsidR="008626B1" w:rsidRPr="00592C16" w:rsidRDefault="008626B1" w:rsidP="008626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626B1" w:rsidRPr="00592C16" w:rsidRDefault="008626B1" w:rsidP="008626B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8626B1" w:rsidRPr="00592C16" w:rsidRDefault="008626B1" w:rsidP="008626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6B1" w:rsidRPr="00CB16A0" w:rsidTr="002A69D9">
        <w:trPr>
          <w:trHeight w:val="334"/>
        </w:trPr>
        <w:tc>
          <w:tcPr>
            <w:tcW w:w="3330" w:type="dxa"/>
          </w:tcPr>
          <w:p w:rsidR="008626B1" w:rsidRPr="00A73470" w:rsidRDefault="008626B1" w:rsidP="0086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626B1" w:rsidRPr="00A73470" w:rsidRDefault="00072C6C" w:rsidP="008626B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67,865</w:t>
            </w:r>
          </w:p>
        </w:tc>
        <w:tc>
          <w:tcPr>
            <w:tcW w:w="270" w:type="dxa"/>
            <w:shd w:val="clear" w:color="auto" w:fill="auto"/>
          </w:tcPr>
          <w:p w:rsidR="008626B1" w:rsidRPr="00A73470" w:rsidRDefault="008626B1" w:rsidP="008626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8626B1" w:rsidRPr="00685137" w:rsidRDefault="00072C6C" w:rsidP="008626B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(5,318</w:t>
            </w:r>
            <w:r w:rsidR="0086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626B1" w:rsidRPr="00A73470" w:rsidRDefault="008626B1" w:rsidP="008626B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:rsidR="008626B1" w:rsidRPr="00685137" w:rsidRDefault="00072C6C" w:rsidP="008626B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8626B1" w:rsidRPr="00685137" w:rsidRDefault="008626B1" w:rsidP="008626B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8626B1" w:rsidRPr="00685137" w:rsidRDefault="00072C6C" w:rsidP="008626B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62,556</w:t>
            </w:r>
          </w:p>
        </w:tc>
      </w:tr>
    </w:tbl>
    <w:p w:rsidR="00B47C12" w:rsidRPr="00FB790A" w:rsidRDefault="00B47C12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F773A" w:rsidRDefault="000F773A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52D">
        <w:rPr>
          <w:rFonts w:asciiTheme="majorBidi" w:hAnsiTheme="majorBidi" w:cstheme="majorBidi"/>
          <w:spacing w:val="-4"/>
          <w:sz w:val="30"/>
          <w:szCs w:val="30"/>
          <w:cs/>
        </w:rPr>
        <w:t>ขา</w:t>
      </w:r>
      <w:r w:rsidR="00AD752D" w:rsidRPr="00AD752D">
        <w:rPr>
          <w:rFonts w:asciiTheme="majorBidi" w:hAnsiTheme="majorBidi" w:cstheme="majorBidi"/>
          <w:spacing w:val="-4"/>
          <w:sz w:val="30"/>
          <w:szCs w:val="30"/>
          <w:cs/>
        </w:rPr>
        <w:t>ดทุนทางภาษีจะสิ้นอายุในระหว่างป</w:t>
      </w:r>
      <w:r w:rsidR="00AD752D" w:rsidRPr="00AD75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ี </w:t>
      </w:r>
      <w:r w:rsidR="00AD752D" w:rsidRPr="00AD752D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="00AD752D" w:rsidRPr="00AD75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ปี </w:t>
      </w:r>
      <w:r w:rsidR="00466B41" w:rsidRPr="00AD752D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54590C" w:rsidRPr="00AD75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752D" w:rsidRPr="00AD752D">
        <w:rPr>
          <w:rFonts w:asciiTheme="majorBidi" w:hAnsiTheme="majorBidi" w:cstheme="majorBidi" w:hint="cs"/>
          <w:spacing w:val="-4"/>
          <w:sz w:val="30"/>
          <w:szCs w:val="30"/>
          <w:cs/>
        </w:rPr>
        <w:t>และปี</w:t>
      </w:r>
      <w:r w:rsidR="00AD75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66B41" w:rsidRPr="00AD752D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AD75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D752D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กลุ่มบริษัทได้รับรู้ผลขาดทุนทางภาษีเป็นสินทรัพย์</w:t>
      </w:r>
      <w:r w:rsidR="0060091F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ภาษีเงินได้รอการตัดบัญชี เนื่องจากเชื่อว่าจะมีกำไรทางภาษีเพียงพอที่จะนำผลขาดทุนทางภาษีที่ยังไม่ได้ใช้</w:t>
      </w:r>
      <w:r w:rsidR="0060091F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มาใช้ประโยชน์ได้</w:t>
      </w:r>
      <w:r w:rsidRPr="00D21E8C">
        <w:rPr>
          <w:rFonts w:asciiTheme="majorBidi" w:hAnsiTheme="majorBidi" w:cstheme="majorBidi"/>
          <w:sz w:val="30"/>
          <w:szCs w:val="30"/>
        </w:rPr>
        <w:t xml:space="preserve"> 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โดยฝ่าย</w:t>
      </w:r>
      <w:r w:rsidRPr="005A2338">
        <w:rPr>
          <w:rFonts w:ascii="Angsana New" w:hAnsi="Angsana New" w:hint="cs"/>
          <w:spacing w:val="-4"/>
          <w:sz w:val="30"/>
          <w:szCs w:val="30"/>
          <w:cs/>
        </w:rPr>
        <w:t>บริหาร</w:t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</w:t>
      </w:r>
      <w:r w:rsidR="0060091F">
        <w:rPr>
          <w:rFonts w:asciiTheme="majorBidi" w:hAnsiTheme="majorBidi" w:cstheme="majorBidi"/>
          <w:spacing w:val="-4"/>
          <w:sz w:val="30"/>
          <w:szCs w:val="30"/>
        </w:rPr>
        <w:br/>
      </w:r>
      <w:r w:rsidRPr="005A2338">
        <w:rPr>
          <w:rFonts w:asciiTheme="majorBidi" w:hAnsiTheme="majorBidi" w:cstheme="majorBidi" w:hint="cs"/>
          <w:spacing w:val="-4"/>
          <w:sz w:val="30"/>
          <w:szCs w:val="30"/>
          <w:cs/>
        </w:rPr>
        <w:t>ในการดำเนินงานให้มากขึ้น</w:t>
      </w:r>
      <w:r w:rsidRPr="00D21E8C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ซึ่งเป็นไปตามแผนธุรกิจของกลุ่มบริษัทที่กำไรจากการดำเนินงานของกลุ่มบริษัท</w:t>
      </w:r>
      <w:r w:rsidR="00FB790A">
        <w:rPr>
          <w:rFonts w:asciiTheme="majorBidi" w:hAnsiTheme="majorBidi" w:cstheme="majorBidi"/>
          <w:sz w:val="30"/>
          <w:szCs w:val="30"/>
        </w:rPr>
        <w:br/>
      </w:r>
      <w:r w:rsidRPr="00D21E8C">
        <w:rPr>
          <w:rFonts w:asciiTheme="majorBidi" w:hAnsiTheme="majorBidi" w:cstheme="majorBidi" w:hint="cs"/>
          <w:sz w:val="30"/>
          <w:szCs w:val="30"/>
          <w:cs/>
        </w:rPr>
        <w:t>จะเพิ่มขึ้นในอนาคต</w:t>
      </w:r>
    </w:p>
    <w:p w:rsidR="00592C16" w:rsidRDefault="00592C16" w:rsidP="000F7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E0327" w:rsidRPr="00D21E8C" w:rsidRDefault="00800D09" w:rsidP="004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</w:t>
      </w:r>
      <w:r w:rsidR="002E0327" w:rsidRPr="00D21E8C">
        <w:rPr>
          <w:rFonts w:ascii="Angsana New" w:hAnsi="Angsana New"/>
          <w:sz w:val="30"/>
          <w:szCs w:val="30"/>
          <w:cs/>
        </w:rPr>
        <w:t>นทรัพย์ภาษีเงินได้</w:t>
      </w:r>
      <w:r w:rsidR="004868D4">
        <w:rPr>
          <w:rFonts w:ascii="Angsana New" w:hAnsi="Angsana New"/>
          <w:sz w:val="30"/>
          <w:szCs w:val="30"/>
          <w:cs/>
        </w:rPr>
        <w:t>รอการตัดบัญชีที่ยังไม่ได้รับรู้</w:t>
      </w:r>
      <w:r w:rsidR="004868D4">
        <w:rPr>
          <w:rFonts w:ascii="Angsana New" w:hAnsi="Angsana New"/>
          <w:sz w:val="30"/>
          <w:szCs w:val="30"/>
        </w:rPr>
        <w:t xml:space="preserve"> </w:t>
      </w:r>
      <w:r w:rsidR="004868D4">
        <w:rPr>
          <w:rFonts w:ascii="Angsana New" w:hAnsi="Angsana New" w:hint="cs"/>
          <w:sz w:val="30"/>
          <w:szCs w:val="30"/>
          <w:cs/>
        </w:rPr>
        <w:t>มี</w:t>
      </w:r>
      <w:r w:rsidR="003D525A">
        <w:rPr>
          <w:rFonts w:ascii="Angsana New" w:hAnsi="Angsana New" w:hint="cs"/>
          <w:sz w:val="30"/>
          <w:szCs w:val="30"/>
          <w:cs/>
        </w:rPr>
        <w:t>ดัง</w:t>
      </w:r>
      <w:r w:rsidR="002E0327" w:rsidRPr="00D21E8C">
        <w:rPr>
          <w:rFonts w:ascii="Angsana New" w:hAnsi="Angsana New"/>
          <w:sz w:val="30"/>
          <w:szCs w:val="30"/>
          <w:cs/>
        </w:rPr>
        <w:t>นี้</w:t>
      </w:r>
      <w:r w:rsidR="002E0327" w:rsidRPr="00D21E8C">
        <w:rPr>
          <w:rFonts w:ascii="Angsana New" w:hAnsi="Angsana New"/>
          <w:sz w:val="30"/>
          <w:szCs w:val="30"/>
        </w:rPr>
        <w:t xml:space="preserve">  </w:t>
      </w:r>
    </w:p>
    <w:p w:rsidR="00383EF5" w:rsidRPr="00592C16" w:rsidRDefault="00383EF5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53"/>
        <w:gridCol w:w="1121"/>
        <w:gridCol w:w="236"/>
        <w:gridCol w:w="1193"/>
        <w:gridCol w:w="279"/>
        <w:gridCol w:w="1175"/>
        <w:gridCol w:w="270"/>
        <w:gridCol w:w="1153"/>
      </w:tblGrid>
      <w:tr w:rsidR="002E0327" w:rsidRPr="00D21E8C" w:rsidTr="004A688F">
        <w:tc>
          <w:tcPr>
            <w:tcW w:w="3753" w:type="dxa"/>
          </w:tcPr>
          <w:p w:rsidR="002E0327" w:rsidRPr="00D21E8C" w:rsidRDefault="002E032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550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:rsidR="002E0327" w:rsidRPr="00D21E8C" w:rsidRDefault="002E032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8" w:type="dxa"/>
            <w:gridSpan w:val="3"/>
            <w:hideMark/>
          </w:tcPr>
          <w:p w:rsidR="002E0327" w:rsidRPr="00D21E8C" w:rsidRDefault="002E032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21E8C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84203" w:rsidRPr="00D21E8C" w:rsidTr="004A688F">
        <w:tc>
          <w:tcPr>
            <w:tcW w:w="3753" w:type="dxa"/>
          </w:tcPr>
          <w:p w:rsidR="00B84203" w:rsidRPr="00D21E8C" w:rsidRDefault="00B84203" w:rsidP="00B8420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1" w:type="dxa"/>
          </w:tcPr>
          <w:p w:rsidR="00B84203" w:rsidRPr="00025938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02593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B84203" w:rsidRPr="00D21E8C" w:rsidRDefault="00B84203" w:rsidP="00B8420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93" w:type="dxa"/>
          </w:tcPr>
          <w:p w:rsidR="00B84203" w:rsidRPr="00F717F1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:rsidR="00B84203" w:rsidRPr="00D21E8C" w:rsidRDefault="00B84203" w:rsidP="00B8420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</w:tcPr>
          <w:p w:rsidR="00B84203" w:rsidRPr="00025938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02593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B84203" w:rsidRPr="00D21E8C" w:rsidRDefault="00B84203" w:rsidP="00B8420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53" w:type="dxa"/>
          </w:tcPr>
          <w:p w:rsidR="00B84203" w:rsidRPr="00F717F1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17F1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F717F1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B84203" w:rsidRPr="00D21E8C" w:rsidTr="004A688F">
        <w:tc>
          <w:tcPr>
            <w:tcW w:w="3753" w:type="dxa"/>
          </w:tcPr>
          <w:p w:rsidR="00B84203" w:rsidRPr="00D21E8C" w:rsidRDefault="00B84203" w:rsidP="00B8420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21" w:type="dxa"/>
            <w:hideMark/>
          </w:tcPr>
          <w:p w:rsidR="00B84203" w:rsidRPr="009C2CFB" w:rsidRDefault="00B84203" w:rsidP="00B8420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62</w:t>
            </w:r>
          </w:p>
        </w:tc>
        <w:tc>
          <w:tcPr>
            <w:tcW w:w="236" w:type="dxa"/>
          </w:tcPr>
          <w:p w:rsidR="00B84203" w:rsidRPr="009C2CFB" w:rsidRDefault="00B84203" w:rsidP="00B8420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hideMark/>
          </w:tcPr>
          <w:p w:rsidR="00B84203" w:rsidRPr="009C2CFB" w:rsidRDefault="00B84203" w:rsidP="00B8420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79" w:type="dxa"/>
          </w:tcPr>
          <w:p w:rsidR="00B84203" w:rsidRPr="009C2CFB" w:rsidRDefault="00B84203" w:rsidP="00B8420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hideMark/>
          </w:tcPr>
          <w:p w:rsidR="00B84203" w:rsidRPr="009C2CFB" w:rsidRDefault="00B84203" w:rsidP="00B8420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C2CF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62</w:t>
            </w:r>
          </w:p>
        </w:tc>
        <w:tc>
          <w:tcPr>
            <w:tcW w:w="270" w:type="dxa"/>
          </w:tcPr>
          <w:p w:rsidR="00B84203" w:rsidRPr="009C2CFB" w:rsidRDefault="00B84203" w:rsidP="00B8420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hideMark/>
          </w:tcPr>
          <w:p w:rsidR="00B84203" w:rsidRPr="009C2CFB" w:rsidRDefault="00B84203" w:rsidP="00B8420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2561</w:t>
            </w:r>
          </w:p>
        </w:tc>
      </w:tr>
      <w:tr w:rsidR="00013753" w:rsidRPr="00D21E8C" w:rsidTr="004A688F">
        <w:tc>
          <w:tcPr>
            <w:tcW w:w="3753" w:type="dxa"/>
          </w:tcPr>
          <w:p w:rsidR="00013753" w:rsidRPr="00D21E8C" w:rsidRDefault="00013753" w:rsidP="0001375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427" w:type="dxa"/>
            <w:gridSpan w:val="7"/>
            <w:hideMark/>
          </w:tcPr>
          <w:p w:rsidR="00013753" w:rsidRPr="001B41B9" w:rsidRDefault="00013753" w:rsidP="0001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688F" w:rsidRPr="00D21E8C" w:rsidTr="004A688F">
        <w:trPr>
          <w:trHeight w:val="290"/>
        </w:trPr>
        <w:tc>
          <w:tcPr>
            <w:tcW w:w="3753" w:type="dxa"/>
            <w:shd w:val="clear" w:color="auto" w:fill="auto"/>
            <w:hideMark/>
          </w:tcPr>
          <w:p w:rsidR="004A688F" w:rsidRPr="00D21E8C" w:rsidRDefault="004A688F" w:rsidP="004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121" w:type="dxa"/>
            <w:tcBorders>
              <w:left w:val="nil"/>
              <w:right w:val="nil"/>
            </w:tcBorders>
            <w:shd w:val="clear" w:color="auto" w:fill="auto"/>
          </w:tcPr>
          <w:p w:rsidR="004A688F" w:rsidRPr="00B434A0" w:rsidRDefault="004A688F" w:rsidP="004A688F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157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:rsidR="004A688F" w:rsidRPr="002475F0" w:rsidRDefault="004A688F" w:rsidP="004A688F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:rsidR="004A688F" w:rsidRPr="00B434A0" w:rsidRDefault="004A688F" w:rsidP="004A688F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157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      -</w:t>
            </w:r>
          </w:p>
        </w:tc>
        <w:tc>
          <w:tcPr>
            <w:tcW w:w="279" w:type="dxa"/>
            <w:shd w:val="clear" w:color="auto" w:fill="auto"/>
          </w:tcPr>
          <w:p w:rsidR="004A688F" w:rsidRPr="002475F0" w:rsidRDefault="004A688F" w:rsidP="004A688F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  <w:shd w:val="clear" w:color="auto" w:fill="auto"/>
          </w:tcPr>
          <w:p w:rsidR="004A688F" w:rsidRPr="002475F0" w:rsidRDefault="004A688F" w:rsidP="004A688F">
            <w:pPr>
              <w:pStyle w:val="acctfourfigures"/>
              <w:tabs>
                <w:tab w:val="clear" w:pos="765"/>
                <w:tab w:val="left" w:pos="495"/>
                <w:tab w:val="center" w:pos="550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40,579</w:t>
            </w:r>
          </w:p>
        </w:tc>
        <w:tc>
          <w:tcPr>
            <w:tcW w:w="270" w:type="dxa"/>
            <w:shd w:val="clear" w:color="auto" w:fill="auto"/>
          </w:tcPr>
          <w:p w:rsidR="004A688F" w:rsidRPr="002475F0" w:rsidRDefault="004A688F" w:rsidP="004A688F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:rsidR="004A688F" w:rsidRPr="00B434A0" w:rsidRDefault="004A688F" w:rsidP="004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579</w:t>
            </w:r>
          </w:p>
        </w:tc>
      </w:tr>
      <w:tr w:rsidR="00B84203" w:rsidRPr="00D21E8C" w:rsidTr="004A688F">
        <w:trPr>
          <w:trHeight w:val="290"/>
        </w:trPr>
        <w:tc>
          <w:tcPr>
            <w:tcW w:w="3753" w:type="dxa"/>
            <w:shd w:val="clear" w:color="auto" w:fill="auto"/>
          </w:tcPr>
          <w:p w:rsidR="00B84203" w:rsidRPr="002475F0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4C4DE8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4203" w:rsidRPr="002475F0" w:rsidRDefault="004A688F" w:rsidP="004A688F">
            <w:pPr>
              <w:pStyle w:val="acctfourfigures"/>
              <w:tabs>
                <w:tab w:val="clear" w:pos="765"/>
              </w:tabs>
              <w:spacing w:line="240" w:lineRule="atLeast"/>
              <w:ind w:left="-79" w:right="-40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65,571</w:t>
            </w:r>
          </w:p>
        </w:tc>
        <w:tc>
          <w:tcPr>
            <w:tcW w:w="236" w:type="dxa"/>
            <w:shd w:val="clear" w:color="auto" w:fill="auto"/>
          </w:tcPr>
          <w:p w:rsidR="00B84203" w:rsidRPr="002475F0" w:rsidRDefault="00B84203" w:rsidP="00B84203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4203" w:rsidRPr="00B434A0" w:rsidRDefault="00B84203" w:rsidP="00B8420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36,368</w:t>
            </w:r>
          </w:p>
        </w:tc>
        <w:tc>
          <w:tcPr>
            <w:tcW w:w="279" w:type="dxa"/>
            <w:shd w:val="clear" w:color="auto" w:fill="auto"/>
          </w:tcPr>
          <w:p w:rsidR="00B84203" w:rsidRPr="002475F0" w:rsidRDefault="00B84203" w:rsidP="00B84203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4203" w:rsidRPr="002475F0" w:rsidRDefault="004A688F" w:rsidP="00B84203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4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19,446</w:t>
            </w:r>
          </w:p>
        </w:tc>
        <w:tc>
          <w:tcPr>
            <w:tcW w:w="270" w:type="dxa"/>
            <w:shd w:val="clear" w:color="auto" w:fill="auto"/>
          </w:tcPr>
          <w:p w:rsidR="00B84203" w:rsidRPr="002475F0" w:rsidRDefault="00B84203" w:rsidP="00B84203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4203" w:rsidRPr="00B434A0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34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203" w:rsidRPr="00D21E8C" w:rsidTr="004A688F">
        <w:trPr>
          <w:trHeight w:val="290"/>
        </w:trPr>
        <w:tc>
          <w:tcPr>
            <w:tcW w:w="3753" w:type="dxa"/>
            <w:shd w:val="clear" w:color="auto" w:fill="auto"/>
          </w:tcPr>
          <w:p w:rsidR="00B84203" w:rsidRPr="00AC12D7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C12D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84203" w:rsidRPr="00D84541" w:rsidRDefault="004A688F" w:rsidP="00B84203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65,571</w:t>
            </w:r>
          </w:p>
        </w:tc>
        <w:tc>
          <w:tcPr>
            <w:tcW w:w="236" w:type="dxa"/>
            <w:shd w:val="clear" w:color="auto" w:fill="auto"/>
          </w:tcPr>
          <w:p w:rsidR="00B84203" w:rsidRPr="00D84541" w:rsidRDefault="00B84203" w:rsidP="00B8420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84203" w:rsidRPr="00E50CB6" w:rsidRDefault="00B84203" w:rsidP="00B8420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36,368</w:t>
            </w:r>
          </w:p>
        </w:tc>
        <w:tc>
          <w:tcPr>
            <w:tcW w:w="279" w:type="dxa"/>
            <w:shd w:val="clear" w:color="auto" w:fill="auto"/>
          </w:tcPr>
          <w:p w:rsidR="00B84203" w:rsidRPr="00D84541" w:rsidRDefault="00B84203" w:rsidP="00B8420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84203" w:rsidRPr="00D84541" w:rsidRDefault="004A688F" w:rsidP="00B84203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0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60,025</w:t>
            </w:r>
          </w:p>
        </w:tc>
        <w:tc>
          <w:tcPr>
            <w:tcW w:w="270" w:type="dxa"/>
            <w:shd w:val="clear" w:color="auto" w:fill="auto"/>
          </w:tcPr>
          <w:p w:rsidR="00B84203" w:rsidRPr="00D84541" w:rsidRDefault="00B84203" w:rsidP="00B84203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84203" w:rsidRPr="004A52C2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2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</w:t>
            </w:r>
            <w:r w:rsidRPr="004A52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52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579</w:t>
            </w:r>
          </w:p>
        </w:tc>
      </w:tr>
    </w:tbl>
    <w:p w:rsidR="008E424F" w:rsidRPr="00592C16" w:rsidRDefault="008E424F" w:rsidP="0038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21215" w:rsidRDefault="00E21215" w:rsidP="00AD7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21215">
        <w:rPr>
          <w:rFonts w:ascii="Angsana New" w:hAnsi="Angsana New"/>
          <w:spacing w:val="-4"/>
          <w:sz w:val="30"/>
          <w:szCs w:val="30"/>
          <w:cs/>
        </w:rPr>
        <w:t>ขาดทุนทางภาษีข้างต้นของกลุ่มบริษัทจะสิ้นอายุในระหว่างปี 2562 ถึง 2567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</w:t>
      </w:r>
      <w:r w:rsidR="00466B41">
        <w:rPr>
          <w:rFonts w:ascii="Angsana New" w:hAnsi="Angsana New"/>
          <w:spacing w:val="-4"/>
          <w:sz w:val="30"/>
          <w:szCs w:val="30"/>
        </w:rPr>
        <w:t xml:space="preserve">     </w:t>
      </w:r>
      <w:r w:rsidRPr="00E21215">
        <w:rPr>
          <w:rFonts w:ascii="Angsana New" w:hAnsi="Angsana New"/>
          <w:spacing w:val="-4"/>
          <w:sz w:val="30"/>
          <w:szCs w:val="30"/>
          <w:cs/>
        </w:rPr>
        <w:t>เพียงพอที่จะใช้ประโยชน์ทางภาษีดังกล่าว</w:t>
      </w:r>
    </w:p>
    <w:p w:rsidR="00AD752D" w:rsidRPr="00E21215" w:rsidRDefault="00AD752D" w:rsidP="00AD7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977D76" w:rsidRPr="00D10B03" w:rsidRDefault="00DE6930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D10B03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</w:t>
      </w:r>
      <w:r w:rsidRPr="00D10B03">
        <w:rPr>
          <w:rFonts w:ascii="Angsana New" w:hAnsi="Angsana New" w:hint="cs"/>
          <w:b/>
          <w:bCs/>
          <w:sz w:val="30"/>
          <w:szCs w:val="30"/>
          <w:cs/>
        </w:rPr>
        <w:t>า</w:t>
      </w:r>
    </w:p>
    <w:p w:rsidR="00977D76" w:rsidRPr="00137CF7" w:rsidRDefault="00977D76" w:rsidP="002B68D9">
      <w:pPr>
        <w:spacing w:line="240" w:lineRule="auto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0"/>
        <w:gridCol w:w="1012"/>
        <w:gridCol w:w="1100"/>
        <w:gridCol w:w="270"/>
        <w:gridCol w:w="1168"/>
        <w:gridCol w:w="270"/>
        <w:gridCol w:w="1171"/>
        <w:gridCol w:w="270"/>
        <w:gridCol w:w="1149"/>
      </w:tblGrid>
      <w:tr w:rsidR="00CE0394" w:rsidRPr="001B41B9" w:rsidTr="00251166">
        <w:tc>
          <w:tcPr>
            <w:tcW w:w="1509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CE0394" w:rsidRPr="001B41B9" w:rsidRDefault="00CE0394" w:rsidP="002B6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CE0394" w:rsidRPr="001B41B9" w:rsidRDefault="00CE0394" w:rsidP="002B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84203" w:rsidRPr="0073248C" w:rsidTr="00987F97">
        <w:tc>
          <w:tcPr>
            <w:tcW w:w="1509" w:type="pct"/>
          </w:tcPr>
          <w:p w:rsidR="00B84203" w:rsidRPr="0073248C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B84203" w:rsidRPr="0073248C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B84203" w:rsidRPr="0073248C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9" w:type="pct"/>
          </w:tcPr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24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47" w:type="pct"/>
          </w:tcPr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24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47" w:type="pct"/>
          </w:tcPr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B84203" w:rsidRPr="0073248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48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800D09" w:rsidRPr="001B41B9" w:rsidTr="00251166">
        <w:tc>
          <w:tcPr>
            <w:tcW w:w="1509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800D09" w:rsidRPr="001B41B9" w:rsidRDefault="00800D09" w:rsidP="008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40" w:type="pct"/>
            <w:gridSpan w:val="7"/>
          </w:tcPr>
          <w:p w:rsidR="00800D09" w:rsidRPr="001B41B9" w:rsidRDefault="00464646" w:rsidP="00464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="00800D09"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B84203" w:rsidRPr="001B41B9" w:rsidTr="002478ED">
        <w:tc>
          <w:tcPr>
            <w:tcW w:w="1509" w:type="pct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1" w:type="pct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9" w:type="pct"/>
            <w:shd w:val="clear" w:color="auto" w:fill="auto"/>
          </w:tcPr>
          <w:p w:rsidR="00B84203" w:rsidRPr="00987F97" w:rsidRDefault="00D10B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10,523</w:t>
            </w:r>
          </w:p>
        </w:tc>
        <w:tc>
          <w:tcPr>
            <w:tcW w:w="147" w:type="pct"/>
            <w:shd w:val="clear" w:color="auto" w:fill="auto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B84203" w:rsidRPr="00B84203" w:rsidRDefault="00B84203" w:rsidP="00B84203">
            <w:pPr>
              <w:pStyle w:val="acctfourfigures"/>
              <w:tabs>
                <w:tab w:val="clear" w:pos="765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42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5,352</w:t>
            </w:r>
          </w:p>
        </w:tc>
        <w:tc>
          <w:tcPr>
            <w:tcW w:w="147" w:type="pct"/>
            <w:shd w:val="clear" w:color="auto" w:fill="auto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B84203" w:rsidRPr="00987F97" w:rsidRDefault="0016772B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13,736</w:t>
            </w:r>
          </w:p>
        </w:tc>
        <w:tc>
          <w:tcPr>
            <w:tcW w:w="147" w:type="pct"/>
            <w:shd w:val="clear" w:color="auto" w:fill="auto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B84203" w:rsidRPr="00A97446" w:rsidRDefault="00B84203" w:rsidP="00B842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5,176</w:t>
            </w:r>
          </w:p>
        </w:tc>
      </w:tr>
      <w:tr w:rsidR="00B84203" w:rsidRPr="001B41B9" w:rsidTr="002478ED">
        <w:tc>
          <w:tcPr>
            <w:tcW w:w="1509" w:type="pct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51" w:type="pct"/>
          </w:tcPr>
          <w:p w:rsidR="00B84203" w:rsidRPr="0036497F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color w:val="FFFF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B84203" w:rsidRPr="00987F97" w:rsidRDefault="0016772B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180,67</w:t>
            </w:r>
            <w:r w:rsidR="00AD752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:rsidR="00B84203" w:rsidRPr="00AC19CC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B84203" w:rsidRPr="00B84203" w:rsidRDefault="00B84203" w:rsidP="00B84203">
            <w:pPr>
              <w:pStyle w:val="acctfourfigures"/>
              <w:tabs>
                <w:tab w:val="clear" w:pos="765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42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101,15</w:t>
            </w:r>
            <w:r w:rsidRPr="00B8420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:rsidR="00B84203" w:rsidRPr="007913DF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B84203" w:rsidRPr="00987F97" w:rsidRDefault="0016772B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130,938</w:t>
            </w:r>
          </w:p>
        </w:tc>
        <w:tc>
          <w:tcPr>
            <w:tcW w:w="147" w:type="pct"/>
            <w:shd w:val="clear" w:color="auto" w:fill="auto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B84203" w:rsidRPr="00A97446" w:rsidRDefault="00B84203" w:rsidP="00B842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96,227</w:t>
            </w:r>
          </w:p>
        </w:tc>
      </w:tr>
      <w:tr w:rsidR="00B84203" w:rsidRPr="001B41B9" w:rsidTr="00B84203">
        <w:tc>
          <w:tcPr>
            <w:tcW w:w="1509" w:type="pct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1" w:type="pct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4203" w:rsidRPr="00987F97" w:rsidRDefault="00AD752D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191,200</w:t>
            </w:r>
          </w:p>
        </w:tc>
        <w:tc>
          <w:tcPr>
            <w:tcW w:w="147" w:type="pct"/>
            <w:shd w:val="clear" w:color="auto" w:fill="auto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B84203" w:rsidRPr="00072C6C" w:rsidRDefault="00B84203" w:rsidP="00072C6C">
            <w:pPr>
              <w:pStyle w:val="acctfourfigures"/>
              <w:tabs>
                <w:tab w:val="clear" w:pos="765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72C6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106,50</w:t>
            </w:r>
            <w:r w:rsidRPr="00072C6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B84203" w:rsidRPr="00072C6C" w:rsidRDefault="00B84203" w:rsidP="00072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4203" w:rsidRPr="00987F97" w:rsidRDefault="0016772B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144,674</w:t>
            </w:r>
          </w:p>
        </w:tc>
        <w:tc>
          <w:tcPr>
            <w:tcW w:w="147" w:type="pct"/>
            <w:shd w:val="clear" w:color="auto" w:fill="auto"/>
          </w:tcPr>
          <w:p w:rsidR="00B84203" w:rsidRPr="001B41B9" w:rsidRDefault="00B84203" w:rsidP="00B84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B84203" w:rsidRPr="00A97446" w:rsidRDefault="00B84203" w:rsidP="00B8420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101,403</w:t>
            </w:r>
          </w:p>
        </w:tc>
      </w:tr>
    </w:tbl>
    <w:p w:rsidR="00EC60BA" w:rsidRPr="00137CF7" w:rsidRDefault="00EC60BA" w:rsidP="00EC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p w:rsidR="00193364" w:rsidRPr="00791AE6" w:rsidRDefault="00193364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791AE6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193364" w:rsidRPr="00137CF7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7913DF" w:rsidRDefault="005B3D75" w:rsidP="00247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5"/>
          <w:sz w:val="30"/>
          <w:szCs w:val="30"/>
        </w:rPr>
      </w:pPr>
      <w:r>
        <w:rPr>
          <w:rFonts w:ascii="Angsana New" w:hAnsi="Angsana New" w:hint="cs"/>
          <w:spacing w:val="5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ธุรกิจสับปะรด</w:t>
      </w:r>
      <w:r w:rsidR="00193364" w:rsidRPr="000003ED">
        <w:rPr>
          <w:rFonts w:ascii="Angsana New" w:hAnsi="Angsana New"/>
          <w:spacing w:val="5"/>
          <w:sz w:val="30"/>
          <w:szCs w:val="30"/>
        </w:rPr>
        <w:t xml:space="preserve"> </w:t>
      </w:r>
      <w:r>
        <w:rPr>
          <w:rFonts w:ascii="Angsana New" w:hAnsi="Angsana New"/>
          <w:spacing w:val="5"/>
          <w:sz w:val="30"/>
          <w:szCs w:val="30"/>
          <w:cs/>
        </w:rPr>
        <w:t>ดังนั้นฝ่ายบริหารจึงพิจารณาว่</w:t>
      </w:r>
      <w:r>
        <w:rPr>
          <w:rFonts w:ascii="Angsana New" w:hAnsi="Angsana New" w:hint="cs"/>
          <w:spacing w:val="5"/>
          <w:sz w:val="30"/>
          <w:szCs w:val="30"/>
          <w:cs/>
        </w:rPr>
        <w:t>า</w:t>
      </w:r>
      <w:r>
        <w:rPr>
          <w:rFonts w:ascii="Angsana New" w:hAnsi="Angsana New"/>
          <w:spacing w:val="5"/>
          <w:sz w:val="30"/>
          <w:szCs w:val="30"/>
          <w:cs/>
        </w:rPr>
        <w:br/>
      </w:r>
      <w:r w:rsidR="00193364" w:rsidRPr="000003ED">
        <w:rPr>
          <w:rFonts w:ascii="Angsana New" w:hAnsi="Angsana New"/>
          <w:spacing w:val="5"/>
          <w:sz w:val="30"/>
          <w:szCs w:val="30"/>
          <w:cs/>
        </w:rPr>
        <w:t>กลุ่มบริษัทมีส่วนงานดำเนินงานเพียงส่วนงานเดียว</w:t>
      </w:r>
    </w:p>
    <w:p w:rsidR="007913DF" w:rsidRPr="00137CF7" w:rsidRDefault="007913DF" w:rsidP="00137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pacing w:val="5"/>
        </w:rPr>
      </w:pPr>
    </w:p>
    <w:p w:rsidR="00193364" w:rsidRPr="00193364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193364" w:rsidRPr="00137CF7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80238A" w:rsidRDefault="00193364" w:rsidP="0071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AB6545">
        <w:rPr>
          <w:rFonts w:ascii="Angsana New" w:hAnsi="Angsana New"/>
          <w:spacing w:val="4"/>
          <w:sz w:val="30"/>
          <w:szCs w:val="30"/>
          <w:cs/>
        </w:rPr>
        <w:t>กลุ่มบริษัทมีฐานการดำเนินธุรกิจอยู่ในประเทศไทย</w:t>
      </w:r>
      <w:r w:rsidR="00855CA3" w:rsidRPr="00AB6545">
        <w:rPr>
          <w:rFonts w:ascii="Angsana New" w:hAnsi="Angsana New"/>
          <w:spacing w:val="4"/>
          <w:sz w:val="22"/>
          <w:szCs w:val="22"/>
          <w:cs/>
        </w:rPr>
        <w:t xml:space="preserve"> </w:t>
      </w:r>
      <w:r w:rsidRPr="00AB6545">
        <w:rPr>
          <w:rFonts w:ascii="Angsana New" w:hAnsi="Angsana New"/>
          <w:spacing w:val="4"/>
          <w:sz w:val="30"/>
          <w:szCs w:val="30"/>
          <w:cs/>
        </w:rPr>
        <w:t>โดยส่วนใหญ่สินค้าที่ผลิตได้จะส่งไปจำหน่ายโดยตรง</w:t>
      </w:r>
      <w:r w:rsidR="005B3D75">
        <w:rPr>
          <w:rFonts w:ascii="Angsana New" w:hAnsi="Angsana New"/>
          <w:spacing w:val="4"/>
          <w:sz w:val="30"/>
          <w:szCs w:val="30"/>
          <w:cs/>
        </w:rPr>
        <w:br/>
      </w:r>
      <w:r w:rsidRPr="00AB6545">
        <w:rPr>
          <w:rFonts w:ascii="Angsana New" w:hAnsi="Angsana New"/>
          <w:spacing w:val="4"/>
          <w:sz w:val="30"/>
          <w:szCs w:val="30"/>
          <w:cs/>
        </w:rPr>
        <w:t>ที่ต่างประเทศให้กับลูกค้าภายนอก</w:t>
      </w:r>
      <w:r w:rsidRPr="00AB6545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DD19D8" w:rsidRPr="00137CF7" w:rsidRDefault="00DD19D8" w:rsidP="00715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cs/>
        </w:rPr>
      </w:pPr>
    </w:p>
    <w:p w:rsid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E21215" w:rsidRPr="00137CF7" w:rsidRDefault="00E21215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193364" w:rsidRPr="002F6CA3" w:rsidRDefault="00193364" w:rsidP="004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193364" w:rsidRPr="00137CF7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36"/>
        <w:gridCol w:w="1204"/>
        <w:gridCol w:w="236"/>
        <w:gridCol w:w="1204"/>
      </w:tblGrid>
      <w:tr w:rsidR="0061463A" w:rsidRPr="00193364" w:rsidTr="00AB6545">
        <w:tc>
          <w:tcPr>
            <w:tcW w:w="6210" w:type="dxa"/>
          </w:tcPr>
          <w:p w:rsidR="00921DB5" w:rsidRDefault="00921DB5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933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  <w:p w:rsidR="0061463A" w:rsidRPr="00C3611C" w:rsidRDefault="000266E1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="0061463A" w:rsidRPr="00C3611C">
              <w:rPr>
                <w:rFonts w:ascii="Angsana New" w:hAnsi="Angsana New"/>
                <w:b/>
                <w:sz w:val="30"/>
                <w:szCs w:val="30"/>
                <w:cs/>
              </w:rPr>
              <w:t>รายได้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F26814" w:rsidRDefault="00B84203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4035A1" w:rsidRPr="00AB49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C77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77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0E1277" w:rsidP="000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84203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1463A" w:rsidRPr="00193364" w:rsidRDefault="0061463A" w:rsidP="000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84203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61463A" w:rsidRPr="00193364" w:rsidTr="00AB6545">
        <w:tc>
          <w:tcPr>
            <w:tcW w:w="6210" w:type="dxa"/>
          </w:tcPr>
          <w:p w:rsidR="0061463A" w:rsidRPr="00193364" w:rsidRDefault="0061463A" w:rsidP="001E4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:rsidR="0061463A" w:rsidRPr="00193364" w:rsidRDefault="0061463A" w:rsidP="001E4B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62" w:right="-131"/>
              <w:jc w:val="center"/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</w:rPr>
            </w:pPr>
            <w:r w:rsidRPr="00193364">
              <w:rPr>
                <w:rFonts w:ascii="Angsana New" w:hAnsi="Angsana New" w:cs="Angsana New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4203" w:rsidRPr="00193364" w:rsidTr="008D6B36">
        <w:tc>
          <w:tcPr>
            <w:tcW w:w="6210" w:type="dxa"/>
          </w:tcPr>
          <w:p w:rsidR="00B84203" w:rsidRPr="00193364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B84203" w:rsidRPr="00193364" w:rsidRDefault="00B84203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B84203" w:rsidRPr="008D6B36" w:rsidRDefault="00D573E5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960,364</w:t>
            </w:r>
          </w:p>
        </w:tc>
        <w:tc>
          <w:tcPr>
            <w:tcW w:w="236" w:type="dxa"/>
            <w:shd w:val="clear" w:color="auto" w:fill="auto"/>
          </w:tcPr>
          <w:p w:rsidR="00B84203" w:rsidRPr="008D6B36" w:rsidRDefault="00B84203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B84203" w:rsidRPr="008D6B36" w:rsidRDefault="00B84203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1,227,709</w:t>
            </w:r>
          </w:p>
        </w:tc>
      </w:tr>
      <w:tr w:rsidR="00B84203" w:rsidRPr="00193364" w:rsidTr="008D6B36">
        <w:tc>
          <w:tcPr>
            <w:tcW w:w="6210" w:type="dxa"/>
          </w:tcPr>
          <w:p w:rsidR="00B84203" w:rsidRPr="00193364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336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84203" w:rsidRPr="00193364" w:rsidRDefault="00B84203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B84203" w:rsidRPr="008D6B36" w:rsidRDefault="004A688F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50,98</w:t>
            </w:r>
            <w:r w:rsidR="001854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B84203" w:rsidRPr="008D6B36" w:rsidRDefault="00B84203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B84203" w:rsidRPr="008D6B36" w:rsidRDefault="00B84203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78,357</w:t>
            </w:r>
          </w:p>
        </w:tc>
      </w:tr>
      <w:tr w:rsidR="00B84203" w:rsidRPr="00193364" w:rsidTr="008D6B36">
        <w:tc>
          <w:tcPr>
            <w:tcW w:w="6210" w:type="dxa"/>
          </w:tcPr>
          <w:p w:rsidR="00B84203" w:rsidRPr="00C3611C" w:rsidRDefault="00B84203" w:rsidP="00B8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B84203" w:rsidRPr="00193364" w:rsidRDefault="00B84203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4203" w:rsidRPr="008D6B36" w:rsidRDefault="00D573E5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1,011,351</w:t>
            </w:r>
          </w:p>
        </w:tc>
        <w:tc>
          <w:tcPr>
            <w:tcW w:w="236" w:type="dxa"/>
            <w:shd w:val="clear" w:color="auto" w:fill="auto"/>
          </w:tcPr>
          <w:p w:rsidR="00B84203" w:rsidRPr="008D6B36" w:rsidRDefault="00B84203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34"/>
              </w:tabs>
              <w:spacing w:before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4203" w:rsidRPr="008D6B36" w:rsidRDefault="00B84203" w:rsidP="00B842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16"/>
              </w:tabs>
              <w:spacing w:before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1,306,066</w:t>
            </w:r>
          </w:p>
        </w:tc>
      </w:tr>
    </w:tbl>
    <w:p w:rsidR="00C3611C" w:rsidRPr="006D3A8D" w:rsidRDefault="006D3A8D" w:rsidP="006D3A8D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5"/>
        </w:tabs>
        <w:ind w:left="680" w:hanging="140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20"/>
          <w:szCs w:val="20"/>
        </w:rPr>
        <w:tab/>
      </w:r>
    </w:p>
    <w:p w:rsidR="00193364" w:rsidRPr="00193364" w:rsidRDefault="00193364" w:rsidP="00193364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193364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61463A" w:rsidRPr="00137CF7" w:rsidRDefault="0061463A" w:rsidP="0061463A">
      <w:pPr>
        <w:ind w:left="680" w:hanging="140"/>
        <w:rPr>
          <w:rFonts w:ascii="Angsana New" w:hAnsi="Angsana New"/>
        </w:rPr>
      </w:pPr>
    </w:p>
    <w:p w:rsidR="0061463A" w:rsidRDefault="0061463A" w:rsidP="0061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3364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144D10">
        <w:rPr>
          <w:rFonts w:ascii="Angsana New" w:hAnsi="Angsana New" w:hint="cs"/>
          <w:sz w:val="30"/>
          <w:szCs w:val="30"/>
          <w:cs/>
        </w:rPr>
        <w:t>รายใหญ่หลายรายร</w:t>
      </w:r>
      <w:r w:rsidR="00144D10" w:rsidRPr="000A4D3B">
        <w:rPr>
          <w:rFonts w:ascii="Angsana New" w:hAnsi="Angsana New" w:hint="cs"/>
          <w:sz w:val="30"/>
          <w:szCs w:val="30"/>
          <w:cs/>
        </w:rPr>
        <w:t>วม</w:t>
      </w:r>
      <w:r w:rsidRPr="000A4D3B">
        <w:rPr>
          <w:rFonts w:ascii="Angsana New" w:hAnsi="Angsana New"/>
          <w:sz w:val="30"/>
          <w:szCs w:val="30"/>
          <w:cs/>
        </w:rPr>
        <w:t>เป็นเงิน</w:t>
      </w:r>
      <w:r w:rsidR="002522D4" w:rsidRPr="000A4D3B">
        <w:rPr>
          <w:rFonts w:ascii="Angsana New" w:hAnsi="Angsana New"/>
          <w:sz w:val="30"/>
          <w:szCs w:val="30"/>
          <w:cs/>
        </w:rPr>
        <w:t>ประมาณ</w:t>
      </w:r>
      <w:r w:rsidR="002522D4" w:rsidRPr="000A4D3B">
        <w:rPr>
          <w:rFonts w:ascii="Angsana New" w:hAnsi="Angsana New"/>
          <w:sz w:val="30"/>
          <w:szCs w:val="30"/>
        </w:rPr>
        <w:t xml:space="preserve"> </w:t>
      </w:r>
      <w:r w:rsidR="00D554E6">
        <w:rPr>
          <w:rFonts w:ascii="Angsana New" w:hAnsi="Angsana New"/>
          <w:sz w:val="30"/>
          <w:szCs w:val="30"/>
        </w:rPr>
        <w:t>236.08</w:t>
      </w:r>
      <w:r w:rsidR="00072C6C">
        <w:rPr>
          <w:rFonts w:ascii="Angsana New" w:hAnsi="Angsana New"/>
          <w:sz w:val="30"/>
          <w:szCs w:val="30"/>
        </w:rPr>
        <w:t xml:space="preserve"> </w:t>
      </w:r>
      <w:r w:rsidRPr="000A4D3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A4D3B">
        <w:rPr>
          <w:rFonts w:ascii="Angsana New" w:hAnsi="Angsana New"/>
          <w:i/>
          <w:iCs/>
          <w:sz w:val="30"/>
          <w:szCs w:val="30"/>
          <w:cs/>
        </w:rPr>
        <w:t>(2</w:t>
      </w:r>
      <w:r w:rsidR="00072C6C">
        <w:rPr>
          <w:rFonts w:ascii="Angsana New" w:hAnsi="Angsana New"/>
          <w:i/>
          <w:iCs/>
          <w:sz w:val="30"/>
          <w:szCs w:val="30"/>
        </w:rPr>
        <w:t>561</w:t>
      </w:r>
      <w:r w:rsidRPr="000A4D3B">
        <w:rPr>
          <w:rFonts w:ascii="Angsana New" w:hAnsi="Angsana New"/>
          <w:i/>
          <w:iCs/>
          <w:sz w:val="30"/>
          <w:szCs w:val="30"/>
        </w:rPr>
        <w:t xml:space="preserve">: </w:t>
      </w:r>
      <w:r w:rsidR="00072C6C">
        <w:rPr>
          <w:rFonts w:ascii="Angsana New" w:hAnsi="Angsana New"/>
          <w:i/>
          <w:iCs/>
          <w:sz w:val="30"/>
          <w:szCs w:val="30"/>
        </w:rPr>
        <w:t>325.20</w:t>
      </w:r>
      <w:r w:rsidR="00E21215" w:rsidRPr="00E21215">
        <w:rPr>
          <w:rFonts w:ascii="Angsana New" w:hAnsi="Angsana New"/>
          <w:i/>
          <w:iCs/>
          <w:sz w:val="30"/>
          <w:szCs w:val="30"/>
        </w:rPr>
        <w:t xml:space="preserve"> </w:t>
      </w:r>
      <w:r w:rsidRPr="000A4D3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A4D3B">
        <w:rPr>
          <w:rFonts w:ascii="Angsana New" w:hAnsi="Angsana New"/>
          <w:sz w:val="30"/>
          <w:szCs w:val="30"/>
          <w:cs/>
        </w:rPr>
        <w:t xml:space="preserve"> จากร</w:t>
      </w:r>
      <w:r w:rsidRPr="00A44E97">
        <w:rPr>
          <w:rFonts w:ascii="Angsana New" w:hAnsi="Angsana New"/>
          <w:sz w:val="30"/>
          <w:szCs w:val="30"/>
          <w:cs/>
        </w:rPr>
        <w:t>ายได้รวมของกลุ่มบริษัท</w:t>
      </w:r>
    </w:p>
    <w:p w:rsidR="00BD1206" w:rsidRPr="009B1979" w:rsidRDefault="00BD1206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B1979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  <w:r w:rsidRPr="009B197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60CD3" w:rsidRPr="00820A8E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28"/>
          <w:szCs w:val="28"/>
        </w:rPr>
      </w:pPr>
    </w:p>
    <w:p w:rsidR="003F2F8E" w:rsidRDefault="00E21215" w:rsidP="00820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1215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อัตราภาษีเงินได้ที่แท้จริงของกลุ่มบริษัทและบริษัทในการด</w:t>
      </w:r>
      <w:r>
        <w:rPr>
          <w:rFonts w:ascii="Angsana New" w:hAnsi="Angsana New"/>
          <w:sz w:val="30"/>
          <w:szCs w:val="30"/>
          <w:cs/>
        </w:rPr>
        <w:t xml:space="preserve">ำเนินงานต่อเนื่องเป็นระยะเวลาหกเดือนสิ้นสุดวันที่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2</w:t>
      </w:r>
      <w:r w:rsidR="00072C6C">
        <w:rPr>
          <w:rFonts w:ascii="Angsana New" w:hAnsi="Angsana New"/>
          <w:sz w:val="30"/>
          <w:szCs w:val="30"/>
          <w:cs/>
        </w:rPr>
        <w:t xml:space="preserve"> คือ</w:t>
      </w:r>
      <w:r w:rsidR="00072C6C" w:rsidRPr="00D573E5">
        <w:rPr>
          <w:rFonts w:ascii="Angsana New" w:hAnsi="Angsana New"/>
          <w:sz w:val="30"/>
          <w:szCs w:val="30"/>
          <w:cs/>
        </w:rPr>
        <w:t>ร้อย</w:t>
      </w:r>
      <w:r w:rsidR="00D573E5" w:rsidRPr="00D573E5">
        <w:rPr>
          <w:rFonts w:ascii="Angsana New" w:hAnsi="Angsana New"/>
          <w:sz w:val="30"/>
          <w:szCs w:val="30"/>
          <w:cs/>
        </w:rPr>
        <w:t>ล</w:t>
      </w:r>
      <w:r w:rsidR="00D573E5" w:rsidRPr="00D573E5">
        <w:rPr>
          <w:rFonts w:ascii="Angsana New" w:hAnsi="Angsana New" w:hint="cs"/>
          <w:sz w:val="30"/>
          <w:szCs w:val="30"/>
          <w:cs/>
        </w:rPr>
        <w:t xml:space="preserve">ะ </w:t>
      </w:r>
      <w:r w:rsidR="00D573E5" w:rsidRPr="00D573E5">
        <w:rPr>
          <w:rFonts w:ascii="Angsana New" w:hAnsi="Angsana New"/>
          <w:sz w:val="30"/>
          <w:szCs w:val="30"/>
        </w:rPr>
        <w:t>2.</w:t>
      </w:r>
      <w:r w:rsidR="00D573E5">
        <w:rPr>
          <w:rFonts w:ascii="Angsana New" w:hAnsi="Angsana New"/>
          <w:sz w:val="30"/>
          <w:szCs w:val="30"/>
        </w:rPr>
        <w:t xml:space="preserve">67 </w:t>
      </w:r>
      <w:r w:rsidR="00072C6C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="004A688F">
        <w:rPr>
          <w:rFonts w:ascii="Angsana New" w:hAnsi="Angsana New"/>
          <w:sz w:val="30"/>
          <w:szCs w:val="30"/>
        </w:rPr>
        <w:t xml:space="preserve">16.85 </w:t>
      </w:r>
      <w:r w:rsidR="00072C6C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072C6C" w:rsidRPr="00132BF2">
        <w:rPr>
          <w:rFonts w:ascii="Angsana New" w:hAnsi="Angsana New"/>
          <w:i/>
          <w:iCs/>
          <w:sz w:val="30"/>
          <w:szCs w:val="30"/>
          <w:cs/>
        </w:rPr>
        <w:t>(256</w:t>
      </w:r>
      <w:r w:rsidR="00072C6C" w:rsidRPr="00132BF2">
        <w:rPr>
          <w:rFonts w:ascii="Angsana New" w:hAnsi="Angsana New"/>
          <w:i/>
          <w:iCs/>
          <w:sz w:val="30"/>
          <w:szCs w:val="30"/>
        </w:rPr>
        <w:t>1</w:t>
      </w:r>
      <w:r w:rsidR="00072C6C" w:rsidRPr="00132BF2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072C6C" w:rsidRPr="00132BF2">
        <w:rPr>
          <w:rFonts w:ascii="Angsana New" w:hAnsi="Angsana New"/>
          <w:i/>
          <w:iCs/>
          <w:sz w:val="30"/>
          <w:szCs w:val="30"/>
        </w:rPr>
        <w:t>2</w:t>
      </w:r>
      <w:r w:rsidR="00072C6C" w:rsidRPr="00132BF2">
        <w:rPr>
          <w:rFonts w:ascii="Angsana New" w:hAnsi="Angsana New"/>
          <w:i/>
          <w:iCs/>
          <w:sz w:val="30"/>
          <w:szCs w:val="30"/>
          <w:cs/>
        </w:rPr>
        <w:t>.</w:t>
      </w:r>
      <w:r w:rsidR="00072C6C" w:rsidRPr="00132BF2">
        <w:rPr>
          <w:rFonts w:ascii="Angsana New" w:hAnsi="Angsana New"/>
          <w:i/>
          <w:iCs/>
          <w:sz w:val="30"/>
          <w:szCs w:val="30"/>
        </w:rPr>
        <w:t>62</w:t>
      </w:r>
      <w:r w:rsidR="00072C6C" w:rsidRPr="00132BF2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072C6C" w:rsidRPr="00132BF2">
        <w:rPr>
          <w:rFonts w:ascii="Angsana New" w:hAnsi="Angsana New"/>
          <w:i/>
          <w:iCs/>
          <w:sz w:val="30"/>
          <w:szCs w:val="30"/>
        </w:rPr>
        <w:t>3</w:t>
      </w:r>
      <w:r w:rsidR="00072C6C" w:rsidRPr="00132BF2">
        <w:rPr>
          <w:rFonts w:ascii="Angsana New" w:hAnsi="Angsana New"/>
          <w:i/>
          <w:iCs/>
          <w:sz w:val="30"/>
          <w:szCs w:val="30"/>
          <w:cs/>
        </w:rPr>
        <w:t>.9</w:t>
      </w:r>
      <w:r w:rsidR="00072C6C" w:rsidRPr="00132BF2">
        <w:rPr>
          <w:rFonts w:ascii="Angsana New" w:hAnsi="Angsana New"/>
          <w:i/>
          <w:iCs/>
          <w:sz w:val="30"/>
          <w:szCs w:val="30"/>
        </w:rPr>
        <w:t>1</w:t>
      </w:r>
      <w:r w:rsidRPr="00132BF2">
        <w:rPr>
          <w:rFonts w:ascii="Angsana New" w:hAnsi="Angsana New"/>
          <w:i/>
          <w:iCs/>
          <w:sz w:val="30"/>
          <w:szCs w:val="30"/>
          <w:cs/>
        </w:rPr>
        <w:t xml:space="preserve"> ตามลำดับ)</w:t>
      </w:r>
    </w:p>
    <w:p w:rsidR="00E21215" w:rsidRPr="00820A8E" w:rsidRDefault="00E21215" w:rsidP="00E2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17448" w:rsidRDefault="00C17448" w:rsidP="00C17448">
      <w:pPr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C17448" w:rsidRDefault="00C17448" w:rsidP="00C1744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:rsidR="005B3D75" w:rsidRPr="00EB5142" w:rsidRDefault="00EB5142" w:rsidP="00EB5142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ผลขาดทุนในปีปัจจุบัน</w:t>
      </w:r>
      <w:r w:rsidRPr="00EB5142">
        <w:rPr>
          <w:rFonts w:ascii="Angsana New" w:hAnsi="Angsana New"/>
          <w:sz w:val="30"/>
          <w:szCs w:val="30"/>
          <w:cs/>
        </w:rPr>
        <w:t>ที่ไม่รับรู้เป็นสินทรัพย์ภาษีเงินได้รอการตัดบัญชี</w:t>
      </w:r>
    </w:p>
    <w:p w:rsidR="0060091F" w:rsidRPr="00820A8E" w:rsidRDefault="00600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:rsidR="00EB5142" w:rsidRPr="001B41B9" w:rsidRDefault="00EB5142" w:rsidP="00EB514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กำไร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1B41B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3960C2" w:rsidRPr="00820A8E" w:rsidRDefault="003960C2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27"/>
        <w:jc w:val="thaiDistribute"/>
        <w:rPr>
          <w:rFonts w:ascii="Angsana New" w:hAnsi="Angsana New"/>
          <w:sz w:val="28"/>
          <w:szCs w:val="28"/>
        </w:rPr>
      </w:pPr>
    </w:p>
    <w:p w:rsidR="00CC16E4" w:rsidRDefault="00EB5142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EB5142">
        <w:rPr>
          <w:rFonts w:asciiTheme="majorBidi" w:hAnsiTheme="majorBidi"/>
          <w:sz w:val="30"/>
          <w:szCs w:val="30"/>
          <w:cs/>
        </w:rPr>
        <w:t>กำไร (ขาดทุน) ต่อหุ้นขั้นพื้นฐานสำหรับง</w:t>
      </w:r>
      <w:r>
        <w:rPr>
          <w:rFonts w:asciiTheme="majorBidi" w:hAnsiTheme="majorBidi"/>
          <w:sz w:val="30"/>
          <w:szCs w:val="30"/>
          <w:cs/>
        </w:rPr>
        <w:t>วด</w:t>
      </w:r>
      <w:r w:rsidR="00072C6C">
        <w:rPr>
          <w:rFonts w:asciiTheme="majorBidi" w:hAnsiTheme="majorBidi" w:hint="cs"/>
          <w:sz w:val="30"/>
          <w:szCs w:val="30"/>
          <w:cs/>
        </w:rPr>
        <w:t>สามเดือน</w:t>
      </w:r>
      <w:r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/>
          <w:sz w:val="30"/>
          <w:szCs w:val="30"/>
          <w:cs/>
        </w:rPr>
        <w:t>หกเดือนสิ้นสุดวันที่ 31 มีนาคม</w:t>
      </w:r>
      <w:r w:rsidRPr="00EB5142">
        <w:rPr>
          <w:rFonts w:asciiTheme="majorBidi" w:hAnsiTheme="majorBidi"/>
          <w:sz w:val="30"/>
          <w:szCs w:val="30"/>
          <w:cs/>
        </w:rPr>
        <w:t xml:space="preserve"> 2561 และ 2560 คำนวณจากกำไร (ขาดทุน) 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EB5142" w:rsidRPr="00820A8E" w:rsidRDefault="00EB5142" w:rsidP="0039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5"/>
        <w:gridCol w:w="15"/>
        <w:gridCol w:w="1080"/>
        <w:gridCol w:w="270"/>
        <w:gridCol w:w="1080"/>
        <w:gridCol w:w="34"/>
        <w:gridCol w:w="202"/>
        <w:gridCol w:w="1204"/>
      </w:tblGrid>
      <w:tr w:rsidR="00D22DC2" w:rsidRPr="007A22B4" w:rsidTr="00B82D3C">
        <w:trPr>
          <w:trHeight w:val="420"/>
        </w:trPr>
        <w:tc>
          <w:tcPr>
            <w:tcW w:w="3870" w:type="dxa"/>
            <w:vMerge w:val="restart"/>
            <w:vAlign w:val="center"/>
          </w:tcPr>
          <w:p w:rsidR="00D22DC2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D22DC2" w:rsidRPr="00F26814" w:rsidRDefault="00D851C9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D22DC2" w:rsidRPr="007A22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D22DC2" w:rsidRPr="002D0DC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22DC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B8420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="00C7754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C7754C" w:rsidRPr="00D851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</w:t>
            </w:r>
            <w:r w:rsidR="00B8420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2520" w:type="dxa"/>
            <w:gridSpan w:val="4"/>
            <w:tcBorders>
              <w:bottom w:val="single" w:sz="4" w:space="0" w:color="FFFFFF" w:themeColor="background1"/>
            </w:tcBorders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D22DC2" w:rsidRPr="00E81823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922" w:rsidRPr="007A22B4" w:rsidTr="00B82D3C">
        <w:trPr>
          <w:trHeight w:val="420"/>
        </w:trPr>
        <w:tc>
          <w:tcPr>
            <w:tcW w:w="3870" w:type="dxa"/>
            <w:vMerge/>
            <w:vAlign w:val="center"/>
          </w:tcPr>
          <w:p w:rsidR="00003922" w:rsidRPr="00B25372" w:rsidRDefault="00003922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84203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5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003922" w:rsidRPr="00292793" w:rsidRDefault="000F773A" w:rsidP="00003922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84203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</w:tcPr>
          <w:p w:rsidR="00003922" w:rsidRPr="00E81823" w:rsidRDefault="00003922" w:rsidP="0000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right w:val="single" w:sz="4" w:space="0" w:color="FFFFFF" w:themeColor="background1"/>
            </w:tcBorders>
          </w:tcPr>
          <w:p w:rsidR="00003922" w:rsidRPr="00E81823" w:rsidRDefault="00003922" w:rsidP="00003922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84203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14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03922" w:rsidRPr="00292793" w:rsidRDefault="00003922" w:rsidP="000F773A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0F773A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84203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D22DC2" w:rsidRPr="007A22B4" w:rsidTr="00B82D3C">
        <w:tc>
          <w:tcPr>
            <w:tcW w:w="3870" w:type="dxa"/>
            <w:vAlign w:val="center"/>
          </w:tcPr>
          <w:p w:rsidR="00D22DC2" w:rsidRPr="004C4DE8" w:rsidRDefault="00D22DC2" w:rsidP="00D2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  <w:tcBorders>
              <w:right w:val="single" w:sz="4" w:space="0" w:color="FFFFFF" w:themeColor="background1"/>
            </w:tcBorders>
            <w:vAlign w:val="center"/>
          </w:tcPr>
          <w:p w:rsidR="00D22DC2" w:rsidRPr="007A22B4" w:rsidRDefault="00D22DC2" w:rsidP="00576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A22B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5762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B5142" w:rsidRPr="007A22B4" w:rsidTr="00B82D3C">
        <w:tc>
          <w:tcPr>
            <w:tcW w:w="3870" w:type="dxa"/>
            <w:vAlign w:val="center"/>
          </w:tcPr>
          <w:p w:rsidR="00EB5142" w:rsidRPr="00B25372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(ขาดทุน)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EB5142" w:rsidRPr="007A22B4" w:rsidTr="005762CA">
        <w:tc>
          <w:tcPr>
            <w:tcW w:w="3870" w:type="dxa"/>
            <w:vAlign w:val="center"/>
          </w:tcPr>
          <w:p w:rsidR="00EB5142" w:rsidRPr="00B25372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4A688F" w:rsidP="004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945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(87,257)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138,610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12340F" w:rsidRDefault="004A688F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4,580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EB5142" w:rsidRPr="0012340F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12340F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83,264</w:t>
            </w:r>
          </w:p>
        </w:tc>
      </w:tr>
      <w:tr w:rsidR="00EB5142" w:rsidRPr="007A22B4" w:rsidTr="005762CA">
        <w:tc>
          <w:tcPr>
            <w:tcW w:w="3870" w:type="dxa"/>
            <w:vAlign w:val="center"/>
          </w:tcPr>
          <w:p w:rsidR="00EB5142" w:rsidRPr="00B25372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4A688F" w:rsidP="004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4A688F" w:rsidP="004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</w:tr>
      <w:tr w:rsidR="00EB5142" w:rsidRPr="007A22B4" w:rsidTr="005762CA">
        <w:tc>
          <w:tcPr>
            <w:tcW w:w="3870" w:type="dxa"/>
            <w:vAlign w:val="center"/>
          </w:tcPr>
          <w:p w:rsidR="00EB5142" w:rsidRPr="00B25372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(ขาดทุน) </w:t>
            </w: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B253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4A3554" w:rsidRDefault="004A688F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(4.16)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6.60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4A3554" w:rsidRDefault="004A688F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0.22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ind w:right="-28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3.96</w:t>
            </w:r>
          </w:p>
        </w:tc>
      </w:tr>
    </w:tbl>
    <w:p w:rsidR="00364F29" w:rsidRPr="00820A8E" w:rsidRDefault="00364F29" w:rsidP="009B5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5"/>
        <w:gridCol w:w="15"/>
        <w:gridCol w:w="1080"/>
        <w:gridCol w:w="270"/>
        <w:gridCol w:w="1080"/>
        <w:gridCol w:w="34"/>
        <w:gridCol w:w="202"/>
        <w:gridCol w:w="1204"/>
      </w:tblGrid>
      <w:tr w:rsidR="00941FB3" w:rsidRPr="00E81823" w:rsidTr="00AE188E">
        <w:trPr>
          <w:trHeight w:val="420"/>
        </w:trPr>
        <w:tc>
          <w:tcPr>
            <w:tcW w:w="3870" w:type="dxa"/>
            <w:vMerge w:val="restart"/>
            <w:vAlign w:val="center"/>
          </w:tcPr>
          <w:p w:rsidR="00941FB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:rsidR="00941FB3" w:rsidRPr="00F26814" w:rsidRDefault="00B8420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941FB3" w:rsidRPr="007A22B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941FB3" w:rsidRPr="00D851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41FB3" w:rsidRPr="0054590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="00C7754C" w:rsidRPr="00D851C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7754C" w:rsidRPr="00D851C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2520" w:type="dxa"/>
            <w:gridSpan w:val="4"/>
            <w:tcBorders>
              <w:bottom w:val="single" w:sz="4" w:space="0" w:color="FFFFFF" w:themeColor="background1"/>
            </w:tcBorders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single" w:sz="4" w:space="0" w:color="FFFFFF" w:themeColor="background1"/>
            </w:tcBorders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941FB3" w:rsidRPr="00E81823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8182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5DAD" w:rsidRPr="00292793" w:rsidTr="00AE188E">
        <w:trPr>
          <w:trHeight w:val="420"/>
        </w:trPr>
        <w:tc>
          <w:tcPr>
            <w:tcW w:w="3870" w:type="dxa"/>
            <w:vMerge/>
            <w:vAlign w:val="center"/>
          </w:tcPr>
          <w:p w:rsidR="00025DAD" w:rsidRPr="00B25372" w:rsidRDefault="00025DAD" w:rsidP="0002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25DAD" w:rsidRPr="00E81823" w:rsidRDefault="00025DAD" w:rsidP="00025DAD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5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DAD" w:rsidRPr="00E81823" w:rsidRDefault="00025DAD" w:rsidP="00025DAD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025DAD" w:rsidRPr="00292793" w:rsidRDefault="00025DAD" w:rsidP="00025DAD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FFFFFF" w:themeColor="background1"/>
            </w:tcBorders>
          </w:tcPr>
          <w:p w:rsidR="00025DAD" w:rsidRPr="00E81823" w:rsidRDefault="00025DAD" w:rsidP="00025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right w:val="single" w:sz="4" w:space="0" w:color="FFFFFF" w:themeColor="background1"/>
            </w:tcBorders>
          </w:tcPr>
          <w:p w:rsidR="00025DAD" w:rsidRPr="00E81823" w:rsidRDefault="00025DAD" w:rsidP="00025DAD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0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025DAD" w:rsidRPr="00292793" w:rsidRDefault="00025DAD" w:rsidP="00025DAD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41FB3" w:rsidRPr="007A22B4" w:rsidTr="00AE188E">
        <w:tc>
          <w:tcPr>
            <w:tcW w:w="3870" w:type="dxa"/>
            <w:vAlign w:val="center"/>
          </w:tcPr>
          <w:p w:rsidR="00941FB3" w:rsidRPr="004C4DE8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9"/>
            <w:tcBorders>
              <w:right w:val="single" w:sz="4" w:space="0" w:color="FFFFFF" w:themeColor="background1"/>
            </w:tcBorders>
            <w:vAlign w:val="center"/>
          </w:tcPr>
          <w:p w:rsidR="00941FB3" w:rsidRPr="007A22B4" w:rsidRDefault="00941FB3" w:rsidP="00AE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A22B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</w:t>
            </w:r>
            <w:r w:rsidRPr="007A22B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A3286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B5142" w:rsidRPr="002D7079" w:rsidTr="00AE188E">
        <w:tc>
          <w:tcPr>
            <w:tcW w:w="3870" w:type="dxa"/>
            <w:vAlign w:val="center"/>
          </w:tcPr>
          <w:p w:rsidR="00EB5142" w:rsidRPr="00B25372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(ขาดทุน)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EB5142" w:rsidRPr="002D7079" w:rsidTr="00AE188E">
        <w:tc>
          <w:tcPr>
            <w:tcW w:w="3870" w:type="dxa"/>
            <w:vAlign w:val="center"/>
          </w:tcPr>
          <w:p w:rsidR="00EB5142" w:rsidRPr="00B25372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12340F" w:rsidRDefault="004A688F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(79,600)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EB5142" w:rsidRPr="0012340F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12340F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189,639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4A688F" w:rsidP="004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(22,724)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130,795</w:t>
            </w:r>
          </w:p>
        </w:tc>
      </w:tr>
      <w:tr w:rsidR="00EB5142" w:rsidRPr="002D7079" w:rsidTr="00AE188E">
        <w:tc>
          <w:tcPr>
            <w:tcW w:w="3870" w:type="dxa"/>
            <w:vAlign w:val="center"/>
          </w:tcPr>
          <w:p w:rsidR="00EB5142" w:rsidRPr="00B25372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4A688F" w:rsidP="004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4A688F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2D7079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21,000</w:t>
            </w:r>
          </w:p>
        </w:tc>
      </w:tr>
      <w:tr w:rsidR="00EB5142" w:rsidRPr="004A3554" w:rsidTr="00AE188E">
        <w:tc>
          <w:tcPr>
            <w:tcW w:w="3870" w:type="dxa"/>
            <w:vAlign w:val="center"/>
          </w:tcPr>
          <w:p w:rsidR="00EB5142" w:rsidRPr="00B25372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(ขาดทุน) </w:t>
            </w:r>
            <w:r w:rsidRPr="00B2537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B253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4A3554" w:rsidRDefault="004A688F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(3.79)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9.03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4A3554" w:rsidRDefault="004A688F" w:rsidP="004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(1.08)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ind w:right="-28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5142" w:rsidRPr="004A3554" w:rsidRDefault="00EB5142" w:rsidP="00EB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6.23</w:t>
            </w:r>
          </w:p>
        </w:tc>
      </w:tr>
    </w:tbl>
    <w:p w:rsidR="000A18AB" w:rsidRDefault="000A18AB" w:rsidP="0060091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:rsidR="000A18AB" w:rsidRPr="000A18AB" w:rsidRDefault="000A18AB" w:rsidP="000A18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2"/>
        </w:rPr>
      </w:pPr>
    </w:p>
    <w:p w:rsidR="006D19AB" w:rsidRDefault="006D19AB" w:rsidP="006D1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3114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24 มกราคม 256</w:t>
      </w:r>
      <w:r w:rsidRPr="001C3114">
        <w:rPr>
          <w:rFonts w:ascii="Angsana New" w:hAnsi="Angsana New"/>
          <w:sz w:val="30"/>
          <w:szCs w:val="30"/>
        </w:rPr>
        <w:t>2</w:t>
      </w:r>
      <w:r w:rsidRPr="001C3114">
        <w:rPr>
          <w:rFonts w:ascii="Angsana New" w:hAnsi="Angsana New"/>
          <w:sz w:val="30"/>
          <w:szCs w:val="30"/>
          <w:cs/>
        </w:rPr>
        <w:t xml:space="preserve"> ที่ประชุมผู้ถือหุ้นมีมติอนุมัติ</w:t>
      </w:r>
      <w:r w:rsidRPr="001C3114">
        <w:rPr>
          <w:rFonts w:ascii="Angsana New" w:hAnsi="Angsana New"/>
          <w:sz w:val="30"/>
          <w:szCs w:val="30"/>
        </w:rPr>
        <w:br/>
      </w:r>
      <w:r w:rsidRPr="001C3114">
        <w:rPr>
          <w:rFonts w:ascii="Angsana New" w:hAnsi="Angsana New"/>
          <w:sz w:val="30"/>
          <w:szCs w:val="30"/>
          <w:cs/>
        </w:rPr>
        <w:t xml:space="preserve">การจัดสรรกำไรเป็นเงินปันผลในอัตราหุ้นละ </w:t>
      </w:r>
      <w:r w:rsidRPr="001C3114">
        <w:rPr>
          <w:rFonts w:ascii="Angsana New" w:hAnsi="Angsana New"/>
          <w:sz w:val="30"/>
          <w:szCs w:val="30"/>
        </w:rPr>
        <w:t>8</w:t>
      </w:r>
      <w:r w:rsidRPr="001C3114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1C3114">
        <w:rPr>
          <w:rFonts w:ascii="Angsana New" w:hAnsi="Angsana New"/>
          <w:sz w:val="30"/>
          <w:szCs w:val="30"/>
        </w:rPr>
        <w:t>168</w:t>
      </w:r>
      <w:r>
        <w:rPr>
          <w:rFonts w:ascii="Angsana New" w:hAnsi="Angsana New"/>
          <w:sz w:val="30"/>
          <w:szCs w:val="30"/>
        </w:rPr>
        <w:t xml:space="preserve"> </w:t>
      </w:r>
      <w:r w:rsidR="00132BF2">
        <w:rPr>
          <w:rFonts w:ascii="Angsana New" w:hAnsi="Angsana New"/>
          <w:sz w:val="30"/>
          <w:szCs w:val="30"/>
          <w:cs/>
        </w:rPr>
        <w:t>ล้านบาท เงินปันผลดังกล่าวได้</w:t>
      </w:r>
      <w:r w:rsidRPr="001C3114">
        <w:rPr>
          <w:rFonts w:ascii="Angsana New" w:hAnsi="Angsana New"/>
          <w:sz w:val="30"/>
          <w:szCs w:val="30"/>
          <w:cs/>
        </w:rPr>
        <w:t>จ่ายให้แก่</w:t>
      </w:r>
      <w:r>
        <w:rPr>
          <w:rFonts w:ascii="Angsana New" w:hAnsi="Angsana New"/>
          <w:sz w:val="30"/>
          <w:szCs w:val="30"/>
        </w:rPr>
        <w:br/>
      </w:r>
      <w:r w:rsidRPr="001C3114">
        <w:rPr>
          <w:rFonts w:ascii="Angsana New" w:hAnsi="Angsana New"/>
          <w:sz w:val="30"/>
          <w:szCs w:val="30"/>
          <w:cs/>
        </w:rPr>
        <w:t>ผู้ถือหุ้น</w:t>
      </w:r>
      <w:r w:rsidR="00132BF2">
        <w:rPr>
          <w:rFonts w:ascii="Angsana New" w:hAnsi="Angsana New" w:hint="cs"/>
          <w:sz w:val="30"/>
          <w:szCs w:val="30"/>
          <w:cs/>
        </w:rPr>
        <w:t>แล้ว</w:t>
      </w:r>
      <w:r w:rsidRPr="001C3114">
        <w:rPr>
          <w:rFonts w:ascii="Angsana New" w:hAnsi="Angsana New"/>
          <w:sz w:val="30"/>
          <w:szCs w:val="30"/>
          <w:cs/>
        </w:rPr>
        <w:t>ในวันที่ 1</w:t>
      </w:r>
      <w:r w:rsidRPr="001C3114">
        <w:rPr>
          <w:rFonts w:ascii="Angsana New" w:hAnsi="Angsana New"/>
          <w:sz w:val="30"/>
          <w:szCs w:val="30"/>
        </w:rPr>
        <w:t>5</w:t>
      </w:r>
      <w:r w:rsidRPr="001C3114">
        <w:rPr>
          <w:rFonts w:ascii="Angsana New" w:hAnsi="Angsana New"/>
          <w:sz w:val="30"/>
          <w:szCs w:val="30"/>
          <w:cs/>
        </w:rPr>
        <w:t xml:space="preserve"> กุมภาพันธ์ 256</w:t>
      </w:r>
      <w:r w:rsidRPr="001C3114">
        <w:rPr>
          <w:rFonts w:ascii="Angsana New" w:hAnsi="Angsana New"/>
          <w:sz w:val="30"/>
          <w:szCs w:val="30"/>
        </w:rPr>
        <w:t>2</w:t>
      </w:r>
    </w:p>
    <w:p w:rsidR="000A18AB" w:rsidRPr="00DE3632" w:rsidRDefault="000A18AB" w:rsidP="000A18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2"/>
        </w:rPr>
      </w:pPr>
    </w:p>
    <w:p w:rsidR="008030E2" w:rsidRDefault="008030E2" w:rsidP="0080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A4B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24 มกราคม 2561 ที่ประชุมผู้ถือหุ้นมีมติอนุมัติ</w:t>
      </w:r>
      <w:r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 xml:space="preserve">การจัดสรรกำไรเป็นเงินปันผลในอัตราหุ้นละ 16.50 บาท เป็นจำนวนเงิน 346.50 ล้านบาท ทั้งนี้ในเดือนมิถุนายน 2560 บริษัทได้จ่ายเงินปันผลระหว่างกาลไปแล้วในอัตราหุ้นละ 6.50 บาท เป็นจำนวนเงิน 136.50 ล้านบาท </w:t>
      </w:r>
      <w:r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>คงเหลือการจ่ายเงินปันผลในอัตราหุ้นละ 10.00 บาท รวมเป็นเงิน 2</w:t>
      </w:r>
      <w:r>
        <w:rPr>
          <w:rFonts w:ascii="Angsana New" w:hAnsi="Angsana New"/>
          <w:sz w:val="30"/>
          <w:szCs w:val="30"/>
          <w:cs/>
        </w:rPr>
        <w:t>10.00 ล้านบาท เงินปันผลดังกล่าว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932A4B">
        <w:rPr>
          <w:rFonts w:ascii="Angsana New" w:hAnsi="Angsana New"/>
          <w:sz w:val="30"/>
          <w:szCs w:val="30"/>
          <w:cs/>
        </w:rPr>
        <w:t>จ่ายให้แก่</w:t>
      </w:r>
      <w:r>
        <w:rPr>
          <w:rFonts w:ascii="Angsana New" w:hAnsi="Angsana New"/>
          <w:sz w:val="30"/>
          <w:szCs w:val="30"/>
        </w:rPr>
        <w:br/>
      </w:r>
      <w:r w:rsidRPr="00932A4B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แล้ว</w:t>
      </w:r>
      <w:r w:rsidRPr="00932A4B">
        <w:rPr>
          <w:rFonts w:ascii="Angsana New" w:hAnsi="Angsana New"/>
          <w:sz w:val="30"/>
          <w:szCs w:val="30"/>
          <w:cs/>
        </w:rPr>
        <w:t>ในวันที่ 16 กุมภาพันธ์ 2561</w:t>
      </w:r>
    </w:p>
    <w:p w:rsidR="00820A8E" w:rsidRPr="00820A8E" w:rsidRDefault="00820A8E" w:rsidP="0080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60091F" w:rsidRDefault="00C97239" w:rsidP="0060091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60091F" w:rsidRPr="0060091F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</w:rPr>
      </w:pPr>
    </w:p>
    <w:p w:rsidR="00213ADE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009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60091F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:rsidR="0060091F" w:rsidRDefault="0060091F" w:rsidP="0060091F">
      <w:pPr>
        <w:pStyle w:val="block"/>
        <w:spacing w:after="0" w:line="240" w:lineRule="atLeast"/>
        <w:ind w:left="0" w:right="11"/>
        <w:jc w:val="thaiDistribute"/>
        <w:rPr>
          <w:rFonts w:ascii="Angsana New" w:hAnsi="Angsana New" w:cs="Angsana New"/>
          <w:b/>
          <w:bCs/>
          <w:szCs w:val="22"/>
          <w:lang w:val="en-US" w:bidi="th-TH"/>
        </w:rPr>
      </w:pPr>
    </w:p>
    <w:p w:rsidR="00213ADE" w:rsidRDefault="00213ADE" w:rsidP="0060091F">
      <w:pPr>
        <w:pStyle w:val="block"/>
        <w:spacing w:after="0" w:line="240" w:lineRule="atLeast"/>
        <w:ind w:left="540" w:right="11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213ADE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13ADE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87261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Pr="0087261D">
        <w:rPr>
          <w:rFonts w:asciiTheme="majorBidi" w:hAnsiTheme="majorBidi" w:cs="Angsana New"/>
          <w:sz w:val="30"/>
          <w:szCs w:val="30"/>
          <w:lang w:bidi="th-TH"/>
        </w:rPr>
        <w:br/>
      </w:r>
      <w:r w:rsidRPr="0087261D">
        <w:rPr>
          <w:rFonts w:asciiTheme="majorBidi" w:hAnsiTheme="majorBidi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:rsidR="004C4DE8" w:rsidRPr="0060091F" w:rsidRDefault="004C4DE8" w:rsidP="00213AD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Cs w:val="22"/>
          <w:lang w:bidi="th-TH"/>
        </w:rPr>
      </w:pPr>
    </w:p>
    <w:tbl>
      <w:tblPr>
        <w:tblW w:w="936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67"/>
        <w:gridCol w:w="180"/>
        <w:gridCol w:w="990"/>
        <w:gridCol w:w="180"/>
        <w:gridCol w:w="843"/>
        <w:gridCol w:w="180"/>
        <w:gridCol w:w="900"/>
        <w:gridCol w:w="178"/>
        <w:gridCol w:w="830"/>
        <w:gridCol w:w="180"/>
        <w:gridCol w:w="747"/>
        <w:gridCol w:w="180"/>
        <w:gridCol w:w="945"/>
      </w:tblGrid>
      <w:tr w:rsidR="00C04493" w:rsidRPr="007D6A49" w:rsidTr="00381211">
        <w:trPr>
          <w:trHeight w:val="363"/>
          <w:tblHeader/>
        </w:trPr>
        <w:tc>
          <w:tcPr>
            <w:tcW w:w="2160" w:type="dxa"/>
            <w:vMerge w:val="restart"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3"/>
          </w:tcPr>
          <w:p w:rsidR="00C04493" w:rsidRPr="00BE5E56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04493" w:rsidRPr="007D6A49" w:rsidTr="00381211">
        <w:trPr>
          <w:trHeight w:val="363"/>
          <w:tblHeader/>
        </w:trPr>
        <w:tc>
          <w:tcPr>
            <w:tcW w:w="2160" w:type="dxa"/>
            <w:vMerge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4493" w:rsidRPr="007D6A49" w:rsidTr="00381211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4493" w:rsidRPr="007D6A49" w:rsidTr="00381211">
        <w:trPr>
          <w:tblHeader/>
        </w:trPr>
        <w:tc>
          <w:tcPr>
            <w:tcW w:w="2160" w:type="dxa"/>
            <w:shd w:val="clear" w:color="auto" w:fill="auto"/>
          </w:tcPr>
          <w:p w:rsidR="00C04493" w:rsidRPr="007D6A49" w:rsidRDefault="00C04493" w:rsidP="00381211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3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111F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1111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04493" w:rsidRPr="007D6A49" w:rsidTr="00381211">
        <w:tc>
          <w:tcPr>
            <w:tcW w:w="2160" w:type="dxa"/>
            <w:shd w:val="clear" w:color="auto" w:fill="auto"/>
          </w:tcPr>
          <w:p w:rsidR="00C04493" w:rsidRPr="0054788A" w:rsidRDefault="00C04493" w:rsidP="00381211">
            <w:pPr>
              <w:tabs>
                <w:tab w:val="clear" w:pos="227"/>
                <w:tab w:val="left" w:pos="11"/>
              </w:tabs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67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4493" w:rsidRPr="007D6A49" w:rsidTr="00381211">
        <w:tc>
          <w:tcPr>
            <w:tcW w:w="2160" w:type="dxa"/>
            <w:shd w:val="clear" w:color="auto" w:fill="auto"/>
          </w:tcPr>
          <w:p w:rsidR="0022738A" w:rsidRDefault="0022738A" w:rsidP="0022738A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22738A" w:rsidRDefault="0022738A" w:rsidP="0022738A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ที่วัดมูลค่าด้วย</w:t>
            </w:r>
          </w:p>
          <w:p w:rsidR="00C04493" w:rsidRDefault="0022738A" w:rsidP="0022738A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C92" w:rsidRPr="007D6A49" w:rsidTr="00A015E2">
        <w:tc>
          <w:tcPr>
            <w:tcW w:w="2160" w:type="dxa"/>
            <w:shd w:val="clear" w:color="auto" w:fill="auto"/>
          </w:tcPr>
          <w:p w:rsidR="00DE0C92" w:rsidRDefault="00DE0C92" w:rsidP="00DE0C92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DE0C92" w:rsidRPr="007D6A49" w:rsidRDefault="00DE0C92" w:rsidP="00DE0C92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811</w:t>
            </w:r>
          </w:p>
        </w:tc>
        <w:tc>
          <w:tcPr>
            <w:tcW w:w="180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80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440E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811</w:t>
            </w:r>
          </w:p>
        </w:tc>
      </w:tr>
      <w:tr w:rsidR="00DE0C92" w:rsidRPr="00440E75" w:rsidTr="00A015E2">
        <w:trPr>
          <w:trHeight w:val="266"/>
        </w:trPr>
        <w:tc>
          <w:tcPr>
            <w:tcW w:w="2160" w:type="dxa"/>
            <w:shd w:val="clear" w:color="auto" w:fill="auto"/>
          </w:tcPr>
          <w:p w:rsidR="00DE0C92" w:rsidRPr="007D6A49" w:rsidRDefault="00DE0C92" w:rsidP="00DE0C92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(945)</w:t>
            </w:r>
          </w:p>
        </w:tc>
        <w:tc>
          <w:tcPr>
            <w:tcW w:w="180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  <w:tab w:val="left" w:pos="674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(945)</w:t>
            </w:r>
          </w:p>
        </w:tc>
        <w:tc>
          <w:tcPr>
            <w:tcW w:w="180" w:type="dxa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(945)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E0C92" w:rsidRPr="002D40B3" w:rsidRDefault="00DE0C92" w:rsidP="00DE0C92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(945)</w:t>
            </w:r>
          </w:p>
        </w:tc>
      </w:tr>
      <w:tr w:rsidR="00C04493" w:rsidRPr="007D6A49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C04493" w:rsidRDefault="00C04493" w:rsidP="00381211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C04493" w:rsidRDefault="00C04493" w:rsidP="00381211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</w:t>
            </w:r>
          </w:p>
          <w:p w:rsidR="00C04493" w:rsidRDefault="00C04493" w:rsidP="00381211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C04493" w:rsidRPr="00E06EAB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04493" w:rsidRPr="005804A7" w:rsidRDefault="00C04493" w:rsidP="00381211">
            <w:pPr>
              <w:pStyle w:val="acctfourfigures"/>
              <w:tabs>
                <w:tab w:val="clear" w:pos="765"/>
                <w:tab w:val="left" w:pos="633"/>
                <w:tab w:val="left" w:pos="857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DE0C92" w:rsidRPr="007D6A49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DE0C92" w:rsidRDefault="00DE0C92" w:rsidP="00DE0C92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867" w:type="dxa"/>
            <w:vAlign w:val="bottom"/>
          </w:tcPr>
          <w:p w:rsidR="00DE0C92" w:rsidRPr="007D6A49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80,214</w:t>
            </w:r>
          </w:p>
        </w:tc>
        <w:tc>
          <w:tcPr>
            <w:tcW w:w="180" w:type="dxa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E0C92" w:rsidRPr="007D6A49" w:rsidRDefault="00DE0C92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:rsidR="00DE0C92" w:rsidRPr="007D6A49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80,214</w:t>
            </w:r>
          </w:p>
        </w:tc>
        <w:tc>
          <w:tcPr>
            <w:tcW w:w="180" w:type="dxa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E0C92" w:rsidRPr="00836AB2" w:rsidRDefault="00DE0C92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E0C92" w:rsidRPr="005B6F80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DE0C92" w:rsidRPr="007D6A49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80,197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DE0C92" w:rsidRPr="00836AB2" w:rsidRDefault="00DE0C92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5B6F80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E0C92" w:rsidRPr="007D6A49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80,197</w:t>
            </w:r>
          </w:p>
        </w:tc>
      </w:tr>
      <w:tr w:rsidR="00DE0C92" w:rsidRPr="00C04493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DE0C92" w:rsidRDefault="00DE0C92" w:rsidP="00DE0C92">
            <w:pPr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:rsidR="00DE0C92" w:rsidRDefault="00DE0C92" w:rsidP="00DE0C92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867" w:type="dxa"/>
            <w:vAlign w:val="bottom"/>
          </w:tcPr>
          <w:p w:rsidR="00DE0C92" w:rsidRPr="007D6A49" w:rsidRDefault="00DE0C92" w:rsidP="00DE0C92">
            <w:pPr>
              <w:pStyle w:val="acctfourfigures"/>
              <w:tabs>
                <w:tab w:val="clear" w:pos="765"/>
                <w:tab w:val="left" w:pos="668"/>
              </w:tabs>
              <w:spacing w:line="240" w:lineRule="atLeast"/>
              <w:ind w:right="-166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(1,209)</w:t>
            </w:r>
          </w:p>
        </w:tc>
        <w:tc>
          <w:tcPr>
            <w:tcW w:w="180" w:type="dxa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(1,092)</w:t>
            </w:r>
          </w:p>
        </w:tc>
        <w:tc>
          <w:tcPr>
            <w:tcW w:w="180" w:type="dxa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  <w:tab w:val="left" w:pos="586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(2,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E0C92" w:rsidRPr="00836AB2" w:rsidRDefault="00DE0C92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DE0C92" w:rsidRPr="005B6F80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DE0C92" w:rsidRPr="00836AB2" w:rsidRDefault="00DE0C92" w:rsidP="00DE0C92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(2,348)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DE0C92" w:rsidRPr="005B6F80" w:rsidRDefault="00DE0C92" w:rsidP="00DE0C92">
            <w:pPr>
              <w:pStyle w:val="acctfourfigures"/>
              <w:tabs>
                <w:tab w:val="clear" w:pos="765"/>
                <w:tab w:val="left" w:pos="676"/>
                <w:tab w:val="left" w:pos="749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(2,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348</w:t>
            </w: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)</w:t>
            </w:r>
          </w:p>
        </w:tc>
      </w:tr>
    </w:tbl>
    <w:p w:rsidR="00C04493" w:rsidRPr="00820A8E" w:rsidRDefault="00C04493" w:rsidP="00C0449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W w:w="936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67"/>
        <w:gridCol w:w="180"/>
        <w:gridCol w:w="990"/>
        <w:gridCol w:w="180"/>
        <w:gridCol w:w="843"/>
        <w:gridCol w:w="180"/>
        <w:gridCol w:w="900"/>
        <w:gridCol w:w="178"/>
        <w:gridCol w:w="830"/>
        <w:gridCol w:w="180"/>
        <w:gridCol w:w="747"/>
        <w:gridCol w:w="180"/>
        <w:gridCol w:w="945"/>
      </w:tblGrid>
      <w:tr w:rsidR="00C04493" w:rsidRPr="007D6A49" w:rsidTr="00381211">
        <w:trPr>
          <w:trHeight w:val="363"/>
          <w:tblHeader/>
        </w:trPr>
        <w:tc>
          <w:tcPr>
            <w:tcW w:w="2160" w:type="dxa"/>
            <w:vMerge w:val="restart"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7200" w:type="dxa"/>
            <w:gridSpan w:val="13"/>
          </w:tcPr>
          <w:p w:rsidR="00C04493" w:rsidRPr="00BE5E56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D6A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04493" w:rsidRPr="007D6A49" w:rsidTr="00381211">
        <w:trPr>
          <w:trHeight w:val="363"/>
          <w:tblHeader/>
        </w:trPr>
        <w:tc>
          <w:tcPr>
            <w:tcW w:w="2160" w:type="dxa"/>
            <w:vMerge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4493" w:rsidRPr="007D6A49" w:rsidTr="00381211">
        <w:trPr>
          <w:trHeight w:val="363"/>
          <w:tblHeader/>
        </w:trPr>
        <w:tc>
          <w:tcPr>
            <w:tcW w:w="2160" w:type="dxa"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D6A4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7D6A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4493" w:rsidRPr="007D6A49" w:rsidTr="00381211">
        <w:trPr>
          <w:tblHeader/>
        </w:trPr>
        <w:tc>
          <w:tcPr>
            <w:tcW w:w="2160" w:type="dxa"/>
            <w:shd w:val="clear" w:color="auto" w:fill="auto"/>
          </w:tcPr>
          <w:p w:rsidR="00C04493" w:rsidRPr="007D6A49" w:rsidRDefault="00C04493" w:rsidP="00381211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0" w:type="dxa"/>
            <w:gridSpan w:val="13"/>
          </w:tcPr>
          <w:p w:rsidR="00C04493" w:rsidRPr="001111F3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111F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1111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04493" w:rsidRPr="007D6A49" w:rsidTr="00381211">
        <w:tc>
          <w:tcPr>
            <w:tcW w:w="2160" w:type="dxa"/>
            <w:shd w:val="clear" w:color="auto" w:fill="auto"/>
          </w:tcPr>
          <w:p w:rsidR="00C04493" w:rsidRPr="0054788A" w:rsidRDefault="00C04493" w:rsidP="00381211">
            <w:pPr>
              <w:tabs>
                <w:tab w:val="clear" w:pos="227"/>
                <w:tab w:val="left" w:pos="11"/>
              </w:tabs>
              <w:ind w:left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D6A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67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4493" w:rsidRPr="007D6A49" w:rsidTr="00381211">
        <w:tc>
          <w:tcPr>
            <w:tcW w:w="2160" w:type="dxa"/>
            <w:shd w:val="clear" w:color="auto" w:fill="auto"/>
          </w:tcPr>
          <w:p w:rsidR="00C04493" w:rsidRDefault="00C04493" w:rsidP="00381211">
            <w:pPr>
              <w:tabs>
                <w:tab w:val="clear" w:pos="454"/>
                <w:tab w:val="clear" w:pos="1871"/>
                <w:tab w:val="left" w:pos="443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ที่วัดมูลค่าด้วย</w:t>
            </w:r>
          </w:p>
          <w:p w:rsidR="00C04493" w:rsidRDefault="00C04493" w:rsidP="00381211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4493" w:rsidRPr="007D6A49" w:rsidTr="00381211">
        <w:tc>
          <w:tcPr>
            <w:tcW w:w="2160" w:type="dxa"/>
            <w:shd w:val="clear" w:color="auto" w:fill="auto"/>
          </w:tcPr>
          <w:p w:rsidR="00C04493" w:rsidRDefault="00C04493" w:rsidP="00381211">
            <w:pPr>
              <w:ind w:left="191" w:hanging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ตราสารทุนที่เป็น</w:t>
            </w:r>
          </w:p>
          <w:p w:rsidR="00C04493" w:rsidRPr="007D6A49" w:rsidRDefault="00C04493" w:rsidP="00381211">
            <w:pPr>
              <w:ind w:left="191" w:hanging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867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506</w:t>
            </w:r>
          </w:p>
        </w:tc>
        <w:tc>
          <w:tcPr>
            <w:tcW w:w="180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74</w:t>
            </w: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506</w:t>
            </w:r>
          </w:p>
        </w:tc>
        <w:tc>
          <w:tcPr>
            <w:tcW w:w="180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174</w:t>
            </w:r>
            <w:r w:rsidRPr="00440E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40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506</w:t>
            </w:r>
          </w:p>
        </w:tc>
      </w:tr>
      <w:tr w:rsidR="00C04493" w:rsidRPr="00440E75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C04493" w:rsidRPr="007D6A49" w:rsidRDefault="00C04493" w:rsidP="00381211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67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524</w:t>
            </w:r>
          </w:p>
        </w:tc>
        <w:tc>
          <w:tcPr>
            <w:tcW w:w="180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  <w:tab w:val="left" w:pos="674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524</w:t>
            </w:r>
          </w:p>
        </w:tc>
        <w:tc>
          <w:tcPr>
            <w:tcW w:w="180" w:type="dxa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524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04493" w:rsidRPr="002D40B3" w:rsidRDefault="00C04493" w:rsidP="00381211">
            <w:pPr>
              <w:pStyle w:val="acctfourfigures"/>
              <w:tabs>
                <w:tab w:val="clear" w:pos="765"/>
                <w:tab w:val="left" w:pos="648"/>
              </w:tabs>
              <w:spacing w:line="240" w:lineRule="atLeast"/>
              <w:ind w:left="-13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2D40B3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C04493" w:rsidRPr="006106AF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C04493" w:rsidRPr="00820A8E" w:rsidRDefault="00C04493" w:rsidP="00381211">
            <w:pPr>
              <w:ind w:left="36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  <w:tab w:val="left" w:pos="643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493" w:rsidRPr="00820A8E" w:rsidRDefault="00C04493" w:rsidP="0038121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820A8E" w:rsidRDefault="00C04493" w:rsidP="003812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820A8E" w:rsidRDefault="00C04493" w:rsidP="003812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04493" w:rsidRPr="00820A8E" w:rsidRDefault="00C04493" w:rsidP="00381211">
            <w:pPr>
              <w:pStyle w:val="acctfourfigures"/>
              <w:tabs>
                <w:tab w:val="clear" w:pos="765"/>
                <w:tab w:val="left" w:pos="704"/>
                <w:tab w:val="left" w:pos="857"/>
              </w:tabs>
              <w:spacing w:line="240" w:lineRule="atLeast"/>
              <w:ind w:left="-136" w:right="-2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493" w:rsidRPr="007D6A49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C04493" w:rsidRDefault="00C04493" w:rsidP="00381211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ทรัพย์</w:t>
            </w:r>
            <w:r w:rsidRPr="007D6A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  <w:p w:rsidR="00C04493" w:rsidRDefault="00C04493" w:rsidP="00381211">
            <w:pPr>
              <w:tabs>
                <w:tab w:val="clear" w:pos="1871"/>
                <w:tab w:val="left" w:pos="1613"/>
              </w:tabs>
              <w:ind w:left="180"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ที่ไม่ได้วัดมูลค่าด้วย</w:t>
            </w:r>
          </w:p>
          <w:p w:rsidR="00C04493" w:rsidRDefault="00C04493" w:rsidP="00381211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867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:rsidR="00C04493" w:rsidRPr="00E06EAB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04493" w:rsidRPr="005804A7" w:rsidRDefault="00C04493" w:rsidP="00381211">
            <w:pPr>
              <w:pStyle w:val="acctfourfigures"/>
              <w:tabs>
                <w:tab w:val="clear" w:pos="765"/>
                <w:tab w:val="left" w:pos="633"/>
                <w:tab w:val="left" w:pos="857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C04493" w:rsidRPr="007D6A49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C04493" w:rsidRDefault="00C04493" w:rsidP="00381211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867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177,472</w:t>
            </w:r>
          </w:p>
        </w:tc>
        <w:tc>
          <w:tcPr>
            <w:tcW w:w="180" w:type="dxa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177,472</w:t>
            </w:r>
          </w:p>
        </w:tc>
        <w:tc>
          <w:tcPr>
            <w:tcW w:w="180" w:type="dxa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493" w:rsidRPr="005B6F80" w:rsidRDefault="00C04493" w:rsidP="0038121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177,415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5B6F80" w:rsidRDefault="00C04493" w:rsidP="0038121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177,415</w:t>
            </w:r>
          </w:p>
        </w:tc>
      </w:tr>
      <w:tr w:rsidR="00C04493" w:rsidRPr="007D6A49" w:rsidTr="00381211">
        <w:trPr>
          <w:trHeight w:val="266"/>
        </w:trPr>
        <w:tc>
          <w:tcPr>
            <w:tcW w:w="2160" w:type="dxa"/>
            <w:shd w:val="clear" w:color="auto" w:fill="auto"/>
          </w:tcPr>
          <w:p w:rsidR="00C04493" w:rsidRDefault="00C04493" w:rsidP="00381211">
            <w:pPr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  <w:p w:rsidR="00C04493" w:rsidRDefault="00C04493" w:rsidP="00381211">
            <w:pPr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การเงิน</w:t>
            </w:r>
          </w:p>
        </w:tc>
        <w:tc>
          <w:tcPr>
            <w:tcW w:w="867" w:type="dxa"/>
            <w:vAlign w:val="bottom"/>
          </w:tcPr>
          <w:p w:rsidR="00C04493" w:rsidRPr="007D6A49" w:rsidRDefault="00C04493" w:rsidP="00381211">
            <w:pPr>
              <w:pStyle w:val="acctfourfigures"/>
              <w:tabs>
                <w:tab w:val="clear" w:pos="765"/>
                <w:tab w:val="left" w:pos="668"/>
              </w:tabs>
              <w:spacing w:line="240" w:lineRule="atLeast"/>
              <w:ind w:right="-166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(1,178)</w:t>
            </w:r>
          </w:p>
        </w:tc>
        <w:tc>
          <w:tcPr>
            <w:tcW w:w="180" w:type="dxa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(1,704)</w:t>
            </w:r>
          </w:p>
        </w:tc>
        <w:tc>
          <w:tcPr>
            <w:tcW w:w="180" w:type="dxa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  <w:tab w:val="left" w:pos="586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(2,</w:t>
            </w:r>
            <w:r w:rsidRPr="005B6F80">
              <w:rPr>
                <w:rFonts w:ascii="Angsana New" w:hAnsi="Angsana New"/>
                <w:sz w:val="28"/>
                <w:szCs w:val="28"/>
                <w:lang w:val="en-US" w:bidi="th-TH"/>
              </w:rPr>
              <w:t>882</w:t>
            </w: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493" w:rsidRPr="005B6F80" w:rsidRDefault="00C04493" w:rsidP="00381211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C04493" w:rsidRPr="00836AB2" w:rsidRDefault="00C04493" w:rsidP="00381211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-204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(2,799)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04493" w:rsidRPr="005B6F80" w:rsidRDefault="00C04493" w:rsidP="00381211">
            <w:pPr>
              <w:pStyle w:val="acctfourfigures"/>
              <w:tabs>
                <w:tab w:val="clear" w:pos="765"/>
                <w:tab w:val="left" w:pos="676"/>
                <w:tab w:val="left" w:pos="749"/>
              </w:tabs>
              <w:spacing w:line="240" w:lineRule="atLeast"/>
              <w:ind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(2,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799</w:t>
            </w:r>
            <w:r>
              <w:rPr>
                <w:rFonts w:ascii="Angsana New" w:hAnsi="Angsana New"/>
                <w:sz w:val="28"/>
                <w:szCs w:val="35"/>
                <w:lang w:val="en-US" w:bidi="th-TH"/>
              </w:rPr>
              <w:t>)</w:t>
            </w:r>
          </w:p>
        </w:tc>
      </w:tr>
    </w:tbl>
    <w:p w:rsidR="007C747E" w:rsidRDefault="007C747E" w:rsidP="00E75C65">
      <w:pPr>
        <w:pStyle w:val="block"/>
        <w:spacing w:after="0" w:line="240" w:lineRule="atLeast"/>
        <w:ind w:left="585" w:right="-196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118ED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มูล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เนื่องจากเครื่องมือทางการเงินเหล่านั้นจะครบกำหนดภายในระยะเวลาอันสั้น</w:t>
      </w:r>
    </w:p>
    <w:p w:rsidR="007C747E" w:rsidRPr="00E75C65" w:rsidRDefault="007C747E" w:rsidP="00E727DB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E727DB" w:rsidRPr="00A118ED" w:rsidRDefault="00E727DB" w:rsidP="00E727DB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A118E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E727DB" w:rsidRPr="00E75C65" w:rsidRDefault="00E727DB" w:rsidP="00E727DB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/>
          <w:sz w:val="30"/>
          <w:szCs w:val="30"/>
          <w:lang w:bidi="th-TH"/>
        </w:rPr>
      </w:pPr>
    </w:p>
    <w:p w:rsidR="000A18AB" w:rsidRDefault="000A18AB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4433BE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</w:t>
      </w:r>
      <w:r w:rsidRPr="004433B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4433B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ที่วัดมูลค่า</w:t>
      </w:r>
      <w:r w:rsidRPr="004433B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296F9F" w:rsidRPr="00E75C65" w:rsidRDefault="00296F9F" w:rsidP="00E727D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 w:bidi="th-TH"/>
        </w:rPr>
      </w:pPr>
    </w:p>
    <w:p w:rsidR="00DE1A9A" w:rsidRDefault="00DE1A9A" w:rsidP="00DE1A9A">
      <w:pPr>
        <w:ind w:left="558" w:right="-205" w:firstLine="9"/>
        <w:jc w:val="thaiDistribute"/>
        <w:rPr>
          <w:rFonts w:ascii="Angsana New" w:hAnsi="Angsana New"/>
          <w:sz w:val="30"/>
          <w:szCs w:val="30"/>
        </w:rPr>
      </w:pPr>
      <w:r w:rsidRPr="00D67D3D">
        <w:rPr>
          <w:rFonts w:ascii="Angsana New" w:hAnsi="Angsana New"/>
          <w:sz w:val="30"/>
          <w:szCs w:val="30"/>
          <w:cs/>
        </w:rPr>
        <w:t>มูลค่ายุติธรรมระดับ</w:t>
      </w:r>
      <w:r w:rsidRPr="00D67D3D">
        <w:rPr>
          <w:rFonts w:ascii="Angsana New" w:hAnsi="Angsana New"/>
          <w:sz w:val="30"/>
          <w:szCs w:val="30"/>
        </w:rPr>
        <w:t xml:space="preserve"> 2 </w:t>
      </w:r>
      <w:r w:rsidRPr="00D67D3D">
        <w:rPr>
          <w:rFonts w:ascii="Angsana New" w:hAnsi="Angsana New"/>
          <w:sz w:val="30"/>
          <w:szCs w:val="30"/>
          <w:cs/>
        </w:rPr>
        <w:t>สำหรับ</w:t>
      </w:r>
      <w:r w:rsidRPr="00D67D3D">
        <w:rPr>
          <w:rFonts w:ascii="Angsana New" w:hAnsi="Angsana New" w:hint="cs"/>
          <w:sz w:val="30"/>
          <w:szCs w:val="30"/>
          <w:cs/>
        </w:rPr>
        <w:t>ตราสาร</w:t>
      </w:r>
      <w:r w:rsidRPr="00D67D3D">
        <w:rPr>
          <w:rFonts w:ascii="Angsana New" w:hAnsi="Angsana New"/>
          <w:sz w:val="30"/>
          <w:szCs w:val="30"/>
          <w:cs/>
        </w:rPr>
        <w:t>อนุพันธ์ที่ซื้อขายนอกตลาดหลักทรัพย์</w:t>
      </w:r>
      <w:r w:rsidRPr="00D67D3D">
        <w:rPr>
          <w:rFonts w:ascii="Angsana New" w:hAnsi="Angsana New" w:hint="cs"/>
          <w:sz w:val="30"/>
          <w:szCs w:val="30"/>
          <w:cs/>
        </w:rPr>
        <w:t xml:space="preserve"> อ้างอิง</w:t>
      </w:r>
      <w:r w:rsidRPr="00D67D3D">
        <w:rPr>
          <w:rFonts w:ascii="Angsana New" w:hAnsi="Angsana New"/>
          <w:sz w:val="30"/>
          <w:szCs w:val="30"/>
          <w:cs/>
        </w:rPr>
        <w:t>ราคา</w:t>
      </w:r>
      <w:r w:rsidRPr="00D67D3D">
        <w:rPr>
          <w:rFonts w:ascii="Angsana New" w:hAnsi="Angsana New" w:hint="cs"/>
          <w:sz w:val="30"/>
          <w:szCs w:val="30"/>
          <w:cs/>
        </w:rPr>
        <w:t>จาก</w:t>
      </w:r>
      <w:r w:rsidRPr="00D67D3D">
        <w:rPr>
          <w:rFonts w:ascii="Angsana New" w:hAnsi="Angsana New"/>
          <w:sz w:val="30"/>
          <w:szCs w:val="30"/>
          <w:cs/>
        </w:rPr>
        <w:t xml:space="preserve">นายหน้า </w:t>
      </w:r>
      <w:r w:rsidRPr="00D67D3D">
        <w:rPr>
          <w:rFonts w:ascii="Angsana New" w:hAnsi="Angsana New" w:hint="cs"/>
          <w:sz w:val="30"/>
          <w:szCs w:val="30"/>
          <w:cs/>
        </w:rPr>
        <w:t>ซึ่งได้มี</w:t>
      </w:r>
      <w:r>
        <w:rPr>
          <w:rFonts w:ascii="Angsana New" w:hAnsi="Angsana New"/>
          <w:sz w:val="30"/>
          <w:szCs w:val="30"/>
        </w:rPr>
        <w:br/>
      </w:r>
      <w:r w:rsidRPr="00D67D3D">
        <w:rPr>
          <w:rFonts w:ascii="Angsana New" w:hAnsi="Angsana New" w:hint="cs"/>
          <w:sz w:val="30"/>
          <w:szCs w:val="30"/>
          <w:cs/>
        </w:rPr>
        <w:t>การ</w:t>
      </w:r>
      <w:r w:rsidRPr="00D67D3D">
        <w:rPr>
          <w:rFonts w:ascii="Angsana New" w:hAnsi="Angsana New"/>
          <w:sz w:val="30"/>
          <w:szCs w:val="30"/>
          <w:cs/>
        </w:rPr>
        <w:t>ทดสอบความสมเหตุสมผลของราคาเหล่านั้น โดยการคิดลดกระแสเงินสดในอนาคตที่คาด</w:t>
      </w:r>
      <w:r w:rsidRPr="00D67D3D">
        <w:rPr>
          <w:rFonts w:ascii="Angsana New" w:hAnsi="Angsana New" w:hint="cs"/>
          <w:sz w:val="30"/>
          <w:szCs w:val="30"/>
          <w:cs/>
        </w:rPr>
        <w:t>การณ์</w:t>
      </w:r>
      <w:r w:rsidRPr="00D67D3D">
        <w:rPr>
          <w:rFonts w:ascii="Angsana New" w:hAnsi="Angsana New"/>
          <w:sz w:val="30"/>
          <w:szCs w:val="30"/>
          <w:cs/>
        </w:rPr>
        <w:t>ไว้ด้วย</w:t>
      </w:r>
      <w:r w:rsidRPr="00D67D3D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br/>
      </w:r>
      <w:r w:rsidRPr="00D67D3D">
        <w:rPr>
          <w:rFonts w:ascii="Angsana New" w:hAnsi="Angsana New"/>
          <w:sz w:val="30"/>
          <w:szCs w:val="30"/>
          <w:cs/>
        </w:rPr>
        <w:t>อัตราดอกเบี้ยในตลาดสำหรับเครื่องมือทางการเงินที่เหมือนกัน ณ วันที่วัด</w:t>
      </w:r>
      <w:r w:rsidRPr="00D67D3D">
        <w:rPr>
          <w:rFonts w:ascii="Angsana New" w:hAnsi="Angsana New" w:hint="cs"/>
          <w:sz w:val="30"/>
          <w:szCs w:val="30"/>
          <w:cs/>
        </w:rPr>
        <w:t>มูล</w:t>
      </w:r>
      <w:r w:rsidRPr="00D67D3D">
        <w:rPr>
          <w:rFonts w:ascii="Angsana New" w:hAnsi="Angsana New"/>
          <w:sz w:val="30"/>
          <w:szCs w:val="30"/>
          <w:cs/>
        </w:rPr>
        <w:t>ค่า มูลค่ายุติธรรมของเครื่องมือ</w:t>
      </w:r>
      <w:r>
        <w:rPr>
          <w:rFonts w:ascii="Angsana New" w:hAnsi="Angsana New"/>
          <w:sz w:val="30"/>
          <w:szCs w:val="30"/>
        </w:rPr>
        <w:br/>
      </w:r>
      <w:r w:rsidRPr="00D67D3D">
        <w:rPr>
          <w:rFonts w:ascii="Angsana New" w:hAnsi="Angsana New"/>
          <w:sz w:val="30"/>
          <w:szCs w:val="30"/>
          <w:cs/>
        </w:rPr>
        <w:t>ทางการเงิน</w:t>
      </w:r>
      <w:r w:rsidRPr="00D67D3D">
        <w:rPr>
          <w:rFonts w:ascii="Angsana New" w:hAnsi="Angsana New" w:hint="cs"/>
          <w:sz w:val="30"/>
          <w:szCs w:val="30"/>
          <w:cs/>
        </w:rPr>
        <w:t>สะท้อนผลกระทบของ</w:t>
      </w:r>
      <w:r w:rsidRPr="00D67D3D">
        <w:rPr>
          <w:rFonts w:ascii="Angsana New" w:hAnsi="Angsana New"/>
          <w:sz w:val="30"/>
          <w:szCs w:val="30"/>
          <w:cs/>
        </w:rPr>
        <w:t>ความเสี่ยง</w:t>
      </w:r>
      <w:r w:rsidRPr="00D67D3D">
        <w:rPr>
          <w:rFonts w:ascii="Angsana New" w:hAnsi="Angsana New" w:hint="cs"/>
          <w:sz w:val="30"/>
          <w:szCs w:val="30"/>
          <w:cs/>
        </w:rPr>
        <w:t>ด้านเครดิต</w:t>
      </w:r>
      <w:r w:rsidRPr="00D67D3D">
        <w:rPr>
          <w:rFonts w:ascii="Angsana New" w:hAnsi="Angsana New"/>
          <w:sz w:val="30"/>
          <w:szCs w:val="30"/>
          <w:cs/>
        </w:rPr>
        <w:t>และ</w:t>
      </w:r>
      <w:r w:rsidRPr="00D67D3D">
        <w:rPr>
          <w:rFonts w:ascii="Angsana New" w:hAnsi="Angsana New" w:hint="cs"/>
          <w:sz w:val="30"/>
          <w:szCs w:val="30"/>
          <w:cs/>
        </w:rPr>
        <w:t>ได้</w:t>
      </w:r>
      <w:r w:rsidRPr="00D67D3D">
        <w:rPr>
          <w:rFonts w:ascii="Angsana New" w:hAnsi="Angsana New"/>
          <w:sz w:val="30"/>
          <w:szCs w:val="30"/>
          <w:cs/>
        </w:rPr>
        <w:t>รวมการปรับปรุงความเสี่ยง</w:t>
      </w:r>
      <w:r w:rsidRPr="00D67D3D">
        <w:rPr>
          <w:rFonts w:ascii="Angsana New" w:hAnsi="Angsana New" w:hint="cs"/>
          <w:sz w:val="30"/>
          <w:szCs w:val="30"/>
          <w:cs/>
        </w:rPr>
        <w:t>ด้านเครดิต</w:t>
      </w:r>
      <w:r w:rsidRPr="00D67D3D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67D3D">
        <w:rPr>
          <w:rFonts w:ascii="Angsana New" w:hAnsi="Angsana New"/>
          <w:sz w:val="30"/>
          <w:szCs w:val="30"/>
          <w:cs/>
        </w:rPr>
        <w:t>กลุ่มบริษัทและคู่สัญญา</w:t>
      </w:r>
      <w:r w:rsidRPr="00D67D3D">
        <w:rPr>
          <w:rFonts w:ascii="Angsana New" w:hAnsi="Angsana New"/>
          <w:sz w:val="30"/>
          <w:szCs w:val="30"/>
        </w:rPr>
        <w:t xml:space="preserve"> </w:t>
      </w:r>
      <w:r w:rsidRPr="00D67D3D">
        <w:rPr>
          <w:rFonts w:ascii="Angsana New" w:hAnsi="Angsana New"/>
          <w:sz w:val="30"/>
          <w:szCs w:val="30"/>
          <w:cs/>
        </w:rPr>
        <w:t>ตามความเหมาะสม</w:t>
      </w:r>
    </w:p>
    <w:p w:rsidR="00E75C65" w:rsidRPr="00E75C65" w:rsidRDefault="00E75C65" w:rsidP="00DE1A9A">
      <w:pPr>
        <w:ind w:left="558" w:right="-205" w:firstLine="9"/>
        <w:jc w:val="thaiDistribute"/>
        <w:rPr>
          <w:rFonts w:ascii="Angsana New" w:hAnsi="Angsana New"/>
          <w:sz w:val="30"/>
          <w:szCs w:val="30"/>
        </w:rPr>
      </w:pPr>
    </w:p>
    <w:p w:rsidR="00DE1A9A" w:rsidRDefault="00DE1A9A" w:rsidP="00DE1A9A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4433BE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</w:t>
      </w:r>
      <w:r w:rsidRPr="003B2C7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</w:t>
      </w:r>
    </w:p>
    <w:p w:rsidR="00DE1A9A" w:rsidRPr="00E75C65" w:rsidRDefault="00DE1A9A" w:rsidP="00DE1A9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tbl>
      <w:tblPr>
        <w:tblW w:w="9274" w:type="dxa"/>
        <w:tblInd w:w="477" w:type="dxa"/>
        <w:tblLook w:val="04A0" w:firstRow="1" w:lastRow="0" w:firstColumn="1" w:lastColumn="0" w:noHBand="0" w:noVBand="1"/>
      </w:tblPr>
      <w:tblGrid>
        <w:gridCol w:w="3123"/>
        <w:gridCol w:w="2754"/>
        <w:gridCol w:w="3397"/>
      </w:tblGrid>
      <w:tr w:rsidR="00DE1A9A" w:rsidRPr="005E1231" w:rsidTr="00381211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C6C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397" w:type="dxa"/>
            <w:shd w:val="clear" w:color="auto" w:fill="auto"/>
            <w:vAlign w:val="bottom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E1A9A" w:rsidTr="00381211">
        <w:tc>
          <w:tcPr>
            <w:tcW w:w="3123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180" w:right="-369" w:hanging="18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7F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จะ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ถือจนครบกำหนด</w:t>
            </w:r>
          </w:p>
        </w:tc>
        <w:tc>
          <w:tcPr>
            <w:tcW w:w="2754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ราคาเสนอซื้อจาก</w:t>
            </w: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สมาคมตลาดตราสารหนี้ไทย ณ วันที่รายงาน</w:t>
            </w:r>
          </w:p>
        </w:tc>
        <w:tc>
          <w:tcPr>
            <w:tcW w:w="3397" w:type="dxa"/>
            <w:shd w:val="clear" w:color="auto" w:fill="auto"/>
          </w:tcPr>
          <w:p w:rsidR="00DE1A9A" w:rsidRPr="00CC6C66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6C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</w:t>
            </w:r>
          </w:p>
        </w:tc>
      </w:tr>
      <w:tr w:rsidR="00DE1A9A" w:rsidTr="00381211">
        <w:tc>
          <w:tcPr>
            <w:tcW w:w="3123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2754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97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DE1A9A" w:rsidTr="00381211">
        <w:tc>
          <w:tcPr>
            <w:tcW w:w="3123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754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F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97" w:type="dxa"/>
            <w:shd w:val="clear" w:color="auto" w:fill="auto"/>
          </w:tcPr>
          <w:p w:rsidR="00DE1A9A" w:rsidRPr="00957FD2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:rsidR="00AD752D" w:rsidRPr="00DE0C92" w:rsidRDefault="00AD752D" w:rsidP="00A3458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p w:rsidR="00AC409B" w:rsidRPr="001532FD" w:rsidRDefault="00F13835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1532FD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6631F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F52A70" w:rsidRPr="001532FD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1532F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5300D" w:rsidRPr="00AD752D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24"/>
          <w:szCs w:val="24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3"/>
        <w:gridCol w:w="1151"/>
        <w:gridCol w:w="18"/>
        <w:gridCol w:w="239"/>
        <w:gridCol w:w="1208"/>
        <w:gridCol w:w="283"/>
        <w:gridCol w:w="1158"/>
        <w:gridCol w:w="272"/>
        <w:gridCol w:w="1165"/>
      </w:tblGrid>
      <w:tr w:rsidR="00467D00" w:rsidRPr="001B41B9" w:rsidTr="00EB1E25">
        <w:trPr>
          <w:tblHeader/>
        </w:trPr>
        <w:tc>
          <w:tcPr>
            <w:tcW w:w="2007" w:type="pct"/>
          </w:tcPr>
          <w:p w:rsidR="00467D00" w:rsidRPr="001B41B9" w:rsidRDefault="00467D00" w:rsidP="002A6E33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4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:rsidR="00467D00" w:rsidRPr="001B41B9" w:rsidRDefault="00467D00" w:rsidP="002A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F2D" w:rsidRPr="000D534D" w:rsidTr="00EB1E25">
        <w:trPr>
          <w:tblHeader/>
        </w:trPr>
        <w:tc>
          <w:tcPr>
            <w:tcW w:w="2007" w:type="pct"/>
          </w:tcPr>
          <w:p w:rsidR="003E4F2D" w:rsidRPr="000D534D" w:rsidRDefault="003E4F2D" w:rsidP="003E4F2D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3E4F2D" w:rsidRPr="000D534D" w:rsidRDefault="003E4F2D" w:rsidP="003E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</w:p>
        </w:tc>
        <w:tc>
          <w:tcPr>
            <w:tcW w:w="130" w:type="pct"/>
          </w:tcPr>
          <w:p w:rsidR="003E4F2D" w:rsidRPr="000D534D" w:rsidRDefault="003E4F2D" w:rsidP="003E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3E4F2D" w:rsidRPr="000D534D" w:rsidRDefault="003E4F2D" w:rsidP="003E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:rsidR="003E4F2D" w:rsidRPr="000D534D" w:rsidRDefault="003E4F2D" w:rsidP="003E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3E4F2D" w:rsidRPr="000D534D" w:rsidRDefault="003E4F2D" w:rsidP="003E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</w:p>
        </w:tc>
        <w:tc>
          <w:tcPr>
            <w:tcW w:w="148" w:type="pct"/>
          </w:tcPr>
          <w:p w:rsidR="003E4F2D" w:rsidRPr="000D534D" w:rsidRDefault="003E4F2D" w:rsidP="003E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E4F2D" w:rsidRPr="000D534D" w:rsidRDefault="003E4F2D" w:rsidP="003E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E4F2D" w:rsidRPr="000D534D" w:rsidTr="00EB1E25">
        <w:trPr>
          <w:tblHeader/>
        </w:trPr>
        <w:tc>
          <w:tcPr>
            <w:tcW w:w="2007" w:type="pct"/>
          </w:tcPr>
          <w:p w:rsidR="003E4F2D" w:rsidRPr="000D534D" w:rsidRDefault="003E4F2D" w:rsidP="003E4F2D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3E4F2D" w:rsidRPr="000D534D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30" w:type="pct"/>
          </w:tcPr>
          <w:p w:rsidR="003E4F2D" w:rsidRPr="000D534D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8" w:type="pct"/>
          </w:tcPr>
          <w:p w:rsidR="003E4F2D" w:rsidRPr="00060315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54" w:type="pct"/>
          </w:tcPr>
          <w:p w:rsidR="003E4F2D" w:rsidRPr="000D534D" w:rsidRDefault="003E4F2D" w:rsidP="003E4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3E4F2D" w:rsidRPr="000D534D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:rsidR="003E4F2D" w:rsidRPr="000D534D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3E4F2D" w:rsidRPr="00060315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</w:tr>
      <w:tr w:rsidR="001E52AA" w:rsidRPr="001B41B9" w:rsidTr="00EB1E25">
        <w:trPr>
          <w:tblHeader/>
        </w:trPr>
        <w:tc>
          <w:tcPr>
            <w:tcW w:w="2007" w:type="pct"/>
          </w:tcPr>
          <w:p w:rsidR="001E52AA" w:rsidRPr="001B41B9" w:rsidRDefault="001E52AA" w:rsidP="002A6E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8"/>
          </w:tcPr>
          <w:p w:rsidR="001E52AA" w:rsidRPr="001B41B9" w:rsidRDefault="001E52AA" w:rsidP="002A6E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E97" w:rsidRPr="001B41B9" w:rsidTr="00C56BBC">
        <w:tc>
          <w:tcPr>
            <w:tcW w:w="2007" w:type="pct"/>
          </w:tcPr>
          <w:p w:rsidR="00A44E97" w:rsidRPr="001B41B9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46D9F" w:rsidRPr="001B41B9" w:rsidTr="00C56BBC">
        <w:tc>
          <w:tcPr>
            <w:tcW w:w="2007" w:type="pct"/>
          </w:tcPr>
          <w:p w:rsidR="00546D9F" w:rsidRPr="00546D9F" w:rsidRDefault="00546D9F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สัญญาที่ยังไม่</w:t>
            </w:r>
            <w:r w:rsidR="00CB0E3B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ได้</w:t>
            </w:r>
            <w:r w:rsidRPr="00546D9F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627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546D9F" w:rsidRPr="001B41B9" w:rsidRDefault="00546D9F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44E97" w:rsidRPr="001B41B9" w:rsidTr="003F71FA">
        <w:tc>
          <w:tcPr>
            <w:tcW w:w="2007" w:type="pct"/>
          </w:tcPr>
          <w:p w:rsidR="00A44E97" w:rsidRPr="00BD05AA" w:rsidRDefault="00A44E97" w:rsidP="00A44E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D05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คำสั่งซื้อที่ได้รับการยืนยันแล้ว</w:t>
            </w:r>
          </w:p>
        </w:tc>
        <w:tc>
          <w:tcPr>
            <w:tcW w:w="627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A44E97" w:rsidRPr="001B41B9" w:rsidRDefault="00A44E97" w:rsidP="00A44E9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F71FA" w:rsidRPr="001B41B9" w:rsidTr="003F71FA">
        <w:tc>
          <w:tcPr>
            <w:tcW w:w="2007" w:type="pct"/>
          </w:tcPr>
          <w:p w:rsidR="003F71FA" w:rsidRPr="00236F51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auto"/>
          </w:tcPr>
          <w:p w:rsidR="003F71FA" w:rsidRPr="00A97446" w:rsidRDefault="0016772B" w:rsidP="003F71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15,093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:rsidR="003F71FA" w:rsidRPr="00A97446" w:rsidRDefault="003E4F2D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3E4F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700</w:t>
            </w:r>
          </w:p>
        </w:tc>
        <w:tc>
          <w:tcPr>
            <w:tcW w:w="154" w:type="pct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:rsidR="003F71FA" w:rsidRPr="00CF2ACE" w:rsidRDefault="0016772B" w:rsidP="003F71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14,801</w:t>
            </w:r>
          </w:p>
        </w:tc>
        <w:tc>
          <w:tcPr>
            <w:tcW w:w="148" w:type="pct"/>
            <w:shd w:val="clear" w:color="auto" w:fill="auto"/>
          </w:tcPr>
          <w:p w:rsidR="003F71FA" w:rsidRPr="00DC2494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:rsidR="003F71FA" w:rsidRPr="00F74737" w:rsidRDefault="003E4F2D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3E4F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700</w:t>
            </w:r>
          </w:p>
        </w:tc>
      </w:tr>
      <w:tr w:rsidR="00730859" w:rsidRPr="00AD752D" w:rsidTr="00730859">
        <w:tc>
          <w:tcPr>
            <w:tcW w:w="2007" w:type="pct"/>
          </w:tcPr>
          <w:p w:rsidR="00730859" w:rsidRPr="00AD752D" w:rsidRDefault="00730859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pct"/>
            <w:shd w:val="clear" w:color="auto" w:fill="auto"/>
          </w:tcPr>
          <w:p w:rsidR="00730859" w:rsidRPr="00AD752D" w:rsidRDefault="00730859" w:rsidP="003F71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:rsidR="00730859" w:rsidRPr="00AD752D" w:rsidRDefault="0073085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auto"/>
          </w:tcPr>
          <w:p w:rsidR="00730859" w:rsidRPr="00AD752D" w:rsidRDefault="00730859" w:rsidP="003F71FA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:rsidR="00730859" w:rsidRPr="00AD752D" w:rsidRDefault="0073085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:rsidR="00730859" w:rsidRPr="00AD752D" w:rsidRDefault="00730859" w:rsidP="003F71F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:rsidR="00730859" w:rsidRPr="00AD752D" w:rsidRDefault="00730859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</w:tcPr>
          <w:p w:rsidR="00730859" w:rsidRPr="00AD752D" w:rsidRDefault="00730859" w:rsidP="003F71FA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F71FA" w:rsidRPr="00CC16E4" w:rsidTr="00CC16E4">
        <w:tc>
          <w:tcPr>
            <w:tcW w:w="2634" w:type="pct"/>
            <w:gridSpan w:val="2"/>
            <w:shd w:val="clear" w:color="auto" w:fill="auto"/>
          </w:tcPr>
          <w:p w:rsidR="003F71FA" w:rsidRPr="00236F51" w:rsidRDefault="003F71FA" w:rsidP="003F71FA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36F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1B41B9" w:rsidRDefault="003F71FA" w:rsidP="003F7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4F2D" w:rsidRPr="003F71FA" w:rsidTr="002478ED">
        <w:tc>
          <w:tcPr>
            <w:tcW w:w="2007" w:type="pct"/>
            <w:shd w:val="clear" w:color="auto" w:fill="auto"/>
          </w:tcPr>
          <w:p w:rsidR="003E4F2D" w:rsidRPr="001B41B9" w:rsidRDefault="003E4F2D" w:rsidP="003E4F2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7" w:type="pct"/>
            <w:shd w:val="clear" w:color="auto" w:fill="auto"/>
          </w:tcPr>
          <w:p w:rsidR="003E4F2D" w:rsidRPr="001B41B9" w:rsidRDefault="0016772B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2,401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3E4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136</w:t>
            </w:r>
          </w:p>
        </w:tc>
        <w:tc>
          <w:tcPr>
            <w:tcW w:w="154" w:type="pct"/>
            <w:shd w:val="clear" w:color="auto" w:fill="auto"/>
          </w:tcPr>
          <w:p w:rsidR="003E4F2D" w:rsidRPr="003F71FA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E4F2D" w:rsidRPr="001B41B9" w:rsidRDefault="0016772B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2,253</w:t>
            </w:r>
          </w:p>
        </w:tc>
        <w:tc>
          <w:tcPr>
            <w:tcW w:w="148" w:type="pct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979</w:t>
            </w:r>
          </w:p>
        </w:tc>
      </w:tr>
      <w:tr w:rsidR="003E4F2D" w:rsidRPr="003F71FA" w:rsidTr="002478ED">
        <w:tc>
          <w:tcPr>
            <w:tcW w:w="2007" w:type="pct"/>
            <w:shd w:val="clear" w:color="auto" w:fill="auto"/>
          </w:tcPr>
          <w:p w:rsidR="003E4F2D" w:rsidRPr="001B41B9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3E4F2D" w:rsidRPr="001B41B9" w:rsidRDefault="0016772B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2,383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3E4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178</w:t>
            </w:r>
          </w:p>
        </w:tc>
        <w:tc>
          <w:tcPr>
            <w:tcW w:w="154" w:type="pct"/>
            <w:shd w:val="clear" w:color="auto" w:fill="auto"/>
          </w:tcPr>
          <w:p w:rsidR="003E4F2D" w:rsidRPr="003F71FA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3E4F2D" w:rsidRPr="001B41B9" w:rsidRDefault="0016772B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2,343</w:t>
            </w:r>
          </w:p>
        </w:tc>
        <w:tc>
          <w:tcPr>
            <w:tcW w:w="148" w:type="pct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3E4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068</w:t>
            </w:r>
          </w:p>
        </w:tc>
      </w:tr>
      <w:tr w:rsidR="003E4F2D" w:rsidRPr="003F71FA" w:rsidTr="002478ED">
        <w:trPr>
          <w:trHeight w:val="100"/>
        </w:trPr>
        <w:tc>
          <w:tcPr>
            <w:tcW w:w="2007" w:type="pct"/>
            <w:shd w:val="clear" w:color="auto" w:fill="auto"/>
          </w:tcPr>
          <w:p w:rsidR="003E4F2D" w:rsidRPr="001B41B9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F2D" w:rsidRPr="001B41B9" w:rsidRDefault="0016772B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4,784</w:t>
            </w:r>
          </w:p>
        </w:tc>
        <w:tc>
          <w:tcPr>
            <w:tcW w:w="140" w:type="pct"/>
            <w:gridSpan w:val="2"/>
            <w:shd w:val="clear" w:color="auto" w:fill="auto"/>
          </w:tcPr>
          <w:p w:rsidR="003E4F2D" w:rsidRPr="001B41B9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314</w:t>
            </w:r>
          </w:p>
        </w:tc>
        <w:tc>
          <w:tcPr>
            <w:tcW w:w="154" w:type="pct"/>
            <w:shd w:val="clear" w:color="auto" w:fill="auto"/>
          </w:tcPr>
          <w:p w:rsidR="003E4F2D" w:rsidRPr="003F71FA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F2D" w:rsidRPr="001B41B9" w:rsidRDefault="0016772B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4,596</w:t>
            </w:r>
          </w:p>
        </w:tc>
        <w:tc>
          <w:tcPr>
            <w:tcW w:w="148" w:type="pct"/>
            <w:shd w:val="clear" w:color="auto" w:fill="auto"/>
          </w:tcPr>
          <w:p w:rsidR="003E4F2D" w:rsidRPr="001B41B9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047</w:t>
            </w:r>
          </w:p>
        </w:tc>
      </w:tr>
    </w:tbl>
    <w:p w:rsidR="004C4DE8" w:rsidRPr="00767085" w:rsidRDefault="004C4DE8" w:rsidP="00A84BF5">
      <w:pPr>
        <w:spacing w:line="20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3"/>
        <w:gridCol w:w="1151"/>
        <w:gridCol w:w="257"/>
        <w:gridCol w:w="1208"/>
        <w:gridCol w:w="283"/>
        <w:gridCol w:w="1158"/>
        <w:gridCol w:w="272"/>
        <w:gridCol w:w="1165"/>
      </w:tblGrid>
      <w:tr w:rsidR="003F71FA" w:rsidRPr="001B41B9" w:rsidTr="000B72B0">
        <w:tc>
          <w:tcPr>
            <w:tcW w:w="2007" w:type="pct"/>
            <w:shd w:val="clear" w:color="auto" w:fill="auto"/>
          </w:tcPr>
          <w:p w:rsidR="003F71FA" w:rsidRPr="001B41B9" w:rsidRDefault="003F71FA" w:rsidP="003F71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B41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7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3F71FA" w:rsidRPr="001B41B9" w:rsidRDefault="003F71FA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943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E4F2D" w:rsidRPr="003F71FA" w:rsidTr="002478ED">
        <w:tc>
          <w:tcPr>
            <w:tcW w:w="2007" w:type="pct"/>
            <w:shd w:val="clear" w:color="auto" w:fill="auto"/>
          </w:tcPr>
          <w:p w:rsidR="003E4F2D" w:rsidRPr="001B41B9" w:rsidRDefault="003E4F2D" w:rsidP="007670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627" w:type="pct"/>
            <w:shd w:val="clear" w:color="auto" w:fill="auto"/>
          </w:tcPr>
          <w:p w:rsidR="003E4F2D" w:rsidRPr="00C6343A" w:rsidRDefault="0016772B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  <w:t>122,631</w:t>
            </w:r>
          </w:p>
        </w:tc>
        <w:tc>
          <w:tcPr>
            <w:tcW w:w="140" w:type="pct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81</w:t>
            </w:r>
            <w:r w:rsidRPr="003E4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488</w:t>
            </w:r>
          </w:p>
        </w:tc>
        <w:tc>
          <w:tcPr>
            <w:tcW w:w="154" w:type="pct"/>
            <w:shd w:val="clear" w:color="auto" w:fill="auto"/>
          </w:tcPr>
          <w:p w:rsidR="003E4F2D" w:rsidRPr="003F71FA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E4F2D" w:rsidRPr="001B41B9" w:rsidRDefault="00B249FF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109,938</w:t>
            </w:r>
          </w:p>
        </w:tc>
        <w:tc>
          <w:tcPr>
            <w:tcW w:w="148" w:type="pct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lang w:val="en-US"/>
              </w:rPr>
              <w:t>73,283</w:t>
            </w:r>
          </w:p>
        </w:tc>
      </w:tr>
      <w:tr w:rsidR="003E4F2D" w:rsidRPr="003F71FA" w:rsidTr="002478ED">
        <w:tc>
          <w:tcPr>
            <w:tcW w:w="2007" w:type="pct"/>
            <w:shd w:val="clear" w:color="auto" w:fill="auto"/>
          </w:tcPr>
          <w:p w:rsidR="003E4F2D" w:rsidRPr="001B41B9" w:rsidRDefault="003E4F2D" w:rsidP="007670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สัญญาขายเงินตราต่างประเทศล่วงหน้า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627" w:type="pct"/>
            <w:shd w:val="clear" w:color="auto" w:fill="auto"/>
          </w:tcPr>
          <w:p w:rsidR="003E4F2D" w:rsidRPr="001B41B9" w:rsidRDefault="004A5A95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172,637</w:t>
            </w:r>
          </w:p>
        </w:tc>
        <w:tc>
          <w:tcPr>
            <w:tcW w:w="140" w:type="pct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179,78</w:t>
            </w: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:rsidR="003E4F2D" w:rsidRPr="003F71FA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E4F2D" w:rsidRPr="001B41B9" w:rsidRDefault="004A5A95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172,637</w:t>
            </w:r>
          </w:p>
        </w:tc>
        <w:tc>
          <w:tcPr>
            <w:tcW w:w="148" w:type="pct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179,78</w:t>
            </w:r>
            <w:r w:rsidRPr="003E4F2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3E4F2D" w:rsidRPr="003F71FA" w:rsidTr="002478ED">
        <w:tc>
          <w:tcPr>
            <w:tcW w:w="2007" w:type="pct"/>
            <w:shd w:val="clear" w:color="auto" w:fill="auto"/>
          </w:tcPr>
          <w:p w:rsidR="003E4F2D" w:rsidRPr="001B41B9" w:rsidRDefault="003E4F2D" w:rsidP="007670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1B41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:rsidR="003E4F2D" w:rsidRPr="001B41B9" w:rsidRDefault="006B204F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10,809</w:t>
            </w:r>
          </w:p>
        </w:tc>
        <w:tc>
          <w:tcPr>
            <w:tcW w:w="140" w:type="pct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10,802</w:t>
            </w:r>
          </w:p>
        </w:tc>
        <w:tc>
          <w:tcPr>
            <w:tcW w:w="154" w:type="pct"/>
            <w:shd w:val="clear" w:color="auto" w:fill="auto"/>
          </w:tcPr>
          <w:p w:rsidR="003E4F2D" w:rsidRPr="003F71FA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56"/>
                <w:tab w:val="decimal" w:pos="932"/>
              </w:tabs>
              <w:spacing w:before="0" w:line="240" w:lineRule="auto"/>
              <w:ind w:lef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3E4F2D" w:rsidRPr="001B41B9" w:rsidRDefault="00B249FF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8,925</w:t>
            </w:r>
          </w:p>
        </w:tc>
        <w:tc>
          <w:tcPr>
            <w:tcW w:w="148" w:type="pct"/>
            <w:shd w:val="clear" w:color="auto" w:fill="auto"/>
          </w:tcPr>
          <w:p w:rsidR="003E4F2D" w:rsidRPr="001B41B9" w:rsidRDefault="003E4F2D" w:rsidP="003E4F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8,918</w:t>
            </w:r>
          </w:p>
        </w:tc>
      </w:tr>
      <w:tr w:rsidR="003E4F2D" w:rsidRPr="003F71FA" w:rsidTr="002478ED">
        <w:trPr>
          <w:trHeight w:val="397"/>
        </w:trPr>
        <w:tc>
          <w:tcPr>
            <w:tcW w:w="2007" w:type="pct"/>
            <w:shd w:val="clear" w:color="auto" w:fill="auto"/>
          </w:tcPr>
          <w:p w:rsidR="003E4F2D" w:rsidRPr="001B41B9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F2D" w:rsidRPr="001B41B9" w:rsidRDefault="004A5A95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306,077</w:t>
            </w:r>
          </w:p>
        </w:tc>
        <w:tc>
          <w:tcPr>
            <w:tcW w:w="140" w:type="pct"/>
            <w:shd w:val="clear" w:color="auto" w:fill="auto"/>
          </w:tcPr>
          <w:p w:rsidR="003E4F2D" w:rsidRPr="001B41B9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72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076</w:t>
            </w:r>
          </w:p>
        </w:tc>
        <w:tc>
          <w:tcPr>
            <w:tcW w:w="154" w:type="pct"/>
            <w:shd w:val="clear" w:color="auto" w:fill="auto"/>
          </w:tcPr>
          <w:p w:rsidR="003E4F2D" w:rsidRPr="003F71FA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932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4F2D" w:rsidRPr="001B41B9" w:rsidRDefault="004A5A95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291,500</w:t>
            </w:r>
          </w:p>
        </w:tc>
        <w:tc>
          <w:tcPr>
            <w:tcW w:w="148" w:type="pct"/>
            <w:shd w:val="clear" w:color="auto" w:fill="auto"/>
          </w:tcPr>
          <w:p w:rsidR="003E4F2D" w:rsidRPr="001B41B9" w:rsidRDefault="003E4F2D" w:rsidP="003E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3E4F2D" w:rsidRPr="003E4F2D" w:rsidRDefault="003E4F2D" w:rsidP="003E4F2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261,98</w:t>
            </w:r>
            <w:r w:rsidRPr="003E4F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</w:tr>
    </w:tbl>
    <w:p w:rsidR="001F50A8" w:rsidRPr="00767085" w:rsidRDefault="001F50A8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052F29" w:rsidRDefault="00491964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5C6">
        <w:rPr>
          <w:rFonts w:ascii="Angsana New" w:hAnsi="Angsana New"/>
          <w:sz w:val="30"/>
          <w:szCs w:val="30"/>
        </w:rPr>
        <w:t xml:space="preserve">* </w:t>
      </w:r>
      <w:r w:rsidRPr="001925C6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</w:t>
      </w:r>
      <w:r w:rsidR="00846E75">
        <w:rPr>
          <w:rFonts w:ascii="Angsana New" w:hAnsi="Angsana New" w:hint="cs"/>
          <w:sz w:val="30"/>
          <w:szCs w:val="30"/>
          <w:cs/>
        </w:rPr>
        <w:t>หนึ่ง</w:t>
      </w:r>
      <w:r w:rsidR="00B67C21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E33A20" w:rsidRPr="001925C6">
        <w:rPr>
          <w:rFonts w:ascii="Angsana New" w:hAnsi="Angsana New"/>
          <w:sz w:val="30"/>
          <w:szCs w:val="30"/>
        </w:rPr>
        <w:t xml:space="preserve"> </w:t>
      </w:r>
      <w:r w:rsidRPr="001925C6">
        <w:rPr>
          <w:rFonts w:ascii="Angsana New" w:hAnsi="Angsana New"/>
          <w:sz w:val="30"/>
          <w:szCs w:val="30"/>
          <w:cs/>
        </w:rPr>
        <w:t>โดย</w:t>
      </w:r>
      <w:r w:rsidR="00680B62">
        <w:rPr>
          <w:rFonts w:ascii="Angsana New" w:hAnsi="Angsana New" w:hint="cs"/>
          <w:sz w:val="30"/>
          <w:szCs w:val="30"/>
          <w:cs/>
        </w:rPr>
        <w:t>จัดตามประเภท</w:t>
      </w:r>
      <w:r w:rsidRPr="001925C6">
        <w:rPr>
          <w:rFonts w:ascii="Angsana New" w:hAnsi="Angsana New"/>
          <w:sz w:val="30"/>
          <w:szCs w:val="30"/>
          <w:cs/>
        </w:rPr>
        <w:t>สกุลเงิน</w:t>
      </w:r>
      <w:r w:rsidR="00680B62">
        <w:rPr>
          <w:rFonts w:ascii="Angsana New" w:hAnsi="Angsana New" w:hint="cs"/>
          <w:sz w:val="30"/>
          <w:szCs w:val="30"/>
          <w:cs/>
        </w:rPr>
        <w:t>ตรา</w:t>
      </w:r>
      <w:r w:rsidRPr="001925C6">
        <w:rPr>
          <w:rFonts w:ascii="Angsana New" w:hAnsi="Angsana New"/>
          <w:sz w:val="30"/>
          <w:szCs w:val="30"/>
          <w:cs/>
        </w:rPr>
        <w:t>ด</w:t>
      </w:r>
      <w:r w:rsidR="0097411C" w:rsidRPr="001925C6">
        <w:rPr>
          <w:rFonts w:ascii="Angsana New" w:hAnsi="Angsana New"/>
          <w:sz w:val="30"/>
          <w:szCs w:val="30"/>
          <w:cs/>
        </w:rPr>
        <w:t>ังนี้</w:t>
      </w:r>
    </w:p>
    <w:p w:rsidR="006D19AB" w:rsidRPr="00767085" w:rsidRDefault="006D19AB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55"/>
        <w:gridCol w:w="265"/>
        <w:gridCol w:w="1100"/>
        <w:gridCol w:w="265"/>
        <w:gridCol w:w="1265"/>
        <w:gridCol w:w="265"/>
        <w:gridCol w:w="1265"/>
      </w:tblGrid>
      <w:tr w:rsidR="007B29EB" w:rsidRPr="001925C6" w:rsidTr="00D27D19">
        <w:tc>
          <w:tcPr>
            <w:tcW w:w="360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52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มูลค่าตามสัญญา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(สกุลเงินต่างประเทศ)</w:t>
            </w:r>
          </w:p>
        </w:tc>
        <w:tc>
          <w:tcPr>
            <w:tcW w:w="265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5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(สกุลเงินบาท)</w:t>
            </w:r>
          </w:p>
        </w:tc>
      </w:tr>
      <w:tr w:rsidR="00C7754C" w:rsidRPr="001925C6" w:rsidTr="00D27D19">
        <w:tc>
          <w:tcPr>
            <w:tcW w:w="3600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3E4F2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 w:rsidR="003E4F2D"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3E4F2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 w:rsidR="003E4F2D"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D534D" w:rsidRDefault="00C7754C" w:rsidP="00C7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34D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7754C" w:rsidRPr="001925C6" w:rsidTr="00D27D19">
        <w:tc>
          <w:tcPr>
            <w:tcW w:w="3600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E4F2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0" w:type="dxa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E4F2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:rsidR="00C7754C" w:rsidRPr="001925C6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5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E4F2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:rsidR="00C7754C" w:rsidRPr="000D534D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:rsidR="00C7754C" w:rsidRPr="00060315" w:rsidRDefault="00C7754C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3E4F2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7B29EB" w:rsidRPr="001925C6" w:rsidTr="00D27D19">
        <w:tc>
          <w:tcPr>
            <w:tcW w:w="3600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ล้าน)</w:t>
            </w:r>
          </w:p>
        </w:tc>
        <w:tc>
          <w:tcPr>
            <w:tcW w:w="265" w:type="dxa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:rsidR="007B29EB" w:rsidRPr="001925C6" w:rsidRDefault="007B29EB" w:rsidP="007B2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5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1FA" w:rsidRPr="001925C6" w:rsidTr="00D545B8">
        <w:tc>
          <w:tcPr>
            <w:tcW w:w="3600" w:type="dxa"/>
          </w:tcPr>
          <w:p w:rsidR="003F71FA" w:rsidRPr="001925C6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5C6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4A5A95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5.46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:rsidR="003F71FA" w:rsidRPr="003D04B3" w:rsidRDefault="003E4F2D" w:rsidP="003F71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4F2D">
              <w:rPr>
                <w:rFonts w:ascii="Angsana New" w:hAnsi="Angsana New"/>
                <w:sz w:val="30"/>
                <w:szCs w:val="30"/>
              </w:rPr>
              <w:t>5.54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4A5A95" w:rsidP="00C7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173,58</w:t>
            </w:r>
            <w:r w:rsidR="00132B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:rsidR="003F71FA" w:rsidRPr="00221E72" w:rsidRDefault="003F71FA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3F71FA" w:rsidRPr="00221E72" w:rsidRDefault="003E4F2D" w:rsidP="003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4F2D">
              <w:rPr>
                <w:rFonts w:ascii="Angsana New" w:hAnsi="Angsana New"/>
                <w:b/>
                <w:bCs/>
                <w:sz w:val="30"/>
                <w:szCs w:val="30"/>
              </w:rPr>
              <w:t>179,262</w:t>
            </w:r>
          </w:p>
        </w:tc>
      </w:tr>
    </w:tbl>
    <w:p w:rsidR="00AD752D" w:rsidRPr="00767085" w:rsidRDefault="00AD752D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C3E48" w:rsidRPr="001925C6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5C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:rsidR="00AC3E48" w:rsidRPr="00767085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6616E" w:rsidRPr="0088390F" w:rsidRDefault="00F6616E" w:rsidP="00F66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88390F">
        <w:rPr>
          <w:rFonts w:ascii="Angsana New" w:hAnsi="Angsana New"/>
          <w:i/>
          <w:iCs/>
          <w:sz w:val="30"/>
          <w:szCs w:val="30"/>
          <w:cs/>
        </w:rPr>
        <w:t>สัญญาซื้อขายภาชนะบรรจุ</w:t>
      </w:r>
    </w:p>
    <w:p w:rsidR="00F6616E" w:rsidRPr="00767085" w:rsidRDefault="00F6616E" w:rsidP="00026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 w:firstLine="720"/>
        <w:jc w:val="thaiDistribute"/>
        <w:rPr>
          <w:rFonts w:ascii="Angsana New" w:hAnsi="Angsana New"/>
          <w:sz w:val="24"/>
          <w:szCs w:val="24"/>
        </w:rPr>
      </w:pPr>
    </w:p>
    <w:p w:rsidR="00AD752D" w:rsidRDefault="00601C20" w:rsidP="00AD7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218C9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727DB">
        <w:rPr>
          <w:rFonts w:ascii="Angsana New" w:hAnsi="Angsana New"/>
          <w:spacing w:val="-4"/>
          <w:sz w:val="30"/>
          <w:szCs w:val="30"/>
        </w:rPr>
        <w:t>2561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บริษัททำสัญญาซื้อ</w:t>
      </w:r>
      <w:r w:rsidRPr="00F218C9">
        <w:rPr>
          <w:rFonts w:ascii="Angsana New" w:hAnsi="Angsana New"/>
          <w:spacing w:val="-4"/>
          <w:sz w:val="30"/>
          <w:szCs w:val="30"/>
          <w:cs/>
        </w:rPr>
        <w:t>ภาชนะบรรจุกับบริษัท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>ในประเทศ</w:t>
      </w:r>
      <w:r w:rsidRPr="00F218C9">
        <w:rPr>
          <w:rFonts w:ascii="Angsana New" w:hAnsi="Angsana New"/>
          <w:spacing w:val="-4"/>
          <w:sz w:val="30"/>
          <w:szCs w:val="30"/>
          <w:cs/>
        </w:rPr>
        <w:t>แห่งหนึ่งมีกำหนดระยะเวลา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1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ปี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br/>
      </w:r>
      <w:r w:rsidRPr="00F218C9">
        <w:rPr>
          <w:rFonts w:ascii="Angsana New" w:hAnsi="Angsana New"/>
          <w:spacing w:val="-4"/>
          <w:sz w:val="30"/>
          <w:szCs w:val="30"/>
          <w:cs/>
        </w:rPr>
        <w:t>เริ่มตั้งแต่วันที่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1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25</w:t>
      </w:r>
      <w:r w:rsidR="00E727DB">
        <w:rPr>
          <w:rFonts w:ascii="Angsana New" w:hAnsi="Angsana New"/>
          <w:spacing w:val="-4"/>
          <w:sz w:val="30"/>
          <w:szCs w:val="30"/>
        </w:rPr>
        <w:t>61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ถึงวันที่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31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สิงหาคม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/>
          <w:spacing w:val="-4"/>
          <w:sz w:val="30"/>
          <w:szCs w:val="30"/>
          <w:cs/>
        </w:rPr>
        <w:t>25</w:t>
      </w:r>
      <w:r w:rsidR="00E727DB">
        <w:rPr>
          <w:rFonts w:ascii="Angsana New" w:hAnsi="Angsana New"/>
          <w:spacing w:val="-4"/>
          <w:sz w:val="30"/>
          <w:szCs w:val="30"/>
        </w:rPr>
        <w:t>62</w:t>
      </w:r>
      <w:r w:rsidRPr="00F218C9">
        <w:rPr>
          <w:rFonts w:ascii="Angsana New" w:hAnsi="Angsana New"/>
          <w:spacing w:val="-4"/>
          <w:sz w:val="30"/>
          <w:szCs w:val="30"/>
        </w:rPr>
        <w:t xml:space="preserve"> 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>โดยบริษัทมีภาระผูกพัน</w:t>
      </w:r>
      <w:r w:rsidR="00767085">
        <w:rPr>
          <w:rFonts w:ascii="Angsana New" w:hAnsi="Angsana New" w:hint="cs"/>
          <w:spacing w:val="-4"/>
          <w:sz w:val="30"/>
          <w:szCs w:val="30"/>
          <w:cs/>
        </w:rPr>
        <w:t>ในการซื้อภาชนะบรรจุ</w:t>
      </w:r>
      <w:r w:rsidRPr="00F218C9">
        <w:rPr>
          <w:rFonts w:ascii="Angsana New" w:hAnsi="Angsana New" w:hint="cs"/>
          <w:spacing w:val="-4"/>
          <w:sz w:val="30"/>
          <w:szCs w:val="30"/>
          <w:cs/>
        </w:rPr>
        <w:t>ตามราคาที่กำหนดไว้ในสัญญา</w:t>
      </w:r>
    </w:p>
    <w:p w:rsidR="00AC3E48" w:rsidRPr="0087504D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87504D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สัญญาขายสินค้า</w:t>
      </w:r>
      <w:r w:rsidR="0087504D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87504D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:rsidR="00076A7B" w:rsidRPr="00767085" w:rsidRDefault="00076A7B" w:rsidP="00286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680B62" w:rsidRDefault="00601C20" w:rsidP="00680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0A84">
        <w:rPr>
          <w:rFonts w:ascii="Angsana New" w:hAnsi="Angsana New"/>
          <w:sz w:val="30"/>
          <w:szCs w:val="30"/>
          <w:cs/>
        </w:rPr>
        <w:t>ณ</w:t>
      </w:r>
      <w:r w:rsidRPr="00240A84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F6616E">
        <w:rPr>
          <w:rFonts w:ascii="Angsana New" w:hAnsi="Angsana New"/>
          <w:sz w:val="30"/>
          <w:szCs w:val="30"/>
          <w:cs/>
        </w:rPr>
        <w:t>วันที่</w:t>
      </w:r>
      <w:r w:rsidRPr="00F6616E">
        <w:rPr>
          <w:rFonts w:ascii="Angsana New" w:hAnsi="Angsana New"/>
          <w:color w:val="FFFFFF" w:themeColor="background1"/>
          <w:sz w:val="12"/>
          <w:szCs w:val="12"/>
        </w:rPr>
        <w:t>.</w:t>
      </w:r>
      <w:r>
        <w:rPr>
          <w:rFonts w:ascii="Angsana New" w:hAnsi="Angsana New"/>
          <w:color w:val="FFFFFF" w:themeColor="background1"/>
          <w:sz w:val="12"/>
          <w:szCs w:val="12"/>
        </w:rPr>
        <w:t xml:space="preserve"> </w:t>
      </w:r>
      <w:r w:rsidR="003E4F2D">
        <w:rPr>
          <w:rFonts w:ascii="Angsana New" w:hAnsi="Angsana New"/>
          <w:sz w:val="30"/>
          <w:szCs w:val="30"/>
        </w:rPr>
        <w:t>31</w:t>
      </w:r>
      <w:r w:rsidR="002A2F6B">
        <w:rPr>
          <w:rFonts w:ascii="Angsana New" w:hAnsi="Angsana New"/>
          <w:sz w:val="30"/>
          <w:szCs w:val="30"/>
        </w:rPr>
        <w:t xml:space="preserve"> </w:t>
      </w:r>
      <w:r w:rsidR="00DE1A9A">
        <w:rPr>
          <w:rFonts w:ascii="Angsana New" w:hAnsi="Angsana New" w:hint="cs"/>
          <w:sz w:val="30"/>
          <w:szCs w:val="30"/>
          <w:cs/>
        </w:rPr>
        <w:t>มีนา</w:t>
      </w:r>
      <w:r w:rsidR="00E727DB">
        <w:rPr>
          <w:rFonts w:ascii="Angsana New" w:hAnsi="Angsana New" w:hint="cs"/>
          <w:sz w:val="30"/>
          <w:szCs w:val="30"/>
          <w:cs/>
        </w:rPr>
        <w:t>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</w:t>
      </w:r>
      <w:r w:rsidR="002A7E1C">
        <w:rPr>
          <w:rFonts w:ascii="Angsana New" w:hAnsi="Angsana New"/>
          <w:sz w:val="30"/>
          <w:szCs w:val="30"/>
        </w:rPr>
        <w:t>6</w:t>
      </w:r>
      <w:r w:rsidR="00DE1A9A">
        <w:rPr>
          <w:rFonts w:ascii="Angsana New" w:hAnsi="Angsana New"/>
          <w:sz w:val="30"/>
          <w:szCs w:val="30"/>
        </w:rPr>
        <w:t>2</w:t>
      </w:r>
      <w:r w:rsidRPr="00F6616E">
        <w:rPr>
          <w:rFonts w:ascii="Angsana New" w:hAnsi="Angsana New"/>
          <w:sz w:val="30"/>
          <w:szCs w:val="30"/>
        </w:rPr>
        <w:t xml:space="preserve"> </w:t>
      </w:r>
      <w:r w:rsidRPr="00F6616E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F6616E">
        <w:rPr>
          <w:rFonts w:ascii="Angsana New" w:hAnsi="Angsana New"/>
          <w:sz w:val="30"/>
          <w:szCs w:val="30"/>
          <w:cs/>
        </w:rPr>
        <w:t>บริษัทมีสัญญาขายสินค้า</w:t>
      </w:r>
      <w:r w:rsidR="00BB62CB">
        <w:rPr>
          <w:rFonts w:ascii="Angsana New" w:hAnsi="Angsana New" w:hint="cs"/>
          <w:sz w:val="30"/>
          <w:szCs w:val="30"/>
          <w:cs/>
        </w:rPr>
        <w:t>สำเร็จรูป</w:t>
      </w:r>
      <w:r w:rsidRPr="00F6616E">
        <w:rPr>
          <w:rFonts w:ascii="Angsana New" w:hAnsi="Angsana New"/>
          <w:sz w:val="30"/>
          <w:szCs w:val="30"/>
          <w:cs/>
        </w:rPr>
        <w:t>ล่วงหน้ากับบริษัทต่างประเทศ</w:t>
      </w:r>
      <w:r w:rsidRPr="00F6616E">
        <w:rPr>
          <w:rFonts w:ascii="Angsana New" w:hAnsi="Angsana New" w:hint="cs"/>
          <w:sz w:val="30"/>
          <w:szCs w:val="30"/>
          <w:cs/>
        </w:rPr>
        <w:t>ห</w:t>
      </w:r>
      <w:r w:rsidR="00BB62CB">
        <w:rPr>
          <w:rFonts w:ascii="Angsana New" w:hAnsi="Angsana New"/>
          <w:sz w:val="30"/>
          <w:szCs w:val="30"/>
          <w:cs/>
        </w:rPr>
        <w:t>ลายแห่งรวมเป็น</w:t>
      </w:r>
      <w:r w:rsidR="00E51496">
        <w:rPr>
          <w:rFonts w:ascii="Angsana New" w:hAnsi="Angsana New"/>
          <w:sz w:val="30"/>
          <w:szCs w:val="30"/>
        </w:rPr>
        <w:br/>
      </w:r>
      <w:r w:rsidR="00BB62CB">
        <w:rPr>
          <w:rFonts w:ascii="Angsana New" w:hAnsi="Angsana New"/>
          <w:sz w:val="30"/>
          <w:szCs w:val="30"/>
          <w:cs/>
        </w:rPr>
        <w:t>จำนวนเงิน</w:t>
      </w:r>
      <w:r w:rsidR="00B249FF">
        <w:rPr>
          <w:rFonts w:ascii="Angsana New" w:hAnsi="Angsana New"/>
          <w:sz w:val="30"/>
          <w:szCs w:val="30"/>
        </w:rPr>
        <w:t xml:space="preserve"> 995.86</w:t>
      </w:r>
      <w:r w:rsidR="00D957C9">
        <w:rPr>
          <w:rFonts w:ascii="Angsana New" w:hAnsi="Angsana New"/>
          <w:sz w:val="30"/>
          <w:szCs w:val="30"/>
        </w:rPr>
        <w:t xml:space="preserve"> </w:t>
      </w:r>
      <w:r w:rsidRPr="00F6616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4393F">
        <w:rPr>
          <w:rFonts w:ascii="Angsana New" w:hAnsi="Angsana New"/>
          <w:i/>
          <w:iCs/>
          <w:sz w:val="30"/>
          <w:szCs w:val="30"/>
        </w:rPr>
        <w:t xml:space="preserve">(30 </w:t>
      </w:r>
      <w:r w:rsidRPr="0004393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3E4F2D">
        <w:rPr>
          <w:rFonts w:ascii="Angsana New" w:hAnsi="Angsana New"/>
          <w:i/>
          <w:iCs/>
          <w:sz w:val="30"/>
          <w:szCs w:val="30"/>
        </w:rPr>
        <w:t>2561</w:t>
      </w:r>
      <w:r w:rsidRPr="0004393F">
        <w:rPr>
          <w:rFonts w:ascii="Angsana New" w:hAnsi="Angsana New"/>
          <w:i/>
          <w:iCs/>
          <w:sz w:val="30"/>
          <w:szCs w:val="30"/>
        </w:rPr>
        <w:t xml:space="preserve">: </w:t>
      </w:r>
      <w:r w:rsidR="00E727DB" w:rsidRPr="00E727DB">
        <w:rPr>
          <w:rFonts w:ascii="Angsana New" w:hAnsi="Angsana New"/>
          <w:i/>
          <w:iCs/>
          <w:sz w:val="30"/>
          <w:szCs w:val="30"/>
        </w:rPr>
        <w:t xml:space="preserve">740.10 </w:t>
      </w:r>
      <w:r w:rsidRPr="0004393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393F">
        <w:rPr>
          <w:rFonts w:ascii="Angsana New" w:hAnsi="Angsana New"/>
          <w:i/>
          <w:iCs/>
          <w:sz w:val="30"/>
          <w:szCs w:val="30"/>
        </w:rPr>
        <w:t>)</w:t>
      </w:r>
    </w:p>
    <w:p w:rsidR="00D33917" w:rsidRPr="00767085" w:rsidRDefault="00D33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E727DB" w:rsidRDefault="00E727DB" w:rsidP="00E727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E727DB" w:rsidRPr="00767085" w:rsidRDefault="00E727DB" w:rsidP="00E7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957C9" w:rsidRDefault="00D957C9" w:rsidP="004A6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57C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957C9">
        <w:rPr>
          <w:rFonts w:ascii="Angsana New" w:hAnsi="Angsana New"/>
          <w:sz w:val="30"/>
          <w:szCs w:val="30"/>
        </w:rPr>
        <w:t xml:space="preserve">5 </w:t>
      </w:r>
      <w:r w:rsidRPr="00D957C9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957C9">
        <w:rPr>
          <w:rFonts w:ascii="Angsana New" w:hAnsi="Angsana New"/>
          <w:sz w:val="30"/>
          <w:szCs w:val="30"/>
        </w:rPr>
        <w:t xml:space="preserve">2562 </w:t>
      </w:r>
      <w:r w:rsidRPr="00D957C9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</w:t>
      </w:r>
      <w:r w:rsidR="004A6973">
        <w:rPr>
          <w:rFonts w:ascii="Angsana New" w:hAnsi="Angsana New"/>
          <w:sz w:val="30"/>
          <w:szCs w:val="30"/>
        </w:rPr>
        <w:br/>
      </w:r>
      <w:r w:rsidRPr="00D957C9">
        <w:rPr>
          <w:rFonts w:ascii="Angsana New" w:hAnsi="Angsana New" w:hint="cs"/>
          <w:sz w:val="30"/>
          <w:szCs w:val="30"/>
          <w:cs/>
        </w:rPr>
        <w:t xml:space="preserve">ถูกเลิกจ้างเพิ่มเติม หากลูกจ้างทำงานติดต่อกันครบ </w:t>
      </w:r>
      <w:r w:rsidRPr="00D957C9">
        <w:rPr>
          <w:rFonts w:ascii="Angsana New" w:hAnsi="Angsana New"/>
          <w:sz w:val="30"/>
          <w:szCs w:val="30"/>
        </w:rPr>
        <w:t>20</w:t>
      </w:r>
      <w:r w:rsidRPr="00D957C9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</w:t>
      </w:r>
      <w:r w:rsidR="004A6973">
        <w:rPr>
          <w:rFonts w:ascii="Angsana New" w:hAnsi="Angsana New"/>
          <w:sz w:val="30"/>
          <w:szCs w:val="30"/>
        </w:rPr>
        <w:br/>
      </w:r>
      <w:r w:rsidRPr="00D957C9">
        <w:rPr>
          <w:rFonts w:ascii="Angsana New" w:hAnsi="Angsana New" w:hint="cs"/>
          <w:sz w:val="30"/>
          <w:szCs w:val="30"/>
          <w:cs/>
        </w:rPr>
        <w:t xml:space="preserve">อัตราสุดท้าย </w:t>
      </w:r>
      <w:r w:rsidR="00485F0A">
        <w:rPr>
          <w:rFonts w:ascii="Angsana New" w:hAnsi="Angsana New"/>
          <w:sz w:val="30"/>
          <w:szCs w:val="30"/>
        </w:rPr>
        <w:t xml:space="preserve">400 </w:t>
      </w:r>
      <w:r w:rsidR="00485F0A">
        <w:rPr>
          <w:rFonts w:ascii="Angsana New" w:hAnsi="Angsana New" w:hint="cs"/>
          <w:sz w:val="30"/>
          <w:szCs w:val="30"/>
          <w:cs/>
        </w:rPr>
        <w:t>วัน</w:t>
      </w:r>
      <w:r w:rsidR="00485F0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957C9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</w:t>
      </w:r>
      <w:r w:rsidR="00485F0A">
        <w:rPr>
          <w:rFonts w:ascii="Angsana New" w:hAnsi="Angsana New"/>
          <w:sz w:val="30"/>
          <w:szCs w:val="30"/>
          <w:cs/>
        </w:rPr>
        <w:br/>
      </w:r>
      <w:r w:rsidRPr="00D957C9">
        <w:rPr>
          <w:rFonts w:ascii="Angsana New" w:hAnsi="Angsana New" w:hint="cs"/>
          <w:sz w:val="30"/>
          <w:szCs w:val="30"/>
          <w:cs/>
        </w:rPr>
        <w:t>กับพระราชบัญญัติคุ้มครองแรงงานฉบับปรับปรุงในไตรมาส</w:t>
      </w:r>
      <w:r w:rsidR="00132BF2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957C9">
        <w:rPr>
          <w:rFonts w:ascii="Angsana New" w:hAnsi="Angsana New" w:hint="cs"/>
          <w:sz w:val="30"/>
          <w:szCs w:val="30"/>
          <w:cs/>
        </w:rPr>
        <w:t xml:space="preserve">ปี </w:t>
      </w:r>
      <w:r w:rsidRPr="00D957C9">
        <w:rPr>
          <w:rFonts w:ascii="Angsana New" w:hAnsi="Angsana New"/>
          <w:sz w:val="30"/>
          <w:szCs w:val="30"/>
        </w:rPr>
        <w:t>2562</w:t>
      </w:r>
      <w:r w:rsidR="004A6973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</w:t>
      </w:r>
      <w:r w:rsidRPr="00D957C9">
        <w:rPr>
          <w:rFonts w:ascii="Angsana New" w:hAnsi="Angsana New" w:hint="cs"/>
          <w:sz w:val="30"/>
          <w:szCs w:val="30"/>
          <w:cs/>
        </w:rPr>
        <w:t>ประมาณการหนี</w:t>
      </w:r>
      <w:r w:rsidR="00152DA8">
        <w:rPr>
          <w:rFonts w:ascii="Angsana New" w:hAnsi="Angsana New" w:hint="cs"/>
          <w:sz w:val="30"/>
          <w:szCs w:val="30"/>
          <w:cs/>
        </w:rPr>
        <w:t>้สินผลประโยชน์เมื่อเกษียณอายุ</w:t>
      </w:r>
      <w:r w:rsidRPr="00D957C9">
        <w:rPr>
          <w:rFonts w:ascii="Angsana New" w:hAnsi="Angsana New" w:hint="cs"/>
          <w:sz w:val="30"/>
          <w:szCs w:val="30"/>
          <w:cs/>
        </w:rPr>
        <w:t>และต้นทุนบริการในอดี</w:t>
      </w:r>
      <w:r w:rsidR="00132BF2">
        <w:rPr>
          <w:rFonts w:ascii="Angsana New" w:hAnsi="Angsana New" w:hint="cs"/>
          <w:sz w:val="30"/>
          <w:szCs w:val="30"/>
          <w:cs/>
        </w:rPr>
        <w:t>ตเพิ่มขึ้น</w:t>
      </w:r>
      <w:r w:rsidR="00152DA8">
        <w:rPr>
          <w:rFonts w:ascii="Angsana New" w:hAnsi="Angsana New" w:hint="cs"/>
          <w:sz w:val="30"/>
          <w:szCs w:val="30"/>
          <w:cs/>
        </w:rPr>
        <w:t xml:space="preserve">จำนวนประมาณ </w:t>
      </w:r>
      <w:r w:rsidR="00152DA8">
        <w:rPr>
          <w:rFonts w:ascii="Angsana New" w:hAnsi="Angsana New"/>
          <w:sz w:val="30"/>
          <w:szCs w:val="30"/>
        </w:rPr>
        <w:t xml:space="preserve">11 </w:t>
      </w:r>
      <w:r w:rsidR="00152DA8">
        <w:rPr>
          <w:rFonts w:ascii="Angsana New" w:hAnsi="Angsana New" w:hint="cs"/>
          <w:sz w:val="30"/>
          <w:szCs w:val="30"/>
          <w:cs/>
        </w:rPr>
        <w:t>ล้านบาท สำหรับ</w:t>
      </w:r>
      <w:r w:rsidRPr="00D957C9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</w:p>
    <w:p w:rsidR="000A7B8F" w:rsidRPr="00767085" w:rsidRDefault="000A7B8F" w:rsidP="00E7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E727DB" w:rsidRDefault="00E727DB" w:rsidP="00E727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มาตรฐานรายงานทางการเงินที่ยังไม่ได้ใช้</w:t>
      </w:r>
    </w:p>
    <w:p w:rsidR="00E727DB" w:rsidRPr="00767085" w:rsidRDefault="00E727DB" w:rsidP="006D1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22"/>
          <w:szCs w:val="22"/>
        </w:rPr>
      </w:pPr>
    </w:p>
    <w:p w:rsidR="00D957C9" w:rsidRDefault="00D957C9" w:rsidP="00D957C9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30"/>
          <w:szCs w:val="30"/>
        </w:rPr>
      </w:pPr>
      <w:r w:rsidRPr="00D165F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D165F0">
        <w:rPr>
          <w:rFonts w:ascii="Angsana New" w:hAnsi="Angsana New" w:hint="cs"/>
          <w:sz w:val="30"/>
          <w:szCs w:val="30"/>
          <w:cs/>
        </w:rPr>
        <w:t>บริษัท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 w:hint="cs"/>
          <w:sz w:val="30"/>
          <w:szCs w:val="30"/>
          <w:cs/>
        </w:rPr>
        <w:t>ซึ่งคาดว่าจะมีผลกระทบที่มีสาระสำคัญต่องบการเงิน</w:t>
      </w:r>
      <w:r w:rsidR="00091BE8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D165F0">
        <w:rPr>
          <w:rFonts w:ascii="Angsana New" w:hAnsi="Angsana New" w:hint="cs"/>
          <w:sz w:val="30"/>
          <w:szCs w:val="30"/>
          <w:cs/>
        </w:rPr>
        <w:t xml:space="preserve"> เมื่อนำมาถือปฏิบัติเป็นครั้งแรก</w:t>
      </w:r>
      <w:r w:rsidRPr="00D165F0">
        <w:rPr>
          <w:rFonts w:ascii="Angsana New" w:hAnsi="Angsana New"/>
          <w:sz w:val="30"/>
          <w:szCs w:val="30"/>
        </w:rPr>
        <w:t xml:space="preserve"> </w:t>
      </w:r>
      <w:r w:rsidRPr="00D165F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165F0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</w:t>
      </w:r>
      <w:r w:rsidRPr="002E2850">
        <w:rPr>
          <w:rFonts w:ascii="Angsana New" w:hAnsi="Angsana New" w:hint="cs"/>
          <w:sz w:val="30"/>
          <w:szCs w:val="30"/>
          <w:cs/>
        </w:rPr>
        <w:t>กับงบการเงิน</w:t>
      </w:r>
      <w:r w:rsidRPr="002E2850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2E2850">
        <w:rPr>
          <w:rFonts w:ascii="Angsana New" w:hAnsi="Angsana New"/>
          <w:sz w:val="30"/>
          <w:szCs w:val="30"/>
        </w:rPr>
        <w:t xml:space="preserve"> 1</w:t>
      </w:r>
      <w:r w:rsidRPr="002E2850">
        <w:rPr>
          <w:rFonts w:ascii="Angsana New" w:hAnsi="Angsana New"/>
          <w:sz w:val="30"/>
          <w:szCs w:val="30"/>
          <w:cs/>
        </w:rPr>
        <w:t xml:space="preserve"> มกราคม </w:t>
      </w:r>
      <w:r w:rsidRPr="002E2850">
        <w:rPr>
          <w:rFonts w:ascii="Angsana New" w:hAnsi="Angsana New" w:hint="cs"/>
          <w:sz w:val="30"/>
          <w:szCs w:val="30"/>
          <w:cs/>
        </w:rPr>
        <w:t>ในปีดังต่อไปนี้</w:t>
      </w:r>
    </w:p>
    <w:p w:rsidR="006D19AB" w:rsidRPr="00767085" w:rsidRDefault="006D19AB" w:rsidP="00D957C9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4050"/>
        <w:gridCol w:w="1530"/>
      </w:tblGrid>
      <w:tr w:rsidR="00D957C9" w:rsidRPr="00561319" w:rsidTr="00381211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D957C9" w:rsidRPr="00A468BC" w:rsidRDefault="00D957C9" w:rsidP="00381211">
            <w:pPr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50" w:type="dxa"/>
            <w:shd w:val="clear" w:color="auto" w:fill="auto"/>
            <w:vAlign w:val="bottom"/>
          </w:tcPr>
          <w:p w:rsidR="00D957C9" w:rsidRPr="00A468BC" w:rsidRDefault="00D957C9" w:rsidP="00381211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shd w:val="clear" w:color="auto" w:fill="auto"/>
          </w:tcPr>
          <w:p w:rsidR="00D957C9" w:rsidRPr="00A468BC" w:rsidRDefault="00D957C9" w:rsidP="00381211">
            <w:pPr>
              <w:tabs>
                <w:tab w:val="left" w:pos="1278"/>
              </w:tabs>
              <w:spacing w:line="240" w:lineRule="auto"/>
              <w:ind w:right="72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957C9" w:rsidRPr="00561319" w:rsidTr="00381211">
        <w:tc>
          <w:tcPr>
            <w:tcW w:w="378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50" w:type="dxa"/>
            <w:shd w:val="clear" w:color="auto" w:fill="auto"/>
          </w:tcPr>
          <w:p w:rsidR="00D957C9" w:rsidRPr="00A468BC" w:rsidRDefault="00D957C9" w:rsidP="00767085">
            <w:pPr>
              <w:tabs>
                <w:tab w:val="left" w:pos="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</w:t>
            </w:r>
            <w:r w:rsidR="00091BE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57C9" w:rsidRPr="00561319" w:rsidTr="00381211">
        <w:tc>
          <w:tcPr>
            <w:tcW w:w="3780" w:type="dxa"/>
            <w:shd w:val="clear" w:color="auto" w:fill="auto"/>
          </w:tcPr>
          <w:p w:rsidR="00D957C9" w:rsidRPr="00A468BC" w:rsidRDefault="00D957C9" w:rsidP="00381211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5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57C9" w:rsidRPr="00561319" w:rsidTr="00381211">
        <w:tc>
          <w:tcPr>
            <w:tcW w:w="378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468BC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05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767085" w:rsidRPr="00561319" w:rsidTr="00381211">
        <w:tc>
          <w:tcPr>
            <w:tcW w:w="3780" w:type="dxa"/>
            <w:shd w:val="clear" w:color="auto" w:fill="auto"/>
          </w:tcPr>
          <w:p w:rsidR="00767085" w:rsidRPr="00A468BC" w:rsidRDefault="00767085" w:rsidP="00381211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50" w:type="dxa"/>
            <w:shd w:val="clear" w:color="auto" w:fill="auto"/>
          </w:tcPr>
          <w:p w:rsidR="00767085" w:rsidRPr="00A468BC" w:rsidRDefault="00767085" w:rsidP="0038121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30" w:type="dxa"/>
            <w:shd w:val="clear" w:color="auto" w:fill="auto"/>
          </w:tcPr>
          <w:p w:rsidR="00767085" w:rsidRPr="00A468BC" w:rsidRDefault="00767085" w:rsidP="0038121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57C9" w:rsidRPr="00561319" w:rsidTr="00381211">
        <w:tc>
          <w:tcPr>
            <w:tcW w:w="378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468B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5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57C9" w:rsidRPr="00561319" w:rsidTr="00381211">
        <w:tc>
          <w:tcPr>
            <w:tcW w:w="378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ind w:left="27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050" w:type="dxa"/>
            <w:shd w:val="clear" w:color="auto" w:fill="auto"/>
          </w:tcPr>
          <w:p w:rsidR="00D957C9" w:rsidRPr="004D2FFB" w:rsidRDefault="00D957C9" w:rsidP="00381211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FFB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3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957C9" w:rsidRPr="00561319" w:rsidTr="00381211">
        <w:trPr>
          <w:trHeight w:val="722"/>
        </w:trPr>
        <w:tc>
          <w:tcPr>
            <w:tcW w:w="378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468B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50" w:type="dxa"/>
            <w:shd w:val="clear" w:color="auto" w:fill="auto"/>
          </w:tcPr>
          <w:p w:rsidR="00D957C9" w:rsidRPr="00A468BC" w:rsidRDefault="00D957C9" w:rsidP="0038121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8B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shd w:val="clear" w:color="auto" w:fill="auto"/>
          </w:tcPr>
          <w:p w:rsidR="00D957C9" w:rsidRDefault="00D957C9" w:rsidP="0038121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468B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:rsidR="00D957C9" w:rsidRPr="0063010E" w:rsidRDefault="00D957C9" w:rsidP="00381211">
            <w:pPr>
              <w:spacing w:line="240" w:lineRule="auto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</w:tr>
    </w:tbl>
    <w:p w:rsidR="00D957C9" w:rsidRPr="00767085" w:rsidRDefault="00D957C9" w:rsidP="00D957C9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D957C9" w:rsidRDefault="00D957C9" w:rsidP="00D957C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Pr="0056131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152DA8" w:rsidRPr="00DE3ED5" w:rsidRDefault="00152DA8" w:rsidP="00D957C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957C9" w:rsidRPr="00561319" w:rsidRDefault="00D957C9" w:rsidP="00D957C9">
      <w:pPr>
        <w:pStyle w:val="ListParagraph"/>
        <w:numPr>
          <w:ilvl w:val="0"/>
          <w:numId w:val="30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56131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D957C9" w:rsidRPr="00091BE8" w:rsidRDefault="00D957C9" w:rsidP="006D19AB">
      <w:pPr>
        <w:pStyle w:val="BodyText"/>
        <w:spacing w:after="0" w:line="0" w:lineRule="atLeast"/>
        <w:ind w:left="562" w:right="-29"/>
        <w:jc w:val="thaiDistribute"/>
        <w:rPr>
          <w:rFonts w:ascii="Angsana New" w:hAnsi="Angsana New"/>
          <w:sz w:val="28"/>
          <w:szCs w:val="28"/>
        </w:rPr>
      </w:pPr>
    </w:p>
    <w:p w:rsidR="00D957C9" w:rsidRDefault="00D957C9" w:rsidP="00D957C9">
      <w:pPr>
        <w:pStyle w:val="ListParagraph"/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30"/>
          <w:szCs w:val="30"/>
        </w:rPr>
      </w:pPr>
      <w:r w:rsidRPr="00B128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Pr="00B128A4">
        <w:rPr>
          <w:rFonts w:ascii="Angsana New" w:hAnsi="Angsana New"/>
          <w:color w:val="000000"/>
          <w:spacing w:val="-2"/>
          <w:sz w:val="30"/>
          <w:szCs w:val="30"/>
        </w:rPr>
        <w:t>15</w:t>
      </w:r>
      <w:r w:rsidRPr="00B128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</w:t>
      </w:r>
      <w:r>
        <w:rPr>
          <w:rFonts w:ascii="Angsana New" w:hAnsi="Angsana New"/>
          <w:color w:val="000000"/>
          <w:spacing w:val="-2"/>
          <w:sz w:val="30"/>
          <w:szCs w:val="30"/>
        </w:rPr>
        <w:br/>
      </w:r>
      <w:r w:rsidRPr="00B128A4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</w:t>
      </w:r>
      <w:r w:rsidRPr="00B128A4">
        <w:rPr>
          <w:rFonts w:ascii="Angsana New" w:hAnsi="Angsana New" w:hint="cs"/>
          <w:color w:val="000000"/>
          <w:spacing w:val="-4"/>
          <w:sz w:val="30"/>
          <w:szCs w:val="30"/>
          <w:cs/>
        </w:rPr>
        <w:t>รับรู้</w:t>
      </w:r>
      <w:r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B128A4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</w:t>
      </w:r>
      <w:r w:rsidRPr="00561319">
        <w:rPr>
          <w:rFonts w:ascii="Angsana New" w:hAnsi="Angsana New" w:hint="cs"/>
          <w:color w:val="000000"/>
          <w:sz w:val="30"/>
          <w:szCs w:val="30"/>
          <w:cs/>
        </w:rPr>
        <w:t>รายได้ที่กิจการคาดว่าจะได้รับ</w:t>
      </w:r>
    </w:p>
    <w:p w:rsidR="00D957C9" w:rsidRPr="00091BE8" w:rsidRDefault="00D957C9" w:rsidP="006D19AB">
      <w:pPr>
        <w:spacing w:line="0" w:lineRule="atLeast"/>
        <w:rPr>
          <w:rFonts w:ascii="Angsana New" w:hAnsi="Angsana New" w:cstheme="minorBidi"/>
          <w:color w:val="000000"/>
          <w:sz w:val="28"/>
          <w:szCs w:val="28"/>
        </w:rPr>
      </w:pPr>
    </w:p>
    <w:p w:rsidR="00D957C9" w:rsidRPr="00561319" w:rsidRDefault="00D957C9" w:rsidP="00D957C9">
      <w:pPr>
        <w:pStyle w:val="ListParagraph"/>
        <w:numPr>
          <w:ilvl w:val="0"/>
          <w:numId w:val="30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1350" w:hanging="81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957C9" w:rsidRPr="00091BE8" w:rsidRDefault="00D957C9" w:rsidP="00091BE8">
      <w:pPr>
        <w:pStyle w:val="ListParagraph"/>
        <w:autoSpaceDE w:val="0"/>
        <w:autoSpaceDN w:val="0"/>
        <w:adjustRightInd w:val="0"/>
        <w:spacing w:before="100" w:beforeAutospacing="1" w:after="100" w:afterAutospacing="1" w:line="0" w:lineRule="atLeast"/>
        <w:ind w:left="907"/>
        <w:jc w:val="distribute"/>
        <w:rPr>
          <w:rFonts w:ascii="Angsana New" w:hAnsi="Angsana New"/>
          <w:color w:val="000000"/>
          <w:sz w:val="28"/>
          <w:szCs w:val="28"/>
        </w:rPr>
      </w:pPr>
    </w:p>
    <w:p w:rsidR="00D957C9" w:rsidRDefault="00D957C9" w:rsidP="00D957C9">
      <w:pPr>
        <w:pStyle w:val="ListParagraph"/>
        <w:tabs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30"/>
          <w:szCs w:val="30"/>
        </w:rPr>
      </w:pPr>
      <w:r w:rsidRPr="00B128A4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</w:t>
      </w:r>
      <w:r w:rsidRPr="00561319">
        <w:rPr>
          <w:rFonts w:ascii="Angsana New" w:hAnsi="Angsana New" w:hint="cs"/>
          <w:sz w:val="30"/>
          <w:szCs w:val="30"/>
          <w:cs/>
        </w:rPr>
        <w:t>ตลอดจนการรับรู้ การวัดมูลค่า การด้อยค่าและการตัดรายการ รวมถึงหลักการบัญชีของอนุพั</w:t>
      </w:r>
      <w:r>
        <w:rPr>
          <w:rFonts w:ascii="Angsana New" w:hAnsi="Angsana New" w:hint="cs"/>
          <w:sz w:val="30"/>
          <w:szCs w:val="30"/>
          <w:cs/>
        </w:rPr>
        <w:t>นธ์และการบัญชีป้องกันความเสี่ยง</w:t>
      </w:r>
    </w:p>
    <w:p w:rsidR="00091BE8" w:rsidRPr="00452FD7" w:rsidRDefault="00091BE8" w:rsidP="00452FD7">
      <w:pPr>
        <w:tabs>
          <w:tab w:val="left" w:pos="9540"/>
        </w:tabs>
        <w:autoSpaceDE w:val="0"/>
        <w:autoSpaceDN w:val="0"/>
        <w:adjustRightInd w:val="0"/>
        <w:spacing w:line="240" w:lineRule="auto"/>
        <w:ind w:right="4"/>
        <w:jc w:val="thaiDistribute"/>
        <w:rPr>
          <w:rFonts w:ascii="Angsana New" w:hAnsi="Angsana New"/>
          <w:sz w:val="28"/>
          <w:szCs w:val="28"/>
        </w:rPr>
      </w:pPr>
    </w:p>
    <w:p w:rsidR="00091BE8" w:rsidRDefault="00091BE8" w:rsidP="00091BE8">
      <w:pPr>
        <w:pStyle w:val="ListParagraph"/>
        <w:numPr>
          <w:ilvl w:val="0"/>
          <w:numId w:val="30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1350" w:hanging="81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16 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 สัญญาเช่า</w:t>
      </w:r>
    </w:p>
    <w:p w:rsidR="00091BE8" w:rsidRPr="0009253B" w:rsidRDefault="00091BE8" w:rsidP="00091BE8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</w:p>
    <w:p w:rsidR="00091BE8" w:rsidRPr="00091BE8" w:rsidRDefault="00091BE8" w:rsidP="0009253B">
      <w:pPr>
        <w:pStyle w:val="ListParagraph"/>
        <w:tabs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color w:val="000000"/>
          <w:sz w:val="30"/>
          <w:szCs w:val="30"/>
        </w:rPr>
      </w:pPr>
      <w:r w:rsidRPr="00091BE8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(</w:t>
      </w:r>
      <w:r w:rsidRPr="00091BE8">
        <w:rPr>
          <w:rFonts w:ascii="Angsana New" w:hAnsi="Angsana New"/>
          <w:spacing w:val="-2"/>
          <w:sz w:val="30"/>
          <w:szCs w:val="30"/>
        </w:rPr>
        <w:t xml:space="preserve">Single lessee accounting model) </w:t>
      </w:r>
      <w:r w:rsidRPr="00091BE8">
        <w:rPr>
          <w:rFonts w:ascii="Angsana New" w:hAnsi="Angsana New"/>
          <w:spacing w:val="-2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  <w:r w:rsidRPr="00091BE8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:rsidR="00091BE8" w:rsidRPr="0009253B" w:rsidRDefault="00091BE8" w:rsidP="00091BE8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452FD7" w:rsidRDefault="00452FD7" w:rsidP="005E04C9">
      <w:pPr>
        <w:pStyle w:val="ListParagraph"/>
        <w:tabs>
          <w:tab w:val="clear" w:pos="907"/>
          <w:tab w:val="left" w:pos="9540"/>
        </w:tabs>
        <w:autoSpaceDE w:val="0"/>
        <w:autoSpaceDN w:val="0"/>
        <w:adjustRightInd w:val="0"/>
        <w:spacing w:line="240" w:lineRule="auto"/>
        <w:ind w:left="567" w:right="4" w:firstLine="9"/>
        <w:jc w:val="thaiDistribute"/>
        <w:rPr>
          <w:rFonts w:ascii="Angsana New" w:hAnsi="Angsana New"/>
          <w:sz w:val="30"/>
          <w:szCs w:val="30"/>
        </w:rPr>
      </w:pPr>
      <w:r w:rsidRPr="009713DE">
        <w:rPr>
          <w:rFonts w:ascii="Angsana New" w:hAnsi="Angsana New"/>
          <w:sz w:val="30"/>
          <w:szCs w:val="30"/>
          <w:cs/>
        </w:rPr>
        <w:t>ขณะนี้ผู้บริหารกำล</w:t>
      </w:r>
      <w:r w:rsidRPr="009713DE">
        <w:rPr>
          <w:rFonts w:ascii="Angsana New" w:hAnsi="Angsana New" w:hint="cs"/>
          <w:sz w:val="30"/>
          <w:szCs w:val="30"/>
          <w:cs/>
        </w:rPr>
        <w:t>ั</w:t>
      </w:r>
      <w:r w:rsidRPr="009713DE">
        <w:rPr>
          <w:rFonts w:ascii="Angsana New" w:hAnsi="Angsana New"/>
          <w:sz w:val="30"/>
          <w:szCs w:val="30"/>
          <w:cs/>
        </w:rPr>
        <w:t>งพิจารณาถึงผลกระทบที่อาจเกิดขึ้นจากการถือปฏิบัติตามมาตรฐานการรายงานทางการเงิน</w:t>
      </w:r>
      <w:r w:rsidRPr="009713DE">
        <w:rPr>
          <w:rFonts w:ascii="Angsana New" w:hAnsi="Angsana New"/>
          <w:sz w:val="30"/>
          <w:szCs w:val="30"/>
        </w:rPr>
        <w:br/>
      </w:r>
      <w:r w:rsidRPr="009713DE">
        <w:rPr>
          <w:rFonts w:ascii="Angsana New" w:hAnsi="Angsana New"/>
          <w:sz w:val="30"/>
          <w:szCs w:val="30"/>
          <w:cs/>
        </w:rPr>
        <w:t>ฉบับที่ 15 เร</w:t>
      </w:r>
      <w:r>
        <w:rPr>
          <w:rFonts w:ascii="Angsana New" w:hAnsi="Angsana New"/>
          <w:sz w:val="30"/>
          <w:szCs w:val="30"/>
          <w:cs/>
        </w:rPr>
        <w:t xml:space="preserve">ื่อง รายได้จากสัญญาที่ทำกับลูกค้า 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</w:t>
      </w:r>
      <w:r w:rsidRPr="009713DE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  <w:r w:rsidR="0076708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>เรื่อง</w:t>
      </w:r>
      <w:r w:rsidR="0009253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สัญญาเช่า </w:t>
      </w:r>
      <w:r w:rsidRPr="009713DE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9713DE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</w:p>
    <w:p w:rsidR="00091BE8" w:rsidRPr="009713DE" w:rsidRDefault="00091BE8" w:rsidP="00D957C9">
      <w:pPr>
        <w:pStyle w:val="ListParagraph"/>
        <w:tabs>
          <w:tab w:val="left" w:pos="9540"/>
        </w:tabs>
        <w:autoSpaceDE w:val="0"/>
        <w:autoSpaceDN w:val="0"/>
        <w:adjustRightInd w:val="0"/>
        <w:spacing w:line="240" w:lineRule="auto"/>
        <w:ind w:left="900" w:right="4"/>
        <w:jc w:val="thaiDistribute"/>
        <w:rPr>
          <w:rFonts w:ascii="Angsana New" w:hAnsi="Angsana New"/>
          <w:sz w:val="30"/>
          <w:szCs w:val="30"/>
          <w:cs/>
        </w:rPr>
      </w:pPr>
    </w:p>
    <w:p w:rsidR="00D957C9" w:rsidRPr="009713DE" w:rsidRDefault="00D957C9" w:rsidP="00E7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sectPr w:rsidR="00D957C9" w:rsidRPr="009713DE" w:rsidSect="008410C1">
      <w:head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CB2" w:rsidRDefault="00775CB2" w:rsidP="005F5E41">
      <w:r>
        <w:separator/>
      </w:r>
    </w:p>
  </w:endnote>
  <w:endnote w:type="continuationSeparator" w:id="0">
    <w:p w:rsidR="00775CB2" w:rsidRDefault="00775CB2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06058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E2A3D" w:rsidRPr="00FE2A3D" w:rsidRDefault="00FE2A3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2A3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2A3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2A3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2A3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2A3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2A722B" w:rsidRDefault="000846F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90643F">
      <w:rPr>
        <w:rStyle w:val="PageNumber"/>
        <w:rFonts w:ascii="Angsana New" w:hAnsi="Angsana New"/>
        <w:noProof/>
        <w:sz w:val="30"/>
        <w:szCs w:val="30"/>
      </w:rPr>
      <w:t>15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0846FE" w:rsidRPr="009D066B" w:rsidRDefault="000846FE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2A722B" w:rsidRDefault="000846F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90643F">
      <w:rPr>
        <w:rStyle w:val="PageNumber"/>
        <w:rFonts w:ascii="Angsana New" w:hAnsi="Angsana New"/>
        <w:noProof/>
        <w:sz w:val="30"/>
        <w:szCs w:val="30"/>
      </w:rPr>
      <w:t>33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0846FE" w:rsidRPr="006E199B" w:rsidRDefault="000846FE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2A722B" w:rsidRDefault="000846F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90643F">
      <w:rPr>
        <w:rStyle w:val="PageNumber"/>
        <w:rFonts w:ascii="Angsana New" w:hAnsi="Angsana New"/>
        <w:noProof/>
        <w:sz w:val="30"/>
        <w:szCs w:val="30"/>
      </w:rPr>
      <w:t>34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0846FE" w:rsidRPr="006E199B" w:rsidRDefault="000846FE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2A722B" w:rsidRDefault="000846F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90643F"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0846FE" w:rsidRPr="006E199B" w:rsidRDefault="000846FE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2A722B" w:rsidRDefault="000846F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90643F">
      <w:rPr>
        <w:rStyle w:val="PageNumber"/>
        <w:rFonts w:ascii="Angsana New" w:hAnsi="Angsana New"/>
        <w:noProof/>
        <w:sz w:val="30"/>
        <w:szCs w:val="30"/>
      </w:rPr>
      <w:t>36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0846FE" w:rsidRPr="006E199B" w:rsidRDefault="000846FE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2A722B" w:rsidRDefault="000846F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90643F"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0846FE" w:rsidRPr="00607047" w:rsidRDefault="000846FE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CB2" w:rsidRDefault="00775CB2" w:rsidP="005F5E41">
      <w:r>
        <w:separator/>
      </w:r>
    </w:p>
  </w:footnote>
  <w:footnote w:type="continuationSeparator" w:id="0">
    <w:p w:rsidR="00775CB2" w:rsidRDefault="00775CB2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F62F33" w:rsidRDefault="000846FE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0846FE" w:rsidRDefault="000846FE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0846FE" w:rsidRDefault="000846FE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0846FE" w:rsidRPr="002A2A4B" w:rsidRDefault="000846FE">
    <w:pPr>
      <w:pStyle w:val="Header"/>
      <w:rPr>
        <w:color w:val="FF0000"/>
        <w:sz w:val="30"/>
        <w:szCs w:val="3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0846FE" w:rsidRDefault="000846FE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F62F33" w:rsidRDefault="000846FE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0846FE" w:rsidRDefault="000846FE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0846FE" w:rsidRDefault="000846FE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0846FE" w:rsidRPr="00F71E21" w:rsidRDefault="000846FE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Default="000846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0846FE" w:rsidRDefault="000846FE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0846FE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0846FE" w:rsidRDefault="000846FE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0846FE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Default="000846F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0846FE" w:rsidRDefault="000846FE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</w:rPr>
      <w:t xml:space="preserve"> ไม่ได้ตรวจสอบ)</w:t>
    </w:r>
  </w:p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0846FE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0846FE" w:rsidRDefault="000846FE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0846FE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0846FE" w:rsidRDefault="000846FE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:rsidR="000846FE" w:rsidRPr="00F62F33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3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4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5"/>
  </w:num>
  <w:num w:numId="14">
    <w:abstractNumId w:val="17"/>
  </w:num>
  <w:num w:numId="15">
    <w:abstractNumId w:val="20"/>
  </w:num>
  <w:num w:numId="16">
    <w:abstractNumId w:val="10"/>
  </w:num>
  <w:num w:numId="17">
    <w:abstractNumId w:val="22"/>
  </w:num>
  <w:num w:numId="18">
    <w:abstractNumId w:val="15"/>
  </w:num>
  <w:num w:numId="19">
    <w:abstractNumId w:val="24"/>
  </w:num>
  <w:num w:numId="20">
    <w:abstractNumId w:val="21"/>
  </w:num>
  <w:num w:numId="21">
    <w:abstractNumId w:val="23"/>
  </w:num>
  <w:num w:numId="22">
    <w:abstractNumId w:val="28"/>
  </w:num>
  <w:num w:numId="23">
    <w:abstractNumId w:val="29"/>
  </w:num>
  <w:num w:numId="24">
    <w:abstractNumId w:val="12"/>
  </w:num>
  <w:num w:numId="25">
    <w:abstractNumId w:val="18"/>
  </w:num>
  <w:num w:numId="26">
    <w:abstractNumId w:val="14"/>
  </w:num>
  <w:num w:numId="27">
    <w:abstractNumId w:val="27"/>
  </w:num>
  <w:num w:numId="28">
    <w:abstractNumId w:val="13"/>
  </w:num>
  <w:num w:numId="29">
    <w:abstractNumId w:val="26"/>
  </w:num>
  <w:num w:numId="30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C56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C6C"/>
    <w:rsid w:val="00072DD4"/>
    <w:rsid w:val="00072F94"/>
    <w:rsid w:val="000730BD"/>
    <w:rsid w:val="00073D4E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F2"/>
    <w:rsid w:val="00082A13"/>
    <w:rsid w:val="00082B1B"/>
    <w:rsid w:val="00082B49"/>
    <w:rsid w:val="00082B5B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D0422"/>
    <w:rsid w:val="000D05DE"/>
    <w:rsid w:val="000D082F"/>
    <w:rsid w:val="000D288B"/>
    <w:rsid w:val="000D2C19"/>
    <w:rsid w:val="000D3887"/>
    <w:rsid w:val="000D4421"/>
    <w:rsid w:val="000D44EB"/>
    <w:rsid w:val="000D4B10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1EF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4027"/>
    <w:rsid w:val="00114CA3"/>
    <w:rsid w:val="00114E57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0F41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B52"/>
    <w:rsid w:val="001C00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314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361"/>
    <w:rsid w:val="002206A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25D"/>
    <w:rsid w:val="00236557"/>
    <w:rsid w:val="00236DF7"/>
    <w:rsid w:val="00236EFA"/>
    <w:rsid w:val="00236F51"/>
    <w:rsid w:val="0023761C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41F4"/>
    <w:rsid w:val="00284861"/>
    <w:rsid w:val="0028522A"/>
    <w:rsid w:val="00285A5C"/>
    <w:rsid w:val="00286293"/>
    <w:rsid w:val="00286352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B18"/>
    <w:rsid w:val="002A625F"/>
    <w:rsid w:val="002A656E"/>
    <w:rsid w:val="002A6795"/>
    <w:rsid w:val="002A6872"/>
    <w:rsid w:val="002A6931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A94"/>
    <w:rsid w:val="002C391A"/>
    <w:rsid w:val="002C41CF"/>
    <w:rsid w:val="002C41F0"/>
    <w:rsid w:val="002C420C"/>
    <w:rsid w:val="002C47E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EAC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75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EF"/>
    <w:rsid w:val="00353C07"/>
    <w:rsid w:val="00353DC9"/>
    <w:rsid w:val="0035415A"/>
    <w:rsid w:val="003544C0"/>
    <w:rsid w:val="003544C8"/>
    <w:rsid w:val="003548E7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E3D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701"/>
    <w:rsid w:val="00381C03"/>
    <w:rsid w:val="0038341A"/>
    <w:rsid w:val="00383C62"/>
    <w:rsid w:val="00383CEA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734A"/>
    <w:rsid w:val="00477E7C"/>
    <w:rsid w:val="0048074E"/>
    <w:rsid w:val="00480839"/>
    <w:rsid w:val="00480A97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7524"/>
    <w:rsid w:val="00497856"/>
    <w:rsid w:val="00497A26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778"/>
    <w:rsid w:val="004E0B11"/>
    <w:rsid w:val="004E0F38"/>
    <w:rsid w:val="004E1296"/>
    <w:rsid w:val="004E1717"/>
    <w:rsid w:val="004E1FF8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364C"/>
    <w:rsid w:val="00533A57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3052"/>
    <w:rsid w:val="0058343D"/>
    <w:rsid w:val="0058435C"/>
    <w:rsid w:val="0058513D"/>
    <w:rsid w:val="0058589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C20"/>
    <w:rsid w:val="00601E2F"/>
    <w:rsid w:val="0060208D"/>
    <w:rsid w:val="0060217E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62B1"/>
    <w:rsid w:val="00606E19"/>
    <w:rsid w:val="00607047"/>
    <w:rsid w:val="00607206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C70"/>
    <w:rsid w:val="00665C96"/>
    <w:rsid w:val="00665FB7"/>
    <w:rsid w:val="00665FFA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12F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3A8D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3698"/>
    <w:rsid w:val="00713748"/>
    <w:rsid w:val="0071387A"/>
    <w:rsid w:val="007139F9"/>
    <w:rsid w:val="00713EC8"/>
    <w:rsid w:val="00713F8C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EE"/>
    <w:rsid w:val="0074643A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70DE"/>
    <w:rsid w:val="007577DB"/>
    <w:rsid w:val="007578DD"/>
    <w:rsid w:val="00757BF4"/>
    <w:rsid w:val="00760189"/>
    <w:rsid w:val="00760800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C1"/>
    <w:rsid w:val="00786E01"/>
    <w:rsid w:val="00787556"/>
    <w:rsid w:val="00787F3D"/>
    <w:rsid w:val="00790247"/>
    <w:rsid w:val="0079041F"/>
    <w:rsid w:val="00790BFA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C08"/>
    <w:rsid w:val="00804D3A"/>
    <w:rsid w:val="008052E2"/>
    <w:rsid w:val="0080539A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1977"/>
    <w:rsid w:val="0081207F"/>
    <w:rsid w:val="008123D6"/>
    <w:rsid w:val="0081292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506C9"/>
    <w:rsid w:val="008508CE"/>
    <w:rsid w:val="00850D23"/>
    <w:rsid w:val="008510D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60741"/>
    <w:rsid w:val="00860990"/>
    <w:rsid w:val="00860BEC"/>
    <w:rsid w:val="008610B7"/>
    <w:rsid w:val="0086113E"/>
    <w:rsid w:val="008611B6"/>
    <w:rsid w:val="0086175C"/>
    <w:rsid w:val="008618BF"/>
    <w:rsid w:val="00861943"/>
    <w:rsid w:val="00861A93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FD4"/>
    <w:rsid w:val="008822A5"/>
    <w:rsid w:val="0088238B"/>
    <w:rsid w:val="00882B3E"/>
    <w:rsid w:val="00882E86"/>
    <w:rsid w:val="008837D2"/>
    <w:rsid w:val="00883A9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2B1E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3AB"/>
    <w:rsid w:val="00987406"/>
    <w:rsid w:val="009878F5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DAF"/>
    <w:rsid w:val="00997A9E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443A"/>
    <w:rsid w:val="009A44ED"/>
    <w:rsid w:val="009A47AE"/>
    <w:rsid w:val="009A4E2C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409A"/>
    <w:rsid w:val="009F42AB"/>
    <w:rsid w:val="009F449F"/>
    <w:rsid w:val="009F4550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F48"/>
    <w:rsid w:val="00A262E2"/>
    <w:rsid w:val="00A26455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8C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424F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397"/>
    <w:rsid w:val="00AF6E7D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D38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F16"/>
    <w:rsid w:val="00B66604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80"/>
    <w:rsid w:val="00BA01A4"/>
    <w:rsid w:val="00BA04F4"/>
    <w:rsid w:val="00BA116B"/>
    <w:rsid w:val="00BA13B3"/>
    <w:rsid w:val="00BA16BB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578"/>
    <w:rsid w:val="00BB7986"/>
    <w:rsid w:val="00BB7BFB"/>
    <w:rsid w:val="00BB7CBA"/>
    <w:rsid w:val="00BC04E0"/>
    <w:rsid w:val="00BC0735"/>
    <w:rsid w:val="00BC0881"/>
    <w:rsid w:val="00BC1CD7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534"/>
    <w:rsid w:val="00BC68E3"/>
    <w:rsid w:val="00BC6A2D"/>
    <w:rsid w:val="00BC72EA"/>
    <w:rsid w:val="00BC773A"/>
    <w:rsid w:val="00BC774F"/>
    <w:rsid w:val="00BC7DDB"/>
    <w:rsid w:val="00BD05AA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DC6"/>
    <w:rsid w:val="00BF5F7D"/>
    <w:rsid w:val="00BF603B"/>
    <w:rsid w:val="00BF6734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6BF4"/>
    <w:rsid w:val="00C07070"/>
    <w:rsid w:val="00C073C0"/>
    <w:rsid w:val="00C07E80"/>
    <w:rsid w:val="00C1027E"/>
    <w:rsid w:val="00C10725"/>
    <w:rsid w:val="00C10877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3E4"/>
    <w:rsid w:val="00C255BE"/>
    <w:rsid w:val="00C25F66"/>
    <w:rsid w:val="00C25FBA"/>
    <w:rsid w:val="00C260BC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D43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24E"/>
    <w:rsid w:val="00C41B48"/>
    <w:rsid w:val="00C41BB6"/>
    <w:rsid w:val="00C41D80"/>
    <w:rsid w:val="00C41EC1"/>
    <w:rsid w:val="00C4210F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5B2"/>
    <w:rsid w:val="00CB363C"/>
    <w:rsid w:val="00CB393A"/>
    <w:rsid w:val="00CB4133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6AB"/>
    <w:rsid w:val="00CE3A4E"/>
    <w:rsid w:val="00CE3CA4"/>
    <w:rsid w:val="00CE3CDA"/>
    <w:rsid w:val="00CE3D2C"/>
    <w:rsid w:val="00CE3EE6"/>
    <w:rsid w:val="00CE4093"/>
    <w:rsid w:val="00CE41DE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90D"/>
    <w:rsid w:val="00DB2BB9"/>
    <w:rsid w:val="00DB2E22"/>
    <w:rsid w:val="00DB2E95"/>
    <w:rsid w:val="00DB324D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68FF"/>
    <w:rsid w:val="00DE6930"/>
    <w:rsid w:val="00DE706A"/>
    <w:rsid w:val="00DE7ECD"/>
    <w:rsid w:val="00DF0253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3398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48D"/>
    <w:rsid w:val="00E31A62"/>
    <w:rsid w:val="00E32EA2"/>
    <w:rsid w:val="00E3370D"/>
    <w:rsid w:val="00E33726"/>
    <w:rsid w:val="00E33A17"/>
    <w:rsid w:val="00E33A20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14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D36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8C"/>
    <w:rsid w:val="00F5460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6F0"/>
    <w:rsid w:val="00FC3919"/>
    <w:rsid w:val="00FC46DD"/>
    <w:rsid w:val="00FC473B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3D"/>
    <w:rsid w:val="00FE2A86"/>
    <w:rsid w:val="00FE3253"/>
    <w:rsid w:val="00FE33CB"/>
    <w:rsid w:val="00FE3732"/>
    <w:rsid w:val="00FE3DAC"/>
    <w:rsid w:val="00FE46C7"/>
    <w:rsid w:val="00FE4781"/>
    <w:rsid w:val="00FE4918"/>
    <w:rsid w:val="00FE4B1A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55B1F-DDC8-4CF5-9B66-86C408BF1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27</Pages>
  <Words>8156</Words>
  <Characters>35125</Characters>
  <Application>Microsoft Office Word</Application>
  <DocSecurity>0</DocSecurity>
  <Lines>292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43195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2019-05-14T03:50:00Z</cp:lastPrinted>
  <dcterms:created xsi:type="dcterms:W3CDTF">2019-05-14T08:04:00Z</dcterms:created>
  <dcterms:modified xsi:type="dcterms:W3CDTF">2019-05-14T08:09:00Z</dcterms:modified>
</cp:coreProperties>
</file>