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DA4AD04" w:rsidR="006971B8" w:rsidRPr="00C2555B"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C2555B">
        <w:rPr>
          <w:rFonts w:ascii="Browallia New" w:hAnsi="Browallia New" w:cs="Browallia New"/>
          <w:b/>
          <w:bCs/>
          <w:sz w:val="28"/>
          <w:szCs w:val="28"/>
          <w:cs/>
          <w:lang w:val="en-GB"/>
        </w:rPr>
        <w:t xml:space="preserve">บริษัท </w:t>
      </w:r>
      <w:r w:rsidRPr="00C2555B">
        <w:rPr>
          <w:rFonts w:ascii="Browallia New" w:hAnsi="Browallia New" w:cs="Browallia New"/>
          <w:b/>
          <w:bCs/>
          <w:spacing w:val="-4"/>
          <w:sz w:val="28"/>
          <w:szCs w:val="28"/>
          <w:cs/>
        </w:rPr>
        <w:t>ไมด้า แอสเซ็ท</w:t>
      </w:r>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7DFDCC67"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6F63016F" w:rsidR="00964762" w:rsidRPr="00C2555B"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C2555B">
        <w:rPr>
          <w:rFonts w:ascii="Browallia New" w:hAnsi="Browallia New" w:cs="Browallia New"/>
          <w:b/>
          <w:bCs/>
          <w:sz w:val="28"/>
          <w:szCs w:val="28"/>
          <w:cs/>
        </w:rPr>
        <w:t xml:space="preserve">สำหรับงวดสามเดือนสิ้นสุดวันที่ </w:t>
      </w:r>
      <w:r w:rsidRPr="00C2555B">
        <w:rPr>
          <w:rFonts w:ascii="Browallia New" w:hAnsi="Browallia New" w:cs="Browallia New"/>
          <w:b/>
          <w:bCs/>
          <w:sz w:val="28"/>
          <w:szCs w:val="28"/>
          <w:lang w:val="en-GB" w:eastAsia="en-US"/>
        </w:rPr>
        <w:t xml:space="preserve">31 </w:t>
      </w:r>
      <w:r w:rsidRPr="00C2555B">
        <w:rPr>
          <w:rFonts w:ascii="Browallia New" w:hAnsi="Browallia New" w:cs="Browallia New"/>
          <w:b/>
          <w:bCs/>
          <w:sz w:val="28"/>
          <w:szCs w:val="28"/>
          <w:cs/>
          <w:lang w:val="en-GB" w:eastAsia="en-US"/>
        </w:rPr>
        <w:t xml:space="preserve">มีนาคม </w:t>
      </w:r>
      <w:r w:rsidRPr="00C2555B">
        <w:rPr>
          <w:rFonts w:ascii="Browallia New" w:hAnsi="Browallia New" w:cs="Browallia New"/>
          <w:b/>
          <w:bCs/>
          <w:sz w:val="28"/>
          <w:szCs w:val="28"/>
          <w:lang w:val="en-GB"/>
        </w:rPr>
        <w:t xml:space="preserve">2562 </w:t>
      </w:r>
      <w:r w:rsidRPr="00C2555B">
        <w:rPr>
          <w:rFonts w:ascii="Browallia New" w:hAnsi="Browallia New" w:cs="Browallia New"/>
          <w:b/>
          <w:bCs/>
          <w:sz w:val="28"/>
          <w:szCs w:val="28"/>
        </w:rPr>
        <w:t>(</w:t>
      </w:r>
      <w:r w:rsidRPr="00C2555B">
        <w:rPr>
          <w:rFonts w:ascii="Browallia New" w:hAnsi="Browallia New" w:cs="Browallia New"/>
          <w:b/>
          <w:bCs/>
          <w:sz w:val="28"/>
          <w:szCs w:val="28"/>
          <w:cs/>
        </w:rPr>
        <w:t>ยังไม่ได้ตรวจสอบ แต่สอบทานแล้ว</w:t>
      </w:r>
      <w:r w:rsidRPr="00C2555B">
        <w:rPr>
          <w:rFonts w:ascii="Browallia New" w:hAnsi="Browallia New" w:cs="Browallia New"/>
          <w:b/>
          <w:bCs/>
          <w:sz w:val="28"/>
          <w:szCs w:val="28"/>
        </w:rPr>
        <w:t>)</w:t>
      </w:r>
    </w:p>
    <w:p w14:paraId="2F977531" w14:textId="086D781F" w:rsidR="009742A9" w:rsidRPr="00C2555B"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C2555B">
        <w:rPr>
          <w:rFonts w:ascii="Browallia New" w:hAnsi="Browallia New" w:cs="Browallia New"/>
          <w:sz w:val="28"/>
          <w:szCs w:val="28"/>
          <w:cs/>
          <w:lang w:val="en-GB"/>
        </w:rPr>
        <w:tab/>
      </w:r>
    </w:p>
    <w:p w14:paraId="6077AB72" w14:textId="77777777" w:rsidR="009742A9" w:rsidRPr="00C2555B" w:rsidRDefault="009742A9"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ลักษณะการดำเนินธุรกิจ</w:t>
      </w:r>
    </w:p>
    <w:p w14:paraId="69F91BAA"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6F6DAB1D"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cs/>
        </w:rPr>
      </w:pPr>
      <w:r w:rsidRPr="00C2555B">
        <w:rPr>
          <w:rFonts w:ascii="Browallia New" w:hAnsi="Browallia New" w:cs="Browallia New"/>
          <w:spacing w:val="-2"/>
          <w:sz w:val="28"/>
          <w:szCs w:val="28"/>
          <w:cs/>
        </w:rPr>
        <w:t>บริษัท ไมด้า แอสเซ็ท จำกัด (มหาชน)</w:t>
      </w:r>
      <w:r w:rsidRPr="00C2555B">
        <w:rPr>
          <w:rFonts w:ascii="Browallia New" w:hAnsi="Browallia New" w:cs="Browallia New"/>
          <w:spacing w:val="-2"/>
          <w:sz w:val="28"/>
          <w:szCs w:val="28"/>
        </w:rPr>
        <w:t xml:space="preserve"> </w:t>
      </w:r>
      <w:r w:rsidRPr="00C2555B">
        <w:rPr>
          <w:rFonts w:ascii="Browallia New" w:hAnsi="Browallia New" w:cs="Browallia New"/>
          <w:spacing w:val="-2"/>
          <w:sz w:val="28"/>
          <w:szCs w:val="28"/>
          <w:cs/>
        </w:rPr>
        <w:t>(</w:t>
      </w: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บริษัท</w:t>
      </w: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 xml:space="preserve">) ดำเนินกิจการในประเทศไทยโดยทำธุรกิจหลักในการขายและให้บริการเช่าซื้อเครื่องใช้ไฟฟ้า เครื่องใช้และรถจักรยานยนต์ ธุรกิจโรงแรม และธุรกิจพัฒนาอสังหาริมทรัพย์เพื่อขาย </w:t>
      </w:r>
      <w:r w:rsidR="00046E6A" w:rsidRPr="007A2ABF">
        <w:rPr>
          <w:rFonts w:ascii="Browallia New" w:hAnsi="Browallia New" w:cs="Browallia New"/>
          <w:spacing w:val="-2"/>
          <w:sz w:val="28"/>
          <w:szCs w:val="28"/>
          <w:cs/>
        </w:rPr>
        <w:t>ณ วันที่</w:t>
      </w:r>
      <w:r w:rsidR="00046E6A" w:rsidRPr="007A2ABF">
        <w:rPr>
          <w:rFonts w:ascii="Browallia New" w:hAnsi="Browallia New" w:cs="Browallia New"/>
          <w:spacing w:val="-2"/>
          <w:sz w:val="28"/>
          <w:szCs w:val="28"/>
        </w:rPr>
        <w:t xml:space="preserve"> 31</w:t>
      </w:r>
      <w:r w:rsidR="00046E6A" w:rsidRPr="007A2ABF">
        <w:rPr>
          <w:rFonts w:ascii="Browallia New" w:hAnsi="Browallia New" w:cs="Browallia New"/>
          <w:spacing w:val="-2"/>
          <w:sz w:val="28"/>
          <w:szCs w:val="28"/>
          <w:cs/>
        </w:rPr>
        <w:t xml:space="preserve"> มีนาคม </w:t>
      </w:r>
      <w:r w:rsidR="00046E6A" w:rsidRPr="007A2ABF">
        <w:rPr>
          <w:rFonts w:ascii="Browallia New" w:hAnsi="Browallia New" w:cs="Browallia New"/>
          <w:spacing w:val="-2"/>
          <w:sz w:val="28"/>
          <w:szCs w:val="28"/>
        </w:rPr>
        <w:t>2562</w:t>
      </w:r>
      <w:r w:rsidR="00046E6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 xml:space="preserve">บริษัทมีสาขาในกรุงเทพมหานครและต่างจังหวัดรวม </w:t>
      </w:r>
      <w:r w:rsidR="004970EE" w:rsidRPr="007A2ABF">
        <w:rPr>
          <w:rFonts w:ascii="Browallia New" w:hAnsi="Browallia New" w:cs="Browallia New"/>
          <w:spacing w:val="-2"/>
          <w:sz w:val="28"/>
          <w:szCs w:val="28"/>
        </w:rPr>
        <w:t>101</w:t>
      </w:r>
      <w:r w:rsidRPr="00C2555B">
        <w:rPr>
          <w:rFonts w:ascii="Browallia New" w:hAnsi="Browallia New" w:cs="Browallia New"/>
          <w:spacing w:val="-2"/>
          <w:sz w:val="28"/>
          <w:szCs w:val="28"/>
        </w:rPr>
        <w:t xml:space="preserve"> </w:t>
      </w:r>
      <w:r w:rsidRPr="00C2555B">
        <w:rPr>
          <w:rFonts w:ascii="Browallia New" w:hAnsi="Browallia New" w:cs="Browallia New"/>
          <w:spacing w:val="-2"/>
          <w:sz w:val="28"/>
          <w:szCs w:val="28"/>
          <w:cs/>
        </w:rPr>
        <w:t xml:space="preserve">สาขา บริษัทมีบริษัทย่อยดำเนินธุรกิจประเภทต่างๆ เช่น </w:t>
      </w:r>
      <w:r w:rsidR="00084B49" w:rsidRPr="00C2555B">
        <w:rPr>
          <w:rFonts w:ascii="Browallia New" w:hAnsi="Browallia New" w:cs="Browallia New"/>
          <w:spacing w:val="-2"/>
          <w:sz w:val="28"/>
          <w:szCs w:val="28"/>
          <w:cs/>
        </w:rPr>
        <w:t>บริการให้สินเชื่อเช่าซื้อ</w:t>
      </w:r>
      <w:r w:rsidRPr="00C2555B">
        <w:rPr>
          <w:rFonts w:ascii="Browallia New" w:hAnsi="Browallia New" w:cs="Browallia New"/>
          <w:spacing w:val="-2"/>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ธุรกิจบริการและบริหารโรงแรม ธุรกิจให้เช่าสนามกอล์ฟ ธุรกิจตัวแทนขายอสังหาริมทรัพย์ ธุรกิจบริการจัดทำโฆษณาประชาสัมพันธ์และจัดงานกิจกรรม ให้บริการสินเชื่อ การบริหารสินทรัพย์ด้อยคุณภาพ และธุรกิจให้บริการรักษาความปลอดภัย</w:t>
      </w:r>
    </w:p>
    <w:p w14:paraId="6CA1C556"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51C5F2B" w14:textId="77777777" w:rsidR="009742A9" w:rsidRPr="00C2555B" w:rsidRDefault="009742A9"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C2555B"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C2555B" w:rsidRDefault="009742A9" w:rsidP="00C320B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C2555B" w:rsidRDefault="009742A9" w:rsidP="00C320B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C2555B" w:rsidRDefault="009742A9" w:rsidP="007A2ABF">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51"/>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E63AD74" w14:textId="0C97749F" w:rsidR="00E90737" w:rsidRPr="00C2555B" w:rsidRDefault="00E907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งบการเงินระหว่างกาลนี้จัดทำขึ้นตามมาตรฐานการบัญชีฉบับที่ </w:t>
      </w:r>
      <w:r w:rsidRPr="00C2555B">
        <w:rPr>
          <w:rFonts w:ascii="Browallia New" w:hAnsi="Browallia New" w:cs="Browallia New"/>
          <w:spacing w:val="-2"/>
          <w:sz w:val="28"/>
          <w:szCs w:val="28"/>
          <w:lang w:val="en-GB"/>
        </w:rPr>
        <w:t>34</w:t>
      </w:r>
      <w:r w:rsidRPr="00C2555B">
        <w:rPr>
          <w:rFonts w:ascii="Browallia New" w:hAnsi="Browallia New" w:cs="Browallia New"/>
          <w:spacing w:val="-2"/>
          <w:sz w:val="28"/>
          <w:szCs w:val="28"/>
          <w:cs/>
        </w:rPr>
        <w:t xml:space="preserve"> (ปรับปรุง </w:t>
      </w:r>
      <w:r w:rsidRPr="00C2555B">
        <w:rPr>
          <w:rFonts w:ascii="Browallia New" w:hAnsi="Browallia New" w:cs="Browallia New"/>
          <w:spacing w:val="-2"/>
          <w:sz w:val="28"/>
          <w:szCs w:val="28"/>
        </w:rPr>
        <w:t>25</w:t>
      </w:r>
      <w:r w:rsidR="001A233B" w:rsidRPr="00C2555B">
        <w:rPr>
          <w:rFonts w:ascii="Browallia New" w:hAnsi="Browallia New" w:cs="Browallia New"/>
          <w:spacing w:val="-2"/>
          <w:sz w:val="28"/>
          <w:szCs w:val="28"/>
        </w:rPr>
        <w:t>6</w:t>
      </w:r>
      <w:r w:rsidR="00953757" w:rsidRPr="00C2555B">
        <w:rPr>
          <w:rFonts w:ascii="Browallia New" w:hAnsi="Browallia New" w:cs="Browallia New"/>
          <w:spacing w:val="-2"/>
          <w:sz w:val="28"/>
          <w:szCs w:val="28"/>
        </w:rPr>
        <w:t>1</w:t>
      </w:r>
      <w:r w:rsidRPr="00C2555B">
        <w:rPr>
          <w:rFonts w:ascii="Browallia New" w:hAnsi="Browallia New" w:cs="Browallia New"/>
          <w:spacing w:val="-2"/>
          <w:sz w:val="28"/>
          <w:szCs w:val="28"/>
          <w:cs/>
        </w:rPr>
        <w:t xml:space="preserve">) เรื่อง </w:t>
      </w:r>
      <w:r w:rsidR="00B30A0D"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การรายงาน</w:t>
      </w:r>
      <w:r w:rsidR="00637B27"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ทางการเงินระหว่างกาล</w:t>
      </w:r>
      <w:r w:rsidR="00B30A0D"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 xml:space="preserve"> โดยเลือกเสนองบการเงินระหว่างกาลแบบย่อ อย่างไรก็ตาม ได้มีการขยายการแสดงรายการในงบการเงิน เพิ่มเติมเช่นเดียวกับงบการเงินประจำปี</w:t>
      </w:r>
    </w:p>
    <w:p w14:paraId="1B2A6170"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3E8BE1C" w14:textId="0248EFEB"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C31BB7"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31</w:t>
      </w:r>
      <w:r w:rsidRPr="00C2555B">
        <w:rPr>
          <w:rFonts w:ascii="Browallia New" w:hAnsi="Browallia New" w:cs="Browallia New"/>
          <w:spacing w:val="-2"/>
          <w:sz w:val="28"/>
          <w:szCs w:val="28"/>
          <w:cs/>
        </w:rPr>
        <w:t xml:space="preserve"> ธันวาคม </w:t>
      </w:r>
      <w:r w:rsidR="00344EFA" w:rsidRPr="00C2555B">
        <w:rPr>
          <w:rFonts w:ascii="Browallia New" w:hAnsi="Browallia New" w:cs="Browallia New"/>
          <w:spacing w:val="-2"/>
          <w:sz w:val="28"/>
          <w:szCs w:val="28"/>
        </w:rPr>
        <w:t>2561</w:t>
      </w:r>
    </w:p>
    <w:p w14:paraId="52D20965"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5EBF3DA2" w14:textId="77777777"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C2555B">
        <w:rPr>
          <w:rFonts w:ascii="Browallia New" w:hAnsi="Browallia New" w:cs="Browallia New"/>
          <w:spacing w:val="-2"/>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9AC56CD" w14:textId="1BEB2815" w:rsidR="009742A9" w:rsidRPr="00C2555B"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5D4A7C02" w:rsidR="00857B37" w:rsidRPr="00C2555B"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งบการเงินระหว่างกาลนี้ได้รับอนุมัติจากคณะกรรมการ</w:t>
      </w:r>
      <w:r w:rsidR="00B461C6" w:rsidRPr="00C2555B">
        <w:rPr>
          <w:rFonts w:ascii="Browallia New" w:hAnsi="Browallia New" w:cs="Browallia New"/>
          <w:spacing w:val="-2"/>
          <w:sz w:val="28"/>
          <w:szCs w:val="28"/>
          <w:cs/>
        </w:rPr>
        <w:t>บริษัท</w:t>
      </w:r>
      <w:r w:rsidRPr="00C2555B">
        <w:rPr>
          <w:rFonts w:ascii="Browallia New" w:hAnsi="Browallia New" w:cs="Browallia New"/>
          <w:spacing w:val="-2"/>
          <w:sz w:val="28"/>
          <w:szCs w:val="28"/>
          <w:cs/>
        </w:rPr>
        <w:t xml:space="preserve"> เมื่อวันที่ </w:t>
      </w:r>
      <w:r w:rsidR="00C371C0" w:rsidRPr="00C2555B">
        <w:rPr>
          <w:rFonts w:ascii="Browallia New" w:hAnsi="Browallia New" w:cs="Browallia New"/>
          <w:spacing w:val="-2"/>
          <w:sz w:val="28"/>
          <w:szCs w:val="28"/>
        </w:rPr>
        <w:t xml:space="preserve">15 </w:t>
      </w:r>
      <w:r w:rsidR="00C371C0" w:rsidRPr="00C2555B">
        <w:rPr>
          <w:rFonts w:ascii="Browallia New" w:hAnsi="Browallia New" w:cs="Browallia New"/>
          <w:spacing w:val="-2"/>
          <w:sz w:val="28"/>
          <w:szCs w:val="28"/>
          <w:cs/>
        </w:rPr>
        <w:t>พฤษภาคม</w:t>
      </w:r>
      <w:r w:rsidR="00344EFA" w:rsidRPr="00C2555B">
        <w:rPr>
          <w:rFonts w:ascii="Browallia New" w:hAnsi="Browallia New" w:cs="Browallia New"/>
          <w:spacing w:val="-2"/>
          <w:sz w:val="28"/>
          <w:szCs w:val="28"/>
          <w:cs/>
        </w:rPr>
        <w:t xml:space="preserve"> </w:t>
      </w:r>
      <w:r w:rsidR="00344EFA" w:rsidRPr="00C2555B">
        <w:rPr>
          <w:rFonts w:ascii="Browallia New" w:hAnsi="Browallia New" w:cs="Browallia New"/>
          <w:spacing w:val="-2"/>
          <w:sz w:val="28"/>
          <w:szCs w:val="28"/>
        </w:rPr>
        <w:t>2562</w:t>
      </w:r>
    </w:p>
    <w:p w14:paraId="265B61B2" w14:textId="77777777" w:rsidR="00857B37" w:rsidRPr="00C2555B"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DE9B4C" w14:textId="77777777" w:rsidR="007325A6" w:rsidRPr="00C2555B" w:rsidRDefault="00F46B25" w:rsidP="00C320BC">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13F88B54" w14:textId="77777777" w:rsidR="007325A6" w:rsidRPr="00C2555B" w:rsidRDefault="007325A6" w:rsidP="00C320BC">
      <w:pPr>
        <w:spacing w:line="240" w:lineRule="auto"/>
        <w:ind w:left="720"/>
        <w:jc w:val="thaiDistribute"/>
        <w:rPr>
          <w:rFonts w:ascii="Browallia New" w:hAnsi="Browallia New" w:cs="Browallia New"/>
          <w:spacing w:val="-4"/>
          <w:sz w:val="28"/>
          <w:szCs w:val="28"/>
          <w:lang w:val="en-GB"/>
        </w:rPr>
      </w:pPr>
    </w:p>
    <w:p w14:paraId="44288845" w14:textId="29E06820" w:rsidR="00995C82" w:rsidRPr="00C2555B" w:rsidRDefault="00956183"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rPr>
      </w:pPr>
      <w:r w:rsidRPr="00C2555B">
        <w:rPr>
          <w:rFonts w:ascii="Browallia New" w:hAnsi="Browallia New" w:cs="Browallia New"/>
          <w:spacing w:val="-4"/>
          <w:sz w:val="28"/>
          <w:szCs w:val="28"/>
          <w:cs/>
        </w:rPr>
        <w:t>รายการบัญชีกับบริษัทย่อยที่มีสาระสำคัญได้ถูกหักออกจากงบการเงินรวมแล้ว</w:t>
      </w:r>
    </w:p>
    <w:p w14:paraId="0885A4AD" w14:textId="77777777" w:rsidR="00E90737" w:rsidRPr="00C2555B" w:rsidRDefault="00E90737" w:rsidP="0093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2"/>
          <w:szCs w:val="22"/>
          <w:lang w:val="en-GB"/>
        </w:rPr>
      </w:pPr>
    </w:p>
    <w:p w14:paraId="5D52974A" w14:textId="5FCA81F8" w:rsidR="00956183" w:rsidRPr="00C2555B" w:rsidRDefault="00956183"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pacing w:val="-4"/>
          <w:sz w:val="28"/>
          <w:szCs w:val="28"/>
          <w:lang w:val="en-GB"/>
        </w:rPr>
      </w:pPr>
      <w:r w:rsidRPr="00C2555B">
        <w:rPr>
          <w:rFonts w:ascii="Browallia New" w:hAnsi="Browallia New" w:cs="Browallia New"/>
          <w:spacing w:val="-4"/>
          <w:sz w:val="28"/>
          <w:szCs w:val="28"/>
          <w:cs/>
        </w:rPr>
        <w:t>งบการเงินรวมนี้ได้จัดทำขึ้นโดยใช้นโยบายการบัญชีเดียวกันสำหรับรายการบัญชีที่เหมือนกันหรือเหตุการณ์</w:t>
      </w:r>
      <w:r w:rsidR="00C31BB7" w:rsidRPr="00C2555B">
        <w:rPr>
          <w:rFonts w:ascii="Browallia New" w:hAnsi="Browallia New" w:cs="Browallia New"/>
          <w:spacing w:val="-4"/>
          <w:sz w:val="28"/>
          <w:szCs w:val="28"/>
          <w:cs/>
        </w:rPr>
        <w:t xml:space="preserve">                </w:t>
      </w:r>
      <w:r w:rsidRPr="00C2555B">
        <w:rPr>
          <w:rFonts w:ascii="Browallia New" w:hAnsi="Browallia New" w:cs="Browallia New"/>
          <w:spacing w:val="-4"/>
          <w:sz w:val="28"/>
          <w:szCs w:val="28"/>
          <w:cs/>
        </w:rPr>
        <w:t>ทางบัญชีที่คล้ายคลึงกันสำหรับการจัดทำงบการเงินเฉพาะของบริษัท</w:t>
      </w:r>
    </w:p>
    <w:p w14:paraId="24126D32" w14:textId="77777777" w:rsidR="00956183" w:rsidRPr="00C2555B" w:rsidRDefault="00956183" w:rsidP="00C320BC">
      <w:pPr>
        <w:tabs>
          <w:tab w:val="clear" w:pos="227"/>
          <w:tab w:val="clear" w:pos="454"/>
          <w:tab w:val="clear" w:pos="680"/>
          <w:tab w:val="left" w:pos="720"/>
        </w:tabs>
        <w:spacing w:line="240" w:lineRule="auto"/>
        <w:ind w:left="851"/>
        <w:jc w:val="thaiDistribute"/>
        <w:rPr>
          <w:rFonts w:ascii="Browallia New" w:hAnsi="Browallia New" w:cs="Browallia New"/>
          <w:spacing w:val="-4"/>
          <w:sz w:val="22"/>
          <w:szCs w:val="22"/>
        </w:rPr>
      </w:pPr>
    </w:p>
    <w:p w14:paraId="03B0FEB6" w14:textId="77777777" w:rsidR="0011491F" w:rsidRPr="00C2555B" w:rsidRDefault="0011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2555B">
        <w:rPr>
          <w:rFonts w:ascii="Browallia New" w:hAnsi="Browallia New" w:cs="Browallia New"/>
          <w:b/>
          <w:bCs/>
          <w:sz w:val="28"/>
          <w:szCs w:val="28"/>
          <w:cs/>
          <w:lang w:val="en-GB"/>
        </w:rPr>
        <w:br w:type="page"/>
      </w:r>
    </w:p>
    <w:p w14:paraId="26F6893B" w14:textId="6C973051" w:rsidR="005351A2" w:rsidRPr="00C2555B" w:rsidRDefault="00956183"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นโยบายการบัญชีที่สำคัญ</w:t>
      </w:r>
    </w:p>
    <w:p w14:paraId="77A0C852" w14:textId="77777777" w:rsidR="005351A2" w:rsidRPr="007A2ABF" w:rsidRDefault="005351A2" w:rsidP="0007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cs/>
          <w:lang w:val="th-TH"/>
        </w:rPr>
      </w:pPr>
    </w:p>
    <w:p w14:paraId="6AFD2B7D" w14:textId="77777777" w:rsidR="005351A2" w:rsidRPr="00C2555B" w:rsidRDefault="005351A2"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C2555B">
        <w:rPr>
          <w:rFonts w:ascii="Browallia New" w:hAnsi="Browallia New" w:cs="Browallia New"/>
          <w:sz w:val="28"/>
          <w:szCs w:val="28"/>
          <w:lang w:eastAsia="th-TH"/>
        </w:rPr>
        <w:t>31</w:t>
      </w:r>
      <w:r w:rsidRPr="00C2555B">
        <w:rPr>
          <w:rFonts w:ascii="Browallia New" w:hAnsi="Browallia New" w:cs="Browallia New"/>
          <w:sz w:val="28"/>
          <w:szCs w:val="28"/>
          <w:cs/>
          <w:lang w:eastAsia="th-TH"/>
        </w:rPr>
        <w:t xml:space="preserve"> ธันวาคม </w:t>
      </w:r>
      <w:r w:rsidRPr="00C2555B">
        <w:rPr>
          <w:rFonts w:ascii="Browallia New" w:hAnsi="Browallia New" w:cs="Browallia New"/>
          <w:sz w:val="28"/>
          <w:szCs w:val="28"/>
          <w:lang w:eastAsia="th-TH"/>
        </w:rPr>
        <w:t>2561</w:t>
      </w:r>
      <w:r w:rsidRPr="00C2555B">
        <w:rPr>
          <w:rFonts w:ascii="Browallia New" w:hAnsi="Browallia New" w:cs="Browallia New"/>
          <w:sz w:val="28"/>
          <w:szCs w:val="28"/>
          <w:cs/>
          <w:lang w:eastAsia="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2555B">
        <w:rPr>
          <w:rFonts w:ascii="Browallia New" w:hAnsi="Browallia New" w:cs="Browallia New"/>
          <w:sz w:val="28"/>
          <w:szCs w:val="28"/>
          <w:lang w:eastAsia="th-TH"/>
        </w:rPr>
        <w:t>1</w:t>
      </w:r>
      <w:r w:rsidRPr="00C2555B">
        <w:rPr>
          <w:rFonts w:ascii="Browallia New" w:hAnsi="Browallia New" w:cs="Browallia New"/>
          <w:sz w:val="28"/>
          <w:szCs w:val="28"/>
          <w:cs/>
          <w:lang w:eastAsia="th-TH"/>
        </w:rPr>
        <w:t xml:space="preserve"> มกราคม </w:t>
      </w:r>
      <w:r w:rsidRPr="00C2555B">
        <w:rPr>
          <w:rFonts w:ascii="Browallia New" w:hAnsi="Browallia New" w:cs="Browallia New"/>
          <w:sz w:val="28"/>
          <w:szCs w:val="28"/>
          <w:lang w:eastAsia="th-TH"/>
        </w:rPr>
        <w:t>2562</w:t>
      </w:r>
    </w:p>
    <w:p w14:paraId="0D7A4C01" w14:textId="77777777" w:rsidR="005351A2" w:rsidRPr="00C2555B" w:rsidRDefault="005351A2" w:rsidP="005351A2">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2"/>
          <w:szCs w:val="22"/>
        </w:rPr>
      </w:pPr>
    </w:p>
    <w:p w14:paraId="27C283ED"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มาตรฐานการรายงานทางการเงิน ฉบับที่ </w:t>
      </w:r>
      <w:r w:rsidRPr="00C2555B">
        <w:rPr>
          <w:rFonts w:ascii="Browallia New" w:hAnsi="Browallia New" w:cs="Browallia New"/>
          <w:color w:val="auto"/>
          <w:sz w:val="28"/>
          <w:szCs w:val="28"/>
        </w:rPr>
        <w:t>15</w:t>
      </w:r>
      <w:r w:rsidRPr="00C2555B">
        <w:rPr>
          <w:rFonts w:ascii="Browallia New" w:hAnsi="Browallia New" w:cs="Browallia New"/>
          <w:color w:val="auto"/>
          <w:sz w:val="28"/>
          <w:szCs w:val="28"/>
          <w:cs/>
        </w:rPr>
        <w:t xml:space="preserve"> เรื่อง “รายได้จากสัญญาที่ทำกับลูกค้า” </w:t>
      </w:r>
    </w:p>
    <w:p w14:paraId="6C4BF276" w14:textId="77777777" w:rsidR="005351A2" w:rsidRPr="007A2ABF" w:rsidRDefault="005351A2" w:rsidP="005351A2">
      <w:pPr>
        <w:pStyle w:val="CordiaNew"/>
        <w:tabs>
          <w:tab w:val="clear" w:pos="4153"/>
          <w:tab w:val="left" w:pos="426"/>
        </w:tabs>
        <w:ind w:left="720"/>
        <w:jc w:val="thaiDistribute"/>
        <w:rPr>
          <w:rFonts w:ascii="Browallia New" w:hAnsi="Browallia New" w:cs="Browallia New"/>
          <w:color w:val="auto"/>
          <w:sz w:val="28"/>
          <w:szCs w:val="28"/>
        </w:rPr>
      </w:pPr>
    </w:p>
    <w:p w14:paraId="38A19121" w14:textId="77777777" w:rsidR="005351A2" w:rsidRPr="00C2555B"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มาตรฐานการรายงานทางการเงิน ฉบับที่ </w:t>
      </w:r>
      <w:r w:rsidRPr="00C2555B">
        <w:rPr>
          <w:rFonts w:ascii="Browallia New" w:hAnsi="Browallia New" w:cs="Browallia New"/>
          <w:color w:val="auto"/>
          <w:sz w:val="28"/>
          <w:szCs w:val="28"/>
        </w:rPr>
        <w:t>15</w:t>
      </w:r>
      <w:r w:rsidRPr="00C2555B">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Pr="00C2555B">
        <w:rPr>
          <w:rFonts w:ascii="Browallia New" w:hAnsi="Browallia New" w:cs="Browallia New"/>
          <w:color w:val="auto"/>
          <w:sz w:val="28"/>
          <w:szCs w:val="28"/>
        </w:rPr>
        <w:t>1</w:t>
      </w:r>
      <w:r w:rsidRPr="00C2555B">
        <w:rPr>
          <w:rFonts w:ascii="Browallia New" w:hAnsi="Browallia New" w:cs="Browallia New"/>
          <w:color w:val="auto"/>
          <w:sz w:val="28"/>
          <w:szCs w:val="28"/>
          <w:cs/>
        </w:rPr>
        <w:t xml:space="preserve"> มกราคม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C2555B">
        <w:rPr>
          <w:rFonts w:ascii="Browallia New" w:hAnsi="Browallia New" w:cs="Browallia New"/>
          <w:color w:val="auto"/>
          <w:sz w:val="28"/>
          <w:szCs w:val="28"/>
        </w:rPr>
        <w:t>18</w:t>
      </w:r>
      <w:r w:rsidRPr="00C2555B">
        <w:rPr>
          <w:rFonts w:ascii="Browallia New" w:hAnsi="Browallia New" w:cs="Browallia New"/>
          <w:color w:val="auto"/>
          <w:sz w:val="28"/>
          <w:szCs w:val="28"/>
          <w:cs/>
        </w:rPr>
        <w:t xml:space="preserve"> เรื่อง “รายได้” มาตรฐานการบัญชี ฉบับที่ </w:t>
      </w:r>
      <w:r w:rsidRPr="00C2555B">
        <w:rPr>
          <w:rFonts w:ascii="Browallia New" w:hAnsi="Browallia New" w:cs="Browallia New"/>
          <w:color w:val="auto"/>
          <w:sz w:val="28"/>
          <w:szCs w:val="28"/>
        </w:rPr>
        <w:t>11</w:t>
      </w:r>
      <w:r w:rsidRPr="00C2555B">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บรู้รายได้โดยพิจารณาจากการควบคุม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294966FF" w14:textId="77777777" w:rsidR="005351A2" w:rsidRPr="007A2ABF" w:rsidRDefault="005351A2" w:rsidP="005351A2">
      <w:pPr>
        <w:tabs>
          <w:tab w:val="clear" w:pos="227"/>
          <w:tab w:val="clear" w:pos="454"/>
          <w:tab w:val="left" w:pos="810"/>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00010D79"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ประกาศอื่นๆ</w:t>
      </w:r>
    </w:p>
    <w:p w14:paraId="436E7D59" w14:textId="77777777" w:rsidR="005351A2" w:rsidRPr="007A2ABF" w:rsidRDefault="005351A2" w:rsidP="005351A2">
      <w:pPr>
        <w:pStyle w:val="CordiaNew"/>
        <w:tabs>
          <w:tab w:val="clear" w:pos="4153"/>
          <w:tab w:val="left" w:pos="426"/>
        </w:tabs>
        <w:ind w:left="720"/>
        <w:jc w:val="thaiDistribute"/>
        <w:rPr>
          <w:rFonts w:ascii="Browallia New" w:hAnsi="Browallia New" w:cs="Browallia New"/>
          <w:color w:val="auto"/>
          <w:sz w:val="28"/>
          <w:szCs w:val="28"/>
        </w:rPr>
      </w:pPr>
    </w:p>
    <w:p w14:paraId="00CBA77D" w14:textId="77777777" w:rsidR="005351A2" w:rsidRPr="00C2555B"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 xml:space="preserve">ประกาศอื่น ๆ ที่มีผลตั้งแต่วันที่ </w:t>
      </w:r>
      <w:r w:rsidRPr="00C2555B">
        <w:rPr>
          <w:rFonts w:ascii="Browallia New" w:hAnsi="Browallia New" w:cs="Browallia New"/>
          <w:color w:val="auto"/>
          <w:sz w:val="28"/>
          <w:szCs w:val="28"/>
        </w:rPr>
        <w:t>1</w:t>
      </w:r>
      <w:r w:rsidRPr="00C2555B">
        <w:rPr>
          <w:rFonts w:ascii="Browallia New" w:hAnsi="Browallia New" w:cs="Browallia New"/>
          <w:color w:val="auto"/>
          <w:sz w:val="28"/>
          <w:szCs w:val="28"/>
          <w:cs/>
        </w:rPr>
        <w:t xml:space="preserve"> มกราคม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 รวมถึงแนวทางการบัญชีสำหรับผู้ใช้มาตรฐาน</w:t>
      </w:r>
      <w:r w:rsidRPr="00C2555B">
        <w:rPr>
          <w:rFonts w:ascii="Browallia New" w:hAnsi="Browallia New" w:cs="Browallia New"/>
          <w:color w:val="auto"/>
          <w:sz w:val="28"/>
          <w:szCs w:val="28"/>
        </w:rPr>
        <w:t xml:space="preserve"> </w:t>
      </w:r>
    </w:p>
    <w:p w14:paraId="1FE513D2" w14:textId="77777777" w:rsidR="005351A2" w:rsidRPr="007A2ABF" w:rsidRDefault="005351A2" w:rsidP="005351A2">
      <w:pPr>
        <w:pStyle w:val="CordiaNew"/>
        <w:tabs>
          <w:tab w:val="clear" w:pos="4153"/>
          <w:tab w:val="left" w:pos="810"/>
        </w:tabs>
        <w:ind w:left="720"/>
        <w:jc w:val="thaiDistribute"/>
        <w:rPr>
          <w:rFonts w:ascii="Browallia New" w:hAnsi="Browallia New" w:cs="Browallia New"/>
          <w:color w:val="auto"/>
          <w:sz w:val="28"/>
          <w:szCs w:val="28"/>
        </w:rPr>
      </w:pPr>
    </w:p>
    <w:p w14:paraId="3236159D" w14:textId="77777777" w:rsidR="005351A2" w:rsidRPr="00C2555B" w:rsidRDefault="005351A2"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อย่างไรก็ตาม การนำมาตรฐานการรายงานทางการเงินและประกาศอื่นๆ ดังกล่าวมาถือปฏิบัติ ไม่มีผลกระทบที่เป็นสาระสำคัญกับงบการเงินระหว่างกาลของบริษัทและบริษัทย่อย</w:t>
      </w:r>
    </w:p>
    <w:p w14:paraId="5FE80176" w14:textId="77777777" w:rsidR="005351A2" w:rsidRPr="007A2ABF" w:rsidRDefault="005351A2"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p>
    <w:p w14:paraId="628CF0C2" w14:textId="77777777" w:rsidR="005351A2" w:rsidRPr="00C2555B" w:rsidRDefault="005351A2"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 xml:space="preserve">มาตรฐานการรายงานทางการเงินฉบับใหม่ที่ประกาศโดยสภาวิชาชีพบัญชี ซึ่งจะมีผลตั้งแต่วันที่ </w:t>
      </w:r>
      <w:r w:rsidRPr="00C2555B">
        <w:rPr>
          <w:rFonts w:ascii="Browallia New" w:hAnsi="Browallia New" w:cs="Browallia New"/>
          <w:sz w:val="28"/>
          <w:szCs w:val="28"/>
          <w:lang w:eastAsia="th-TH"/>
        </w:rPr>
        <w:t xml:space="preserve">1 </w:t>
      </w:r>
      <w:r w:rsidRPr="00C2555B">
        <w:rPr>
          <w:rFonts w:ascii="Browallia New" w:hAnsi="Browallia New" w:cs="Browallia New"/>
          <w:sz w:val="28"/>
          <w:szCs w:val="28"/>
          <w:cs/>
          <w:lang w:eastAsia="th-TH"/>
        </w:rPr>
        <w:t xml:space="preserve">มกราคม </w:t>
      </w:r>
      <w:r w:rsidRPr="00C2555B">
        <w:rPr>
          <w:rFonts w:ascii="Browallia New" w:hAnsi="Browallia New" w:cs="Browallia New"/>
          <w:sz w:val="28"/>
          <w:szCs w:val="28"/>
          <w:lang w:eastAsia="th-TH"/>
        </w:rPr>
        <w:t>2563</w:t>
      </w:r>
      <w:r w:rsidRPr="00C2555B">
        <w:rPr>
          <w:rFonts w:ascii="Browallia New" w:hAnsi="Browallia New" w:cs="Browallia New"/>
          <w:sz w:val="28"/>
          <w:szCs w:val="28"/>
          <w:cs/>
          <w:lang w:eastAsia="th-TH"/>
        </w:rPr>
        <w:t xml:space="preserve"> ประกอบด้วย </w:t>
      </w:r>
    </w:p>
    <w:p w14:paraId="53FD1F63" w14:textId="77777777" w:rsidR="005351A2" w:rsidRPr="007A2ABF" w:rsidRDefault="005351A2" w:rsidP="005351A2">
      <w:pPr>
        <w:pStyle w:val="CordiaNew"/>
        <w:tabs>
          <w:tab w:val="clear" w:pos="4153"/>
          <w:tab w:val="left" w:pos="426"/>
        </w:tabs>
        <w:ind w:left="360"/>
        <w:jc w:val="thaiDistribute"/>
        <w:rPr>
          <w:rFonts w:ascii="Browallia New" w:hAnsi="Browallia New" w:cs="Browallia New"/>
          <w:color w:val="auto"/>
          <w:lang w:val="th-TH"/>
        </w:rPr>
      </w:pPr>
    </w:p>
    <w:p w14:paraId="30A9FBCC" w14:textId="77777777" w:rsidR="005351A2" w:rsidRPr="00C2555B" w:rsidRDefault="005351A2" w:rsidP="000702C8">
      <w:pPr>
        <w:pStyle w:val="CordiaNew"/>
        <w:numPr>
          <w:ilvl w:val="0"/>
          <w:numId w:val="41"/>
        </w:numPr>
        <w:tabs>
          <w:tab w:val="clear" w:pos="4153"/>
          <w:tab w:val="clear" w:pos="8306"/>
          <w:tab w:val="left" w:pos="720"/>
        </w:tabs>
        <w:ind w:left="450" w:firstLine="0"/>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t>มาตรฐาน</w:t>
      </w:r>
      <w:r w:rsidRPr="00C2555B">
        <w:rPr>
          <w:rFonts w:ascii="Browallia New" w:hAnsi="Browallia New" w:cs="Browallia New"/>
          <w:color w:val="auto"/>
          <w:sz w:val="28"/>
          <w:szCs w:val="28"/>
          <w:cs/>
          <w:lang w:val="th-TH"/>
        </w:rPr>
        <w:t xml:space="preserve">การรายงานทางการเงิน ฉบับที่ </w:t>
      </w:r>
      <w:r w:rsidRPr="00C2555B">
        <w:rPr>
          <w:rFonts w:ascii="Browallia New" w:hAnsi="Browallia New" w:cs="Browallia New"/>
          <w:color w:val="auto"/>
          <w:sz w:val="28"/>
          <w:szCs w:val="28"/>
        </w:rPr>
        <w:t xml:space="preserve">16 </w:t>
      </w:r>
      <w:r w:rsidRPr="00C2555B">
        <w:rPr>
          <w:rFonts w:ascii="Browallia New" w:hAnsi="Browallia New" w:cs="Browallia New"/>
          <w:color w:val="auto"/>
          <w:sz w:val="28"/>
          <w:szCs w:val="28"/>
          <w:cs/>
        </w:rPr>
        <w:t xml:space="preserve">เรื่อง </w:t>
      </w:r>
      <w:r w:rsidRPr="00C2555B">
        <w:rPr>
          <w:rFonts w:ascii="Browallia New" w:hAnsi="Browallia New" w:cs="Browallia New"/>
          <w:color w:val="auto"/>
          <w:sz w:val="28"/>
          <w:szCs w:val="28"/>
        </w:rPr>
        <w:t>“</w:t>
      </w:r>
      <w:r w:rsidRPr="00C2555B">
        <w:rPr>
          <w:rFonts w:ascii="Browallia New" w:hAnsi="Browallia New" w:cs="Browallia New"/>
          <w:color w:val="auto"/>
          <w:sz w:val="28"/>
          <w:szCs w:val="28"/>
          <w:cs/>
        </w:rPr>
        <w:t>สัญญาเช่า</w:t>
      </w:r>
      <w:r w:rsidRPr="00C2555B">
        <w:rPr>
          <w:rFonts w:ascii="Browallia New" w:hAnsi="Browallia New" w:cs="Browallia New"/>
          <w:color w:val="auto"/>
          <w:sz w:val="28"/>
          <w:szCs w:val="28"/>
        </w:rPr>
        <w:t>”</w:t>
      </w:r>
    </w:p>
    <w:p w14:paraId="042D8AFE" w14:textId="77777777" w:rsidR="005351A2" w:rsidRPr="007A2ABF" w:rsidRDefault="005351A2" w:rsidP="005351A2">
      <w:pPr>
        <w:pStyle w:val="CordiaNew"/>
        <w:tabs>
          <w:tab w:val="clear" w:pos="4153"/>
          <w:tab w:val="left" w:pos="426"/>
        </w:tabs>
        <w:ind w:left="360"/>
        <w:jc w:val="thaiDistribute"/>
        <w:rPr>
          <w:rFonts w:ascii="Browallia New" w:hAnsi="Browallia New" w:cs="Browallia New"/>
          <w:color w:val="auto"/>
        </w:rPr>
      </w:pPr>
    </w:p>
    <w:p w14:paraId="6239E97E" w14:textId="77777777" w:rsidR="005351A2" w:rsidRPr="00C2555B" w:rsidRDefault="005351A2" w:rsidP="005351A2">
      <w:pPr>
        <w:pStyle w:val="CordiaNew"/>
        <w:tabs>
          <w:tab w:val="clear" w:pos="4153"/>
          <w:tab w:val="left" w:pos="720"/>
        </w:tabs>
        <w:ind w:left="720"/>
        <w:jc w:val="thaiDistribute"/>
        <w:rPr>
          <w:rFonts w:ascii="Browallia New" w:hAnsi="Browallia New" w:cs="Browallia New"/>
          <w:color w:val="auto"/>
          <w:sz w:val="28"/>
          <w:szCs w:val="28"/>
          <w:cs/>
        </w:rPr>
      </w:pPr>
      <w:r w:rsidRPr="00C2555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67E95F28" w14:textId="77777777" w:rsidR="005351A2" w:rsidRPr="007A2ABF" w:rsidRDefault="005351A2" w:rsidP="005351A2">
      <w:pPr>
        <w:pStyle w:val="CordiaNew"/>
        <w:tabs>
          <w:tab w:val="clear" w:pos="4153"/>
          <w:tab w:val="left" w:pos="426"/>
        </w:tabs>
        <w:ind w:left="360"/>
        <w:jc w:val="thaiDistribute"/>
        <w:rPr>
          <w:rFonts w:ascii="Browallia New" w:hAnsi="Browallia New" w:cs="Browallia New"/>
          <w:color w:val="auto"/>
        </w:rPr>
      </w:pPr>
    </w:p>
    <w:p w14:paraId="7EF4627C" w14:textId="4B07277D" w:rsidR="005351A2" w:rsidRPr="00C2555B" w:rsidRDefault="005351A2" w:rsidP="000702C8">
      <w:pPr>
        <w:pStyle w:val="CordiaNew"/>
        <w:numPr>
          <w:ilvl w:val="0"/>
          <w:numId w:val="41"/>
        </w:numPr>
        <w:tabs>
          <w:tab w:val="clear" w:pos="4153"/>
          <w:tab w:val="clear" w:pos="8306"/>
          <w:tab w:val="left" w:pos="720"/>
        </w:tabs>
        <w:ind w:hanging="270"/>
        <w:jc w:val="thaiDistribute"/>
        <w:rPr>
          <w:rFonts w:ascii="Browallia New" w:hAnsi="Browallia New" w:cs="Browallia New"/>
          <w:color w:val="auto"/>
          <w:sz w:val="28"/>
          <w:szCs w:val="28"/>
          <w:lang w:val="th-TH"/>
        </w:rPr>
      </w:pPr>
      <w:r w:rsidRPr="00C2555B">
        <w:rPr>
          <w:rFonts w:ascii="Browallia New" w:hAnsi="Browallia New" w:cs="Browallia New"/>
          <w:color w:val="auto"/>
          <w:sz w:val="28"/>
          <w:szCs w:val="28"/>
          <w:cs/>
        </w:rPr>
        <w:t>มาตรฐาน</w:t>
      </w:r>
      <w:r w:rsidRPr="00C2555B">
        <w:rPr>
          <w:rFonts w:ascii="Browallia New" w:hAnsi="Browallia New" w:cs="Browallia New"/>
          <w:color w:val="auto"/>
          <w:sz w:val="28"/>
          <w:szCs w:val="28"/>
          <w:cs/>
          <w:lang w:val="th-TH"/>
        </w:rPr>
        <w:t xml:space="preserve">การรายงานทางการเงิน ฉบับที่ </w:t>
      </w:r>
      <w:r w:rsidR="006865F7" w:rsidRPr="006865F7">
        <w:rPr>
          <w:rFonts w:ascii="Browallia New" w:hAnsi="Browallia New" w:cs="Browallia New"/>
          <w:color w:val="auto"/>
          <w:sz w:val="28"/>
          <w:szCs w:val="28"/>
        </w:rPr>
        <w:t>9</w:t>
      </w:r>
      <w:r w:rsidRPr="00C2555B">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6865F7" w:rsidRPr="006865F7">
        <w:rPr>
          <w:rFonts w:ascii="Browallia New" w:hAnsi="Browallia New" w:cs="Browallia New"/>
          <w:color w:val="auto"/>
          <w:sz w:val="28"/>
          <w:szCs w:val="28"/>
        </w:rPr>
        <w:t>32</w:t>
      </w:r>
      <w:r w:rsidRPr="00C2555B">
        <w:rPr>
          <w:rFonts w:ascii="Browallia New" w:hAnsi="Browallia New" w:cs="Browallia New"/>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 </w:t>
      </w:r>
      <w:r w:rsidR="006865F7" w:rsidRPr="006865F7">
        <w:rPr>
          <w:rFonts w:ascii="Browallia New" w:hAnsi="Browallia New" w:cs="Browallia New"/>
          <w:color w:val="auto"/>
          <w:sz w:val="28"/>
          <w:szCs w:val="28"/>
        </w:rPr>
        <w:t>7</w:t>
      </w:r>
      <w:r w:rsidRPr="00C2555B">
        <w:rPr>
          <w:rFonts w:ascii="Browallia New" w:hAnsi="Browallia New" w:cs="Browallia New"/>
          <w:color w:val="auto"/>
          <w:sz w:val="28"/>
          <w:szCs w:val="28"/>
          <w:cs/>
          <w:lang w:val="th-TH"/>
        </w:rPr>
        <w:t xml:space="preserve"> เรื่อง “การเปิดเผยข้อมูลสำหรับเครื่องมือทางการเงิน” การตีความมาตรฐานการรายงานทางการเงิน ฉบับที่ </w:t>
      </w:r>
      <w:r w:rsidR="006865F7" w:rsidRPr="006865F7">
        <w:rPr>
          <w:rFonts w:ascii="Browallia New" w:hAnsi="Browallia New" w:cs="Browallia New"/>
          <w:color w:val="auto"/>
          <w:sz w:val="28"/>
          <w:szCs w:val="28"/>
        </w:rPr>
        <w:t>16</w:t>
      </w:r>
      <w:r w:rsidRPr="00C2555B">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6865F7" w:rsidRPr="006865F7">
        <w:rPr>
          <w:rFonts w:ascii="Browallia New" w:hAnsi="Browallia New" w:cs="Browallia New"/>
          <w:color w:val="auto"/>
          <w:sz w:val="28"/>
          <w:szCs w:val="28"/>
        </w:rPr>
        <w:t>19</w:t>
      </w:r>
      <w:r w:rsidRPr="00C2555B">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007330E7" w14:textId="3AD2EC9A" w:rsidR="005351A2" w:rsidRDefault="005351A2" w:rsidP="005351A2">
      <w:pPr>
        <w:pStyle w:val="CordiaNew"/>
        <w:tabs>
          <w:tab w:val="clear" w:pos="4153"/>
          <w:tab w:val="left" w:pos="426"/>
        </w:tabs>
        <w:ind w:left="360"/>
        <w:jc w:val="thaiDistribute"/>
        <w:rPr>
          <w:rFonts w:ascii="Browallia New" w:hAnsi="Browallia New" w:cs="Browallia New"/>
          <w:color w:val="auto"/>
          <w:sz w:val="28"/>
          <w:szCs w:val="28"/>
          <w:lang w:val="th-TH"/>
        </w:rPr>
      </w:pPr>
    </w:p>
    <w:p w14:paraId="48CBB253" w14:textId="77777777" w:rsidR="00681B1D" w:rsidRPr="007A2ABF" w:rsidRDefault="00681B1D" w:rsidP="005351A2">
      <w:pPr>
        <w:pStyle w:val="CordiaNew"/>
        <w:tabs>
          <w:tab w:val="clear" w:pos="4153"/>
          <w:tab w:val="left" w:pos="426"/>
        </w:tabs>
        <w:ind w:left="360"/>
        <w:jc w:val="thaiDistribute"/>
        <w:rPr>
          <w:rFonts w:ascii="Browallia New" w:hAnsi="Browallia New" w:cs="Browallia New"/>
          <w:color w:val="auto"/>
          <w:sz w:val="28"/>
          <w:szCs w:val="28"/>
          <w:cs/>
          <w:lang w:val="th-TH"/>
        </w:rPr>
      </w:pPr>
    </w:p>
    <w:p w14:paraId="5E27B926" w14:textId="498506F3" w:rsidR="005351A2" w:rsidRDefault="005351A2" w:rsidP="007A2ABF">
      <w:pPr>
        <w:pStyle w:val="CordiaNew"/>
        <w:tabs>
          <w:tab w:val="clear" w:pos="4153"/>
          <w:tab w:val="left" w:pos="900"/>
        </w:tabs>
        <w:ind w:left="423" w:firstLine="18"/>
        <w:jc w:val="thaiDistribute"/>
        <w:rPr>
          <w:rFonts w:ascii="Browallia New" w:hAnsi="Browallia New" w:cs="Browallia New"/>
          <w:color w:val="auto"/>
          <w:sz w:val="28"/>
          <w:szCs w:val="28"/>
        </w:rPr>
      </w:pPr>
      <w:r w:rsidRPr="00C2555B">
        <w:rPr>
          <w:rFonts w:ascii="Browallia New" w:hAnsi="Browallia New" w:cs="Browallia New"/>
          <w:color w:val="auto"/>
          <w:sz w:val="28"/>
          <w:szCs w:val="28"/>
          <w:cs/>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0F68683B" w14:textId="77777777" w:rsidR="00681B1D" w:rsidRPr="007A2ABF" w:rsidRDefault="00681B1D" w:rsidP="000702C8">
      <w:pPr>
        <w:pStyle w:val="CordiaNew"/>
        <w:tabs>
          <w:tab w:val="clear" w:pos="4153"/>
          <w:tab w:val="left" w:pos="426"/>
        </w:tabs>
        <w:ind w:left="450"/>
        <w:jc w:val="thaiDistribute"/>
        <w:rPr>
          <w:rFonts w:ascii="Browallia New" w:hAnsi="Browallia New" w:cs="Browallia New"/>
          <w:color w:val="auto"/>
        </w:rPr>
      </w:pPr>
    </w:p>
    <w:p w14:paraId="7DEC81AA" w14:textId="58E30E66" w:rsidR="005351A2" w:rsidRPr="00C2555B" w:rsidRDefault="005351A2" w:rsidP="0007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th-TH"/>
        </w:rPr>
      </w:pPr>
      <w:r w:rsidRPr="00C2555B">
        <w:rPr>
          <w:rFonts w:ascii="Browallia New" w:hAnsi="Browallia New" w:cs="Browallia New"/>
          <w:sz w:val="28"/>
          <w:szCs w:val="28"/>
          <w:cs/>
          <w:lang w:eastAsia="th-TH"/>
        </w:rPr>
        <w:t>บริษัทและบริษัทย่อยจะนำมาตรฐานการรายงานทางการเงินฉบับใหม่นี้มาถือปฏิบัติ เมื่อมีผลบังคับใช้ ปัจจุบัน</w:t>
      </w:r>
      <w:r w:rsidR="00681B1D">
        <w:rPr>
          <w:rFonts w:ascii="Browallia New" w:hAnsi="Browallia New" w:cs="Browallia New" w:hint="cs"/>
          <w:sz w:val="28"/>
          <w:szCs w:val="28"/>
          <w:cs/>
          <w:lang w:eastAsia="th-TH"/>
        </w:rPr>
        <w:t xml:space="preserve">               </w:t>
      </w:r>
      <w:r w:rsidRPr="00C2555B">
        <w:rPr>
          <w:rFonts w:ascii="Browallia New" w:hAnsi="Browallia New" w:cs="Browallia New"/>
          <w:sz w:val="28"/>
          <w:szCs w:val="28"/>
          <w:cs/>
          <w:lang w:eastAsia="th-TH"/>
        </w:rPr>
        <w:t>ฝ่ายบริหารอยู่ระหว่างการประเมินผลกระทบต่องบการเงินในงวดที่เริ่มต้นใช้มาตรฐานเหล่านี้</w:t>
      </w:r>
    </w:p>
    <w:p w14:paraId="08BECC28" w14:textId="62CADB9A" w:rsidR="00546094" w:rsidRPr="007A2ABF" w:rsidRDefault="0054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p>
    <w:p w14:paraId="383105AC" w14:textId="750CD7C6" w:rsidR="00956183" w:rsidRPr="00C2555B" w:rsidRDefault="00956183" w:rsidP="00DD6BC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7A2ABF"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80E4341" w:rsidR="00956183" w:rsidRPr="00C2555B"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7A2ABF" w:rsidRDefault="00956183" w:rsidP="00C320BC">
      <w:pPr>
        <w:tabs>
          <w:tab w:val="clear" w:pos="680"/>
          <w:tab w:val="left" w:pos="426"/>
        </w:tabs>
        <w:spacing w:line="240" w:lineRule="auto"/>
        <w:ind w:left="426"/>
        <w:jc w:val="thaiDistribute"/>
        <w:rPr>
          <w:rFonts w:ascii="Browallia New" w:hAnsi="Browallia New" w:cs="Browallia New"/>
          <w:sz w:val="24"/>
          <w:szCs w:val="24"/>
        </w:rPr>
      </w:pPr>
    </w:p>
    <w:p w14:paraId="68CB8E72" w14:textId="3AA30CCA" w:rsidR="00DD29A8" w:rsidRPr="00C2555B"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C2555B">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ธันวาคม </w:t>
      </w:r>
      <w:r w:rsidR="004F10CA" w:rsidRPr="00C2555B">
        <w:rPr>
          <w:rFonts w:ascii="Browallia New" w:hAnsi="Browallia New" w:cs="Browallia New"/>
          <w:sz w:val="28"/>
          <w:szCs w:val="28"/>
        </w:rPr>
        <w:t>2561</w:t>
      </w:r>
    </w:p>
    <w:p w14:paraId="67BE4F24" w14:textId="5E5A2831" w:rsidR="001B14BA" w:rsidRPr="007A2ABF" w:rsidRDefault="001B14BA"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4"/>
        </w:tabs>
        <w:spacing w:line="240" w:lineRule="auto"/>
        <w:rPr>
          <w:rFonts w:ascii="Browallia New" w:hAnsi="Browallia New" w:cs="Browallia New"/>
          <w:b/>
          <w:bCs/>
          <w:sz w:val="24"/>
          <w:szCs w:val="24"/>
          <w:lang w:val="en-GB"/>
        </w:rPr>
      </w:pPr>
    </w:p>
    <w:p w14:paraId="28FC3AC1" w14:textId="36C6D966" w:rsidR="002A7C38" w:rsidRPr="00C2555B" w:rsidRDefault="002A7C3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r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สุทธิ</w:t>
      </w:r>
    </w:p>
    <w:p w14:paraId="6F66BC60" w14:textId="77777777" w:rsidR="002A7C38" w:rsidRPr="007A2ABF"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9123" w:type="dxa"/>
        <w:tblInd w:w="426" w:type="dxa"/>
        <w:tblLayout w:type="fixed"/>
        <w:tblLook w:val="0000" w:firstRow="0" w:lastRow="0" w:firstColumn="0" w:lastColumn="0" w:noHBand="0" w:noVBand="0"/>
      </w:tblPr>
      <w:tblGrid>
        <w:gridCol w:w="2332"/>
        <w:gridCol w:w="848"/>
        <w:gridCol w:w="850"/>
        <w:gridCol w:w="822"/>
        <w:gridCol w:w="850"/>
        <w:gridCol w:w="793"/>
        <w:gridCol w:w="828"/>
        <w:gridCol w:w="882"/>
        <w:gridCol w:w="918"/>
      </w:tblGrid>
      <w:tr w:rsidR="002A7C38" w:rsidRPr="00C2555B" w14:paraId="0C54887E" w14:textId="77777777" w:rsidTr="00A56901">
        <w:trPr>
          <w:tblHeader/>
        </w:trPr>
        <w:tc>
          <w:tcPr>
            <w:tcW w:w="2332"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91"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A56901">
        <w:trPr>
          <w:tblHeader/>
        </w:trPr>
        <w:tc>
          <w:tcPr>
            <w:tcW w:w="2332"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91" w:type="dxa"/>
            <w:gridSpan w:val="8"/>
            <w:vAlign w:val="bottom"/>
          </w:tcPr>
          <w:p w14:paraId="359984B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0B07D41F" w14:textId="77777777" w:rsidTr="00A56901">
        <w:trPr>
          <w:tblHeader/>
        </w:trPr>
        <w:tc>
          <w:tcPr>
            <w:tcW w:w="2332" w:type="dxa"/>
          </w:tcPr>
          <w:p w14:paraId="7248228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4619F96"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77777777" w:rsidR="002A7C38" w:rsidRPr="00C2555B" w:rsidRDefault="002A7C38" w:rsidP="00E64F16">
            <w:pPr>
              <w:pBdr>
                <w:bottom w:val="single" w:sz="4" w:space="1" w:color="auto"/>
              </w:pBdr>
              <w:tabs>
                <w:tab w:val="clear" w:pos="680"/>
                <w:tab w:val="clear" w:pos="907"/>
              </w:tabs>
              <w:spacing w:line="240" w:lineRule="auto"/>
              <w:ind w:left="-2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289B331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2A7C38" w:rsidRPr="00C2555B" w:rsidRDefault="002A7C38" w:rsidP="00E64F16">
            <w:pPr>
              <w:tabs>
                <w:tab w:val="clear" w:pos="680"/>
                <w:tab w:val="clear" w:pos="907"/>
              </w:tabs>
              <w:spacing w:line="240" w:lineRule="auto"/>
              <w:ind w:left="-18"/>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2A7C38" w:rsidRPr="00C2555B" w:rsidRDefault="002A7C38" w:rsidP="00E64F1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2A7C38" w:rsidRPr="00C2555B" w:rsidRDefault="002A7C38" w:rsidP="00E64F1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2F6ABD" w:rsidRPr="00C2555B" w14:paraId="0F6F6D64" w14:textId="77777777" w:rsidTr="00637B27">
        <w:trPr>
          <w:tblHeader/>
        </w:trPr>
        <w:tc>
          <w:tcPr>
            <w:tcW w:w="2332" w:type="dxa"/>
          </w:tcPr>
          <w:p w14:paraId="46615612" w14:textId="77777777" w:rsidR="002F6ABD" w:rsidRPr="00C2555B" w:rsidRDefault="002F6ABD" w:rsidP="002F6ABD">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1F2FBBD8" w14:textId="2DCB9AA8" w:rsidR="002F6ABD" w:rsidRPr="00C2555B" w:rsidRDefault="00CA746A" w:rsidP="002F6ABD">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2F6ABD"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50" w:type="dxa"/>
            <w:vAlign w:val="bottom"/>
          </w:tcPr>
          <w:p w14:paraId="05461601" w14:textId="76F8FBCA" w:rsidR="002F6ABD" w:rsidRPr="00C2555B" w:rsidRDefault="002F6ABD" w:rsidP="002F6ABD">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22" w:type="dxa"/>
            <w:vAlign w:val="bottom"/>
          </w:tcPr>
          <w:p w14:paraId="6CC6D13E" w14:textId="5AFDA36A" w:rsidR="002F6ABD" w:rsidRPr="00C2555B" w:rsidRDefault="00CA746A" w:rsidP="002F6ABD">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2F6ABD"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50" w:type="dxa"/>
            <w:vAlign w:val="bottom"/>
          </w:tcPr>
          <w:p w14:paraId="22563029" w14:textId="5AD51506" w:rsidR="002F6ABD" w:rsidRPr="00C2555B" w:rsidRDefault="002F6ABD" w:rsidP="002F6ABD">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93" w:type="dxa"/>
            <w:vAlign w:val="bottom"/>
          </w:tcPr>
          <w:p w14:paraId="5F825974" w14:textId="6A58B186" w:rsidR="002F6ABD" w:rsidRPr="00C2555B" w:rsidRDefault="00CA746A" w:rsidP="002F6ABD">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2F6ABD"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28" w:type="dxa"/>
            <w:vAlign w:val="bottom"/>
          </w:tcPr>
          <w:p w14:paraId="26AE98B3" w14:textId="1DB98156" w:rsidR="002F6ABD" w:rsidRPr="00C2555B" w:rsidRDefault="002F6ABD" w:rsidP="002F6ABD">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82" w:type="dxa"/>
            <w:vAlign w:val="bottom"/>
          </w:tcPr>
          <w:p w14:paraId="1324D18A" w14:textId="3D7AA4AD" w:rsidR="002F6ABD" w:rsidRPr="00C2555B" w:rsidRDefault="00CA746A" w:rsidP="002F6ABD">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2F6ABD"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918" w:type="dxa"/>
            <w:vAlign w:val="bottom"/>
          </w:tcPr>
          <w:p w14:paraId="06874BB1" w14:textId="7F336690" w:rsidR="002F6ABD" w:rsidRPr="00C2555B" w:rsidRDefault="002F6ABD" w:rsidP="002F6ABD">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31ABE086" w14:textId="77777777" w:rsidTr="00637B27">
        <w:trPr>
          <w:trHeight w:val="243"/>
        </w:trPr>
        <w:tc>
          <w:tcPr>
            <w:tcW w:w="2332" w:type="dxa"/>
          </w:tcPr>
          <w:p w14:paraId="40C44F9F" w14:textId="77777777" w:rsidR="002A7C38" w:rsidRPr="00C2555B" w:rsidRDefault="002A7C38" w:rsidP="00E64F16">
            <w:pPr>
              <w:spacing w:line="240" w:lineRule="auto"/>
              <w:ind w:right="-108"/>
              <w:jc w:val="both"/>
              <w:rPr>
                <w:rFonts w:ascii="Browallia New" w:hAnsi="Browallia New" w:cs="Browallia New"/>
                <w:b/>
                <w:bCs/>
                <w:sz w:val="16"/>
                <w:szCs w:val="16"/>
                <w:cs/>
              </w:rPr>
            </w:pPr>
          </w:p>
        </w:tc>
        <w:tc>
          <w:tcPr>
            <w:tcW w:w="848" w:type="dxa"/>
          </w:tcPr>
          <w:p w14:paraId="462F6CBD"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50" w:type="dxa"/>
          </w:tcPr>
          <w:p w14:paraId="246B70AB"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8CE1A13"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25CB2F75"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7EE86C33"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28" w:type="dxa"/>
          </w:tcPr>
          <w:p w14:paraId="358BD26B"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82" w:type="dxa"/>
          </w:tcPr>
          <w:p w14:paraId="5014304E" w14:textId="77777777" w:rsidR="002A7C38" w:rsidRPr="00C2555B" w:rsidRDefault="002A7C38" w:rsidP="00E64F16">
            <w:pPr>
              <w:pStyle w:val="InsideAddress"/>
              <w:tabs>
                <w:tab w:val="decimal" w:pos="792"/>
              </w:tabs>
              <w:ind w:left="-114"/>
              <w:rPr>
                <w:rFonts w:ascii="Browallia New" w:hAnsi="Browallia New" w:cs="Browallia New"/>
                <w:sz w:val="16"/>
                <w:szCs w:val="16"/>
              </w:rPr>
            </w:pPr>
          </w:p>
        </w:tc>
        <w:tc>
          <w:tcPr>
            <w:tcW w:w="918" w:type="dxa"/>
          </w:tcPr>
          <w:p w14:paraId="318E0D95" w14:textId="77777777" w:rsidR="002A7C38" w:rsidRPr="00C2555B" w:rsidRDefault="002A7C38" w:rsidP="00E64F16">
            <w:pPr>
              <w:pStyle w:val="InsideAddress"/>
              <w:ind w:left="-114"/>
              <w:rPr>
                <w:rFonts w:ascii="Browallia New" w:hAnsi="Browallia New" w:cs="Browallia New"/>
                <w:sz w:val="16"/>
                <w:szCs w:val="16"/>
              </w:rPr>
            </w:pPr>
          </w:p>
        </w:tc>
      </w:tr>
      <w:tr w:rsidR="00CC17FF" w:rsidRPr="00C2555B" w14:paraId="5F0F34D3" w14:textId="77777777" w:rsidTr="007A2ABF">
        <w:tc>
          <w:tcPr>
            <w:tcW w:w="2332" w:type="dxa"/>
            <w:vAlign w:val="bottom"/>
          </w:tcPr>
          <w:p w14:paraId="29D154E4" w14:textId="77777777"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shd w:val="clear" w:color="auto" w:fill="auto"/>
            <w:vAlign w:val="bottom"/>
          </w:tcPr>
          <w:p w14:paraId="5EB26AFE" w14:textId="6C82B35C" w:rsidR="00CC17FF" w:rsidRPr="00C2555B" w:rsidRDefault="00CC17FF" w:rsidP="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2,590,95</w:t>
            </w:r>
            <w:r w:rsidR="00D564A8" w:rsidRPr="00C2555B">
              <w:rPr>
                <w:rFonts w:ascii="Browallia New" w:hAnsi="Browallia New" w:cs="Browallia New"/>
                <w:sz w:val="22"/>
                <w:szCs w:val="22"/>
                <w:lang w:val="en-GB"/>
              </w:rPr>
              <w:t>6</w:t>
            </w:r>
          </w:p>
        </w:tc>
        <w:tc>
          <w:tcPr>
            <w:tcW w:w="850" w:type="dxa"/>
            <w:shd w:val="clear" w:color="auto" w:fill="auto"/>
            <w:vAlign w:val="bottom"/>
          </w:tcPr>
          <w:p w14:paraId="7DBF8D01" w14:textId="6D27BF2A"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2,602,129</w:t>
            </w:r>
          </w:p>
        </w:tc>
        <w:tc>
          <w:tcPr>
            <w:tcW w:w="822" w:type="dxa"/>
            <w:shd w:val="clear" w:color="auto" w:fill="auto"/>
            <w:vAlign w:val="bottom"/>
          </w:tcPr>
          <w:p w14:paraId="38914D6F" w14:textId="2CC70188"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2,638,485</w:t>
            </w:r>
          </w:p>
        </w:tc>
        <w:tc>
          <w:tcPr>
            <w:tcW w:w="850" w:type="dxa"/>
            <w:shd w:val="clear" w:color="auto" w:fill="auto"/>
            <w:vAlign w:val="bottom"/>
          </w:tcPr>
          <w:p w14:paraId="39546EB8" w14:textId="28DD9A15"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2,698,060</w:t>
            </w:r>
          </w:p>
        </w:tc>
        <w:tc>
          <w:tcPr>
            <w:tcW w:w="793" w:type="dxa"/>
            <w:shd w:val="clear" w:color="auto" w:fill="auto"/>
            <w:vAlign w:val="bottom"/>
          </w:tcPr>
          <w:p w14:paraId="7728690C" w14:textId="62EC0321"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258,23</w:t>
            </w:r>
            <w:r w:rsidR="009B0B60" w:rsidRPr="00C2555B">
              <w:rPr>
                <w:rFonts w:ascii="Browallia New" w:hAnsi="Browallia New" w:cs="Browallia New"/>
                <w:sz w:val="22"/>
                <w:szCs w:val="22"/>
              </w:rPr>
              <w:t>9</w:t>
            </w:r>
          </w:p>
        </w:tc>
        <w:tc>
          <w:tcPr>
            <w:tcW w:w="828" w:type="dxa"/>
            <w:shd w:val="clear" w:color="auto" w:fill="auto"/>
            <w:vAlign w:val="bottom"/>
          </w:tcPr>
          <w:p w14:paraId="6452FA40" w14:textId="134106A5"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260,974</w:t>
            </w:r>
          </w:p>
        </w:tc>
        <w:tc>
          <w:tcPr>
            <w:tcW w:w="882" w:type="dxa"/>
            <w:shd w:val="clear" w:color="auto" w:fill="auto"/>
            <w:vAlign w:val="bottom"/>
          </w:tcPr>
          <w:p w14:paraId="5E57640E" w14:textId="3F4F9336"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5,487,680</w:t>
            </w:r>
          </w:p>
        </w:tc>
        <w:tc>
          <w:tcPr>
            <w:tcW w:w="918" w:type="dxa"/>
            <w:vAlign w:val="bottom"/>
          </w:tcPr>
          <w:p w14:paraId="59A6621F" w14:textId="10E87B4D"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5,561,163</w:t>
            </w:r>
          </w:p>
        </w:tc>
      </w:tr>
      <w:tr w:rsidR="00CC17FF" w:rsidRPr="00C2555B" w14:paraId="544EFFC4" w14:textId="77777777" w:rsidTr="007A2ABF">
        <w:tc>
          <w:tcPr>
            <w:tcW w:w="2332" w:type="dxa"/>
            <w:vAlign w:val="bottom"/>
          </w:tcPr>
          <w:p w14:paraId="656A5C44" w14:textId="77777777"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3C627FD5" w14:textId="6ACF4606"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(906,182)</w:t>
            </w:r>
          </w:p>
        </w:tc>
        <w:tc>
          <w:tcPr>
            <w:tcW w:w="850" w:type="dxa"/>
            <w:shd w:val="clear" w:color="auto" w:fill="auto"/>
            <w:vAlign w:val="bottom"/>
          </w:tcPr>
          <w:p w14:paraId="29CEF422" w14:textId="40A8B2DF"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(910,112)</w:t>
            </w:r>
          </w:p>
        </w:tc>
        <w:tc>
          <w:tcPr>
            <w:tcW w:w="822" w:type="dxa"/>
            <w:shd w:val="clear" w:color="auto" w:fill="auto"/>
            <w:vAlign w:val="bottom"/>
          </w:tcPr>
          <w:p w14:paraId="03788975" w14:textId="226F4C02"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(508,932)</w:t>
            </w:r>
          </w:p>
        </w:tc>
        <w:tc>
          <w:tcPr>
            <w:tcW w:w="850" w:type="dxa"/>
            <w:shd w:val="clear" w:color="auto" w:fill="auto"/>
            <w:vAlign w:val="bottom"/>
          </w:tcPr>
          <w:p w14:paraId="423DFD75" w14:textId="22E2E111"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(525,868)</w:t>
            </w:r>
          </w:p>
        </w:tc>
        <w:tc>
          <w:tcPr>
            <w:tcW w:w="793" w:type="dxa"/>
            <w:shd w:val="clear" w:color="auto" w:fill="auto"/>
            <w:vAlign w:val="bottom"/>
          </w:tcPr>
          <w:p w14:paraId="5F3154EF" w14:textId="7CCA15AC"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(70,112)</w:t>
            </w:r>
          </w:p>
        </w:tc>
        <w:tc>
          <w:tcPr>
            <w:tcW w:w="828" w:type="dxa"/>
            <w:shd w:val="clear" w:color="auto" w:fill="auto"/>
            <w:vAlign w:val="bottom"/>
          </w:tcPr>
          <w:p w14:paraId="02943017" w14:textId="74E10AA9"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(70,910)</w:t>
            </w:r>
          </w:p>
        </w:tc>
        <w:tc>
          <w:tcPr>
            <w:tcW w:w="882" w:type="dxa"/>
            <w:shd w:val="clear" w:color="auto" w:fill="auto"/>
            <w:vAlign w:val="bottom"/>
          </w:tcPr>
          <w:p w14:paraId="0A059EFA" w14:textId="2E7840AC"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(1,485,226)</w:t>
            </w:r>
          </w:p>
        </w:tc>
        <w:tc>
          <w:tcPr>
            <w:tcW w:w="918" w:type="dxa"/>
            <w:vAlign w:val="bottom"/>
          </w:tcPr>
          <w:p w14:paraId="14B08E47" w14:textId="43F3FA18"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(1,506,890)</w:t>
            </w:r>
          </w:p>
        </w:tc>
      </w:tr>
      <w:tr w:rsidR="00CC17FF" w:rsidRPr="00C2555B" w14:paraId="3C49B0C7" w14:textId="77777777" w:rsidTr="007A2ABF">
        <w:tc>
          <w:tcPr>
            <w:tcW w:w="2332" w:type="dxa"/>
            <w:vAlign w:val="bottom"/>
          </w:tcPr>
          <w:p w14:paraId="75B6E5D1" w14:textId="77777777"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shd w:val="clear" w:color="auto" w:fill="auto"/>
            <w:vAlign w:val="bottom"/>
          </w:tcPr>
          <w:p w14:paraId="049B82C2" w14:textId="7862EC27"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1,684,77</w:t>
            </w:r>
            <w:r w:rsidR="00D564A8" w:rsidRPr="00C2555B">
              <w:rPr>
                <w:rFonts w:ascii="Browallia New" w:hAnsi="Browallia New" w:cs="Browallia New"/>
                <w:sz w:val="22"/>
                <w:szCs w:val="22"/>
              </w:rPr>
              <w:t>4</w:t>
            </w:r>
          </w:p>
        </w:tc>
        <w:tc>
          <w:tcPr>
            <w:tcW w:w="850" w:type="dxa"/>
            <w:shd w:val="clear" w:color="auto" w:fill="auto"/>
            <w:vAlign w:val="bottom"/>
          </w:tcPr>
          <w:p w14:paraId="5CF3FB75" w14:textId="060A90A1"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1,692,017</w:t>
            </w:r>
          </w:p>
        </w:tc>
        <w:tc>
          <w:tcPr>
            <w:tcW w:w="822" w:type="dxa"/>
            <w:shd w:val="clear" w:color="auto" w:fill="auto"/>
            <w:vAlign w:val="bottom"/>
          </w:tcPr>
          <w:p w14:paraId="17028D13" w14:textId="4DA3BA21"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2,129,553</w:t>
            </w:r>
          </w:p>
        </w:tc>
        <w:tc>
          <w:tcPr>
            <w:tcW w:w="850" w:type="dxa"/>
            <w:shd w:val="clear" w:color="auto" w:fill="auto"/>
            <w:vAlign w:val="bottom"/>
          </w:tcPr>
          <w:p w14:paraId="57EAD603" w14:textId="5E5B18B9"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2,172,192</w:t>
            </w:r>
          </w:p>
        </w:tc>
        <w:tc>
          <w:tcPr>
            <w:tcW w:w="793" w:type="dxa"/>
            <w:shd w:val="clear" w:color="auto" w:fill="auto"/>
            <w:vAlign w:val="bottom"/>
          </w:tcPr>
          <w:p w14:paraId="67210F33" w14:textId="67D05FCD"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188,12</w:t>
            </w:r>
            <w:r w:rsidR="009B0B60" w:rsidRPr="00C2555B">
              <w:rPr>
                <w:rFonts w:ascii="Browallia New" w:hAnsi="Browallia New" w:cs="Browallia New"/>
                <w:sz w:val="22"/>
                <w:szCs w:val="22"/>
              </w:rPr>
              <w:t>7</w:t>
            </w:r>
          </w:p>
        </w:tc>
        <w:tc>
          <w:tcPr>
            <w:tcW w:w="828" w:type="dxa"/>
            <w:shd w:val="clear" w:color="auto" w:fill="auto"/>
            <w:vAlign w:val="bottom"/>
          </w:tcPr>
          <w:p w14:paraId="7A50F6C2" w14:textId="3FF81935"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190,064</w:t>
            </w:r>
          </w:p>
        </w:tc>
        <w:tc>
          <w:tcPr>
            <w:tcW w:w="882" w:type="dxa"/>
            <w:shd w:val="clear" w:color="auto" w:fill="auto"/>
            <w:vAlign w:val="bottom"/>
          </w:tcPr>
          <w:p w14:paraId="0F176B83" w14:textId="72449247"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4,002,454</w:t>
            </w:r>
          </w:p>
        </w:tc>
        <w:tc>
          <w:tcPr>
            <w:tcW w:w="918" w:type="dxa"/>
            <w:vAlign w:val="bottom"/>
          </w:tcPr>
          <w:p w14:paraId="10843DF6" w14:textId="4FD110E4" w:rsidR="00CC17FF" w:rsidRPr="00C2555B" w:rsidRDefault="00CC17F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4,054,273</w:t>
            </w:r>
          </w:p>
        </w:tc>
      </w:tr>
      <w:tr w:rsidR="00CC17FF" w:rsidRPr="00C2555B" w14:paraId="3989E494" w14:textId="77777777" w:rsidTr="007A2ABF">
        <w:tc>
          <w:tcPr>
            <w:tcW w:w="2332" w:type="dxa"/>
            <w:vAlign w:val="bottom"/>
          </w:tcPr>
          <w:p w14:paraId="720F94C9" w14:textId="77777777"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5ACBE2B2" w14:textId="4BACA65A"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(130,190)</w:t>
            </w:r>
          </w:p>
        </w:tc>
        <w:tc>
          <w:tcPr>
            <w:tcW w:w="850" w:type="dxa"/>
            <w:shd w:val="clear" w:color="auto" w:fill="auto"/>
            <w:vAlign w:val="bottom"/>
          </w:tcPr>
          <w:p w14:paraId="5AC4B448" w14:textId="2BEBE903"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(124,386)</w:t>
            </w:r>
          </w:p>
        </w:tc>
        <w:tc>
          <w:tcPr>
            <w:tcW w:w="822" w:type="dxa"/>
            <w:shd w:val="clear" w:color="auto" w:fill="auto"/>
            <w:vAlign w:val="bottom"/>
          </w:tcPr>
          <w:p w14:paraId="47452465" w14:textId="33874ECA"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(67,432)</w:t>
            </w:r>
          </w:p>
        </w:tc>
        <w:tc>
          <w:tcPr>
            <w:tcW w:w="850" w:type="dxa"/>
            <w:shd w:val="clear" w:color="auto" w:fill="auto"/>
            <w:vAlign w:val="bottom"/>
          </w:tcPr>
          <w:p w14:paraId="4292024B" w14:textId="1456DB01"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(65,842)</w:t>
            </w:r>
          </w:p>
        </w:tc>
        <w:tc>
          <w:tcPr>
            <w:tcW w:w="793" w:type="dxa"/>
            <w:shd w:val="clear" w:color="auto" w:fill="auto"/>
            <w:vAlign w:val="bottom"/>
          </w:tcPr>
          <w:p w14:paraId="766EDBA6" w14:textId="34ABE94D"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(9,694)</w:t>
            </w:r>
          </w:p>
        </w:tc>
        <w:tc>
          <w:tcPr>
            <w:tcW w:w="828" w:type="dxa"/>
            <w:shd w:val="clear" w:color="auto" w:fill="auto"/>
            <w:vAlign w:val="bottom"/>
          </w:tcPr>
          <w:p w14:paraId="15ED586F" w14:textId="631C70B4"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(9,019)</w:t>
            </w:r>
          </w:p>
        </w:tc>
        <w:tc>
          <w:tcPr>
            <w:tcW w:w="882" w:type="dxa"/>
            <w:shd w:val="clear" w:color="auto" w:fill="auto"/>
            <w:vAlign w:val="bottom"/>
          </w:tcPr>
          <w:p w14:paraId="4D6647CE" w14:textId="37BD1F7F"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(207,316)</w:t>
            </w:r>
          </w:p>
        </w:tc>
        <w:tc>
          <w:tcPr>
            <w:tcW w:w="918" w:type="dxa"/>
            <w:vAlign w:val="bottom"/>
          </w:tcPr>
          <w:p w14:paraId="67DD8D7D" w14:textId="2DADB17F" w:rsidR="00CC17FF" w:rsidRPr="00C2555B" w:rsidRDefault="00CC17F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(199,247)</w:t>
            </w:r>
          </w:p>
        </w:tc>
      </w:tr>
      <w:tr w:rsidR="00CC17FF" w:rsidRPr="00C2555B" w14:paraId="7F2A120F" w14:textId="77777777" w:rsidTr="007A2ABF">
        <w:tc>
          <w:tcPr>
            <w:tcW w:w="2332" w:type="dxa"/>
          </w:tcPr>
          <w:p w14:paraId="7A12D861" w14:textId="77777777" w:rsidR="00CC17FF" w:rsidRPr="00C2555B" w:rsidRDefault="00CC17FF" w:rsidP="00CC17FF">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48" w:type="dxa"/>
            <w:shd w:val="clear" w:color="auto" w:fill="auto"/>
            <w:vAlign w:val="bottom"/>
          </w:tcPr>
          <w:p w14:paraId="4004008B" w14:textId="551CA432"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1,554,58</w:t>
            </w:r>
            <w:r w:rsidR="00D564A8" w:rsidRPr="00C2555B">
              <w:rPr>
                <w:rFonts w:ascii="Browallia New" w:hAnsi="Browallia New" w:cs="Browallia New"/>
                <w:sz w:val="22"/>
                <w:szCs w:val="22"/>
              </w:rPr>
              <w:t>4</w:t>
            </w:r>
          </w:p>
        </w:tc>
        <w:tc>
          <w:tcPr>
            <w:tcW w:w="850" w:type="dxa"/>
            <w:shd w:val="clear" w:color="auto" w:fill="auto"/>
            <w:vAlign w:val="bottom"/>
          </w:tcPr>
          <w:p w14:paraId="74959F59" w14:textId="46D40734"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1,567,631</w:t>
            </w:r>
          </w:p>
        </w:tc>
        <w:tc>
          <w:tcPr>
            <w:tcW w:w="822" w:type="dxa"/>
            <w:shd w:val="clear" w:color="auto" w:fill="auto"/>
            <w:vAlign w:val="bottom"/>
          </w:tcPr>
          <w:p w14:paraId="2B0F04C8" w14:textId="6126EF1F"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2,062,121</w:t>
            </w:r>
          </w:p>
        </w:tc>
        <w:tc>
          <w:tcPr>
            <w:tcW w:w="850" w:type="dxa"/>
            <w:shd w:val="clear" w:color="auto" w:fill="auto"/>
            <w:vAlign w:val="bottom"/>
          </w:tcPr>
          <w:p w14:paraId="7A373269" w14:textId="4F252517"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2,106,350</w:t>
            </w:r>
          </w:p>
        </w:tc>
        <w:tc>
          <w:tcPr>
            <w:tcW w:w="793" w:type="dxa"/>
            <w:shd w:val="clear" w:color="auto" w:fill="auto"/>
            <w:vAlign w:val="bottom"/>
          </w:tcPr>
          <w:p w14:paraId="3295EA78" w14:textId="5F0CBCF8"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178,43</w:t>
            </w:r>
            <w:r w:rsidR="009B0B60" w:rsidRPr="00C2555B">
              <w:rPr>
                <w:rFonts w:ascii="Browallia New" w:hAnsi="Browallia New" w:cs="Browallia New"/>
                <w:sz w:val="22"/>
                <w:szCs w:val="22"/>
              </w:rPr>
              <w:t>3</w:t>
            </w:r>
          </w:p>
        </w:tc>
        <w:tc>
          <w:tcPr>
            <w:tcW w:w="828" w:type="dxa"/>
            <w:shd w:val="clear" w:color="auto" w:fill="auto"/>
            <w:vAlign w:val="bottom"/>
          </w:tcPr>
          <w:p w14:paraId="3C50CF0B" w14:textId="06BA593A"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7A2ABF">
              <w:rPr>
                <w:rFonts w:ascii="Browallia New" w:hAnsi="Browallia New" w:cs="Browallia New"/>
                <w:sz w:val="22"/>
                <w:szCs w:val="22"/>
              </w:rPr>
              <w:t>181,045</w:t>
            </w:r>
          </w:p>
        </w:tc>
        <w:tc>
          <w:tcPr>
            <w:tcW w:w="882" w:type="dxa"/>
            <w:shd w:val="clear" w:color="auto" w:fill="auto"/>
            <w:vAlign w:val="bottom"/>
          </w:tcPr>
          <w:p w14:paraId="03239D7C" w14:textId="23A73223"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7A2ABF">
              <w:rPr>
                <w:rFonts w:ascii="Browallia New" w:hAnsi="Browallia New" w:cs="Browallia New"/>
                <w:sz w:val="22"/>
                <w:szCs w:val="22"/>
              </w:rPr>
              <w:t>3,795,138</w:t>
            </w:r>
          </w:p>
        </w:tc>
        <w:tc>
          <w:tcPr>
            <w:tcW w:w="918" w:type="dxa"/>
            <w:vAlign w:val="bottom"/>
          </w:tcPr>
          <w:p w14:paraId="085D5247" w14:textId="0C3BD687" w:rsidR="00CC17FF" w:rsidRPr="00C2555B" w:rsidRDefault="00CC17F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3,855,026</w:t>
            </w:r>
          </w:p>
        </w:tc>
      </w:tr>
    </w:tbl>
    <w:p w14:paraId="0C03B6FD" w14:textId="77777777" w:rsidR="002A7C38" w:rsidRPr="007A2ABF"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C2555B" w14:paraId="3DFE836C" w14:textId="77777777" w:rsidTr="00637B27">
        <w:trPr>
          <w:tblHeader/>
        </w:trPr>
        <w:tc>
          <w:tcPr>
            <w:tcW w:w="2318"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637B27">
        <w:trPr>
          <w:tblHeader/>
        </w:trPr>
        <w:tc>
          <w:tcPr>
            <w:tcW w:w="2318"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A56901">
        <w:trPr>
          <w:tblHeader/>
        </w:trPr>
        <w:tc>
          <w:tcPr>
            <w:tcW w:w="2318"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373669" w:rsidRPr="00C2555B" w14:paraId="3E691F0E" w14:textId="77777777" w:rsidTr="00A56901">
        <w:trPr>
          <w:tblHeader/>
        </w:trPr>
        <w:tc>
          <w:tcPr>
            <w:tcW w:w="2318" w:type="dxa"/>
          </w:tcPr>
          <w:p w14:paraId="51B01780" w14:textId="77777777" w:rsidR="00373669" w:rsidRPr="00C2555B" w:rsidRDefault="00373669" w:rsidP="00373669">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06E17CAB" w:rsidR="00373669" w:rsidRPr="00C2555B" w:rsidRDefault="00CA746A" w:rsidP="00373669">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373669"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50" w:type="dxa"/>
            <w:vAlign w:val="bottom"/>
          </w:tcPr>
          <w:p w14:paraId="06407A3A" w14:textId="0DD1570C" w:rsidR="00373669" w:rsidRPr="00C2555B" w:rsidRDefault="00373669" w:rsidP="00373669">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22" w:type="dxa"/>
            <w:vAlign w:val="bottom"/>
          </w:tcPr>
          <w:p w14:paraId="729DB6D8" w14:textId="472AA745" w:rsidR="00373669" w:rsidRPr="00C2555B" w:rsidRDefault="00CA746A" w:rsidP="00373669">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373669"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50" w:type="dxa"/>
            <w:vAlign w:val="bottom"/>
          </w:tcPr>
          <w:p w14:paraId="277C6A04" w14:textId="64FCBFE3" w:rsidR="00373669" w:rsidRPr="00C2555B" w:rsidRDefault="00373669" w:rsidP="00373669">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34" w:type="dxa"/>
            <w:vAlign w:val="bottom"/>
          </w:tcPr>
          <w:p w14:paraId="6AFBE482" w14:textId="0CC2973B" w:rsidR="00373669" w:rsidRPr="00C2555B" w:rsidRDefault="00CA746A" w:rsidP="00373669">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373669"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01" w:type="dxa"/>
            <w:vAlign w:val="bottom"/>
          </w:tcPr>
          <w:p w14:paraId="5C7A2CE3" w14:textId="5A9C7379" w:rsidR="00373669" w:rsidRPr="00C2555B" w:rsidRDefault="00373669" w:rsidP="00373669">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900" w:type="dxa"/>
            <w:vAlign w:val="bottom"/>
          </w:tcPr>
          <w:p w14:paraId="5618DC67" w14:textId="25AE39E2" w:rsidR="00373669" w:rsidRPr="00C2555B" w:rsidRDefault="00CA746A" w:rsidP="00373669">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373669"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920" w:type="dxa"/>
            <w:vAlign w:val="bottom"/>
          </w:tcPr>
          <w:p w14:paraId="12CC3064" w14:textId="6CD02844" w:rsidR="00373669" w:rsidRPr="00C2555B" w:rsidRDefault="00373669" w:rsidP="00373669">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23A6A940" w14:textId="77777777" w:rsidTr="00A56901">
        <w:trPr>
          <w:trHeight w:val="252"/>
        </w:trPr>
        <w:tc>
          <w:tcPr>
            <w:tcW w:w="2318" w:type="dxa"/>
          </w:tcPr>
          <w:p w14:paraId="61D934CD" w14:textId="77777777" w:rsidR="002A7C38" w:rsidRPr="00C2555B" w:rsidRDefault="002A7C38" w:rsidP="00E64F16">
            <w:pPr>
              <w:spacing w:line="240" w:lineRule="auto"/>
              <w:ind w:right="-108"/>
              <w:jc w:val="both"/>
              <w:rPr>
                <w:rFonts w:ascii="Browallia New" w:hAnsi="Browallia New" w:cs="Browallia New"/>
                <w:b/>
                <w:bCs/>
                <w:sz w:val="16"/>
                <w:szCs w:val="16"/>
                <w:cs/>
              </w:rPr>
            </w:pPr>
          </w:p>
        </w:tc>
        <w:tc>
          <w:tcPr>
            <w:tcW w:w="848" w:type="dxa"/>
          </w:tcPr>
          <w:p w14:paraId="64CB78B5"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50" w:type="dxa"/>
          </w:tcPr>
          <w:p w14:paraId="6CE2A898" w14:textId="77777777" w:rsidR="002A7C38" w:rsidRPr="00C2555B" w:rsidRDefault="002A7C38" w:rsidP="00E64F16">
            <w:pPr>
              <w:pStyle w:val="InsideAddress"/>
              <w:tabs>
                <w:tab w:val="decimal" w:pos="834"/>
              </w:tabs>
              <w:ind w:left="-114"/>
              <w:rPr>
                <w:rFonts w:ascii="Browallia New" w:hAnsi="Browallia New" w:cs="Browallia New"/>
                <w:sz w:val="16"/>
                <w:szCs w:val="16"/>
              </w:rPr>
            </w:pPr>
          </w:p>
        </w:tc>
        <w:tc>
          <w:tcPr>
            <w:tcW w:w="822" w:type="dxa"/>
          </w:tcPr>
          <w:p w14:paraId="4E6ABE30"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700F11B9"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D27E1B1"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801" w:type="dxa"/>
          </w:tcPr>
          <w:p w14:paraId="4E0A03F7" w14:textId="77777777" w:rsidR="002A7C38" w:rsidRPr="00C2555B" w:rsidRDefault="002A7C38" w:rsidP="00E64F16">
            <w:pPr>
              <w:tabs>
                <w:tab w:val="clear" w:pos="680"/>
                <w:tab w:val="clear" w:pos="907"/>
              </w:tabs>
              <w:spacing w:line="240" w:lineRule="auto"/>
              <w:ind w:left="-114"/>
              <w:rPr>
                <w:rFonts w:ascii="Browallia New" w:hAnsi="Browallia New" w:cs="Browallia New"/>
                <w:sz w:val="16"/>
                <w:szCs w:val="16"/>
              </w:rPr>
            </w:pPr>
          </w:p>
        </w:tc>
        <w:tc>
          <w:tcPr>
            <w:tcW w:w="900" w:type="dxa"/>
          </w:tcPr>
          <w:p w14:paraId="7146EB33" w14:textId="77777777" w:rsidR="002A7C38" w:rsidRPr="00C2555B" w:rsidRDefault="002A7C38" w:rsidP="00E64F16">
            <w:pPr>
              <w:pStyle w:val="InsideAddress"/>
              <w:tabs>
                <w:tab w:val="decimal" w:pos="792"/>
              </w:tabs>
              <w:ind w:left="-114"/>
              <w:rPr>
                <w:rFonts w:ascii="Browallia New" w:hAnsi="Browallia New" w:cs="Browallia New"/>
                <w:sz w:val="16"/>
                <w:szCs w:val="16"/>
              </w:rPr>
            </w:pPr>
          </w:p>
        </w:tc>
        <w:tc>
          <w:tcPr>
            <w:tcW w:w="920" w:type="dxa"/>
          </w:tcPr>
          <w:p w14:paraId="48BA06E0" w14:textId="77777777" w:rsidR="002A7C38" w:rsidRPr="00C2555B" w:rsidRDefault="002A7C38" w:rsidP="00E64F16">
            <w:pPr>
              <w:pStyle w:val="InsideAddress"/>
              <w:ind w:left="-114"/>
              <w:rPr>
                <w:rFonts w:ascii="Browallia New" w:hAnsi="Browallia New" w:cs="Browallia New"/>
                <w:sz w:val="16"/>
                <w:szCs w:val="16"/>
              </w:rPr>
            </w:pPr>
          </w:p>
        </w:tc>
      </w:tr>
      <w:tr w:rsidR="00B0640F" w:rsidRPr="00C2555B" w14:paraId="2DFBBEB6" w14:textId="77777777" w:rsidTr="007F067C">
        <w:tc>
          <w:tcPr>
            <w:tcW w:w="2318" w:type="dxa"/>
            <w:vAlign w:val="bottom"/>
          </w:tcPr>
          <w:p w14:paraId="4BB7C8FA" w14:textId="77777777" w:rsidR="00B0640F" w:rsidRPr="00C2555B" w:rsidRDefault="00B0640F" w:rsidP="00B0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vAlign w:val="bottom"/>
          </w:tcPr>
          <w:p w14:paraId="64A5F8A8" w14:textId="35FDC576" w:rsidR="00B0640F" w:rsidRPr="00C2555B" w:rsidRDefault="00B0640F" w:rsidP="00B0640F">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2555B">
              <w:rPr>
                <w:rFonts w:ascii="Browallia New" w:hAnsi="Browallia New" w:cs="DokChampa"/>
                <w:sz w:val="22"/>
                <w:szCs w:val="22"/>
                <w:lang w:bidi="lo-LA"/>
              </w:rPr>
              <w:t>866,70</w:t>
            </w:r>
            <w:r w:rsidR="00CC17FF" w:rsidRPr="00C2555B">
              <w:rPr>
                <w:rFonts w:ascii="Browallia New" w:hAnsi="Browallia New" w:cs="DokChampa"/>
                <w:sz w:val="22"/>
                <w:szCs w:val="22"/>
                <w:lang w:bidi="lo-LA"/>
              </w:rPr>
              <w:t>7</w:t>
            </w:r>
          </w:p>
        </w:tc>
        <w:tc>
          <w:tcPr>
            <w:tcW w:w="850" w:type="dxa"/>
            <w:vAlign w:val="bottom"/>
          </w:tcPr>
          <w:p w14:paraId="4E413D11" w14:textId="748801DB" w:rsidR="00B0640F" w:rsidRPr="00C2555B" w:rsidRDefault="00B0640F" w:rsidP="00B0640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DokChampa"/>
                <w:sz w:val="22"/>
                <w:szCs w:val="22"/>
                <w:lang w:bidi="lo-LA"/>
              </w:rPr>
              <w:t>847,659</w:t>
            </w:r>
          </w:p>
        </w:tc>
        <w:tc>
          <w:tcPr>
            <w:tcW w:w="822" w:type="dxa"/>
            <w:vAlign w:val="bottom"/>
          </w:tcPr>
          <w:p w14:paraId="37D08E91" w14:textId="7D8FBB48" w:rsidR="00B0640F" w:rsidRPr="00C2555B" w:rsidRDefault="00B0640F">
            <w:pPr>
              <w:spacing w:line="240" w:lineRule="auto"/>
              <w:ind w:left="-76" w:right="-7"/>
              <w:jc w:val="right"/>
              <w:rPr>
                <w:rFonts w:ascii="Browallia New" w:hAnsi="Browallia New" w:cs="Browallia New"/>
                <w:sz w:val="22"/>
                <w:szCs w:val="22"/>
                <w:cs/>
              </w:rPr>
            </w:pPr>
            <w:r w:rsidRPr="00C2555B">
              <w:rPr>
                <w:rFonts w:ascii="Browallia New" w:hAnsi="Browallia New" w:cs="Browallia New"/>
                <w:sz w:val="22"/>
                <w:szCs w:val="22"/>
              </w:rPr>
              <w:t>279,959</w:t>
            </w:r>
          </w:p>
        </w:tc>
        <w:tc>
          <w:tcPr>
            <w:tcW w:w="850" w:type="dxa"/>
            <w:vAlign w:val="bottom"/>
          </w:tcPr>
          <w:p w14:paraId="56FA1EE6" w14:textId="5BDAF7F1" w:rsidR="00B0640F" w:rsidRPr="00C2555B" w:rsidRDefault="00B0640F" w:rsidP="00B0640F">
            <w:pPr>
              <w:spacing w:line="240" w:lineRule="auto"/>
              <w:ind w:left="-76" w:right="-7"/>
              <w:jc w:val="right"/>
              <w:rPr>
                <w:rFonts w:ascii="Browallia New" w:hAnsi="Browallia New" w:cs="Browallia New"/>
                <w:sz w:val="22"/>
                <w:szCs w:val="22"/>
                <w:cs/>
              </w:rPr>
            </w:pPr>
            <w:r w:rsidRPr="00C2555B">
              <w:rPr>
                <w:rFonts w:ascii="Browallia New" w:hAnsi="Browallia New" w:cs="Browallia New"/>
                <w:sz w:val="22"/>
                <w:szCs w:val="22"/>
              </w:rPr>
              <w:t>278,403</w:t>
            </w:r>
          </w:p>
        </w:tc>
        <w:tc>
          <w:tcPr>
            <w:tcW w:w="834" w:type="dxa"/>
            <w:vAlign w:val="bottom"/>
          </w:tcPr>
          <w:p w14:paraId="54804FAB" w14:textId="4385D227" w:rsidR="00B0640F" w:rsidRPr="00C2555B" w:rsidRDefault="00B0640F" w:rsidP="00B0640F">
            <w:pPr>
              <w:spacing w:line="240" w:lineRule="auto"/>
              <w:ind w:left="-76" w:right="-7"/>
              <w:jc w:val="center"/>
              <w:rPr>
                <w:rFonts w:ascii="Browallia New" w:hAnsi="Browallia New" w:cs="Browallia New"/>
                <w:sz w:val="22"/>
                <w:szCs w:val="22"/>
                <w:cs/>
              </w:rPr>
            </w:pPr>
            <w:r w:rsidRPr="00C2555B">
              <w:rPr>
                <w:rFonts w:ascii="Browallia New" w:hAnsi="Browallia New" w:cs="Browallia New"/>
                <w:sz w:val="22"/>
                <w:szCs w:val="22"/>
              </w:rPr>
              <w:t xml:space="preserve">     -</w:t>
            </w:r>
          </w:p>
        </w:tc>
        <w:tc>
          <w:tcPr>
            <w:tcW w:w="801" w:type="dxa"/>
            <w:vAlign w:val="bottom"/>
          </w:tcPr>
          <w:p w14:paraId="597D4576" w14:textId="17ED34FC" w:rsidR="00B0640F" w:rsidRPr="00C2555B" w:rsidRDefault="00B0640F" w:rsidP="00B0640F">
            <w:pPr>
              <w:spacing w:line="240" w:lineRule="auto"/>
              <w:ind w:left="-76" w:right="-7"/>
              <w:jc w:val="center"/>
              <w:rPr>
                <w:rFonts w:ascii="Browallia New" w:hAnsi="Browallia New" w:cs="Browallia New"/>
                <w:sz w:val="22"/>
                <w:szCs w:val="22"/>
                <w:cs/>
              </w:rPr>
            </w:pPr>
            <w:r w:rsidRPr="00C2555B">
              <w:rPr>
                <w:rFonts w:ascii="Browallia New" w:hAnsi="Browallia New" w:cs="Browallia New"/>
                <w:sz w:val="22"/>
                <w:szCs w:val="22"/>
              </w:rPr>
              <w:t xml:space="preserve">     -</w:t>
            </w:r>
          </w:p>
        </w:tc>
        <w:tc>
          <w:tcPr>
            <w:tcW w:w="900" w:type="dxa"/>
            <w:vAlign w:val="bottom"/>
          </w:tcPr>
          <w:p w14:paraId="35DEA0C0" w14:textId="638D0CF7" w:rsidR="00B0640F" w:rsidRPr="00C2555B" w:rsidRDefault="00B0640F" w:rsidP="00B0640F">
            <w:pP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1,146,66</w:t>
            </w:r>
            <w:r w:rsidR="00CC17FF" w:rsidRPr="00C2555B">
              <w:rPr>
                <w:rFonts w:ascii="Browallia New" w:hAnsi="Browallia New" w:cs="Browallia New"/>
                <w:sz w:val="22"/>
                <w:szCs w:val="22"/>
              </w:rPr>
              <w:t>6</w:t>
            </w:r>
          </w:p>
        </w:tc>
        <w:tc>
          <w:tcPr>
            <w:tcW w:w="920" w:type="dxa"/>
            <w:vAlign w:val="bottom"/>
          </w:tcPr>
          <w:p w14:paraId="38C9BA45" w14:textId="5C16ADFC" w:rsidR="00B0640F" w:rsidRPr="00C2555B" w:rsidRDefault="00B0640F" w:rsidP="00B0640F">
            <w:pP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 xml:space="preserve"> 1,126,062</w:t>
            </w:r>
          </w:p>
        </w:tc>
      </w:tr>
      <w:tr w:rsidR="00B0640F" w:rsidRPr="00C2555B" w14:paraId="316D071D" w14:textId="77777777" w:rsidTr="007F067C">
        <w:tc>
          <w:tcPr>
            <w:tcW w:w="2318" w:type="dxa"/>
            <w:vAlign w:val="bottom"/>
          </w:tcPr>
          <w:p w14:paraId="2DD01732" w14:textId="77777777" w:rsidR="00B0640F" w:rsidRPr="00C2555B" w:rsidRDefault="00B0640F" w:rsidP="00B0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vAlign w:val="bottom"/>
          </w:tcPr>
          <w:p w14:paraId="2316B328" w14:textId="169CFA30" w:rsidR="00B0640F" w:rsidRPr="00C2555B" w:rsidRDefault="00B0640F" w:rsidP="00B064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2555B">
              <w:rPr>
                <w:rFonts w:ascii="Browallia New" w:hAnsi="Browallia New" w:cs="DokChampa"/>
                <w:sz w:val="22"/>
                <w:szCs w:val="22"/>
                <w:lang w:bidi="lo-LA"/>
              </w:rPr>
              <w:t>(447,317)</w:t>
            </w:r>
          </w:p>
        </w:tc>
        <w:tc>
          <w:tcPr>
            <w:tcW w:w="850" w:type="dxa"/>
            <w:vAlign w:val="bottom"/>
          </w:tcPr>
          <w:p w14:paraId="38E3BEC7" w14:textId="24D15AE2" w:rsidR="00B0640F" w:rsidRPr="00C2555B" w:rsidRDefault="00B0640F" w:rsidP="00B064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(434,373)</w:t>
            </w:r>
          </w:p>
        </w:tc>
        <w:tc>
          <w:tcPr>
            <w:tcW w:w="822" w:type="dxa"/>
            <w:vAlign w:val="bottom"/>
          </w:tcPr>
          <w:p w14:paraId="141AA971" w14:textId="0526EDB5" w:rsidR="00B0640F" w:rsidRPr="00C2555B" w:rsidRDefault="00B0640F" w:rsidP="007F067C">
            <w:pPr>
              <w:pBdr>
                <w:bottom w:val="single" w:sz="4" w:space="1" w:color="auto"/>
              </w:pBdr>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(95,276)</w:t>
            </w:r>
          </w:p>
        </w:tc>
        <w:tc>
          <w:tcPr>
            <w:tcW w:w="850" w:type="dxa"/>
            <w:vAlign w:val="bottom"/>
          </w:tcPr>
          <w:p w14:paraId="5DE32306" w14:textId="625DCD03" w:rsidR="00B0640F" w:rsidRPr="00C2555B" w:rsidRDefault="00B0640F" w:rsidP="00B0640F">
            <w:pPr>
              <w:pBdr>
                <w:bottom w:val="single" w:sz="4" w:space="1" w:color="auto"/>
              </w:pBdr>
              <w:spacing w:line="240" w:lineRule="auto"/>
              <w:ind w:left="-23" w:right="-7"/>
              <w:jc w:val="right"/>
              <w:rPr>
                <w:rFonts w:ascii="Browallia New" w:hAnsi="Browallia New" w:cs="Browallia New"/>
                <w:sz w:val="22"/>
                <w:szCs w:val="22"/>
              </w:rPr>
            </w:pPr>
            <w:r w:rsidRPr="00C2555B">
              <w:rPr>
                <w:rFonts w:ascii="Browallia New" w:hAnsi="Browallia New" w:cs="Browallia New"/>
                <w:sz w:val="22"/>
                <w:szCs w:val="22"/>
              </w:rPr>
              <w:t>(95,165)</w:t>
            </w:r>
          </w:p>
        </w:tc>
        <w:tc>
          <w:tcPr>
            <w:tcW w:w="834" w:type="dxa"/>
            <w:vAlign w:val="bottom"/>
          </w:tcPr>
          <w:p w14:paraId="6DC38840" w14:textId="7FDBF7CF" w:rsidR="00B0640F" w:rsidRPr="00C2555B" w:rsidRDefault="00B0640F" w:rsidP="00B0640F">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 xml:space="preserve">    -</w:t>
            </w:r>
          </w:p>
        </w:tc>
        <w:tc>
          <w:tcPr>
            <w:tcW w:w="801" w:type="dxa"/>
            <w:vAlign w:val="bottom"/>
          </w:tcPr>
          <w:p w14:paraId="014EEEBF" w14:textId="422C2EFC" w:rsidR="00B0640F" w:rsidRPr="00C2555B" w:rsidRDefault="00B0640F" w:rsidP="00B0640F">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 xml:space="preserve">    -</w:t>
            </w:r>
          </w:p>
        </w:tc>
        <w:tc>
          <w:tcPr>
            <w:tcW w:w="900" w:type="dxa"/>
            <w:vAlign w:val="bottom"/>
          </w:tcPr>
          <w:p w14:paraId="4C29D3A7" w14:textId="740335D1" w:rsidR="00B0640F" w:rsidRPr="00C2555B" w:rsidRDefault="00B0640F" w:rsidP="007F067C">
            <w:pPr>
              <w:pBdr>
                <w:bottom w:val="single" w:sz="4" w:space="1" w:color="auto"/>
              </w:pBd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(542,593)</w:t>
            </w:r>
          </w:p>
        </w:tc>
        <w:tc>
          <w:tcPr>
            <w:tcW w:w="920" w:type="dxa"/>
            <w:vAlign w:val="bottom"/>
          </w:tcPr>
          <w:p w14:paraId="7BA98555" w14:textId="1B86D5F9" w:rsidR="00B0640F" w:rsidRPr="00C2555B" w:rsidRDefault="00B0640F" w:rsidP="00B0640F">
            <w:pPr>
              <w:pBdr>
                <w:bottom w:val="single" w:sz="4" w:space="1" w:color="auto"/>
              </w:pBdr>
              <w:spacing w:line="240" w:lineRule="auto"/>
              <w:ind w:left="-23" w:right="-7"/>
              <w:jc w:val="right"/>
              <w:rPr>
                <w:rFonts w:ascii="Browallia New" w:hAnsi="Browallia New" w:cs="Browallia New"/>
                <w:sz w:val="22"/>
                <w:szCs w:val="22"/>
              </w:rPr>
            </w:pPr>
            <w:r w:rsidRPr="00C2555B">
              <w:rPr>
                <w:rFonts w:ascii="Browallia New" w:hAnsi="Browallia New" w:cs="Browallia New"/>
                <w:sz w:val="22"/>
                <w:szCs w:val="22"/>
              </w:rPr>
              <w:t>(529,538)</w:t>
            </w:r>
          </w:p>
        </w:tc>
      </w:tr>
      <w:tr w:rsidR="00B0640F" w:rsidRPr="00C2555B" w14:paraId="62E6801B" w14:textId="77777777" w:rsidTr="007F067C">
        <w:tc>
          <w:tcPr>
            <w:tcW w:w="2318" w:type="dxa"/>
            <w:vAlign w:val="bottom"/>
          </w:tcPr>
          <w:p w14:paraId="3EB6B97A" w14:textId="77777777" w:rsidR="00B0640F" w:rsidRPr="00C2555B" w:rsidRDefault="00B0640F" w:rsidP="00B0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vAlign w:val="bottom"/>
          </w:tcPr>
          <w:p w14:paraId="02F66447" w14:textId="35375C6A" w:rsidR="00B0640F" w:rsidRPr="00C2555B" w:rsidRDefault="00B0640F" w:rsidP="00B0640F">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2555B">
              <w:rPr>
                <w:rFonts w:ascii="Browallia New" w:hAnsi="Browallia New" w:cs="DokChampa"/>
                <w:sz w:val="22"/>
                <w:szCs w:val="22"/>
                <w:lang w:bidi="lo-LA"/>
              </w:rPr>
              <w:t>419,3</w:t>
            </w:r>
            <w:r w:rsidR="004B136C" w:rsidRPr="00C2555B">
              <w:rPr>
                <w:rFonts w:ascii="Browallia New" w:hAnsi="Browallia New" w:cs="DokChampa"/>
                <w:sz w:val="22"/>
                <w:szCs w:val="22"/>
                <w:lang w:bidi="lo-LA"/>
              </w:rPr>
              <w:t>90</w:t>
            </w:r>
          </w:p>
        </w:tc>
        <w:tc>
          <w:tcPr>
            <w:tcW w:w="850" w:type="dxa"/>
            <w:vAlign w:val="bottom"/>
          </w:tcPr>
          <w:p w14:paraId="41719AEF" w14:textId="7BA419BA" w:rsidR="00B0640F" w:rsidRPr="00C2555B" w:rsidRDefault="00B0640F" w:rsidP="00B0640F">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413,286</w:t>
            </w:r>
          </w:p>
        </w:tc>
        <w:tc>
          <w:tcPr>
            <w:tcW w:w="822" w:type="dxa"/>
            <w:vAlign w:val="bottom"/>
          </w:tcPr>
          <w:p w14:paraId="3E51A3EF" w14:textId="619F49DA" w:rsidR="00B0640F" w:rsidRPr="00C2555B" w:rsidRDefault="00B0640F">
            <w:pPr>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184,683</w:t>
            </w:r>
          </w:p>
        </w:tc>
        <w:tc>
          <w:tcPr>
            <w:tcW w:w="850" w:type="dxa"/>
            <w:vAlign w:val="bottom"/>
          </w:tcPr>
          <w:p w14:paraId="5D0AE1E3" w14:textId="698A1732" w:rsidR="00B0640F" w:rsidRPr="00C2555B" w:rsidRDefault="00B0640F" w:rsidP="00B0640F">
            <w:pPr>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183,238</w:t>
            </w:r>
          </w:p>
        </w:tc>
        <w:tc>
          <w:tcPr>
            <w:tcW w:w="834" w:type="dxa"/>
            <w:vAlign w:val="bottom"/>
          </w:tcPr>
          <w:p w14:paraId="0588A80C" w14:textId="34BEB1A4" w:rsidR="00B0640F" w:rsidRPr="00C2555B" w:rsidRDefault="00B0640F" w:rsidP="00B0640F">
            <w:pPr>
              <w:spacing w:line="240" w:lineRule="auto"/>
              <w:ind w:left="-76" w:right="-7"/>
              <w:jc w:val="center"/>
              <w:rPr>
                <w:rFonts w:ascii="Browallia New" w:hAnsi="Browallia New" w:cs="Browallia New"/>
                <w:sz w:val="22"/>
                <w:szCs w:val="22"/>
                <w:cs/>
              </w:rPr>
            </w:pPr>
            <w:r w:rsidRPr="00C2555B">
              <w:rPr>
                <w:rFonts w:ascii="Browallia New" w:hAnsi="Browallia New" w:cs="Browallia New"/>
                <w:sz w:val="22"/>
                <w:szCs w:val="22"/>
              </w:rPr>
              <w:t xml:space="preserve">     -</w:t>
            </w:r>
          </w:p>
        </w:tc>
        <w:tc>
          <w:tcPr>
            <w:tcW w:w="801" w:type="dxa"/>
            <w:vAlign w:val="bottom"/>
          </w:tcPr>
          <w:p w14:paraId="66A37B05" w14:textId="6609F637" w:rsidR="00B0640F" w:rsidRPr="00C2555B" w:rsidRDefault="00B0640F" w:rsidP="00B0640F">
            <w:pPr>
              <w:spacing w:line="240" w:lineRule="auto"/>
              <w:ind w:left="-76" w:right="-7"/>
              <w:jc w:val="center"/>
              <w:rPr>
                <w:rFonts w:ascii="Browallia New" w:hAnsi="Browallia New" w:cs="Browallia New"/>
                <w:sz w:val="22"/>
                <w:szCs w:val="22"/>
                <w:cs/>
              </w:rPr>
            </w:pPr>
            <w:r w:rsidRPr="00C2555B">
              <w:rPr>
                <w:rFonts w:ascii="Browallia New" w:hAnsi="Browallia New" w:cs="Browallia New"/>
                <w:sz w:val="22"/>
                <w:szCs w:val="22"/>
              </w:rPr>
              <w:t xml:space="preserve">     -</w:t>
            </w:r>
          </w:p>
        </w:tc>
        <w:tc>
          <w:tcPr>
            <w:tcW w:w="900" w:type="dxa"/>
            <w:vAlign w:val="bottom"/>
          </w:tcPr>
          <w:p w14:paraId="28B36488" w14:textId="27E10B93" w:rsidR="00B0640F" w:rsidRPr="00C2555B" w:rsidRDefault="00B0640F" w:rsidP="00B0640F">
            <w:pP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604,07</w:t>
            </w:r>
            <w:r w:rsidR="00846301" w:rsidRPr="00C2555B">
              <w:rPr>
                <w:rFonts w:ascii="Browallia New" w:hAnsi="Browallia New" w:cs="Browallia New"/>
                <w:sz w:val="22"/>
                <w:szCs w:val="22"/>
              </w:rPr>
              <w:t>3</w:t>
            </w:r>
          </w:p>
        </w:tc>
        <w:tc>
          <w:tcPr>
            <w:tcW w:w="920" w:type="dxa"/>
            <w:vAlign w:val="bottom"/>
          </w:tcPr>
          <w:p w14:paraId="05247699" w14:textId="4ED64FCC" w:rsidR="00B0640F" w:rsidRPr="00C2555B" w:rsidRDefault="00B0640F" w:rsidP="00B0640F">
            <w:pP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596,524</w:t>
            </w:r>
          </w:p>
        </w:tc>
      </w:tr>
      <w:tr w:rsidR="00B0640F" w:rsidRPr="00C2555B" w14:paraId="4EE5C60E" w14:textId="77777777" w:rsidTr="007F067C">
        <w:tc>
          <w:tcPr>
            <w:tcW w:w="2318" w:type="dxa"/>
            <w:vAlign w:val="bottom"/>
          </w:tcPr>
          <w:p w14:paraId="3FCD7250" w14:textId="77777777" w:rsidR="00B0640F" w:rsidRPr="00C2555B" w:rsidRDefault="00B0640F" w:rsidP="00B0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vAlign w:val="bottom"/>
          </w:tcPr>
          <w:p w14:paraId="47A72D1F" w14:textId="2D1EE7B3" w:rsidR="00B0640F" w:rsidRPr="00C2555B" w:rsidRDefault="00B0640F" w:rsidP="00B064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C2555B">
              <w:rPr>
                <w:rFonts w:ascii="Browallia New" w:hAnsi="Browallia New" w:cs="DokChampa"/>
                <w:sz w:val="22"/>
                <w:szCs w:val="22"/>
                <w:lang w:bidi="lo-LA"/>
              </w:rPr>
              <w:t>(40,783)</w:t>
            </w:r>
          </w:p>
        </w:tc>
        <w:tc>
          <w:tcPr>
            <w:tcW w:w="850" w:type="dxa"/>
            <w:vAlign w:val="bottom"/>
          </w:tcPr>
          <w:p w14:paraId="737AD1BB" w14:textId="00A4FEFA" w:rsidR="00B0640F" w:rsidRPr="00C2555B" w:rsidRDefault="00B0640F" w:rsidP="00B0640F">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(39,883)</w:t>
            </w:r>
          </w:p>
        </w:tc>
        <w:tc>
          <w:tcPr>
            <w:tcW w:w="822" w:type="dxa"/>
            <w:vAlign w:val="bottom"/>
          </w:tcPr>
          <w:p w14:paraId="49CCDA1C" w14:textId="1F67B978" w:rsidR="00B0640F" w:rsidRPr="00C2555B" w:rsidRDefault="00B0640F" w:rsidP="007F067C">
            <w:pPr>
              <w:pBdr>
                <w:bottom w:val="single" w:sz="4" w:space="1" w:color="auto"/>
              </w:pBdr>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(3,800)</w:t>
            </w:r>
          </w:p>
        </w:tc>
        <w:tc>
          <w:tcPr>
            <w:tcW w:w="850" w:type="dxa"/>
            <w:vAlign w:val="bottom"/>
          </w:tcPr>
          <w:p w14:paraId="52D842A8" w14:textId="3F3D05A5" w:rsidR="00B0640F" w:rsidRPr="00C2555B" w:rsidRDefault="00B0640F" w:rsidP="00B0640F">
            <w:pPr>
              <w:pBdr>
                <w:bottom w:val="single" w:sz="4" w:space="1" w:color="auto"/>
              </w:pBdr>
              <w:spacing w:line="240" w:lineRule="auto"/>
              <w:ind w:left="-23" w:right="-7"/>
              <w:jc w:val="right"/>
              <w:rPr>
                <w:rFonts w:ascii="Browallia New" w:hAnsi="Browallia New" w:cs="Browallia New"/>
                <w:sz w:val="22"/>
                <w:szCs w:val="22"/>
              </w:rPr>
            </w:pPr>
            <w:r w:rsidRPr="00C2555B">
              <w:rPr>
                <w:rFonts w:ascii="Browallia New" w:hAnsi="Browallia New" w:cs="Browallia New"/>
                <w:sz w:val="22"/>
                <w:szCs w:val="22"/>
              </w:rPr>
              <w:t>(3,692)</w:t>
            </w:r>
          </w:p>
        </w:tc>
        <w:tc>
          <w:tcPr>
            <w:tcW w:w="834" w:type="dxa"/>
            <w:vAlign w:val="bottom"/>
          </w:tcPr>
          <w:p w14:paraId="4D8202BE" w14:textId="12B1BAB8" w:rsidR="00B0640F" w:rsidRPr="00C2555B" w:rsidRDefault="00B0640F" w:rsidP="00B0640F">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 xml:space="preserve">    -</w:t>
            </w:r>
          </w:p>
        </w:tc>
        <w:tc>
          <w:tcPr>
            <w:tcW w:w="801" w:type="dxa"/>
            <w:vAlign w:val="bottom"/>
          </w:tcPr>
          <w:p w14:paraId="0FB01974" w14:textId="6C1E50A5" w:rsidR="00B0640F" w:rsidRPr="00C2555B" w:rsidRDefault="00B0640F" w:rsidP="00B0640F">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 xml:space="preserve">    -</w:t>
            </w:r>
          </w:p>
        </w:tc>
        <w:tc>
          <w:tcPr>
            <w:tcW w:w="900" w:type="dxa"/>
            <w:vAlign w:val="bottom"/>
          </w:tcPr>
          <w:p w14:paraId="71CD363A" w14:textId="31B909D8" w:rsidR="00B0640F" w:rsidRPr="00C2555B" w:rsidRDefault="00B0640F" w:rsidP="007F067C">
            <w:pPr>
              <w:pBdr>
                <w:bottom w:val="single" w:sz="4" w:space="1" w:color="auto"/>
              </w:pBd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(44,583)</w:t>
            </w:r>
          </w:p>
        </w:tc>
        <w:tc>
          <w:tcPr>
            <w:tcW w:w="920" w:type="dxa"/>
            <w:vAlign w:val="bottom"/>
          </w:tcPr>
          <w:p w14:paraId="68A64D06" w14:textId="6EB1E787" w:rsidR="00B0640F" w:rsidRPr="00C2555B" w:rsidRDefault="00B0640F" w:rsidP="00B0640F">
            <w:pPr>
              <w:pBdr>
                <w:bottom w:val="single" w:sz="4" w:space="1" w:color="auto"/>
              </w:pBdr>
              <w:spacing w:line="240" w:lineRule="auto"/>
              <w:ind w:left="-23" w:right="-7"/>
              <w:jc w:val="right"/>
              <w:rPr>
                <w:rFonts w:ascii="Browallia New" w:hAnsi="Browallia New" w:cs="Browallia New"/>
                <w:sz w:val="22"/>
                <w:szCs w:val="22"/>
              </w:rPr>
            </w:pPr>
            <w:r w:rsidRPr="00C2555B">
              <w:rPr>
                <w:rFonts w:ascii="Browallia New" w:hAnsi="Browallia New" w:cs="Browallia New"/>
                <w:sz w:val="22"/>
                <w:szCs w:val="22"/>
              </w:rPr>
              <w:t>(43,575)</w:t>
            </w:r>
          </w:p>
        </w:tc>
      </w:tr>
      <w:tr w:rsidR="00B0640F" w:rsidRPr="00C2555B" w14:paraId="5083EC44" w14:textId="77777777" w:rsidTr="007F067C">
        <w:tc>
          <w:tcPr>
            <w:tcW w:w="2318" w:type="dxa"/>
          </w:tcPr>
          <w:p w14:paraId="5FEBEFFC" w14:textId="77777777" w:rsidR="00B0640F" w:rsidRPr="00C2555B" w:rsidRDefault="00B0640F" w:rsidP="00B0640F">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vAlign w:val="bottom"/>
          </w:tcPr>
          <w:p w14:paraId="79627BC6" w14:textId="7F85E1A9" w:rsidR="00B0640F" w:rsidRPr="00C2555B" w:rsidRDefault="00B0640F" w:rsidP="00B0640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C2555B">
              <w:rPr>
                <w:rFonts w:ascii="Browallia New" w:hAnsi="Browallia New" w:cs="DokChampa"/>
                <w:sz w:val="22"/>
                <w:szCs w:val="22"/>
                <w:lang w:bidi="lo-LA"/>
              </w:rPr>
              <w:t>378,60</w:t>
            </w:r>
            <w:r w:rsidR="00CC17FF" w:rsidRPr="00C2555B">
              <w:rPr>
                <w:rFonts w:ascii="Browallia New" w:hAnsi="Browallia New" w:cs="DokChampa"/>
                <w:sz w:val="22"/>
                <w:szCs w:val="22"/>
                <w:lang w:bidi="lo-LA"/>
              </w:rPr>
              <w:t>7</w:t>
            </w:r>
          </w:p>
        </w:tc>
        <w:tc>
          <w:tcPr>
            <w:tcW w:w="850" w:type="dxa"/>
            <w:vAlign w:val="bottom"/>
          </w:tcPr>
          <w:p w14:paraId="523343FA" w14:textId="7F6ED8CE" w:rsidR="00B0640F" w:rsidRPr="00C2555B" w:rsidRDefault="00B0640F" w:rsidP="00B0640F">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2555B">
              <w:rPr>
                <w:rFonts w:ascii="Browallia New" w:hAnsi="Browallia New" w:cs="Browallia New"/>
                <w:sz w:val="22"/>
                <w:szCs w:val="22"/>
              </w:rPr>
              <w:t>373,403</w:t>
            </w:r>
          </w:p>
        </w:tc>
        <w:tc>
          <w:tcPr>
            <w:tcW w:w="822" w:type="dxa"/>
            <w:vAlign w:val="bottom"/>
          </w:tcPr>
          <w:p w14:paraId="13C3C123" w14:textId="672CD841" w:rsidR="00B0640F" w:rsidRPr="00C2555B" w:rsidRDefault="00B0640F" w:rsidP="007F067C">
            <w:pPr>
              <w:pBdr>
                <w:bottom w:val="single" w:sz="12" w:space="1" w:color="auto"/>
              </w:pBdr>
              <w:spacing w:line="240" w:lineRule="auto"/>
              <w:ind w:left="-76" w:right="-7"/>
              <w:jc w:val="right"/>
              <w:rPr>
                <w:rFonts w:ascii="Browallia New" w:hAnsi="Browallia New" w:cs="Browallia New"/>
                <w:sz w:val="22"/>
                <w:szCs w:val="22"/>
              </w:rPr>
            </w:pPr>
            <w:r w:rsidRPr="00C2555B">
              <w:rPr>
                <w:rFonts w:ascii="Browallia New" w:hAnsi="Browallia New" w:cs="Browallia New"/>
                <w:sz w:val="22"/>
                <w:szCs w:val="22"/>
              </w:rPr>
              <w:t>180,883</w:t>
            </w:r>
          </w:p>
        </w:tc>
        <w:tc>
          <w:tcPr>
            <w:tcW w:w="850" w:type="dxa"/>
            <w:vAlign w:val="bottom"/>
          </w:tcPr>
          <w:p w14:paraId="57D52418" w14:textId="62930FE5" w:rsidR="00B0640F" w:rsidRPr="00C2555B" w:rsidRDefault="00B0640F" w:rsidP="00B0640F">
            <w:pPr>
              <w:pBdr>
                <w:bottom w:val="single" w:sz="12" w:space="1" w:color="auto"/>
              </w:pBdr>
              <w:spacing w:line="240" w:lineRule="auto"/>
              <w:ind w:left="-36" w:right="-7"/>
              <w:jc w:val="right"/>
              <w:rPr>
                <w:rFonts w:ascii="Browallia New" w:hAnsi="Browallia New" w:cs="Browallia New"/>
                <w:sz w:val="22"/>
                <w:szCs w:val="22"/>
                <w:lang w:val="en-GB"/>
              </w:rPr>
            </w:pPr>
            <w:r w:rsidRPr="00C2555B">
              <w:rPr>
                <w:rFonts w:ascii="Browallia New" w:hAnsi="Browallia New" w:cs="Browallia New"/>
                <w:sz w:val="22"/>
                <w:szCs w:val="22"/>
                <w:lang w:val="en-GB"/>
              </w:rPr>
              <w:t>179,546</w:t>
            </w:r>
          </w:p>
        </w:tc>
        <w:tc>
          <w:tcPr>
            <w:tcW w:w="834" w:type="dxa"/>
            <w:vAlign w:val="bottom"/>
          </w:tcPr>
          <w:p w14:paraId="26D69864" w14:textId="4754EC07" w:rsidR="00B0640F" w:rsidRPr="00C2555B" w:rsidRDefault="00B0640F" w:rsidP="00B0640F">
            <w:pPr>
              <w:pBdr>
                <w:bottom w:val="single" w:sz="12" w:space="1" w:color="auto"/>
              </w:pBdr>
              <w:spacing w:line="240" w:lineRule="auto"/>
              <w:ind w:left="-24" w:right="-7"/>
              <w:jc w:val="center"/>
              <w:rPr>
                <w:rFonts w:ascii="Browallia New" w:hAnsi="Browallia New" w:cs="Browallia New"/>
                <w:sz w:val="22"/>
                <w:szCs w:val="22"/>
              </w:rPr>
            </w:pPr>
            <w:r w:rsidRPr="00C2555B">
              <w:rPr>
                <w:rFonts w:ascii="Browallia New" w:hAnsi="Browallia New" w:cs="Browallia New"/>
                <w:sz w:val="22"/>
                <w:szCs w:val="22"/>
              </w:rPr>
              <w:t xml:space="preserve">    -</w:t>
            </w:r>
          </w:p>
        </w:tc>
        <w:tc>
          <w:tcPr>
            <w:tcW w:w="801" w:type="dxa"/>
            <w:vAlign w:val="bottom"/>
          </w:tcPr>
          <w:p w14:paraId="11A10ED8" w14:textId="6E7B7193" w:rsidR="00B0640F" w:rsidRPr="00C2555B" w:rsidRDefault="00B0640F" w:rsidP="00B0640F">
            <w:pPr>
              <w:pBdr>
                <w:bottom w:val="single" w:sz="12" w:space="1" w:color="auto"/>
              </w:pBdr>
              <w:spacing w:line="240" w:lineRule="auto"/>
              <w:ind w:left="-24" w:right="-7"/>
              <w:jc w:val="center"/>
              <w:rPr>
                <w:rFonts w:ascii="Browallia New" w:hAnsi="Browallia New" w:cs="Browallia New"/>
                <w:sz w:val="22"/>
                <w:szCs w:val="22"/>
                <w:lang w:val="en-GB"/>
              </w:rPr>
            </w:pPr>
            <w:r w:rsidRPr="00C2555B">
              <w:rPr>
                <w:rFonts w:ascii="Browallia New" w:hAnsi="Browallia New" w:cs="Browallia New"/>
                <w:sz w:val="22"/>
                <w:szCs w:val="22"/>
              </w:rPr>
              <w:t xml:space="preserve">    -</w:t>
            </w:r>
          </w:p>
        </w:tc>
        <w:tc>
          <w:tcPr>
            <w:tcW w:w="900" w:type="dxa"/>
            <w:vAlign w:val="bottom"/>
          </w:tcPr>
          <w:p w14:paraId="6AC33820" w14:textId="4E2F19BD" w:rsidR="00B0640F" w:rsidRPr="00C2555B" w:rsidRDefault="00B0640F" w:rsidP="00B0640F">
            <w:pPr>
              <w:pBdr>
                <w:bottom w:val="single" w:sz="12" w:space="1" w:color="auto"/>
              </w:pBd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559,4</w:t>
            </w:r>
            <w:r w:rsidR="00CC17FF" w:rsidRPr="00C2555B">
              <w:rPr>
                <w:rFonts w:ascii="Browallia New" w:hAnsi="Browallia New" w:cs="Browallia New"/>
                <w:sz w:val="22"/>
                <w:szCs w:val="22"/>
              </w:rPr>
              <w:t>90</w:t>
            </w:r>
          </w:p>
        </w:tc>
        <w:tc>
          <w:tcPr>
            <w:tcW w:w="920" w:type="dxa"/>
            <w:vAlign w:val="bottom"/>
          </w:tcPr>
          <w:p w14:paraId="5E4D24A6" w14:textId="199489AF" w:rsidR="00B0640F" w:rsidRPr="00C2555B" w:rsidRDefault="00B0640F" w:rsidP="00B0640F">
            <w:pPr>
              <w:pBdr>
                <w:bottom w:val="single" w:sz="12" w:space="1" w:color="auto"/>
              </w:pBdr>
              <w:spacing w:line="240" w:lineRule="auto"/>
              <w:ind w:left="-24" w:right="-7"/>
              <w:jc w:val="right"/>
              <w:rPr>
                <w:rFonts w:ascii="Browallia New" w:hAnsi="Browallia New" w:cs="Browallia New"/>
                <w:sz w:val="22"/>
                <w:szCs w:val="22"/>
              </w:rPr>
            </w:pPr>
            <w:r w:rsidRPr="00C2555B">
              <w:rPr>
                <w:rFonts w:ascii="Browallia New" w:hAnsi="Browallia New" w:cs="Browallia New"/>
                <w:sz w:val="22"/>
                <w:szCs w:val="22"/>
              </w:rPr>
              <w:t>552,949</w:t>
            </w:r>
          </w:p>
        </w:tc>
      </w:tr>
    </w:tbl>
    <w:p w14:paraId="34221BE9" w14:textId="2D2B7805" w:rsidR="002A7C38" w:rsidRPr="00C2555B"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C2555B">
        <w:rPr>
          <w:rFonts w:ascii="Browallia New" w:hAnsi="Browallia New" w:cs="Browallia New"/>
          <w:sz w:val="28"/>
          <w:szCs w:val="28"/>
          <w:cs/>
        </w:rPr>
        <w:lastRenderedPageBreak/>
        <w:t xml:space="preserve">ณ วันที่ </w:t>
      </w:r>
      <w:r w:rsidR="00CA746A" w:rsidRPr="00C2555B">
        <w:rPr>
          <w:rFonts w:ascii="Browallia New" w:hAnsi="Browallia New" w:cs="Browallia New"/>
          <w:sz w:val="28"/>
          <w:szCs w:val="28"/>
        </w:rPr>
        <w:t>31</w:t>
      </w:r>
      <w:r w:rsidR="00D4034A" w:rsidRPr="00C2555B">
        <w:rPr>
          <w:rFonts w:ascii="Browallia New" w:hAnsi="Browallia New" w:cs="Browallia New"/>
          <w:sz w:val="28"/>
          <w:szCs w:val="28"/>
          <w:cs/>
          <w:lang w:val="en-GB"/>
        </w:rPr>
        <w:t xml:space="preserve"> มีนาคม </w:t>
      </w:r>
      <w:r w:rsidR="00CA746A" w:rsidRPr="00C2555B">
        <w:rPr>
          <w:rFonts w:ascii="Browallia New" w:hAnsi="Browallia New" w:cs="Browallia New"/>
          <w:sz w:val="28"/>
          <w:szCs w:val="28"/>
        </w:rPr>
        <w:t>2562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00D4034A"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00D4034A" w:rsidRPr="00C2555B">
        <w:rPr>
          <w:rFonts w:ascii="Browallia New" w:hAnsi="Browallia New" w:cs="Browallia New"/>
          <w:sz w:val="28"/>
          <w:szCs w:val="28"/>
          <w:cs/>
        </w:rPr>
        <w:t xml:space="preserve"> </w:t>
      </w:r>
      <w:r w:rsidRPr="00C2555B">
        <w:rPr>
          <w:rFonts w:ascii="Browallia New" w:hAnsi="Browallia New" w:cs="Browallia New"/>
          <w:sz w:val="28"/>
          <w:szCs w:val="28"/>
          <w:c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F191F34" w14:textId="77777777" w:rsidR="002A7C38" w:rsidRPr="00C2555B"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4" w:type="dxa"/>
        <w:tblInd w:w="360" w:type="dxa"/>
        <w:tblLayout w:type="fixed"/>
        <w:tblLook w:val="0000" w:firstRow="0" w:lastRow="0" w:firstColumn="0" w:lastColumn="0" w:noHBand="0" w:noVBand="0"/>
      </w:tblPr>
      <w:tblGrid>
        <w:gridCol w:w="2331"/>
        <w:gridCol w:w="828"/>
        <w:gridCol w:w="864"/>
        <w:gridCol w:w="801"/>
        <w:gridCol w:w="873"/>
        <w:gridCol w:w="807"/>
        <w:gridCol w:w="831"/>
        <w:gridCol w:w="873"/>
        <w:gridCol w:w="936"/>
      </w:tblGrid>
      <w:tr w:rsidR="002A7C38" w:rsidRPr="00C2555B" w14:paraId="061BE3E7" w14:textId="77777777" w:rsidTr="007A2ABF">
        <w:trPr>
          <w:tblHeader/>
        </w:trPr>
        <w:tc>
          <w:tcPr>
            <w:tcW w:w="2331"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7A2ABF">
        <w:trPr>
          <w:tblHeader/>
        </w:trPr>
        <w:tc>
          <w:tcPr>
            <w:tcW w:w="2331"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vAlign w:val="bottom"/>
          </w:tcPr>
          <w:p w14:paraId="3F75AB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7A2ABF">
        <w:trPr>
          <w:tblHeader/>
        </w:trPr>
        <w:tc>
          <w:tcPr>
            <w:tcW w:w="2331"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92"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74"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38"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09" w:type="dxa"/>
            <w:gridSpan w:val="2"/>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7A2ABF">
        <w:trPr>
          <w:tblHeader/>
        </w:trPr>
        <w:tc>
          <w:tcPr>
            <w:tcW w:w="2331"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92" w:type="dxa"/>
            <w:gridSpan w:val="2"/>
          </w:tcPr>
          <w:p w14:paraId="5411E66B"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674" w:type="dxa"/>
            <w:gridSpan w:val="2"/>
          </w:tcPr>
          <w:p w14:paraId="4DC17043"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38" w:type="dxa"/>
            <w:gridSpan w:val="2"/>
          </w:tcPr>
          <w:p w14:paraId="10FC8891"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809" w:type="dxa"/>
            <w:gridSpan w:val="2"/>
            <w:vMerge w:val="restart"/>
          </w:tcPr>
          <w:p w14:paraId="6DD2DB6F" w14:textId="77A8158E"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064FDC34"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0FA9A2B2" w14:textId="77777777" w:rsidTr="007A2ABF">
        <w:trPr>
          <w:tblHeader/>
        </w:trPr>
        <w:tc>
          <w:tcPr>
            <w:tcW w:w="2331"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692" w:type="dxa"/>
            <w:gridSpan w:val="2"/>
            <w:vAlign w:val="bottom"/>
          </w:tcPr>
          <w:p w14:paraId="07856410"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674" w:type="dxa"/>
            <w:gridSpan w:val="2"/>
            <w:vAlign w:val="bottom"/>
          </w:tcPr>
          <w:p w14:paraId="235C6918"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38" w:type="dxa"/>
            <w:gridSpan w:val="2"/>
            <w:vAlign w:val="bottom"/>
          </w:tcPr>
          <w:p w14:paraId="2B3888CC"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809" w:type="dxa"/>
            <w:gridSpan w:val="2"/>
            <w:vMerge/>
            <w:vAlign w:val="bottom"/>
          </w:tcPr>
          <w:p w14:paraId="32E4D419" w14:textId="01EFF691"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046E6A" w:rsidRPr="00C2555B" w14:paraId="09D9CB08" w14:textId="77777777" w:rsidTr="007A2ABF">
        <w:trPr>
          <w:tblHeader/>
        </w:trPr>
        <w:tc>
          <w:tcPr>
            <w:tcW w:w="2331" w:type="dxa"/>
          </w:tcPr>
          <w:p w14:paraId="79D33172" w14:textId="77777777" w:rsidR="00046E6A" w:rsidRPr="00C2555B" w:rsidRDefault="00046E6A" w:rsidP="00046E6A">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28" w:type="dxa"/>
            <w:vAlign w:val="bottom"/>
          </w:tcPr>
          <w:p w14:paraId="361CD7C1" w14:textId="227F0CEF"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64" w:type="dxa"/>
            <w:vAlign w:val="bottom"/>
          </w:tcPr>
          <w:p w14:paraId="0B8DCBFA" w14:textId="3434792B"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01" w:type="dxa"/>
            <w:vAlign w:val="bottom"/>
          </w:tcPr>
          <w:p w14:paraId="59D6E686" w14:textId="2ECDF79D"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73" w:type="dxa"/>
            <w:vAlign w:val="bottom"/>
          </w:tcPr>
          <w:p w14:paraId="24567F11" w14:textId="02795918"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07" w:type="dxa"/>
            <w:vAlign w:val="bottom"/>
          </w:tcPr>
          <w:p w14:paraId="25558798" w14:textId="269120C7"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31" w:type="dxa"/>
            <w:vAlign w:val="bottom"/>
          </w:tcPr>
          <w:p w14:paraId="5D3F9295" w14:textId="176A92D2"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873" w:type="dxa"/>
            <w:vAlign w:val="bottom"/>
          </w:tcPr>
          <w:p w14:paraId="6AE73917" w14:textId="7229E7C6"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936" w:type="dxa"/>
            <w:vAlign w:val="bottom"/>
          </w:tcPr>
          <w:p w14:paraId="1F4B2838" w14:textId="77777777" w:rsidR="009E7722"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p>
          <w:p w14:paraId="438614D3" w14:textId="79D75D64"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2561</w:t>
            </w:r>
          </w:p>
        </w:tc>
      </w:tr>
      <w:tr w:rsidR="00637B27" w:rsidRPr="00C2555B" w14:paraId="11D993A3" w14:textId="77777777" w:rsidTr="007A2ABF">
        <w:trPr>
          <w:tblHeader/>
        </w:trPr>
        <w:tc>
          <w:tcPr>
            <w:tcW w:w="2331"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28"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64"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1"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73"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07"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31" w:type="dxa"/>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3"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6"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7A2ABF">
        <w:tc>
          <w:tcPr>
            <w:tcW w:w="2331"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28"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64"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01" w:type="dxa"/>
          </w:tcPr>
          <w:p w14:paraId="6A91303A"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73" w:type="dxa"/>
          </w:tcPr>
          <w:p w14:paraId="5EF409AB"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807"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31" w:type="dxa"/>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3"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36"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CC17FF" w:rsidRPr="00C2555B" w14:paraId="3CECC040" w14:textId="77777777" w:rsidTr="007A2ABF">
        <w:trPr>
          <w:trHeight w:val="66"/>
        </w:trPr>
        <w:tc>
          <w:tcPr>
            <w:tcW w:w="2331" w:type="dxa"/>
          </w:tcPr>
          <w:p w14:paraId="6B88B76D" w14:textId="77777777" w:rsidR="00CC17FF" w:rsidRPr="00C2555B" w:rsidRDefault="00CC17FF" w:rsidP="00CC17FF">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28" w:type="dxa"/>
          </w:tcPr>
          <w:p w14:paraId="76F1BB5E" w14:textId="7196D38D"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604,073</w:t>
            </w:r>
          </w:p>
        </w:tc>
        <w:tc>
          <w:tcPr>
            <w:tcW w:w="864" w:type="dxa"/>
          </w:tcPr>
          <w:p w14:paraId="32ADFF35" w14:textId="26E81600"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596,524</w:t>
            </w:r>
          </w:p>
        </w:tc>
        <w:tc>
          <w:tcPr>
            <w:tcW w:w="801" w:type="dxa"/>
            <w:vAlign w:val="bottom"/>
          </w:tcPr>
          <w:p w14:paraId="58246A0C" w14:textId="7A9931C0"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 xml:space="preserve">1 </w:t>
            </w:r>
            <w:r w:rsidRPr="00C2555B">
              <w:rPr>
                <w:rFonts w:ascii="Browallia New" w:hAnsi="Browallia New" w:cs="Browallia New"/>
                <w:sz w:val="22"/>
                <w:szCs w:val="22"/>
                <w:cs/>
              </w:rPr>
              <w:t xml:space="preserve">- </w:t>
            </w:r>
            <w:r w:rsidRPr="00C2555B">
              <w:rPr>
                <w:rFonts w:ascii="Browallia New" w:hAnsi="Browallia New" w:cs="Browallia New"/>
                <w:sz w:val="22"/>
                <w:szCs w:val="22"/>
              </w:rPr>
              <w:t>100</w:t>
            </w:r>
          </w:p>
        </w:tc>
        <w:tc>
          <w:tcPr>
            <w:tcW w:w="873" w:type="dxa"/>
            <w:vAlign w:val="bottom"/>
          </w:tcPr>
          <w:p w14:paraId="08052761" w14:textId="72B4E253"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 xml:space="preserve">1 </w:t>
            </w:r>
            <w:r w:rsidRPr="00C2555B">
              <w:rPr>
                <w:rFonts w:ascii="Browallia New" w:hAnsi="Browallia New" w:cs="Browallia New"/>
                <w:sz w:val="22"/>
                <w:szCs w:val="22"/>
                <w:cs/>
              </w:rPr>
              <w:t xml:space="preserve">- </w:t>
            </w:r>
            <w:r w:rsidRPr="00C2555B">
              <w:rPr>
                <w:rFonts w:ascii="Browallia New" w:hAnsi="Browallia New" w:cs="Browallia New"/>
                <w:sz w:val="22"/>
                <w:szCs w:val="22"/>
              </w:rPr>
              <w:t>100</w:t>
            </w:r>
          </w:p>
        </w:tc>
        <w:tc>
          <w:tcPr>
            <w:tcW w:w="807" w:type="dxa"/>
          </w:tcPr>
          <w:p w14:paraId="48C45F9F" w14:textId="5B26BF62" w:rsidR="00CC17FF" w:rsidRPr="007A2ABF" w:rsidRDefault="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44,583</w:t>
            </w:r>
          </w:p>
        </w:tc>
        <w:tc>
          <w:tcPr>
            <w:tcW w:w="831" w:type="dxa"/>
          </w:tcPr>
          <w:p w14:paraId="3095371F" w14:textId="7FFB3F8C" w:rsidR="00CC17FF" w:rsidRPr="007A2ABF" w:rsidRDefault="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43,575</w:t>
            </w:r>
          </w:p>
        </w:tc>
        <w:tc>
          <w:tcPr>
            <w:tcW w:w="873" w:type="dxa"/>
          </w:tcPr>
          <w:p w14:paraId="67706A5D" w14:textId="61A6B25B" w:rsidR="00CC17FF" w:rsidRPr="007A2ABF" w:rsidRDefault="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559,490</w:t>
            </w:r>
          </w:p>
        </w:tc>
        <w:tc>
          <w:tcPr>
            <w:tcW w:w="936" w:type="dxa"/>
          </w:tcPr>
          <w:p w14:paraId="5EAD6446" w14:textId="55AA9CF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DokChampa"/>
                <w:sz w:val="22"/>
                <w:szCs w:val="22"/>
                <w:lang w:val="en-GB" w:bidi="lo-LA"/>
              </w:rPr>
              <w:t>552,949</w:t>
            </w:r>
          </w:p>
        </w:tc>
      </w:tr>
      <w:tr w:rsidR="00CC17FF" w:rsidRPr="00C2555B" w14:paraId="1B160FA8" w14:textId="77777777" w:rsidTr="007A2ABF">
        <w:tc>
          <w:tcPr>
            <w:tcW w:w="2331" w:type="dxa"/>
          </w:tcPr>
          <w:p w14:paraId="61982386" w14:textId="77777777" w:rsidR="00CC17FF" w:rsidRPr="00C2555B" w:rsidRDefault="00CC17FF" w:rsidP="00CC17FF">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28" w:type="dxa"/>
          </w:tcPr>
          <w:p w14:paraId="2497C870"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c>
          <w:tcPr>
            <w:tcW w:w="864" w:type="dxa"/>
            <w:vAlign w:val="bottom"/>
          </w:tcPr>
          <w:p w14:paraId="6DF134B8"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c>
          <w:tcPr>
            <w:tcW w:w="801" w:type="dxa"/>
          </w:tcPr>
          <w:p w14:paraId="59807459" w14:textId="77777777" w:rsidR="00CC17FF" w:rsidRPr="00C2555B" w:rsidRDefault="00CC17FF" w:rsidP="00CC17FF">
            <w:pPr>
              <w:pStyle w:val="InsideAddress"/>
              <w:tabs>
                <w:tab w:val="decimal" w:pos="252"/>
              </w:tabs>
              <w:ind w:left="-114"/>
              <w:jc w:val="right"/>
              <w:rPr>
                <w:rFonts w:ascii="Browallia New" w:hAnsi="Browallia New" w:cs="Browallia New"/>
                <w:sz w:val="22"/>
                <w:szCs w:val="22"/>
              </w:rPr>
            </w:pPr>
          </w:p>
        </w:tc>
        <w:tc>
          <w:tcPr>
            <w:tcW w:w="873" w:type="dxa"/>
          </w:tcPr>
          <w:p w14:paraId="2FFC5DC3" w14:textId="77777777" w:rsidR="00CC17FF" w:rsidRPr="00C2555B" w:rsidRDefault="00CC17FF" w:rsidP="00CC17FF">
            <w:pPr>
              <w:pStyle w:val="InsideAddress"/>
              <w:tabs>
                <w:tab w:val="decimal" w:pos="252"/>
              </w:tabs>
              <w:ind w:left="-114"/>
              <w:jc w:val="right"/>
              <w:rPr>
                <w:rFonts w:ascii="Browallia New" w:hAnsi="Browallia New" w:cs="Browallia New"/>
                <w:sz w:val="22"/>
                <w:szCs w:val="22"/>
              </w:rPr>
            </w:pPr>
          </w:p>
        </w:tc>
        <w:tc>
          <w:tcPr>
            <w:tcW w:w="807" w:type="dxa"/>
          </w:tcPr>
          <w:p w14:paraId="7FA5DD19" w14:textId="7777777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tcPr>
          <w:p w14:paraId="1920116E" w14:textId="7777777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tcPr>
          <w:p w14:paraId="7E495A7C" w14:textId="7777777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p>
        </w:tc>
        <w:tc>
          <w:tcPr>
            <w:tcW w:w="936" w:type="dxa"/>
            <w:vAlign w:val="bottom"/>
          </w:tcPr>
          <w:p w14:paraId="5F2149B8"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r>
      <w:tr w:rsidR="00CC17FF" w:rsidRPr="00C2555B" w14:paraId="26327AF1" w14:textId="77777777" w:rsidTr="007A2ABF">
        <w:tc>
          <w:tcPr>
            <w:tcW w:w="2331" w:type="dxa"/>
          </w:tcPr>
          <w:p w14:paraId="38636484" w14:textId="77777777" w:rsidR="00CC17FF" w:rsidRPr="00C2555B" w:rsidRDefault="00CC17FF" w:rsidP="00CC17FF">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828" w:type="dxa"/>
          </w:tcPr>
          <w:p w14:paraId="5813F68A" w14:textId="423EB086"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2,039,500</w:t>
            </w:r>
          </w:p>
        </w:tc>
        <w:tc>
          <w:tcPr>
            <w:tcW w:w="864" w:type="dxa"/>
            <w:vAlign w:val="bottom"/>
          </w:tcPr>
          <w:p w14:paraId="10E5FD21" w14:textId="7F7C143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2,046,900</w:t>
            </w:r>
          </w:p>
        </w:tc>
        <w:tc>
          <w:tcPr>
            <w:tcW w:w="801" w:type="dxa"/>
          </w:tcPr>
          <w:p w14:paraId="622C8B2A" w14:textId="6216937A"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1</w:t>
            </w:r>
          </w:p>
        </w:tc>
        <w:tc>
          <w:tcPr>
            <w:tcW w:w="873" w:type="dxa"/>
          </w:tcPr>
          <w:p w14:paraId="61E3C297" w14:textId="38B070ED"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1</w:t>
            </w:r>
          </w:p>
        </w:tc>
        <w:tc>
          <w:tcPr>
            <w:tcW w:w="807" w:type="dxa"/>
          </w:tcPr>
          <w:p w14:paraId="79AD101D" w14:textId="53154026"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20,474</w:t>
            </w:r>
          </w:p>
        </w:tc>
        <w:tc>
          <w:tcPr>
            <w:tcW w:w="831" w:type="dxa"/>
          </w:tcPr>
          <w:p w14:paraId="7F503300" w14:textId="64C1E088"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20,540</w:t>
            </w:r>
          </w:p>
        </w:tc>
        <w:tc>
          <w:tcPr>
            <w:tcW w:w="873" w:type="dxa"/>
          </w:tcPr>
          <w:p w14:paraId="42C17A9D" w14:textId="2B024293"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2,019,026</w:t>
            </w:r>
          </w:p>
        </w:tc>
        <w:tc>
          <w:tcPr>
            <w:tcW w:w="936" w:type="dxa"/>
            <w:vAlign w:val="bottom"/>
          </w:tcPr>
          <w:p w14:paraId="1389BD5E" w14:textId="0C7E0F3A"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2,026,360</w:t>
            </w:r>
          </w:p>
        </w:tc>
      </w:tr>
      <w:tr w:rsidR="00CC17FF" w:rsidRPr="00C2555B" w14:paraId="5865C624" w14:textId="77777777" w:rsidTr="007A2ABF">
        <w:tc>
          <w:tcPr>
            <w:tcW w:w="2331" w:type="dxa"/>
          </w:tcPr>
          <w:p w14:paraId="79A34770" w14:textId="77777777" w:rsidR="00CC17FF" w:rsidRPr="00C2555B" w:rsidRDefault="00CC17FF" w:rsidP="00CC17FF">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28" w:type="dxa"/>
          </w:tcPr>
          <w:p w14:paraId="07F8965E"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c>
          <w:tcPr>
            <w:tcW w:w="864" w:type="dxa"/>
          </w:tcPr>
          <w:p w14:paraId="66AD3F3B"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c>
          <w:tcPr>
            <w:tcW w:w="801" w:type="dxa"/>
          </w:tcPr>
          <w:p w14:paraId="1F5FA549"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c>
          <w:tcPr>
            <w:tcW w:w="873" w:type="dxa"/>
          </w:tcPr>
          <w:p w14:paraId="335495BF"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c>
          <w:tcPr>
            <w:tcW w:w="807" w:type="dxa"/>
          </w:tcPr>
          <w:p w14:paraId="4F018B04" w14:textId="7777777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tcPr>
          <w:p w14:paraId="093EEF00" w14:textId="7777777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tcPr>
          <w:p w14:paraId="4E637E9C" w14:textId="7777777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p>
        </w:tc>
        <w:tc>
          <w:tcPr>
            <w:tcW w:w="936" w:type="dxa"/>
            <w:vAlign w:val="bottom"/>
          </w:tcPr>
          <w:p w14:paraId="59FCF592" w14:textId="77777777"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p>
        </w:tc>
      </w:tr>
      <w:tr w:rsidR="00CC17FF" w:rsidRPr="00C2555B" w14:paraId="0D279F66" w14:textId="77777777" w:rsidTr="007A2ABF">
        <w:tc>
          <w:tcPr>
            <w:tcW w:w="2331" w:type="dxa"/>
            <w:vAlign w:val="bottom"/>
          </w:tcPr>
          <w:p w14:paraId="536F46B1" w14:textId="77777777" w:rsidR="00CC17FF" w:rsidRPr="00C2555B" w:rsidRDefault="00CC17FF" w:rsidP="00CC17FF">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3  </w:t>
            </w:r>
            <w:r w:rsidRPr="00C2555B">
              <w:rPr>
                <w:rFonts w:ascii="Browallia New" w:hAnsi="Browallia New" w:cs="Browallia New"/>
                <w:sz w:val="22"/>
                <w:szCs w:val="22"/>
                <w:cs/>
              </w:rPr>
              <w:t>เดือน</w:t>
            </w:r>
            <w:proofErr w:type="gramEnd"/>
          </w:p>
        </w:tc>
        <w:tc>
          <w:tcPr>
            <w:tcW w:w="828" w:type="dxa"/>
          </w:tcPr>
          <w:p w14:paraId="6EF7D88D" w14:textId="7A06D885"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1,130,672</w:t>
            </w:r>
          </w:p>
        </w:tc>
        <w:tc>
          <w:tcPr>
            <w:tcW w:w="864" w:type="dxa"/>
            <w:vAlign w:val="bottom"/>
          </w:tcPr>
          <w:p w14:paraId="353B9AC6" w14:textId="2DBAFF54"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1,177,113</w:t>
            </w:r>
          </w:p>
        </w:tc>
        <w:tc>
          <w:tcPr>
            <w:tcW w:w="801" w:type="dxa"/>
          </w:tcPr>
          <w:p w14:paraId="4AAD7A04" w14:textId="17248B8F"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2, 25</w:t>
            </w:r>
          </w:p>
        </w:tc>
        <w:tc>
          <w:tcPr>
            <w:tcW w:w="873" w:type="dxa"/>
          </w:tcPr>
          <w:p w14:paraId="7C2ECE5B" w14:textId="6F283AE7"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2, 25</w:t>
            </w:r>
          </w:p>
        </w:tc>
        <w:tc>
          <w:tcPr>
            <w:tcW w:w="807" w:type="dxa"/>
          </w:tcPr>
          <w:p w14:paraId="2AAF7045" w14:textId="10C0DD91"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25,568</w:t>
            </w:r>
          </w:p>
        </w:tc>
        <w:tc>
          <w:tcPr>
            <w:tcW w:w="831" w:type="dxa"/>
          </w:tcPr>
          <w:p w14:paraId="2772E09C" w14:textId="7CCFB937"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24,941</w:t>
            </w:r>
          </w:p>
        </w:tc>
        <w:tc>
          <w:tcPr>
            <w:tcW w:w="873" w:type="dxa"/>
          </w:tcPr>
          <w:p w14:paraId="7D1F7678" w14:textId="5791AA19"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1,105,104</w:t>
            </w:r>
          </w:p>
        </w:tc>
        <w:tc>
          <w:tcPr>
            <w:tcW w:w="936" w:type="dxa"/>
            <w:vAlign w:val="bottom"/>
          </w:tcPr>
          <w:p w14:paraId="3B10C378" w14:textId="4F6E4794"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1,152,172</w:t>
            </w:r>
          </w:p>
        </w:tc>
      </w:tr>
      <w:tr w:rsidR="00CC17FF" w:rsidRPr="00C2555B" w14:paraId="79D40939" w14:textId="77777777" w:rsidTr="007A2ABF">
        <w:tc>
          <w:tcPr>
            <w:tcW w:w="2331" w:type="dxa"/>
            <w:vAlign w:val="bottom"/>
          </w:tcPr>
          <w:p w14:paraId="441AC680" w14:textId="77777777" w:rsidR="00CC17FF" w:rsidRPr="00C2555B" w:rsidRDefault="00CC17FF" w:rsidP="00CC17FF">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28" w:type="dxa"/>
          </w:tcPr>
          <w:p w14:paraId="523DEA0D" w14:textId="73AD7055"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64,455</w:t>
            </w:r>
          </w:p>
        </w:tc>
        <w:tc>
          <w:tcPr>
            <w:tcW w:w="864" w:type="dxa"/>
            <w:vAlign w:val="bottom"/>
          </w:tcPr>
          <w:p w14:paraId="2C48CE7D" w14:textId="6E9CEB4D"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76,667</w:t>
            </w:r>
          </w:p>
        </w:tc>
        <w:tc>
          <w:tcPr>
            <w:tcW w:w="801" w:type="dxa"/>
          </w:tcPr>
          <w:p w14:paraId="00265C1E" w14:textId="700AB76D"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20, 25</w:t>
            </w:r>
          </w:p>
        </w:tc>
        <w:tc>
          <w:tcPr>
            <w:tcW w:w="873" w:type="dxa"/>
          </w:tcPr>
          <w:p w14:paraId="5AA8A20B" w14:textId="3D476B84"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20, 25</w:t>
            </w:r>
          </w:p>
        </w:tc>
        <w:tc>
          <w:tcPr>
            <w:tcW w:w="807" w:type="dxa"/>
          </w:tcPr>
          <w:p w14:paraId="125D7437" w14:textId="0A3752C3"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12,891</w:t>
            </w:r>
          </w:p>
        </w:tc>
        <w:tc>
          <w:tcPr>
            <w:tcW w:w="831" w:type="dxa"/>
          </w:tcPr>
          <w:p w14:paraId="26401948" w14:textId="48015DD4"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15,334</w:t>
            </w:r>
          </w:p>
        </w:tc>
        <w:tc>
          <w:tcPr>
            <w:tcW w:w="873" w:type="dxa"/>
          </w:tcPr>
          <w:p w14:paraId="04169496" w14:textId="1FC1388B"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51,564</w:t>
            </w:r>
          </w:p>
        </w:tc>
        <w:tc>
          <w:tcPr>
            <w:tcW w:w="936" w:type="dxa"/>
            <w:vAlign w:val="bottom"/>
          </w:tcPr>
          <w:p w14:paraId="714EDF29" w14:textId="66FCD7AD"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61,333</w:t>
            </w:r>
          </w:p>
        </w:tc>
      </w:tr>
      <w:tr w:rsidR="00CC17FF" w:rsidRPr="00C2555B" w14:paraId="66B1BF9D" w14:textId="77777777" w:rsidTr="007A2ABF">
        <w:tc>
          <w:tcPr>
            <w:tcW w:w="2331" w:type="dxa"/>
            <w:vAlign w:val="bottom"/>
          </w:tcPr>
          <w:p w14:paraId="5672CE1C" w14:textId="77777777" w:rsidR="00CC17FF" w:rsidRPr="00C2555B" w:rsidRDefault="00CC17FF" w:rsidP="00CC17FF">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28" w:type="dxa"/>
          </w:tcPr>
          <w:p w14:paraId="0D59F280" w14:textId="5FBB5D32"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61,250</w:t>
            </w:r>
          </w:p>
        </w:tc>
        <w:tc>
          <w:tcPr>
            <w:tcW w:w="864" w:type="dxa"/>
            <w:vAlign w:val="bottom"/>
          </w:tcPr>
          <w:p w14:paraId="4EB8C24F" w14:textId="2BA9FA0C"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62,892</w:t>
            </w:r>
          </w:p>
        </w:tc>
        <w:tc>
          <w:tcPr>
            <w:tcW w:w="801" w:type="dxa"/>
          </w:tcPr>
          <w:p w14:paraId="2103382D" w14:textId="662BBF91"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25</w:t>
            </w:r>
          </w:p>
        </w:tc>
        <w:tc>
          <w:tcPr>
            <w:tcW w:w="873" w:type="dxa"/>
          </w:tcPr>
          <w:p w14:paraId="138EEA45" w14:textId="678AF447"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25</w:t>
            </w:r>
          </w:p>
        </w:tc>
        <w:tc>
          <w:tcPr>
            <w:tcW w:w="807" w:type="dxa"/>
          </w:tcPr>
          <w:p w14:paraId="6CBE1D53" w14:textId="52A2F866"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15,313</w:t>
            </w:r>
          </w:p>
        </w:tc>
        <w:tc>
          <w:tcPr>
            <w:tcW w:w="831" w:type="dxa"/>
          </w:tcPr>
          <w:p w14:paraId="5477E533" w14:textId="777968C0"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15,723</w:t>
            </w:r>
          </w:p>
        </w:tc>
        <w:tc>
          <w:tcPr>
            <w:tcW w:w="873" w:type="dxa"/>
          </w:tcPr>
          <w:p w14:paraId="16A0ACAC" w14:textId="2BBF4591"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45,937</w:t>
            </w:r>
          </w:p>
        </w:tc>
        <w:tc>
          <w:tcPr>
            <w:tcW w:w="936" w:type="dxa"/>
            <w:vAlign w:val="bottom"/>
          </w:tcPr>
          <w:p w14:paraId="2D0CFF7A" w14:textId="0B96679F"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47,169</w:t>
            </w:r>
          </w:p>
        </w:tc>
      </w:tr>
      <w:tr w:rsidR="00CC17FF" w:rsidRPr="00C2555B" w14:paraId="477FA97A" w14:textId="77777777" w:rsidTr="007A2ABF">
        <w:tc>
          <w:tcPr>
            <w:tcW w:w="2331" w:type="dxa"/>
            <w:vAlign w:val="bottom"/>
          </w:tcPr>
          <w:p w14:paraId="4C10D123" w14:textId="77777777" w:rsidR="00CC17FF" w:rsidRPr="00C2555B" w:rsidRDefault="00CC17FF" w:rsidP="00CC17FF">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28" w:type="dxa"/>
          </w:tcPr>
          <w:p w14:paraId="3C340328" w14:textId="31F32BCB"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43,423</w:t>
            </w:r>
          </w:p>
        </w:tc>
        <w:tc>
          <w:tcPr>
            <w:tcW w:w="864" w:type="dxa"/>
            <w:vAlign w:val="bottom"/>
          </w:tcPr>
          <w:p w14:paraId="3269EE66" w14:textId="5EE30734"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49,560</w:t>
            </w:r>
          </w:p>
        </w:tc>
        <w:tc>
          <w:tcPr>
            <w:tcW w:w="801" w:type="dxa"/>
          </w:tcPr>
          <w:p w14:paraId="24EB82DE" w14:textId="3760F7F7"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50, 75</w:t>
            </w:r>
          </w:p>
        </w:tc>
        <w:tc>
          <w:tcPr>
            <w:tcW w:w="873" w:type="dxa"/>
          </w:tcPr>
          <w:p w14:paraId="7A0840E2" w14:textId="738F1DCF"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50, 75</w:t>
            </w:r>
          </w:p>
        </w:tc>
        <w:tc>
          <w:tcPr>
            <w:tcW w:w="807" w:type="dxa"/>
          </w:tcPr>
          <w:p w14:paraId="29AE0DD2" w14:textId="63DC9A46"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30,236</w:t>
            </w:r>
          </w:p>
        </w:tc>
        <w:tc>
          <w:tcPr>
            <w:tcW w:w="831" w:type="dxa"/>
          </w:tcPr>
          <w:p w14:paraId="1555048A" w14:textId="07B48CAF"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34,951</w:t>
            </w:r>
          </w:p>
        </w:tc>
        <w:tc>
          <w:tcPr>
            <w:tcW w:w="873" w:type="dxa"/>
          </w:tcPr>
          <w:p w14:paraId="799BCE0A" w14:textId="57E098C3"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13,187</w:t>
            </w:r>
          </w:p>
        </w:tc>
        <w:tc>
          <w:tcPr>
            <w:tcW w:w="936" w:type="dxa"/>
            <w:vAlign w:val="bottom"/>
          </w:tcPr>
          <w:p w14:paraId="693C4067" w14:textId="13B70776"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14,609</w:t>
            </w:r>
          </w:p>
        </w:tc>
      </w:tr>
      <w:tr w:rsidR="00CC17FF" w:rsidRPr="00C2555B" w14:paraId="21389155" w14:textId="77777777" w:rsidTr="007A2ABF">
        <w:tc>
          <w:tcPr>
            <w:tcW w:w="2331" w:type="dxa"/>
            <w:vAlign w:val="bottom"/>
          </w:tcPr>
          <w:p w14:paraId="0795830B" w14:textId="77777777" w:rsidR="00CC17FF" w:rsidRPr="00C2555B" w:rsidRDefault="00CC17FF" w:rsidP="00CC17FF">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10 - 12</w:t>
            </w:r>
            <w:r w:rsidRPr="00C2555B">
              <w:rPr>
                <w:rFonts w:ascii="Browallia New" w:hAnsi="Browallia New" w:cs="Browallia New"/>
                <w:sz w:val="22"/>
                <w:szCs w:val="22"/>
                <w:cs/>
              </w:rPr>
              <w:t xml:space="preserve"> เดือน</w:t>
            </w:r>
          </w:p>
        </w:tc>
        <w:tc>
          <w:tcPr>
            <w:tcW w:w="828" w:type="dxa"/>
          </w:tcPr>
          <w:p w14:paraId="0DD0E8AF" w14:textId="58E3E269"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22,905</w:t>
            </w:r>
          </w:p>
        </w:tc>
        <w:tc>
          <w:tcPr>
            <w:tcW w:w="864" w:type="dxa"/>
            <w:vAlign w:val="center"/>
          </w:tcPr>
          <w:p w14:paraId="227B3115" w14:textId="4A054C5C"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18,858</w:t>
            </w:r>
          </w:p>
        </w:tc>
        <w:tc>
          <w:tcPr>
            <w:tcW w:w="801" w:type="dxa"/>
          </w:tcPr>
          <w:p w14:paraId="6B16AC3F" w14:textId="1E1593DA"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50, 100</w:t>
            </w:r>
          </w:p>
        </w:tc>
        <w:tc>
          <w:tcPr>
            <w:tcW w:w="873" w:type="dxa"/>
          </w:tcPr>
          <w:p w14:paraId="5FDAE0E0" w14:textId="02A7D17F"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50, 100</w:t>
            </w:r>
          </w:p>
        </w:tc>
        <w:tc>
          <w:tcPr>
            <w:tcW w:w="807" w:type="dxa"/>
          </w:tcPr>
          <w:p w14:paraId="6AF1D21B" w14:textId="5E515A1D"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22,075</w:t>
            </w:r>
          </w:p>
        </w:tc>
        <w:tc>
          <w:tcPr>
            <w:tcW w:w="831" w:type="dxa"/>
          </w:tcPr>
          <w:p w14:paraId="5A1642C1" w14:textId="3485BDA9"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18,424</w:t>
            </w:r>
          </w:p>
        </w:tc>
        <w:tc>
          <w:tcPr>
            <w:tcW w:w="873" w:type="dxa"/>
          </w:tcPr>
          <w:p w14:paraId="230BC426" w14:textId="0CEE2AD9" w:rsidR="00CC17FF" w:rsidRPr="007A2ABF" w:rsidRDefault="00CC17FF" w:rsidP="00CC17FF">
            <w:pP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830</w:t>
            </w:r>
          </w:p>
        </w:tc>
        <w:tc>
          <w:tcPr>
            <w:tcW w:w="936" w:type="dxa"/>
          </w:tcPr>
          <w:p w14:paraId="1570BE13" w14:textId="55D5A425" w:rsidR="00CC17FF" w:rsidRPr="00C2555B" w:rsidRDefault="00CC17FF" w:rsidP="00CC17FF">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434</w:t>
            </w:r>
          </w:p>
        </w:tc>
      </w:tr>
      <w:tr w:rsidR="00CC17FF" w:rsidRPr="00C2555B" w14:paraId="281F5D52" w14:textId="77777777" w:rsidTr="007A2ABF">
        <w:tc>
          <w:tcPr>
            <w:tcW w:w="2331" w:type="dxa"/>
          </w:tcPr>
          <w:p w14:paraId="122C26B9" w14:textId="77777777" w:rsidR="00CC17FF" w:rsidRPr="00C2555B" w:rsidRDefault="00CC17FF" w:rsidP="00CC17FF">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28" w:type="dxa"/>
          </w:tcPr>
          <w:p w14:paraId="42D64D91" w14:textId="3971C3EA" w:rsidR="00CC17FF" w:rsidRPr="00C2555B" w:rsidRDefault="00CC17FF" w:rsidP="00CC17F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36,176</w:t>
            </w:r>
          </w:p>
        </w:tc>
        <w:tc>
          <w:tcPr>
            <w:tcW w:w="864" w:type="dxa"/>
          </w:tcPr>
          <w:p w14:paraId="326A7CA8" w14:textId="6273E2D9" w:rsidR="00CC17FF" w:rsidRPr="00C2555B" w:rsidRDefault="00CC17FF" w:rsidP="00CC17FF">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25,759</w:t>
            </w:r>
          </w:p>
        </w:tc>
        <w:tc>
          <w:tcPr>
            <w:tcW w:w="801" w:type="dxa"/>
          </w:tcPr>
          <w:p w14:paraId="3A3D0FB9" w14:textId="3CD5D2DC"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100</w:t>
            </w:r>
          </w:p>
        </w:tc>
        <w:tc>
          <w:tcPr>
            <w:tcW w:w="873" w:type="dxa"/>
          </w:tcPr>
          <w:p w14:paraId="53910C1D" w14:textId="34853571" w:rsidR="00CC17FF" w:rsidRPr="00C2555B" w:rsidRDefault="00CC17FF" w:rsidP="00CC17FF">
            <w:pPr>
              <w:pStyle w:val="InsideAddress"/>
              <w:ind w:left="-114"/>
              <w:jc w:val="right"/>
              <w:rPr>
                <w:rFonts w:ascii="Browallia New" w:hAnsi="Browallia New" w:cs="Browallia New"/>
                <w:sz w:val="22"/>
                <w:szCs w:val="22"/>
              </w:rPr>
            </w:pPr>
            <w:r w:rsidRPr="00C2555B">
              <w:rPr>
                <w:rFonts w:ascii="Browallia New" w:hAnsi="Browallia New" w:cs="Browallia New"/>
                <w:sz w:val="22"/>
                <w:szCs w:val="22"/>
              </w:rPr>
              <w:t>100</w:t>
            </w:r>
          </w:p>
        </w:tc>
        <w:tc>
          <w:tcPr>
            <w:tcW w:w="807" w:type="dxa"/>
          </w:tcPr>
          <w:p w14:paraId="7E8AA18D" w14:textId="27EE76A3" w:rsidR="00CC17FF" w:rsidRPr="007A2ABF" w:rsidRDefault="00CC17FF" w:rsidP="00CC17FF">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36,176</w:t>
            </w:r>
          </w:p>
        </w:tc>
        <w:tc>
          <w:tcPr>
            <w:tcW w:w="831" w:type="dxa"/>
          </w:tcPr>
          <w:p w14:paraId="2764A971" w14:textId="09C9DD0E" w:rsidR="00CC17FF" w:rsidRPr="007A2ABF" w:rsidRDefault="00CC17FF" w:rsidP="00CC17FF">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25,759</w:t>
            </w:r>
          </w:p>
        </w:tc>
        <w:tc>
          <w:tcPr>
            <w:tcW w:w="873" w:type="dxa"/>
          </w:tcPr>
          <w:p w14:paraId="5BC51A68" w14:textId="4EE4FD36" w:rsidR="00CC17FF" w:rsidRPr="007A2ABF" w:rsidRDefault="00CC17FF" w:rsidP="00CC17FF">
            <w:pPr>
              <w:pBdr>
                <w:bottom w:val="single" w:sz="4" w:space="1" w:color="auto"/>
              </w:pBdr>
              <w:spacing w:line="240" w:lineRule="auto"/>
              <w:ind w:left="-76" w:right="-7"/>
              <w:jc w:val="center"/>
              <w:rPr>
                <w:rFonts w:ascii="Browallia New" w:hAnsi="Browallia New" w:cs="DokChampa"/>
                <w:sz w:val="22"/>
                <w:szCs w:val="22"/>
                <w:lang w:val="en-GB" w:bidi="lo-LA"/>
              </w:rPr>
            </w:pPr>
            <w:r w:rsidRPr="007A2ABF">
              <w:rPr>
                <w:rFonts w:ascii="Browallia New" w:hAnsi="Browallia New" w:cs="DokChampa"/>
                <w:sz w:val="22"/>
                <w:szCs w:val="22"/>
                <w:lang w:val="en-GB" w:bidi="lo-LA"/>
              </w:rPr>
              <w:t xml:space="preserve">      -</w:t>
            </w:r>
          </w:p>
        </w:tc>
        <w:tc>
          <w:tcPr>
            <w:tcW w:w="936" w:type="dxa"/>
            <w:vAlign w:val="bottom"/>
          </w:tcPr>
          <w:p w14:paraId="3392F720" w14:textId="6CA151CD" w:rsidR="00CC17FF" w:rsidRPr="00C2555B" w:rsidRDefault="00CC17FF" w:rsidP="00CC17FF">
            <w:pPr>
              <w:pBdr>
                <w:bottom w:val="single" w:sz="4" w:space="1" w:color="auto"/>
              </w:pBdr>
              <w:spacing w:line="240" w:lineRule="auto"/>
              <w:ind w:left="-76" w:right="-7"/>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CC17FF" w:rsidRPr="00C2555B" w14:paraId="069A8698" w14:textId="77777777" w:rsidTr="007A2ABF">
        <w:tc>
          <w:tcPr>
            <w:tcW w:w="2331" w:type="dxa"/>
          </w:tcPr>
          <w:p w14:paraId="564BCC55" w14:textId="77777777" w:rsidR="00CC17FF" w:rsidRPr="00C2555B" w:rsidRDefault="00CC17FF" w:rsidP="00CC17FF">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28" w:type="dxa"/>
          </w:tcPr>
          <w:p w14:paraId="34EAC5E7" w14:textId="5C75C5D1" w:rsidR="00CC17FF" w:rsidRPr="00C2555B" w:rsidRDefault="00CC17FF" w:rsidP="00CC17F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Browallia New"/>
                <w:sz w:val="22"/>
                <w:szCs w:val="22"/>
              </w:rPr>
              <w:t>4,002,454</w:t>
            </w:r>
          </w:p>
        </w:tc>
        <w:tc>
          <w:tcPr>
            <w:tcW w:w="864" w:type="dxa"/>
            <w:vAlign w:val="bottom"/>
          </w:tcPr>
          <w:p w14:paraId="2DB6ED69" w14:textId="40980697" w:rsidR="00CC17FF" w:rsidRPr="00C2555B" w:rsidRDefault="00CC17FF" w:rsidP="00CC17F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4,054,273</w:t>
            </w:r>
          </w:p>
        </w:tc>
        <w:tc>
          <w:tcPr>
            <w:tcW w:w="801" w:type="dxa"/>
          </w:tcPr>
          <w:p w14:paraId="5DBE9B5A" w14:textId="77777777" w:rsidR="00CC17FF" w:rsidRPr="00C2555B" w:rsidRDefault="00CC17FF" w:rsidP="00CC17FF">
            <w:pPr>
              <w:pStyle w:val="InsideAddress"/>
              <w:ind w:left="-114"/>
              <w:jc w:val="right"/>
              <w:rPr>
                <w:rFonts w:ascii="Browallia New" w:hAnsi="Browallia New" w:cs="Browallia New"/>
                <w:sz w:val="22"/>
                <w:szCs w:val="22"/>
              </w:rPr>
            </w:pPr>
          </w:p>
        </w:tc>
        <w:tc>
          <w:tcPr>
            <w:tcW w:w="873" w:type="dxa"/>
          </w:tcPr>
          <w:p w14:paraId="745AAD19" w14:textId="77777777" w:rsidR="00CC17FF" w:rsidRPr="00C2555B" w:rsidRDefault="00CC17FF" w:rsidP="00CC17FF">
            <w:pPr>
              <w:pStyle w:val="InsideAddress"/>
              <w:ind w:left="-114"/>
              <w:jc w:val="right"/>
              <w:rPr>
                <w:rFonts w:ascii="Browallia New" w:hAnsi="Browallia New" w:cs="Browallia New"/>
                <w:sz w:val="22"/>
                <w:szCs w:val="22"/>
              </w:rPr>
            </w:pPr>
          </w:p>
        </w:tc>
        <w:tc>
          <w:tcPr>
            <w:tcW w:w="807" w:type="dxa"/>
          </w:tcPr>
          <w:p w14:paraId="55AF9D61" w14:textId="41D2D01E" w:rsidR="00CC17FF" w:rsidRPr="007A2ABF" w:rsidRDefault="00CC17FF" w:rsidP="00CC17FF">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207,316</w:t>
            </w:r>
          </w:p>
        </w:tc>
        <w:tc>
          <w:tcPr>
            <w:tcW w:w="831" w:type="dxa"/>
          </w:tcPr>
          <w:p w14:paraId="4D357179" w14:textId="203221B4" w:rsidR="00CC17FF" w:rsidRPr="007A2ABF" w:rsidRDefault="00CC17FF" w:rsidP="00CC17FF">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199,247</w:t>
            </w:r>
          </w:p>
        </w:tc>
        <w:tc>
          <w:tcPr>
            <w:tcW w:w="873" w:type="dxa"/>
          </w:tcPr>
          <w:p w14:paraId="164F03A1" w14:textId="1D42ABE8" w:rsidR="00CC17FF" w:rsidRPr="007A2ABF" w:rsidRDefault="00CC17FF" w:rsidP="00CC17FF">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7A2ABF">
              <w:rPr>
                <w:rFonts w:ascii="Browallia New" w:hAnsi="Browallia New" w:cs="DokChampa"/>
                <w:sz w:val="22"/>
                <w:szCs w:val="22"/>
                <w:lang w:val="en-GB" w:bidi="lo-LA"/>
              </w:rPr>
              <w:t>3,795,138</w:t>
            </w:r>
          </w:p>
        </w:tc>
        <w:tc>
          <w:tcPr>
            <w:tcW w:w="936" w:type="dxa"/>
            <w:vAlign w:val="bottom"/>
          </w:tcPr>
          <w:p w14:paraId="704AF4B4" w14:textId="5D553D18" w:rsidR="00CC17FF" w:rsidRPr="00C2555B" w:rsidRDefault="00CC17FF" w:rsidP="00CC17FF">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3,855,026</w:t>
            </w:r>
          </w:p>
        </w:tc>
      </w:tr>
    </w:tbl>
    <w:p w14:paraId="712A2997" w14:textId="21529C3A" w:rsidR="0019162E" w:rsidRPr="007A2ABF"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9" w:type="dxa"/>
        <w:tblInd w:w="360" w:type="dxa"/>
        <w:tblLayout w:type="fixed"/>
        <w:tblLook w:val="0000" w:firstRow="0" w:lastRow="0" w:firstColumn="0" w:lastColumn="0" w:noHBand="0" w:noVBand="0"/>
      </w:tblPr>
      <w:tblGrid>
        <w:gridCol w:w="2412"/>
        <w:gridCol w:w="810"/>
        <w:gridCol w:w="857"/>
        <w:gridCol w:w="761"/>
        <w:gridCol w:w="882"/>
        <w:gridCol w:w="794"/>
        <w:gridCol w:w="834"/>
        <w:gridCol w:w="903"/>
        <w:gridCol w:w="876"/>
      </w:tblGrid>
      <w:tr w:rsidR="002A7C38" w:rsidRPr="00C2555B" w14:paraId="061A9954" w14:textId="77777777" w:rsidTr="007A2ABF">
        <w:trPr>
          <w:tblHeader/>
        </w:trPr>
        <w:tc>
          <w:tcPr>
            <w:tcW w:w="2412"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7" w:type="dxa"/>
            <w:gridSpan w:val="8"/>
          </w:tcPr>
          <w:p w14:paraId="5214E178"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C02A26C" w14:textId="77777777" w:rsidTr="007A2ABF">
        <w:trPr>
          <w:tblHeader/>
        </w:trPr>
        <w:tc>
          <w:tcPr>
            <w:tcW w:w="2412" w:type="dxa"/>
          </w:tcPr>
          <w:p w14:paraId="4578F219"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17" w:type="dxa"/>
            <w:gridSpan w:val="8"/>
          </w:tcPr>
          <w:p w14:paraId="4BEC86F7" w14:textId="77777777" w:rsidR="002A7C38" w:rsidRPr="00C2555B"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280C389D" w14:textId="77777777" w:rsidTr="007A2ABF">
        <w:trPr>
          <w:tblHeader/>
        </w:trPr>
        <w:tc>
          <w:tcPr>
            <w:tcW w:w="2412" w:type="dxa"/>
          </w:tcPr>
          <w:p w14:paraId="1C1DEA4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643" w:type="dxa"/>
            <w:gridSpan w:val="2"/>
          </w:tcPr>
          <w:p w14:paraId="1E85934C"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28" w:type="dxa"/>
            <w:gridSpan w:val="2"/>
          </w:tcPr>
          <w:p w14:paraId="0570967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9" w:type="dxa"/>
            <w:gridSpan w:val="2"/>
          </w:tcPr>
          <w:p w14:paraId="4B4819A2"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31C25C8E" w14:textId="77777777" w:rsidTr="007A2ABF">
        <w:trPr>
          <w:tblHeader/>
        </w:trPr>
        <w:tc>
          <w:tcPr>
            <w:tcW w:w="2412" w:type="dxa"/>
          </w:tcPr>
          <w:p w14:paraId="77E4B3ED"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643" w:type="dxa"/>
            <w:gridSpan w:val="2"/>
          </w:tcPr>
          <w:p w14:paraId="35DFC7F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28" w:type="dxa"/>
            <w:gridSpan w:val="2"/>
          </w:tcPr>
          <w:p w14:paraId="65072A9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779" w:type="dxa"/>
            <w:gridSpan w:val="2"/>
            <w:vMerge w:val="restart"/>
          </w:tcPr>
          <w:p w14:paraId="463A8FC9" w14:textId="2A15AD18"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1C9E305C"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5C54B4C9" w14:textId="77777777" w:rsidTr="007A2ABF">
        <w:trPr>
          <w:tblHeader/>
        </w:trPr>
        <w:tc>
          <w:tcPr>
            <w:tcW w:w="2412" w:type="dxa"/>
          </w:tcPr>
          <w:p w14:paraId="08658BEE" w14:textId="77777777" w:rsidR="002D1EF0" w:rsidRPr="00C2555B" w:rsidRDefault="002D1EF0"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643" w:type="dxa"/>
            <w:gridSpan w:val="2"/>
            <w:vAlign w:val="bottom"/>
          </w:tcPr>
          <w:p w14:paraId="6ECCCAA4"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28" w:type="dxa"/>
            <w:gridSpan w:val="2"/>
            <w:vAlign w:val="bottom"/>
          </w:tcPr>
          <w:p w14:paraId="4186E2AD"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779" w:type="dxa"/>
            <w:gridSpan w:val="2"/>
            <w:vMerge/>
            <w:vAlign w:val="bottom"/>
          </w:tcPr>
          <w:p w14:paraId="6EB2CC4E" w14:textId="732DFC72"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046E6A" w:rsidRPr="00C2555B" w14:paraId="7CEDD933" w14:textId="77777777" w:rsidTr="007A2ABF">
        <w:trPr>
          <w:tblHeader/>
        </w:trPr>
        <w:tc>
          <w:tcPr>
            <w:tcW w:w="2412" w:type="dxa"/>
          </w:tcPr>
          <w:p w14:paraId="38A864F4" w14:textId="77777777" w:rsidR="00046E6A" w:rsidRPr="00C2555B" w:rsidRDefault="00046E6A" w:rsidP="00046E6A">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7925C101"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57" w:type="dxa"/>
            <w:vAlign w:val="bottom"/>
          </w:tcPr>
          <w:p w14:paraId="386C8DCD" w14:textId="1EC655CD"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61" w:type="dxa"/>
            <w:vAlign w:val="bottom"/>
          </w:tcPr>
          <w:p w14:paraId="3788C1CC" w14:textId="58619616"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82" w:type="dxa"/>
            <w:vAlign w:val="bottom"/>
          </w:tcPr>
          <w:p w14:paraId="147F7E29" w14:textId="7F5A542C"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794" w:type="dxa"/>
            <w:vAlign w:val="bottom"/>
          </w:tcPr>
          <w:p w14:paraId="7A17B692" w14:textId="3593AA1C"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34" w:type="dxa"/>
            <w:vAlign w:val="bottom"/>
          </w:tcPr>
          <w:p w14:paraId="7AC3EA68" w14:textId="3DB93092"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c>
          <w:tcPr>
            <w:tcW w:w="903" w:type="dxa"/>
            <w:vAlign w:val="bottom"/>
          </w:tcPr>
          <w:p w14:paraId="4904A339" w14:textId="70427A3B" w:rsidR="00046E6A" w:rsidRPr="00C2555B" w:rsidRDefault="00CA746A" w:rsidP="00046E6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00046E6A" w:rsidRPr="00C2555B">
              <w:rPr>
                <w:rFonts w:ascii="Browallia New" w:hAnsi="Browallia New" w:cs="Browallia New"/>
                <w:sz w:val="22"/>
                <w:szCs w:val="22"/>
                <w:cs/>
                <w:lang w:val="en-GB"/>
              </w:rPr>
              <w:t xml:space="preserve"> มี.ค. </w:t>
            </w:r>
            <w:r w:rsidRPr="00C2555B">
              <w:rPr>
                <w:rFonts w:ascii="Browallia New" w:hAnsi="Browallia New" w:cs="Browallia New"/>
                <w:sz w:val="22"/>
                <w:szCs w:val="22"/>
              </w:rPr>
              <w:t>2562</w:t>
            </w:r>
          </w:p>
        </w:tc>
        <w:tc>
          <w:tcPr>
            <w:tcW w:w="876" w:type="dxa"/>
            <w:vAlign w:val="bottom"/>
          </w:tcPr>
          <w:p w14:paraId="51F69CE5" w14:textId="56DB0B45" w:rsidR="00046E6A" w:rsidRPr="00C2555B" w:rsidRDefault="00046E6A" w:rsidP="00046E6A">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2561</w:t>
            </w:r>
          </w:p>
        </w:tc>
      </w:tr>
      <w:tr w:rsidR="002A7C38" w:rsidRPr="00C2555B" w14:paraId="4B3B1018" w14:textId="77777777" w:rsidTr="007A2ABF">
        <w:trPr>
          <w:trHeight w:val="279"/>
        </w:trPr>
        <w:tc>
          <w:tcPr>
            <w:tcW w:w="2412" w:type="dxa"/>
          </w:tcPr>
          <w:p w14:paraId="4BB27BD4" w14:textId="77777777" w:rsidR="002A7C38" w:rsidRPr="00C2555B"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761" w:type="dxa"/>
          </w:tcPr>
          <w:p w14:paraId="2383E3D3"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882" w:type="dxa"/>
          </w:tcPr>
          <w:p w14:paraId="15C7CBE7"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794" w:type="dxa"/>
          </w:tcPr>
          <w:p w14:paraId="2CE623E0" w14:textId="77777777" w:rsidR="002A7C38" w:rsidRPr="00C2555B"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C2555B"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C2555B" w:rsidRDefault="002A7C38" w:rsidP="00E64F16">
            <w:pPr>
              <w:pStyle w:val="InsideAddress"/>
              <w:tabs>
                <w:tab w:val="decimal" w:pos="792"/>
              </w:tabs>
              <w:rPr>
                <w:rFonts w:ascii="Browallia New" w:hAnsi="Browallia New" w:cs="Browallia New"/>
                <w:sz w:val="14"/>
                <w:szCs w:val="14"/>
              </w:rPr>
            </w:pPr>
          </w:p>
        </w:tc>
        <w:tc>
          <w:tcPr>
            <w:tcW w:w="876" w:type="dxa"/>
          </w:tcPr>
          <w:p w14:paraId="0C3AEA4C" w14:textId="77777777" w:rsidR="002A7C38" w:rsidRPr="00C2555B" w:rsidRDefault="002A7C38" w:rsidP="00E64F16">
            <w:pPr>
              <w:pStyle w:val="InsideAddress"/>
              <w:tabs>
                <w:tab w:val="decimal" w:pos="792"/>
              </w:tabs>
              <w:rPr>
                <w:rFonts w:ascii="Browallia New" w:hAnsi="Browallia New" w:cs="Browallia New"/>
                <w:sz w:val="14"/>
                <w:szCs w:val="14"/>
              </w:rPr>
            </w:pPr>
          </w:p>
        </w:tc>
      </w:tr>
      <w:tr w:rsidR="00220BDA" w:rsidRPr="00C2555B" w14:paraId="1CF06CDD" w14:textId="77777777" w:rsidTr="007A2ABF">
        <w:tc>
          <w:tcPr>
            <w:tcW w:w="2412" w:type="dxa"/>
          </w:tcPr>
          <w:p w14:paraId="33E5422F" w14:textId="77777777" w:rsidR="00220BDA" w:rsidRPr="00C2555B" w:rsidRDefault="00220BDA" w:rsidP="00220BDA">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10" w:type="dxa"/>
          </w:tcPr>
          <w:p w14:paraId="7D28DA44"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7506AF60"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1C82F99A"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7AE4902"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02E16BC7"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r>
      <w:tr w:rsidR="00A05EAD" w:rsidRPr="00C2555B" w14:paraId="5A8D969A" w14:textId="77777777" w:rsidTr="007A2ABF">
        <w:trPr>
          <w:trHeight w:val="57"/>
        </w:trPr>
        <w:tc>
          <w:tcPr>
            <w:tcW w:w="2412" w:type="dxa"/>
          </w:tcPr>
          <w:p w14:paraId="4E8D1D46" w14:textId="77777777" w:rsidR="00A05EAD" w:rsidRPr="00C2555B" w:rsidRDefault="00A05EAD" w:rsidP="00A05EAD">
            <w:pPr>
              <w:spacing w:line="240" w:lineRule="auto"/>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810" w:type="dxa"/>
          </w:tcPr>
          <w:p w14:paraId="16A8DFBF" w14:textId="4611CD39"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394,</w:t>
            </w:r>
            <w:r w:rsidR="0072351D" w:rsidRPr="00C2555B">
              <w:rPr>
                <w:rFonts w:ascii="Browallia New" w:hAnsi="Browallia New" w:cs="Browallia New"/>
                <w:sz w:val="22"/>
                <w:szCs w:val="22"/>
              </w:rPr>
              <w:t>13</w:t>
            </w:r>
            <w:r w:rsidR="001F22C8" w:rsidRPr="00C2555B">
              <w:rPr>
                <w:rFonts w:ascii="Browallia New" w:hAnsi="Browallia New" w:cs="Browallia New"/>
                <w:sz w:val="22"/>
                <w:szCs w:val="22"/>
              </w:rPr>
              <w:t>2</w:t>
            </w:r>
          </w:p>
        </w:tc>
        <w:tc>
          <w:tcPr>
            <w:tcW w:w="857" w:type="dxa"/>
          </w:tcPr>
          <w:p w14:paraId="679C69A4" w14:textId="02A59FA5"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386,075</w:t>
            </w:r>
          </w:p>
        </w:tc>
        <w:tc>
          <w:tcPr>
            <w:tcW w:w="761" w:type="dxa"/>
          </w:tcPr>
          <w:p w14:paraId="768DAED0" w14:textId="1EFED6C2"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w:t>
            </w:r>
          </w:p>
        </w:tc>
        <w:tc>
          <w:tcPr>
            <w:tcW w:w="882" w:type="dxa"/>
          </w:tcPr>
          <w:p w14:paraId="34785388" w14:textId="02C5F9BD"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w:t>
            </w:r>
          </w:p>
        </w:tc>
        <w:tc>
          <w:tcPr>
            <w:tcW w:w="794" w:type="dxa"/>
          </w:tcPr>
          <w:p w14:paraId="07294687" w14:textId="5C81B582"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3,943</w:t>
            </w:r>
          </w:p>
        </w:tc>
        <w:tc>
          <w:tcPr>
            <w:tcW w:w="834" w:type="dxa"/>
          </w:tcPr>
          <w:p w14:paraId="55834C68" w14:textId="05FF5475"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3,863</w:t>
            </w:r>
          </w:p>
        </w:tc>
        <w:tc>
          <w:tcPr>
            <w:tcW w:w="903" w:type="dxa"/>
          </w:tcPr>
          <w:p w14:paraId="291727CC" w14:textId="31DDEA80"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390,</w:t>
            </w:r>
            <w:r w:rsidR="0072351D" w:rsidRPr="00C2555B">
              <w:rPr>
                <w:rFonts w:ascii="Browallia New" w:hAnsi="Browallia New" w:cs="Browallia New"/>
                <w:sz w:val="22"/>
                <w:szCs w:val="22"/>
              </w:rPr>
              <w:t>189</w:t>
            </w:r>
          </w:p>
        </w:tc>
        <w:tc>
          <w:tcPr>
            <w:tcW w:w="876" w:type="dxa"/>
          </w:tcPr>
          <w:p w14:paraId="785E73CE" w14:textId="6F92ED75"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lang w:val="en-GB"/>
              </w:rPr>
            </w:pPr>
            <w:r w:rsidRPr="00C2555B">
              <w:rPr>
                <w:rFonts w:ascii="Browallia New" w:hAnsi="Browallia New" w:cs="Browallia New"/>
                <w:sz w:val="22"/>
                <w:szCs w:val="22"/>
              </w:rPr>
              <w:t>382,212</w:t>
            </w:r>
          </w:p>
        </w:tc>
      </w:tr>
      <w:tr w:rsidR="00A05EAD" w:rsidRPr="00C2555B" w14:paraId="5072E7AB" w14:textId="77777777" w:rsidTr="007A2ABF">
        <w:tc>
          <w:tcPr>
            <w:tcW w:w="2412" w:type="dxa"/>
            <w:vAlign w:val="bottom"/>
          </w:tcPr>
          <w:p w14:paraId="04D77A06" w14:textId="77777777" w:rsidR="00A05EAD" w:rsidRPr="00C2555B" w:rsidRDefault="00A05EAD" w:rsidP="00A05EAD">
            <w:pPr>
              <w:spacing w:line="240" w:lineRule="auto"/>
              <w:rPr>
                <w:rFonts w:ascii="Browallia New" w:hAnsi="Browallia New" w:cs="Browallia New"/>
                <w:sz w:val="22"/>
                <w:szCs w:val="22"/>
              </w:rPr>
            </w:pPr>
            <w:r w:rsidRPr="00C2555B">
              <w:rPr>
                <w:rFonts w:ascii="Browallia New" w:hAnsi="Browallia New" w:cs="Browallia New"/>
                <w:sz w:val="22"/>
                <w:szCs w:val="22"/>
                <w:cs/>
              </w:rPr>
              <w:t>ค้างชำระ</w:t>
            </w:r>
          </w:p>
        </w:tc>
        <w:tc>
          <w:tcPr>
            <w:tcW w:w="810" w:type="dxa"/>
          </w:tcPr>
          <w:p w14:paraId="5970F71E" w14:textId="0E98835F" w:rsidR="00A05EAD" w:rsidRPr="00C2555B" w:rsidRDefault="00A05EAD">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761" w:type="dxa"/>
          </w:tcPr>
          <w:p w14:paraId="6FE5E50D"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619104E7"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13760263" w14:textId="3AD0BA76"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10A1613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249703A0"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r>
      <w:tr w:rsidR="00A05EAD" w:rsidRPr="00C2555B" w14:paraId="47A2D2E0" w14:textId="77777777" w:rsidTr="007A2ABF">
        <w:tc>
          <w:tcPr>
            <w:tcW w:w="2412" w:type="dxa"/>
            <w:vAlign w:val="bottom"/>
          </w:tcPr>
          <w:p w14:paraId="632E5D17" w14:textId="77777777" w:rsidR="00A05EAD" w:rsidRPr="00C2555B" w:rsidRDefault="00A05EAD" w:rsidP="00A05EAD">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2  </w:t>
            </w:r>
            <w:r w:rsidRPr="00C2555B">
              <w:rPr>
                <w:rFonts w:ascii="Browallia New" w:hAnsi="Browallia New" w:cs="Browallia New"/>
                <w:sz w:val="22"/>
                <w:szCs w:val="22"/>
                <w:cs/>
              </w:rPr>
              <w:t>เดือน</w:t>
            </w:r>
            <w:proofErr w:type="gramEnd"/>
          </w:p>
        </w:tc>
        <w:tc>
          <w:tcPr>
            <w:tcW w:w="810" w:type="dxa"/>
          </w:tcPr>
          <w:p w14:paraId="04B6309F" w14:textId="312072A5"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106,601</w:t>
            </w:r>
          </w:p>
        </w:tc>
        <w:tc>
          <w:tcPr>
            <w:tcW w:w="857" w:type="dxa"/>
          </w:tcPr>
          <w:p w14:paraId="5C740180" w14:textId="601E389B"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109,036</w:t>
            </w:r>
          </w:p>
        </w:tc>
        <w:tc>
          <w:tcPr>
            <w:tcW w:w="761" w:type="dxa"/>
          </w:tcPr>
          <w:p w14:paraId="696A7F1D" w14:textId="3181A0A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w:t>
            </w:r>
          </w:p>
        </w:tc>
        <w:tc>
          <w:tcPr>
            <w:tcW w:w="882" w:type="dxa"/>
          </w:tcPr>
          <w:p w14:paraId="359B5FCA" w14:textId="62BEADE3"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w:t>
            </w:r>
          </w:p>
        </w:tc>
        <w:tc>
          <w:tcPr>
            <w:tcW w:w="794" w:type="dxa"/>
          </w:tcPr>
          <w:p w14:paraId="24B6A393" w14:textId="261ADF34"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2,132</w:t>
            </w:r>
          </w:p>
        </w:tc>
        <w:tc>
          <w:tcPr>
            <w:tcW w:w="834" w:type="dxa"/>
          </w:tcPr>
          <w:p w14:paraId="0DADF40E" w14:textId="52AFBAEC"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2,181</w:t>
            </w:r>
          </w:p>
        </w:tc>
        <w:tc>
          <w:tcPr>
            <w:tcW w:w="903" w:type="dxa"/>
          </w:tcPr>
          <w:p w14:paraId="657872A8" w14:textId="02447F72"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104,469</w:t>
            </w:r>
          </w:p>
        </w:tc>
        <w:tc>
          <w:tcPr>
            <w:tcW w:w="876" w:type="dxa"/>
          </w:tcPr>
          <w:p w14:paraId="58D3925D" w14:textId="119A83E6"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106,855</w:t>
            </w:r>
          </w:p>
        </w:tc>
      </w:tr>
      <w:tr w:rsidR="00A05EAD" w:rsidRPr="00C2555B" w14:paraId="11697A17" w14:textId="77777777" w:rsidTr="007A2ABF">
        <w:tc>
          <w:tcPr>
            <w:tcW w:w="2412" w:type="dxa"/>
            <w:vAlign w:val="bottom"/>
          </w:tcPr>
          <w:p w14:paraId="4C80B417" w14:textId="77777777" w:rsidR="00A05EAD" w:rsidRPr="00C2555B" w:rsidRDefault="00A05EAD" w:rsidP="00A05EAD">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3 - 6 </w:t>
            </w:r>
            <w:r w:rsidRPr="00C2555B">
              <w:rPr>
                <w:rFonts w:ascii="Browallia New" w:hAnsi="Browallia New" w:cs="Browallia New"/>
                <w:sz w:val="22"/>
                <w:szCs w:val="22"/>
                <w:cs/>
              </w:rPr>
              <w:t>เดือน</w:t>
            </w:r>
          </w:p>
        </w:tc>
        <w:tc>
          <w:tcPr>
            <w:tcW w:w="810" w:type="dxa"/>
          </w:tcPr>
          <w:p w14:paraId="0089B299" w14:textId="33FAE843"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70,45</w:t>
            </w:r>
            <w:r w:rsidR="000118AB" w:rsidRPr="00C2555B">
              <w:rPr>
                <w:rFonts w:ascii="Browallia New" w:hAnsi="Browallia New" w:cs="Browallia New"/>
                <w:sz w:val="22"/>
                <w:szCs w:val="22"/>
              </w:rPr>
              <w:t>9</w:t>
            </w:r>
          </w:p>
        </w:tc>
        <w:tc>
          <w:tcPr>
            <w:tcW w:w="857" w:type="dxa"/>
          </w:tcPr>
          <w:p w14:paraId="3D953BB3" w14:textId="1C94EA59"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69,420</w:t>
            </w:r>
          </w:p>
        </w:tc>
        <w:tc>
          <w:tcPr>
            <w:tcW w:w="761" w:type="dxa"/>
          </w:tcPr>
          <w:p w14:paraId="21200AA3" w14:textId="54FCE7C8"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25</w:t>
            </w:r>
          </w:p>
        </w:tc>
        <w:tc>
          <w:tcPr>
            <w:tcW w:w="882" w:type="dxa"/>
          </w:tcPr>
          <w:p w14:paraId="6544CE87" w14:textId="4D0BA32D"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25</w:t>
            </w:r>
          </w:p>
        </w:tc>
        <w:tc>
          <w:tcPr>
            <w:tcW w:w="794" w:type="dxa"/>
          </w:tcPr>
          <w:p w14:paraId="1BB3FD8B" w14:textId="117B6965"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17,615</w:t>
            </w:r>
          </w:p>
        </w:tc>
        <w:tc>
          <w:tcPr>
            <w:tcW w:w="834" w:type="dxa"/>
          </w:tcPr>
          <w:p w14:paraId="63127192" w14:textId="0B89FE22"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17,355</w:t>
            </w:r>
          </w:p>
        </w:tc>
        <w:tc>
          <w:tcPr>
            <w:tcW w:w="903" w:type="dxa"/>
          </w:tcPr>
          <w:p w14:paraId="559BD118" w14:textId="7C260228"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52,84</w:t>
            </w:r>
            <w:r w:rsidR="00CC17FF" w:rsidRPr="00C2555B">
              <w:rPr>
                <w:rFonts w:ascii="Browallia New" w:hAnsi="Browallia New" w:cs="Browallia New"/>
                <w:sz w:val="22"/>
                <w:szCs w:val="22"/>
              </w:rPr>
              <w:t>4</w:t>
            </w:r>
          </w:p>
        </w:tc>
        <w:tc>
          <w:tcPr>
            <w:tcW w:w="876" w:type="dxa"/>
          </w:tcPr>
          <w:p w14:paraId="55B16481" w14:textId="049E5AF8"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52,065</w:t>
            </w:r>
          </w:p>
        </w:tc>
      </w:tr>
      <w:tr w:rsidR="00A05EAD" w:rsidRPr="00C2555B" w14:paraId="5962675D" w14:textId="77777777" w:rsidTr="007A2ABF">
        <w:tc>
          <w:tcPr>
            <w:tcW w:w="2412" w:type="dxa"/>
            <w:vAlign w:val="bottom"/>
          </w:tcPr>
          <w:p w14:paraId="167D73F0" w14:textId="77777777" w:rsidR="00A05EAD" w:rsidRPr="00C2555B" w:rsidRDefault="00A05EAD" w:rsidP="00A05EAD">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7 - 12 </w:t>
            </w:r>
            <w:r w:rsidRPr="00C2555B">
              <w:rPr>
                <w:rFonts w:ascii="Browallia New" w:hAnsi="Browallia New" w:cs="Browallia New"/>
                <w:sz w:val="22"/>
                <w:szCs w:val="22"/>
                <w:cs/>
              </w:rPr>
              <w:t>เดือน</w:t>
            </w:r>
          </w:p>
        </w:tc>
        <w:tc>
          <w:tcPr>
            <w:tcW w:w="810" w:type="dxa"/>
          </w:tcPr>
          <w:p w14:paraId="65D57EC6" w14:textId="4437846C"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23,975</w:t>
            </w:r>
          </w:p>
        </w:tc>
        <w:tc>
          <w:tcPr>
            <w:tcW w:w="857" w:type="dxa"/>
          </w:tcPr>
          <w:p w14:paraId="4A6D61CC" w14:textId="13B1D03F"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23,633</w:t>
            </w:r>
          </w:p>
        </w:tc>
        <w:tc>
          <w:tcPr>
            <w:tcW w:w="761" w:type="dxa"/>
          </w:tcPr>
          <w:p w14:paraId="614DB037" w14:textId="0554B794"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50</w:t>
            </w:r>
          </w:p>
        </w:tc>
        <w:tc>
          <w:tcPr>
            <w:tcW w:w="882" w:type="dxa"/>
          </w:tcPr>
          <w:p w14:paraId="7C6E1767" w14:textId="29901B1D"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50</w:t>
            </w:r>
          </w:p>
        </w:tc>
        <w:tc>
          <w:tcPr>
            <w:tcW w:w="794" w:type="dxa"/>
          </w:tcPr>
          <w:p w14:paraId="2684BA10" w14:textId="4EBE7D2D"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11,987</w:t>
            </w:r>
          </w:p>
        </w:tc>
        <w:tc>
          <w:tcPr>
            <w:tcW w:w="834" w:type="dxa"/>
          </w:tcPr>
          <w:p w14:paraId="4CE2C42A" w14:textId="255F79A4"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11,816</w:t>
            </w:r>
          </w:p>
        </w:tc>
        <w:tc>
          <w:tcPr>
            <w:tcW w:w="903" w:type="dxa"/>
          </w:tcPr>
          <w:p w14:paraId="328C5C9F" w14:textId="592DBC54"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cs/>
              </w:rPr>
            </w:pPr>
            <w:r w:rsidRPr="00C2555B">
              <w:rPr>
                <w:rFonts w:ascii="Browallia New" w:hAnsi="Browallia New" w:cs="Browallia New"/>
                <w:sz w:val="22"/>
                <w:szCs w:val="22"/>
              </w:rPr>
              <w:t>11,98</w:t>
            </w:r>
            <w:r w:rsidR="00073DD4" w:rsidRPr="00C2555B">
              <w:rPr>
                <w:rFonts w:ascii="Browallia New" w:hAnsi="Browallia New" w:cs="Browallia New"/>
                <w:sz w:val="22"/>
                <w:szCs w:val="22"/>
              </w:rPr>
              <w:t>8</w:t>
            </w:r>
          </w:p>
        </w:tc>
        <w:tc>
          <w:tcPr>
            <w:tcW w:w="876" w:type="dxa"/>
          </w:tcPr>
          <w:p w14:paraId="4DC9FFAD" w14:textId="1D18239F"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11,817</w:t>
            </w:r>
          </w:p>
        </w:tc>
      </w:tr>
      <w:tr w:rsidR="00A05EAD" w:rsidRPr="00C2555B" w14:paraId="483EA413" w14:textId="77777777" w:rsidTr="007A2ABF">
        <w:tc>
          <w:tcPr>
            <w:tcW w:w="2412" w:type="dxa"/>
            <w:vAlign w:val="bottom"/>
          </w:tcPr>
          <w:p w14:paraId="2F243A9F" w14:textId="77777777" w:rsidR="00A05EAD" w:rsidRPr="00C2555B" w:rsidRDefault="00A05EAD" w:rsidP="00A05EAD">
            <w:pPr>
              <w:spacing w:line="240" w:lineRule="auto"/>
              <w:ind w:left="175" w:right="-89"/>
              <w:rPr>
                <w:rFonts w:ascii="Browallia New" w:hAnsi="Browallia New" w:cs="Browallia New"/>
                <w:sz w:val="22"/>
                <w:szCs w:val="22"/>
              </w:rPr>
            </w:pPr>
            <w:r w:rsidRPr="00C2555B">
              <w:rPr>
                <w:rFonts w:ascii="Browallia New" w:hAnsi="Browallia New" w:cs="Browallia New"/>
                <w:sz w:val="22"/>
                <w:szCs w:val="22"/>
                <w:cs/>
              </w:rPr>
              <w:t xml:space="preserve">มากกว่า </w:t>
            </w:r>
            <w:r w:rsidRPr="00C2555B">
              <w:rPr>
                <w:rFonts w:ascii="Browallia New" w:hAnsi="Browallia New" w:cs="Browallia New"/>
                <w:sz w:val="22"/>
                <w:szCs w:val="22"/>
              </w:rPr>
              <w:t>12</w:t>
            </w:r>
            <w:r w:rsidRPr="00C2555B">
              <w:rPr>
                <w:rFonts w:ascii="Browallia New" w:hAnsi="Browallia New" w:cs="Browallia New"/>
                <w:sz w:val="22"/>
                <w:szCs w:val="22"/>
                <w:cs/>
              </w:rPr>
              <w:t xml:space="preserve"> เดือนขึ้นไป                </w:t>
            </w:r>
          </w:p>
        </w:tc>
        <w:tc>
          <w:tcPr>
            <w:tcW w:w="810" w:type="dxa"/>
          </w:tcPr>
          <w:p w14:paraId="1BE9A574" w14:textId="49981F1B" w:rsidR="00A05EAD" w:rsidRPr="00C2555B" w:rsidRDefault="00A05EAD" w:rsidP="00A05EAD">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8,90</w:t>
            </w:r>
            <w:r w:rsidR="000118AB" w:rsidRPr="00C2555B">
              <w:rPr>
                <w:rFonts w:ascii="Browallia New" w:hAnsi="Browallia New" w:cs="Browallia New"/>
                <w:sz w:val="22"/>
                <w:szCs w:val="22"/>
              </w:rPr>
              <w:t>6</w:t>
            </w:r>
          </w:p>
        </w:tc>
        <w:tc>
          <w:tcPr>
            <w:tcW w:w="857" w:type="dxa"/>
          </w:tcPr>
          <w:p w14:paraId="6D7D15C0" w14:textId="2AB3B5E2" w:rsidR="00A05EAD" w:rsidRPr="00C2555B" w:rsidRDefault="00A05EAD" w:rsidP="00A05EAD">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8,360</w:t>
            </w:r>
          </w:p>
        </w:tc>
        <w:tc>
          <w:tcPr>
            <w:tcW w:w="761" w:type="dxa"/>
          </w:tcPr>
          <w:p w14:paraId="72B852F2" w14:textId="1E136D0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100</w:t>
            </w:r>
          </w:p>
        </w:tc>
        <w:tc>
          <w:tcPr>
            <w:tcW w:w="882" w:type="dxa"/>
          </w:tcPr>
          <w:p w14:paraId="2452F2D8" w14:textId="2952841F"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100</w:t>
            </w:r>
          </w:p>
        </w:tc>
        <w:tc>
          <w:tcPr>
            <w:tcW w:w="794" w:type="dxa"/>
          </w:tcPr>
          <w:p w14:paraId="1D3B15B9" w14:textId="4DDF4D68" w:rsidR="00A05EAD" w:rsidRPr="00C2555B" w:rsidRDefault="00A05EAD" w:rsidP="00A05EAD">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8,906</w:t>
            </w:r>
          </w:p>
        </w:tc>
        <w:tc>
          <w:tcPr>
            <w:tcW w:w="834" w:type="dxa"/>
          </w:tcPr>
          <w:p w14:paraId="7EBD1818" w14:textId="5F1F652C" w:rsidR="00A05EAD" w:rsidRPr="00C2555B" w:rsidRDefault="00A05EAD" w:rsidP="00A05EAD">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8,360</w:t>
            </w:r>
          </w:p>
        </w:tc>
        <w:tc>
          <w:tcPr>
            <w:tcW w:w="903" w:type="dxa"/>
          </w:tcPr>
          <w:p w14:paraId="37525245" w14:textId="5C8E51E9" w:rsidR="00A05EAD" w:rsidRPr="00C2555B" w:rsidRDefault="0072351D" w:rsidP="007F067C">
            <w:pPr>
              <w:pBdr>
                <w:bottom w:val="single" w:sz="4" w:space="1" w:color="auto"/>
              </w:pBdr>
              <w:spacing w:line="240" w:lineRule="auto"/>
              <w:ind w:left="-76" w:right="-7"/>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876" w:type="dxa"/>
          </w:tcPr>
          <w:p w14:paraId="6C2AFD27" w14:textId="3F0E8DEB" w:rsidR="00A05EAD" w:rsidRPr="00C2555B" w:rsidRDefault="00A05EAD" w:rsidP="00A05EAD">
            <w:pPr>
              <w:pBdr>
                <w:bottom w:val="single" w:sz="4" w:space="1" w:color="auto"/>
              </w:pBdr>
              <w:spacing w:line="240" w:lineRule="auto"/>
              <w:ind w:left="-76" w:right="-7"/>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A05EAD" w:rsidRPr="00C2555B" w14:paraId="7089ADC4" w14:textId="77777777" w:rsidTr="007A2ABF">
        <w:tc>
          <w:tcPr>
            <w:tcW w:w="2412" w:type="dxa"/>
            <w:vAlign w:val="bottom"/>
          </w:tcPr>
          <w:p w14:paraId="26293DC0" w14:textId="77777777" w:rsidR="00A05EAD" w:rsidRPr="00C2555B" w:rsidRDefault="00A05EAD" w:rsidP="00A05EAD">
            <w:pPr>
              <w:spacing w:line="240" w:lineRule="auto"/>
              <w:rPr>
                <w:rFonts w:ascii="Browallia New" w:hAnsi="Browallia New" w:cs="Browallia New"/>
                <w:sz w:val="22"/>
                <w:szCs w:val="22"/>
              </w:rPr>
            </w:pPr>
            <w:r w:rsidRPr="00C2555B">
              <w:rPr>
                <w:rFonts w:ascii="Browallia New" w:hAnsi="Browallia New" w:cs="Browallia New"/>
                <w:sz w:val="22"/>
                <w:szCs w:val="22"/>
                <w:cs/>
              </w:rPr>
              <w:t>รวม</w:t>
            </w:r>
          </w:p>
        </w:tc>
        <w:tc>
          <w:tcPr>
            <w:tcW w:w="810" w:type="dxa"/>
          </w:tcPr>
          <w:p w14:paraId="1732C838" w14:textId="65EF6DED" w:rsidR="00A05EAD" w:rsidRPr="00C2555B"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604,</w:t>
            </w:r>
            <w:r w:rsidR="0072351D" w:rsidRPr="00C2555B">
              <w:rPr>
                <w:rFonts w:ascii="Browallia New" w:hAnsi="Browallia New" w:cs="Browallia New"/>
                <w:sz w:val="22"/>
                <w:szCs w:val="22"/>
              </w:rPr>
              <w:t>07</w:t>
            </w:r>
            <w:r w:rsidR="000118AB" w:rsidRPr="00C2555B">
              <w:rPr>
                <w:rFonts w:ascii="Browallia New" w:hAnsi="Browallia New" w:cs="Browallia New"/>
                <w:sz w:val="22"/>
                <w:szCs w:val="22"/>
              </w:rPr>
              <w:t>3</w:t>
            </w:r>
          </w:p>
        </w:tc>
        <w:tc>
          <w:tcPr>
            <w:tcW w:w="857" w:type="dxa"/>
          </w:tcPr>
          <w:p w14:paraId="1237BB2D" w14:textId="10661900" w:rsidR="00A05EAD" w:rsidRPr="00C2555B"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596,524</w:t>
            </w:r>
          </w:p>
        </w:tc>
        <w:tc>
          <w:tcPr>
            <w:tcW w:w="761" w:type="dxa"/>
          </w:tcPr>
          <w:p w14:paraId="7F1474FA"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882" w:type="dxa"/>
          </w:tcPr>
          <w:p w14:paraId="4ED88D89" w14:textId="77777777" w:rsidR="00A05EAD" w:rsidRPr="00C2555B" w:rsidRDefault="00A05EAD" w:rsidP="00A05EAD">
            <w:pPr>
              <w:tabs>
                <w:tab w:val="clear" w:pos="680"/>
                <w:tab w:val="clear" w:pos="907"/>
              </w:tabs>
              <w:spacing w:line="240" w:lineRule="auto"/>
              <w:ind w:left="-114"/>
              <w:jc w:val="right"/>
              <w:rPr>
                <w:rFonts w:ascii="Browallia New" w:hAnsi="Browallia New" w:cs="Browallia New"/>
                <w:sz w:val="22"/>
                <w:szCs w:val="22"/>
              </w:rPr>
            </w:pPr>
          </w:p>
        </w:tc>
        <w:tc>
          <w:tcPr>
            <w:tcW w:w="794" w:type="dxa"/>
          </w:tcPr>
          <w:p w14:paraId="64BA9E34" w14:textId="12233FC4" w:rsidR="00A05EAD" w:rsidRPr="00C2555B"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44,583</w:t>
            </w:r>
          </w:p>
        </w:tc>
        <w:tc>
          <w:tcPr>
            <w:tcW w:w="834" w:type="dxa"/>
          </w:tcPr>
          <w:p w14:paraId="66541E22" w14:textId="22AA71AC" w:rsidR="00A05EAD" w:rsidRPr="00C2555B"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43,575</w:t>
            </w:r>
          </w:p>
        </w:tc>
        <w:tc>
          <w:tcPr>
            <w:tcW w:w="903" w:type="dxa"/>
          </w:tcPr>
          <w:p w14:paraId="4414F81C" w14:textId="2D591CED" w:rsidR="00A05EAD" w:rsidRPr="00C2555B"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C2555B">
              <w:rPr>
                <w:rFonts w:ascii="Browallia New" w:hAnsi="Browallia New" w:cs="Browallia New"/>
                <w:sz w:val="22"/>
                <w:szCs w:val="22"/>
              </w:rPr>
              <w:t>559,</w:t>
            </w:r>
            <w:r w:rsidR="0072351D" w:rsidRPr="00C2555B">
              <w:rPr>
                <w:rFonts w:ascii="Browallia New" w:hAnsi="Browallia New" w:cs="Browallia New"/>
                <w:sz w:val="22"/>
                <w:szCs w:val="22"/>
              </w:rPr>
              <w:t>4</w:t>
            </w:r>
            <w:r w:rsidR="00CC17FF" w:rsidRPr="00C2555B">
              <w:rPr>
                <w:rFonts w:ascii="Browallia New" w:hAnsi="Browallia New" w:cs="Browallia New"/>
                <w:sz w:val="22"/>
                <w:szCs w:val="22"/>
              </w:rPr>
              <w:t>90</w:t>
            </w:r>
          </w:p>
        </w:tc>
        <w:tc>
          <w:tcPr>
            <w:tcW w:w="876" w:type="dxa"/>
          </w:tcPr>
          <w:p w14:paraId="737F2A61" w14:textId="41EFB9B0" w:rsidR="00A05EAD" w:rsidRPr="00C2555B" w:rsidRDefault="00A05EAD" w:rsidP="00A05EA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A2ABF">
              <w:rPr>
                <w:rFonts w:ascii="Browallia New" w:hAnsi="Browallia New" w:cs="DokChampa"/>
                <w:sz w:val="22"/>
                <w:szCs w:val="22"/>
                <w:lang w:val="en-GB" w:bidi="lo-LA"/>
              </w:rPr>
              <w:fldChar w:fldCharType="begin"/>
            </w:r>
            <w:r w:rsidRPr="00C2555B">
              <w:rPr>
                <w:rFonts w:ascii="Browallia New" w:hAnsi="Browallia New" w:cs="DokChampa"/>
                <w:sz w:val="22"/>
                <w:szCs w:val="22"/>
                <w:lang w:val="en-GB" w:bidi="lo-LA"/>
              </w:rPr>
              <w:instrText xml:space="preserve"> =SUM(above) </w:instrText>
            </w:r>
            <w:r w:rsidRPr="007A2ABF">
              <w:rPr>
                <w:rFonts w:ascii="Browallia New" w:hAnsi="Browallia New" w:cs="DokChampa"/>
                <w:sz w:val="22"/>
                <w:szCs w:val="22"/>
                <w:lang w:val="en-GB" w:bidi="lo-LA"/>
              </w:rPr>
              <w:fldChar w:fldCharType="separate"/>
            </w:r>
            <w:r w:rsidRPr="00C2555B">
              <w:rPr>
                <w:rFonts w:ascii="Browallia New" w:hAnsi="Browallia New" w:cs="DokChampa"/>
                <w:noProof/>
                <w:sz w:val="22"/>
                <w:szCs w:val="22"/>
                <w:lang w:val="en-GB" w:bidi="lo-LA"/>
              </w:rPr>
              <w:t>552,949</w:t>
            </w:r>
            <w:r w:rsidRPr="007A2ABF">
              <w:rPr>
                <w:rFonts w:ascii="Browallia New" w:hAnsi="Browallia New" w:cs="DokChampa"/>
                <w:sz w:val="22"/>
                <w:szCs w:val="22"/>
                <w:lang w:val="en-GB" w:bidi="lo-LA"/>
              </w:rPr>
              <w:fldChar w:fldCharType="end"/>
            </w:r>
          </w:p>
        </w:tc>
      </w:tr>
    </w:tbl>
    <w:p w14:paraId="3F702927" w14:textId="77777777" w:rsidR="005D64DB" w:rsidRPr="00C2555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7B6617B"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C2555B">
        <w:rPr>
          <w:rFonts w:ascii="Browallia New" w:hAnsi="Browallia New" w:cs="Browallia New"/>
          <w:spacing w:val="-2"/>
          <w:sz w:val="28"/>
          <w:szCs w:val="28"/>
          <w:cs/>
        </w:rPr>
        <w:br w:type="page"/>
      </w:r>
    </w:p>
    <w:p w14:paraId="54D8ECFD" w14:textId="2C616883" w:rsidR="00953922" w:rsidRPr="00C2555B" w:rsidRDefault="00953922" w:rsidP="00953922">
      <w:pPr>
        <w:pStyle w:val="a3"/>
        <w:ind w:left="426"/>
        <w:jc w:val="thaiDistribute"/>
        <w:rPr>
          <w:rFonts w:ascii="Browallia New" w:hAnsi="Browallia New" w:cs="Browallia New"/>
          <w:spacing w:val="-4"/>
          <w:sz w:val="28"/>
          <w:szCs w:val="28"/>
          <w:lang w:val="en-US"/>
        </w:rPr>
      </w:pPr>
      <w:r w:rsidRPr="00C2555B">
        <w:rPr>
          <w:rFonts w:ascii="Browallia New" w:hAnsi="Browallia New" w:cs="Browallia New"/>
          <w:spacing w:val="-2"/>
          <w:sz w:val="28"/>
          <w:szCs w:val="28"/>
          <w:cs/>
          <w:lang w:val="en-US"/>
        </w:rPr>
        <w:lastRenderedPageBreak/>
        <w:t xml:space="preserve">เมื่อวันที่ </w:t>
      </w:r>
      <w:r w:rsidR="00C31BB7" w:rsidRPr="00C2555B">
        <w:rPr>
          <w:rFonts w:ascii="Browallia New" w:hAnsi="Browallia New" w:cs="Browallia New"/>
          <w:spacing w:val="-2"/>
          <w:sz w:val="28"/>
          <w:szCs w:val="28"/>
          <w:lang w:val="en-US"/>
        </w:rPr>
        <w:t>30</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lang w:val="en-US"/>
        </w:rPr>
        <w:t xml:space="preserve">เมษายน </w:t>
      </w:r>
      <w:r w:rsidR="00C31BB7" w:rsidRPr="00C2555B">
        <w:rPr>
          <w:rFonts w:ascii="Browallia New" w:hAnsi="Browallia New" w:cs="Browallia New"/>
          <w:spacing w:val="-2"/>
          <w:sz w:val="28"/>
          <w:szCs w:val="28"/>
          <w:lang w:val="en-US"/>
        </w:rPr>
        <w:t>2547</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lang w:val="en-US"/>
        </w:rPr>
        <w:t>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C2555B">
        <w:rPr>
          <w:rFonts w:ascii="Browallia New" w:hAnsi="Browallia New" w:cs="Browallia New"/>
          <w:spacing w:val="-2"/>
          <w:sz w:val="28"/>
          <w:szCs w:val="28"/>
          <w:lang w:val="en-US"/>
        </w:rPr>
        <w:t xml:space="preserve">Consumer Finance) </w:t>
      </w:r>
      <w:r w:rsidRPr="00C2555B">
        <w:rPr>
          <w:rFonts w:ascii="Browallia New" w:hAnsi="Browallia New" w:cs="Browallia New"/>
          <w:spacing w:val="-2"/>
          <w:sz w:val="28"/>
          <w:szCs w:val="28"/>
          <w:cs/>
          <w:lang w:val="en-US"/>
        </w:rPr>
        <w:t xml:space="preserve">โดยให้บันทึกค่าเผื่อหนี้สงสัยจะสูญเต็มจำนวนและหยุดรับรู้รายได้สำหรับลูกหนี้ค้างชำระค่างวดเกินกว่า </w:t>
      </w:r>
      <w:r w:rsidRPr="00C2555B">
        <w:rPr>
          <w:rFonts w:ascii="Browallia New" w:hAnsi="Browallia New" w:cs="Browallia New"/>
          <w:spacing w:val="-2"/>
          <w:sz w:val="28"/>
          <w:szCs w:val="28"/>
          <w:lang w:val="en-US"/>
        </w:rPr>
        <w:t>3</w:t>
      </w:r>
      <w:r w:rsidRPr="00C2555B">
        <w:rPr>
          <w:rFonts w:ascii="Browallia New" w:hAnsi="Browallia New" w:cs="Browallia New"/>
          <w:spacing w:val="-2"/>
          <w:sz w:val="28"/>
          <w:szCs w:val="28"/>
          <w:cs/>
          <w:lang w:val="en-US"/>
        </w:rPr>
        <w:t xml:space="preserve"> งวด และพิจารณาบันทึกสำรองทั่วไปสำหรับลูกหนี้ที่ไม่ค้างชำระค่างวดหรือค้างชำระค่างวดไม่เกินกว่า </w:t>
      </w:r>
      <w:r w:rsidRPr="00C2555B">
        <w:rPr>
          <w:rFonts w:ascii="Browallia New" w:hAnsi="Browallia New" w:cs="Browallia New"/>
          <w:spacing w:val="-2"/>
          <w:sz w:val="28"/>
          <w:szCs w:val="28"/>
          <w:lang w:val="en-US"/>
        </w:rPr>
        <w:t>3</w:t>
      </w:r>
      <w:r w:rsidRPr="00C2555B">
        <w:rPr>
          <w:rFonts w:ascii="Browallia New" w:hAnsi="Browallia New" w:cs="Browallia New"/>
          <w:spacing w:val="-2"/>
          <w:sz w:val="28"/>
          <w:szCs w:val="28"/>
          <w:cs/>
          <w:lang w:val="en-US"/>
        </w:rPr>
        <w:t xml:space="preserve"> งวด หากกลุ่มบริษัทต้องปฏิบัติตามแนวทางดังกล่าวโดยไม่พิจารณาถึงสำรองทั่วไปนั้น กลุ่มบริษัทต้องบันทึกค่าเผื่อหนี้สงสัยจะสูญ </w:t>
      </w:r>
      <w:r w:rsidR="00C31BB7" w:rsidRPr="00C2555B">
        <w:rPr>
          <w:rFonts w:ascii="Browallia New" w:hAnsi="Browallia New" w:cs="Browallia New"/>
          <w:spacing w:val="-2"/>
          <w:sz w:val="28"/>
          <w:szCs w:val="28"/>
          <w:lang w:val="en-US"/>
        </w:rPr>
        <w:t xml:space="preserve">           </w:t>
      </w:r>
      <w:r w:rsidRPr="00C2555B">
        <w:rPr>
          <w:rFonts w:ascii="Browallia New" w:hAnsi="Browallia New" w:cs="Browallia New"/>
          <w:spacing w:val="-2"/>
          <w:sz w:val="28"/>
          <w:szCs w:val="28"/>
          <w:cs/>
          <w:lang w:val="en-US"/>
        </w:rPr>
        <w:t xml:space="preserve">ณ วันที่ </w:t>
      </w:r>
      <w:r w:rsidR="00CA746A" w:rsidRPr="00C2555B">
        <w:rPr>
          <w:rFonts w:ascii="Browallia New" w:hAnsi="Browallia New" w:cs="Browallia New"/>
          <w:sz w:val="28"/>
          <w:szCs w:val="28"/>
          <w:lang w:val="en-US"/>
        </w:rPr>
        <w:t>31</w:t>
      </w:r>
      <w:r w:rsidR="00F76001" w:rsidRPr="00C2555B">
        <w:rPr>
          <w:rFonts w:ascii="Browallia New" w:hAnsi="Browallia New" w:cs="Browallia New"/>
          <w:sz w:val="28"/>
          <w:szCs w:val="28"/>
          <w:cs/>
          <w:lang w:val="en-GB"/>
        </w:rPr>
        <w:t xml:space="preserve"> มีนาคม </w:t>
      </w:r>
      <w:r w:rsidR="00CA746A" w:rsidRPr="00C2555B">
        <w:rPr>
          <w:rFonts w:ascii="Browallia New" w:hAnsi="Browallia New" w:cs="Browallia New"/>
          <w:sz w:val="28"/>
          <w:szCs w:val="28"/>
          <w:lang w:val="en-US"/>
        </w:rPr>
        <w:t>2562</w:t>
      </w:r>
      <w:r w:rsidR="00F76001" w:rsidRPr="00C2555B">
        <w:rPr>
          <w:rFonts w:ascii="Browallia New" w:hAnsi="Browallia New" w:cs="Browallia New"/>
          <w:sz w:val="28"/>
          <w:szCs w:val="28"/>
          <w:cs/>
        </w:rPr>
        <w:t xml:space="preserve"> </w:t>
      </w:r>
      <w:r w:rsidRPr="00C2555B">
        <w:rPr>
          <w:rFonts w:ascii="Browallia New" w:hAnsi="Browallia New" w:cs="Browallia New"/>
          <w:spacing w:val="-2"/>
          <w:sz w:val="28"/>
          <w:szCs w:val="28"/>
          <w:cs/>
          <w:lang w:val="en-US"/>
        </w:rPr>
        <w:t>และ</w:t>
      </w:r>
      <w:r w:rsidR="0030246C" w:rsidRPr="00C2555B">
        <w:rPr>
          <w:rFonts w:ascii="Browallia New" w:hAnsi="Browallia New" w:cs="Browallia New"/>
          <w:spacing w:val="-2"/>
          <w:sz w:val="28"/>
          <w:szCs w:val="28"/>
          <w:lang w:val="en-US"/>
        </w:rPr>
        <w:t xml:space="preserve"> 31</w:t>
      </w:r>
      <w:r w:rsidR="0030246C" w:rsidRPr="00C2555B">
        <w:rPr>
          <w:rFonts w:ascii="Browallia New" w:hAnsi="Browallia New" w:cs="Browallia New"/>
          <w:spacing w:val="-2"/>
          <w:sz w:val="28"/>
          <w:szCs w:val="28"/>
          <w:cs/>
          <w:lang w:val="en-US"/>
        </w:rPr>
        <w:t xml:space="preserve"> ธันวาคม</w:t>
      </w:r>
      <w:r w:rsidRPr="00C2555B">
        <w:rPr>
          <w:rFonts w:ascii="Browallia New" w:hAnsi="Browallia New" w:cs="Browallia New"/>
          <w:spacing w:val="-2"/>
          <w:sz w:val="28"/>
          <w:szCs w:val="28"/>
          <w:cs/>
          <w:lang w:val="en-US"/>
        </w:rPr>
        <w:t xml:space="preserve"> </w:t>
      </w:r>
      <w:r w:rsidR="00F76001" w:rsidRPr="00C2555B">
        <w:rPr>
          <w:rFonts w:ascii="Browallia New" w:hAnsi="Browallia New" w:cs="Browallia New"/>
          <w:spacing w:val="-2"/>
          <w:sz w:val="28"/>
          <w:szCs w:val="28"/>
          <w:lang w:val="en-US"/>
        </w:rPr>
        <w:t xml:space="preserve">2561 </w:t>
      </w:r>
      <w:r w:rsidRPr="00C2555B">
        <w:rPr>
          <w:rFonts w:ascii="Browallia New" w:hAnsi="Browallia New" w:cs="Browallia New"/>
          <w:spacing w:val="-2"/>
          <w:sz w:val="28"/>
          <w:szCs w:val="28"/>
          <w:cs/>
          <w:lang w:val="en-US"/>
        </w:rPr>
        <w:t xml:space="preserve">เพิ่มขึ้นเป็นจำนวนเงินประมาณ </w:t>
      </w:r>
      <w:bookmarkStart w:id="0" w:name="_Hlk8317718"/>
      <w:r w:rsidR="00024C44" w:rsidRPr="007A2ABF">
        <w:rPr>
          <w:rFonts w:ascii="Browallia New" w:hAnsi="Browallia New" w:cs="Browallia New"/>
          <w:spacing w:val="-2"/>
          <w:sz w:val="28"/>
          <w:szCs w:val="28"/>
          <w:lang w:val="en-GB"/>
        </w:rPr>
        <w:t>96.99</w:t>
      </w:r>
      <w:r w:rsidR="00024C44" w:rsidRPr="00C2555B">
        <w:rPr>
          <w:rFonts w:ascii="Browallia New" w:hAnsi="Browallia New" w:cs="Browallia New"/>
          <w:spacing w:val="-2"/>
          <w:sz w:val="28"/>
          <w:szCs w:val="28"/>
          <w:lang w:val="en-US"/>
        </w:rPr>
        <w:t xml:space="preserve"> </w:t>
      </w:r>
      <w:r w:rsidRPr="00C2555B">
        <w:rPr>
          <w:rFonts w:ascii="Browallia New" w:hAnsi="Browallia New" w:cs="Browallia New"/>
          <w:spacing w:val="-2"/>
          <w:sz w:val="28"/>
          <w:szCs w:val="28"/>
          <w:lang w:val="en-US"/>
        </w:rPr>
        <w:t xml:space="preserve"> </w:t>
      </w:r>
      <w:bookmarkEnd w:id="0"/>
      <w:r w:rsidRPr="00C2555B">
        <w:rPr>
          <w:rFonts w:ascii="Browallia New" w:hAnsi="Browallia New" w:cs="Browallia New"/>
          <w:spacing w:val="-4"/>
          <w:sz w:val="28"/>
          <w:szCs w:val="28"/>
          <w:cs/>
          <w:lang w:val="en-US"/>
        </w:rPr>
        <w:t xml:space="preserve">ล้านบาท และ </w:t>
      </w:r>
      <w:r w:rsidR="00FA3047" w:rsidRPr="00C2555B">
        <w:rPr>
          <w:rFonts w:ascii="Browallia New" w:hAnsi="Browallia New" w:cs="Browallia New"/>
          <w:sz w:val="28"/>
          <w:szCs w:val="28"/>
          <w:lang w:val="en-US"/>
        </w:rPr>
        <w:t>107.92</w:t>
      </w:r>
      <w:r w:rsidR="003E2CA1" w:rsidRPr="00C2555B">
        <w:rPr>
          <w:rFonts w:ascii="Browallia New" w:hAnsi="Browallia New" w:cs="Browallia New"/>
          <w:sz w:val="28"/>
          <w:szCs w:val="28"/>
          <w:cs/>
          <w:lang w:val="en-US"/>
        </w:rPr>
        <w:t xml:space="preserve"> </w:t>
      </w:r>
      <w:r w:rsidRPr="00C2555B">
        <w:rPr>
          <w:rFonts w:ascii="Browallia New" w:hAnsi="Browallia New" w:cs="Browallia New"/>
          <w:spacing w:val="-4"/>
          <w:sz w:val="28"/>
          <w:szCs w:val="28"/>
          <w:cs/>
          <w:lang w:val="en-US"/>
        </w:rPr>
        <w:t xml:space="preserve">ล้านบาท ตามลำดับ (งบการเงินเฉพาะของบริษัท </w:t>
      </w:r>
      <w:r w:rsidRPr="00C2555B">
        <w:rPr>
          <w:rFonts w:ascii="Browallia New" w:hAnsi="Browallia New" w:cs="Browallia New"/>
          <w:spacing w:val="-4"/>
          <w:sz w:val="28"/>
          <w:szCs w:val="28"/>
          <w:cs/>
        </w:rPr>
        <w:t xml:space="preserve">: </w:t>
      </w:r>
      <w:bookmarkStart w:id="1" w:name="_Hlk8317741"/>
      <w:r w:rsidR="00D23C0D" w:rsidRPr="00C2555B">
        <w:rPr>
          <w:rFonts w:ascii="Browallia New" w:hAnsi="Browallia New" w:cs="Browallia New"/>
          <w:spacing w:val="-2"/>
          <w:sz w:val="28"/>
          <w:szCs w:val="28"/>
          <w:lang w:val="en-US"/>
        </w:rPr>
        <w:t>31.5</w:t>
      </w:r>
      <w:r w:rsidR="00024C44" w:rsidRPr="00C2555B">
        <w:rPr>
          <w:rFonts w:ascii="Browallia New" w:hAnsi="Browallia New" w:cs="Browallia New"/>
          <w:spacing w:val="-2"/>
          <w:sz w:val="28"/>
          <w:szCs w:val="28"/>
          <w:lang w:val="en-GB"/>
        </w:rPr>
        <w:t>2</w:t>
      </w:r>
      <w:r w:rsidRPr="00C2555B">
        <w:rPr>
          <w:rFonts w:ascii="Browallia New" w:hAnsi="Browallia New" w:cs="Browallia New"/>
          <w:spacing w:val="-2"/>
          <w:sz w:val="28"/>
          <w:szCs w:val="28"/>
          <w:lang w:val="en-US"/>
        </w:rPr>
        <w:t xml:space="preserve"> </w:t>
      </w:r>
      <w:bookmarkEnd w:id="1"/>
      <w:r w:rsidRPr="00C2555B">
        <w:rPr>
          <w:rFonts w:ascii="Browallia New" w:hAnsi="Browallia New" w:cs="Browallia New"/>
          <w:spacing w:val="-4"/>
          <w:sz w:val="28"/>
          <w:szCs w:val="28"/>
          <w:cs/>
          <w:lang w:val="en-US"/>
        </w:rPr>
        <w:t>ล้านบาท และ</w:t>
      </w:r>
      <w:r w:rsidR="00FA3047" w:rsidRPr="00C2555B">
        <w:rPr>
          <w:rFonts w:ascii="Browallia New" w:hAnsi="Browallia New" w:cs="Browallia New"/>
          <w:spacing w:val="-2"/>
          <w:sz w:val="28"/>
          <w:szCs w:val="28"/>
          <w:lang w:val="en-US"/>
        </w:rPr>
        <w:t xml:space="preserve"> 29.85</w:t>
      </w:r>
      <w:r w:rsidR="003E2CA1" w:rsidRPr="00C2555B">
        <w:rPr>
          <w:rFonts w:ascii="Browallia New" w:hAnsi="Browallia New" w:cs="Browallia New"/>
          <w:spacing w:val="-2"/>
          <w:sz w:val="28"/>
          <w:szCs w:val="28"/>
          <w:lang w:val="en-US"/>
        </w:rPr>
        <w:t xml:space="preserve"> </w:t>
      </w:r>
      <w:r w:rsidRPr="00C2555B">
        <w:rPr>
          <w:rFonts w:ascii="Browallia New" w:hAnsi="Browallia New" w:cs="Browallia New"/>
          <w:spacing w:val="-4"/>
          <w:sz w:val="28"/>
          <w:szCs w:val="28"/>
          <w:cs/>
          <w:lang w:val="en-US"/>
        </w:rPr>
        <w:t>ล้านบาท ตามลำดับ) และต้องรับรู้รายได้สำหรับงวดสามเดือน</w:t>
      </w:r>
      <w:r w:rsidR="003E2CA1" w:rsidRPr="00C2555B">
        <w:rPr>
          <w:rFonts w:ascii="Browallia New" w:hAnsi="Browallia New" w:cs="Browallia New"/>
          <w:spacing w:val="-2"/>
          <w:sz w:val="28"/>
          <w:szCs w:val="28"/>
          <w:cs/>
          <w:lang w:val="en-US"/>
        </w:rPr>
        <w:t xml:space="preserve">วันที่ </w:t>
      </w:r>
      <w:r w:rsidR="003E2CA1" w:rsidRPr="00C2555B">
        <w:rPr>
          <w:rFonts w:ascii="Browallia New" w:hAnsi="Browallia New" w:cs="Browallia New"/>
          <w:spacing w:val="-2"/>
          <w:sz w:val="28"/>
          <w:szCs w:val="28"/>
          <w:lang w:val="en-US"/>
        </w:rPr>
        <w:t xml:space="preserve">31 </w:t>
      </w:r>
      <w:r w:rsidR="003E2CA1" w:rsidRPr="00C2555B">
        <w:rPr>
          <w:rFonts w:ascii="Browallia New" w:hAnsi="Browallia New" w:cs="Browallia New"/>
          <w:spacing w:val="-2"/>
          <w:sz w:val="28"/>
          <w:szCs w:val="28"/>
          <w:cs/>
          <w:lang w:val="en-US"/>
        </w:rPr>
        <w:t xml:space="preserve">มีนาคม </w:t>
      </w:r>
      <w:r w:rsidR="003E2CA1" w:rsidRPr="00C2555B">
        <w:rPr>
          <w:rFonts w:ascii="Browallia New" w:hAnsi="Browallia New" w:cs="Browallia New"/>
          <w:spacing w:val="-2"/>
          <w:sz w:val="28"/>
          <w:szCs w:val="28"/>
          <w:lang w:val="en-US"/>
        </w:rPr>
        <w:t xml:space="preserve">2562 </w:t>
      </w:r>
      <w:r w:rsidR="003E2CA1" w:rsidRPr="00C2555B">
        <w:rPr>
          <w:rFonts w:ascii="Browallia New" w:hAnsi="Browallia New" w:cs="Browallia New"/>
          <w:spacing w:val="-2"/>
          <w:sz w:val="28"/>
          <w:szCs w:val="28"/>
          <w:cs/>
          <w:lang w:val="en-US"/>
        </w:rPr>
        <w:t xml:space="preserve">และ </w:t>
      </w:r>
      <w:r w:rsidR="003E2CA1" w:rsidRPr="00C2555B">
        <w:rPr>
          <w:rFonts w:ascii="Browallia New" w:hAnsi="Browallia New" w:cs="Browallia New"/>
          <w:spacing w:val="-2"/>
          <w:sz w:val="28"/>
          <w:szCs w:val="28"/>
          <w:lang w:val="en-GB"/>
        </w:rPr>
        <w:t xml:space="preserve">2561 </w:t>
      </w:r>
      <w:r w:rsidRPr="00C2555B">
        <w:rPr>
          <w:rFonts w:ascii="Browallia New" w:hAnsi="Browallia New" w:cs="Browallia New"/>
          <w:spacing w:val="-4"/>
          <w:sz w:val="28"/>
          <w:szCs w:val="28"/>
          <w:cs/>
          <w:lang w:val="en-US"/>
        </w:rPr>
        <w:t xml:space="preserve">ลดลงเป็นจำนวนเงินประมาณ </w:t>
      </w:r>
      <w:bookmarkStart w:id="2" w:name="_Hlk8317761"/>
      <w:r w:rsidR="00024C44" w:rsidRPr="007A2ABF">
        <w:rPr>
          <w:rFonts w:ascii="Browallia New" w:hAnsi="Browallia New" w:cs="Browallia New"/>
          <w:spacing w:val="-4"/>
          <w:sz w:val="28"/>
          <w:szCs w:val="28"/>
          <w:lang w:val="en-US"/>
        </w:rPr>
        <w:t>7.54</w:t>
      </w:r>
      <w:r w:rsidR="00024C44" w:rsidRPr="00C2555B">
        <w:rPr>
          <w:rFonts w:ascii="Browallia New" w:hAnsi="Browallia New" w:cs="Browallia New"/>
          <w:spacing w:val="-4"/>
          <w:sz w:val="28"/>
          <w:szCs w:val="28"/>
          <w:lang w:val="en-US"/>
        </w:rPr>
        <w:t xml:space="preserve"> </w:t>
      </w:r>
      <w:bookmarkEnd w:id="2"/>
      <w:r w:rsidRPr="00C2555B">
        <w:rPr>
          <w:rFonts w:ascii="Browallia New" w:hAnsi="Browallia New" w:cs="Browallia New"/>
          <w:spacing w:val="-4"/>
          <w:sz w:val="28"/>
          <w:szCs w:val="28"/>
          <w:cs/>
          <w:lang w:val="en-US"/>
        </w:rPr>
        <w:t>ล้านบาท</w:t>
      </w:r>
      <w:r w:rsidR="00C15708" w:rsidRPr="00C2555B">
        <w:rPr>
          <w:rFonts w:ascii="Browallia New" w:hAnsi="Browallia New" w:cs="Browallia New"/>
          <w:spacing w:val="-4"/>
          <w:sz w:val="28"/>
          <w:szCs w:val="28"/>
          <w:lang w:val="en-US"/>
        </w:rPr>
        <w:t xml:space="preserve"> </w:t>
      </w:r>
      <w:r w:rsidR="00C15708" w:rsidRPr="00C2555B">
        <w:rPr>
          <w:rFonts w:ascii="Browallia New" w:hAnsi="Browallia New" w:cs="Browallia New"/>
          <w:spacing w:val="-4"/>
          <w:sz w:val="28"/>
          <w:szCs w:val="28"/>
          <w:cs/>
          <w:lang w:val="en-US"/>
        </w:rPr>
        <w:t xml:space="preserve">และ </w:t>
      </w:r>
      <w:r w:rsidR="003E2CA1" w:rsidRPr="00C2555B">
        <w:rPr>
          <w:rFonts w:ascii="Browallia New" w:hAnsi="Browallia New" w:cs="Browallia New"/>
          <w:spacing w:val="-2"/>
          <w:sz w:val="28"/>
          <w:szCs w:val="28"/>
          <w:lang w:val="en-US"/>
        </w:rPr>
        <w:t xml:space="preserve">6.54 </w:t>
      </w:r>
      <w:r w:rsidR="00C15708" w:rsidRPr="00C2555B">
        <w:rPr>
          <w:rFonts w:ascii="Browallia New" w:hAnsi="Browallia New" w:cs="Browallia New"/>
          <w:spacing w:val="-4"/>
          <w:sz w:val="28"/>
          <w:szCs w:val="28"/>
          <w:cs/>
          <w:lang w:val="en-US"/>
        </w:rPr>
        <w:t>ล้านบาท ตามลำดับ</w:t>
      </w:r>
      <w:r w:rsidRPr="00C2555B">
        <w:rPr>
          <w:rFonts w:ascii="Browallia New" w:hAnsi="Browallia New" w:cs="Browallia New"/>
          <w:spacing w:val="-4"/>
          <w:sz w:val="28"/>
          <w:szCs w:val="28"/>
          <w:cs/>
          <w:lang w:val="en-US"/>
        </w:rPr>
        <w:t xml:space="preserve"> (งบการเงินเฉพาะของบริษัท : </w:t>
      </w:r>
      <w:r w:rsidR="008D58F5" w:rsidRPr="007A2ABF">
        <w:rPr>
          <w:rFonts w:ascii="Browallia New" w:hAnsi="Browallia New" w:cs="Browallia New"/>
          <w:spacing w:val="-2"/>
          <w:sz w:val="28"/>
          <w:szCs w:val="28"/>
          <w:lang w:val="en-GB"/>
        </w:rPr>
        <w:t>4.62</w:t>
      </w:r>
      <w:r w:rsidR="005A5FEA" w:rsidRPr="00C2555B">
        <w:rPr>
          <w:rFonts w:ascii="Browallia New" w:hAnsi="Browallia New" w:cs="Browallia New"/>
          <w:spacing w:val="-2"/>
          <w:sz w:val="28"/>
          <w:szCs w:val="28"/>
          <w:lang w:val="en-US"/>
        </w:rPr>
        <w:t xml:space="preserve"> </w:t>
      </w:r>
      <w:r w:rsidRPr="00C2555B">
        <w:rPr>
          <w:rFonts w:ascii="Browallia New" w:hAnsi="Browallia New" w:cs="Browallia New"/>
          <w:spacing w:val="-4"/>
          <w:sz w:val="28"/>
          <w:szCs w:val="28"/>
          <w:cs/>
          <w:lang w:val="en-US"/>
        </w:rPr>
        <w:t>ล้านบาท</w:t>
      </w:r>
      <w:r w:rsidR="00C15708" w:rsidRPr="00C2555B">
        <w:rPr>
          <w:rFonts w:ascii="Browallia New" w:hAnsi="Browallia New" w:cs="Browallia New"/>
          <w:spacing w:val="-4"/>
          <w:sz w:val="28"/>
          <w:szCs w:val="28"/>
          <w:lang w:val="en-US"/>
        </w:rPr>
        <w:t xml:space="preserve"> </w:t>
      </w:r>
      <w:r w:rsidR="00C15708" w:rsidRPr="00C2555B">
        <w:rPr>
          <w:rFonts w:ascii="Browallia New" w:hAnsi="Browallia New" w:cs="Browallia New"/>
          <w:spacing w:val="-4"/>
          <w:sz w:val="28"/>
          <w:szCs w:val="28"/>
          <w:cs/>
          <w:lang w:val="en-US"/>
        </w:rPr>
        <w:t xml:space="preserve">และ </w:t>
      </w:r>
      <w:r w:rsidR="003E2CA1" w:rsidRPr="00C2555B">
        <w:rPr>
          <w:rFonts w:ascii="Browallia New" w:hAnsi="Browallia New" w:cs="Browallia New"/>
          <w:spacing w:val="-2"/>
          <w:sz w:val="28"/>
          <w:szCs w:val="28"/>
          <w:lang w:val="en-US"/>
        </w:rPr>
        <w:t xml:space="preserve">4.04 </w:t>
      </w:r>
      <w:r w:rsidR="00C15708" w:rsidRPr="00C2555B">
        <w:rPr>
          <w:rFonts w:ascii="Browallia New" w:hAnsi="Browallia New" w:cs="Browallia New"/>
          <w:spacing w:val="-4"/>
          <w:sz w:val="28"/>
          <w:szCs w:val="28"/>
          <w:cs/>
          <w:lang w:val="en-US"/>
        </w:rPr>
        <w:t>ล้านบาท ตามลำดับ</w:t>
      </w:r>
      <w:r w:rsidRPr="00C2555B">
        <w:rPr>
          <w:rFonts w:ascii="Browallia New" w:hAnsi="Browallia New" w:cs="Browallia New"/>
          <w:spacing w:val="-4"/>
          <w:sz w:val="28"/>
          <w:szCs w:val="28"/>
          <w:cs/>
          <w:lang w:val="en-US"/>
        </w:rPr>
        <w:t xml:space="preserve">) </w:t>
      </w:r>
    </w:p>
    <w:p w14:paraId="7CEE8B33" w14:textId="77777777" w:rsidR="009F2114" w:rsidRPr="00C2555B" w:rsidRDefault="009F2114" w:rsidP="00953922">
      <w:pPr>
        <w:pStyle w:val="a3"/>
        <w:ind w:left="426"/>
        <w:jc w:val="thaiDistribute"/>
        <w:rPr>
          <w:rFonts w:ascii="Browallia New" w:hAnsi="Browallia New" w:cs="Browallia New"/>
          <w:spacing w:val="-4"/>
          <w:sz w:val="28"/>
          <w:szCs w:val="28"/>
          <w:lang w:val="en-US"/>
        </w:rPr>
      </w:pPr>
    </w:p>
    <w:p w14:paraId="2CBAF63D" w14:textId="3F7F8CB0" w:rsidR="002A7C38" w:rsidRPr="00C2555B" w:rsidRDefault="002A7C38" w:rsidP="002A7C38">
      <w:pPr>
        <w:pStyle w:val="a3"/>
        <w:tabs>
          <w:tab w:val="clear" w:pos="1080"/>
          <w:tab w:val="left" w:pos="720"/>
        </w:tabs>
        <w:ind w:left="426"/>
        <w:jc w:val="thaiDistribute"/>
        <w:rPr>
          <w:rFonts w:ascii="Browallia New" w:hAnsi="Browallia New" w:cs="Browallia New"/>
          <w:sz w:val="28"/>
          <w:szCs w:val="28"/>
          <w:cs/>
        </w:rPr>
      </w:pPr>
      <w:r w:rsidRPr="00C2555B">
        <w:rPr>
          <w:rFonts w:ascii="Browallia New" w:hAnsi="Browallia New" w:cs="Browallia New"/>
          <w:sz w:val="28"/>
          <w:szCs w:val="28"/>
          <w:cs/>
        </w:rPr>
        <w:t>อย่างไรก็ตาม แนวปฏิบัติ</w:t>
      </w:r>
      <w:r w:rsidR="00953922" w:rsidRPr="00C2555B">
        <w:rPr>
          <w:rFonts w:ascii="Browallia New" w:hAnsi="Browallia New" w:cs="Browallia New"/>
          <w:sz w:val="28"/>
          <w:szCs w:val="28"/>
          <w:cs/>
        </w:rPr>
        <w:t>ดังกล่าว</w:t>
      </w:r>
      <w:r w:rsidRPr="00C2555B">
        <w:rPr>
          <w:rFonts w:ascii="Browallia New" w:hAnsi="Browallia New" w:cs="Browallia New"/>
          <w:sz w:val="28"/>
          <w:szCs w:val="28"/>
          <w:cs/>
        </w:rPr>
        <w:t>ได้ให้ทางเลือกไว้ว่า หากนโยบายการตั้งค่าเผื่อหนี้สงสัญจะสูญไม่เป็นไปตามแนวปฏิบัติดังกล่าว ให้เปิดเผยแนวทางที่</w:t>
      </w:r>
      <w:r w:rsidR="00DE6CC7" w:rsidRPr="00C2555B">
        <w:rPr>
          <w:rFonts w:ascii="Browallia New" w:hAnsi="Browallia New" w:cs="Browallia New"/>
          <w:sz w:val="28"/>
          <w:szCs w:val="28"/>
          <w:cs/>
        </w:rPr>
        <w:t>กลุ่มบริษัท</w:t>
      </w:r>
      <w:r w:rsidRPr="00C2555B">
        <w:rPr>
          <w:rFonts w:ascii="Browallia New" w:hAnsi="Browallia New" w:cs="Browallia New"/>
          <w:sz w:val="28"/>
          <w:szCs w:val="28"/>
          <w:cs/>
        </w:rPr>
        <w:t xml:space="preserve">ใช้พร้อมเหตุผลประกอบอย่างชัดเจน มีนโยบายในการหยุดรับรู้รายได้สำหรับลูกหนี้เช่าซื้อที่ค้างชำระค่างวดเกินกว่า </w:t>
      </w:r>
      <w:r w:rsidR="00346A78" w:rsidRPr="00C2555B">
        <w:rPr>
          <w:rFonts w:ascii="Browallia New" w:hAnsi="Browallia New" w:cs="Browallia New"/>
          <w:sz w:val="28"/>
          <w:szCs w:val="28"/>
          <w:lang w:val="en-US"/>
        </w:rPr>
        <w:t>4</w:t>
      </w:r>
      <w:r w:rsidRPr="00C2555B">
        <w:rPr>
          <w:rFonts w:ascii="Browallia New" w:hAnsi="Browallia New" w:cs="Browallia New"/>
          <w:sz w:val="28"/>
          <w:szCs w:val="28"/>
          <w:cs/>
        </w:rPr>
        <w:t xml:space="preserve"> งวด กลุ่มบริษัทได้บันทึกค่าเผื่อหนี้สงสัยจะสูญโดยพิจารณาสถานะหนี้ที่ค้างรับ ความสามารถในการชำระหนี้ของลูกหนี้ ประสบการณ์และข้อมูลความเสียหายที่เกิดขึ้นจริงในอดีต </w:t>
      </w:r>
      <w:r w:rsidR="003E2CA1" w:rsidRPr="00C2555B">
        <w:rPr>
          <w:rFonts w:ascii="Browallia New" w:hAnsi="Browallia New" w:cs="Browallia New"/>
          <w:sz w:val="28"/>
          <w:szCs w:val="28"/>
          <w:cs/>
        </w:rPr>
        <w:t xml:space="preserve">ณ วันที่ </w:t>
      </w:r>
      <w:r w:rsidR="003E2CA1" w:rsidRPr="00C2555B">
        <w:rPr>
          <w:rFonts w:ascii="Browallia New" w:hAnsi="Browallia New" w:cs="Browallia New"/>
          <w:sz w:val="28"/>
          <w:szCs w:val="28"/>
          <w:lang w:val="en-US"/>
        </w:rPr>
        <w:t>31</w:t>
      </w:r>
      <w:r w:rsidR="003E2CA1" w:rsidRPr="00C2555B">
        <w:rPr>
          <w:rFonts w:ascii="Browallia New" w:hAnsi="Browallia New" w:cs="Browallia New"/>
          <w:sz w:val="28"/>
          <w:szCs w:val="28"/>
          <w:cs/>
        </w:rPr>
        <w:t xml:space="preserve"> มีนาคม </w:t>
      </w:r>
      <w:r w:rsidR="003E2CA1" w:rsidRPr="00C2555B">
        <w:rPr>
          <w:rFonts w:ascii="Browallia New" w:hAnsi="Browallia New" w:cs="Browallia New"/>
          <w:sz w:val="28"/>
          <w:szCs w:val="28"/>
          <w:lang w:val="en-US"/>
        </w:rPr>
        <w:t>2562</w:t>
      </w:r>
      <w:r w:rsidR="003E2CA1"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บริษัทได้ตั้งค่าเผื่อหนี้สงสัยจะสูญของลูกหนี้เช่าซื้อโดยเฉลี่ยในอัตราร้อยละ </w:t>
      </w:r>
      <w:bookmarkStart w:id="3" w:name="_Hlk8317800"/>
      <w:r w:rsidR="00024C44" w:rsidRPr="007A2ABF">
        <w:rPr>
          <w:rFonts w:ascii="Browallia New" w:hAnsi="Browallia New" w:cs="Browallia New"/>
          <w:sz w:val="28"/>
          <w:szCs w:val="28"/>
          <w:lang w:val="en-US"/>
        </w:rPr>
        <w:t>5.18</w:t>
      </w:r>
      <w:r w:rsidR="00024C44" w:rsidRPr="00C2555B">
        <w:rPr>
          <w:rFonts w:ascii="Browallia New" w:hAnsi="Browallia New" w:cs="Browallia New"/>
          <w:sz w:val="28"/>
          <w:szCs w:val="28"/>
          <w:cs/>
        </w:rPr>
        <w:t xml:space="preserve"> </w:t>
      </w:r>
      <w:bookmarkEnd w:id="3"/>
      <w:r w:rsidRPr="00C2555B">
        <w:rPr>
          <w:rFonts w:ascii="Browallia New" w:hAnsi="Browallia New" w:cs="Browallia New"/>
          <w:sz w:val="28"/>
          <w:szCs w:val="28"/>
          <w:cs/>
        </w:rPr>
        <w:t xml:space="preserve">ของยอดคงเหลือของลูกหนี้ดังกล่าวโดยไม่หักหลักประกัน ซึ่งสูงกว่าอัตราร้อยละ </w:t>
      </w:r>
      <w:bookmarkStart w:id="4" w:name="_Hlk8317809"/>
      <w:r w:rsidR="00024C44" w:rsidRPr="007A2ABF">
        <w:rPr>
          <w:rFonts w:ascii="Browallia New" w:hAnsi="Browallia New" w:cs="Browallia New"/>
          <w:sz w:val="28"/>
          <w:szCs w:val="28"/>
          <w:lang w:val="en-US"/>
        </w:rPr>
        <w:t>1.51</w:t>
      </w:r>
      <w:r w:rsidR="00024C44" w:rsidRPr="00C2555B">
        <w:rPr>
          <w:rFonts w:ascii="Browallia New" w:hAnsi="Browallia New" w:cs="Browallia New"/>
          <w:sz w:val="28"/>
          <w:szCs w:val="28"/>
          <w:cs/>
        </w:rPr>
        <w:t xml:space="preserve"> </w:t>
      </w:r>
      <w:bookmarkEnd w:id="4"/>
      <w:r w:rsidRPr="00C2555B">
        <w:rPr>
          <w:rFonts w:ascii="Browallia New" w:hAnsi="Browallia New" w:cs="Browallia New"/>
          <w:sz w:val="28"/>
          <w:szCs w:val="28"/>
          <w:cs/>
        </w:rPr>
        <w:t>ซึ่งเป็นอัตราเฉลี่ยหนี้สูญที่เกิดขึ้น</w:t>
      </w:r>
      <w:r w:rsidRPr="00C2555B">
        <w:rPr>
          <w:rFonts w:ascii="Browallia New" w:hAnsi="Browallia New" w:cs="Browallia New"/>
          <w:sz w:val="28"/>
          <w:szCs w:val="28"/>
          <w:cs/>
          <w:lang w:val="en-GB"/>
        </w:rPr>
        <w:t xml:space="preserve">จริงย้อนหลัง </w:t>
      </w:r>
      <w:r w:rsidR="00BC5DC4" w:rsidRPr="00C2555B">
        <w:rPr>
          <w:rFonts w:ascii="Browallia New" w:hAnsi="Browallia New" w:cs="Browallia New"/>
          <w:sz w:val="28"/>
          <w:szCs w:val="28"/>
          <w:lang w:val="en-US"/>
        </w:rPr>
        <w:t>3</w:t>
      </w:r>
      <w:r w:rsidRPr="00C2555B">
        <w:rPr>
          <w:rFonts w:ascii="Browallia New" w:hAnsi="Browallia New" w:cs="Browallia New"/>
          <w:sz w:val="28"/>
          <w:szCs w:val="28"/>
          <w:cs/>
          <w:lang w:val="en-GB"/>
        </w:rPr>
        <w:t xml:space="preserve"> ปี (</w:t>
      </w:r>
      <w:r w:rsidR="00024C44" w:rsidRPr="007A2ABF">
        <w:rPr>
          <w:rFonts w:ascii="Browallia New" w:hAnsi="Browallia New" w:cs="Browallia New"/>
          <w:sz w:val="28"/>
          <w:szCs w:val="28"/>
          <w:lang w:val="en-GB"/>
        </w:rPr>
        <w:t>25</w:t>
      </w:r>
      <w:r w:rsidR="00024C44" w:rsidRPr="007A2ABF">
        <w:rPr>
          <w:rFonts w:ascii="Browallia New" w:hAnsi="Browallia New" w:cs="Browallia New"/>
          <w:sz w:val="28"/>
          <w:szCs w:val="28"/>
          <w:lang w:val="en-US"/>
        </w:rPr>
        <w:t>59</w:t>
      </w:r>
      <w:r w:rsidR="00024C44" w:rsidRPr="007A2ABF">
        <w:rPr>
          <w:rFonts w:ascii="Browallia New" w:hAnsi="Browallia New" w:cs="Browallia New"/>
          <w:sz w:val="28"/>
          <w:szCs w:val="28"/>
          <w:cs/>
          <w:lang w:val="en-GB"/>
        </w:rPr>
        <w:t xml:space="preserve"> - </w:t>
      </w:r>
      <w:r w:rsidR="00024C44" w:rsidRPr="007A2ABF">
        <w:rPr>
          <w:rFonts w:ascii="Browallia New" w:hAnsi="Browallia New" w:cs="Browallia New"/>
          <w:sz w:val="28"/>
          <w:szCs w:val="28"/>
          <w:lang w:val="en-GB"/>
        </w:rPr>
        <w:t>2561</w:t>
      </w:r>
      <w:r w:rsidRPr="00C2555B">
        <w:rPr>
          <w:rFonts w:ascii="Browallia New" w:hAnsi="Browallia New" w:cs="Browallia New"/>
          <w:sz w:val="28"/>
          <w:szCs w:val="28"/>
          <w:cs/>
          <w:lang w:val="en-GB"/>
        </w:rPr>
        <w:t>) ส่วน</w:t>
      </w:r>
      <w:r w:rsidRPr="00C2555B">
        <w:rPr>
          <w:rFonts w:ascii="Browallia New" w:hAnsi="Browallia New" w:cs="Browallia New"/>
          <w:sz w:val="28"/>
          <w:szCs w:val="28"/>
          <w:cs/>
        </w:rPr>
        <w:t xml:space="preserve">บริษัทย่อยได้ตั้งค่าเผื่อหนี้สงสัยจะสูญของลูกหนี้ตามสัญญาเช่าซื้อในอัตราร้อยละ </w:t>
      </w:r>
      <w:bookmarkStart w:id="5" w:name="_Hlk8317862"/>
      <w:r w:rsidR="00921D42" w:rsidRPr="007A2ABF">
        <w:rPr>
          <w:rFonts w:ascii="Browallia New" w:hAnsi="Browallia New" w:cs="Browallia New"/>
          <w:sz w:val="28"/>
          <w:szCs w:val="28"/>
          <w:lang w:val="en-US"/>
        </w:rPr>
        <w:t>6.35</w:t>
      </w:r>
      <w:r w:rsidR="00921D42" w:rsidRPr="00C2555B">
        <w:rPr>
          <w:rFonts w:ascii="Browallia New" w:hAnsi="Browallia New" w:cs="Browallia New"/>
          <w:sz w:val="28"/>
          <w:szCs w:val="28"/>
          <w:cs/>
        </w:rPr>
        <w:t xml:space="preserve"> </w:t>
      </w:r>
      <w:bookmarkEnd w:id="5"/>
      <w:r w:rsidRPr="00C2555B">
        <w:rPr>
          <w:rFonts w:ascii="Browallia New" w:hAnsi="Browallia New" w:cs="Browallia New"/>
          <w:sz w:val="28"/>
          <w:szCs w:val="28"/>
          <w:cs/>
        </w:rPr>
        <w:t>ของยอดคงเหลือของลูกหนี้ดังกล่าว โดยไม่หักหลักประกันซึ่งสูงกว่าอัตราหนี้สูญที่เกิดขึ้นจริง</w:t>
      </w:r>
      <w:r w:rsidR="006C5146" w:rsidRPr="00C2555B">
        <w:rPr>
          <w:rFonts w:ascii="Browallia New" w:hAnsi="Browallia New" w:cs="Browallia New"/>
          <w:sz w:val="28"/>
          <w:szCs w:val="28"/>
          <w:cs/>
        </w:rPr>
        <w:t>จากข้อมูลสถิติช่วงสามปีที่ผ่านมา</w:t>
      </w:r>
      <w:r w:rsidRPr="00C2555B">
        <w:rPr>
          <w:rFonts w:ascii="Browallia New" w:hAnsi="Browallia New" w:cs="Browallia New"/>
          <w:sz w:val="28"/>
          <w:szCs w:val="28"/>
          <w:cs/>
        </w:rPr>
        <w:t xml:space="preserve"> (</w:t>
      </w:r>
      <w:r w:rsidR="00921D42" w:rsidRPr="007A2ABF">
        <w:rPr>
          <w:rFonts w:ascii="Browallia New" w:hAnsi="Browallia New" w:cs="Browallia New"/>
          <w:sz w:val="28"/>
          <w:szCs w:val="28"/>
          <w:lang w:val="en-GB"/>
        </w:rPr>
        <w:t>2559</w:t>
      </w:r>
      <w:r w:rsidR="00921D42" w:rsidRPr="007A2ABF">
        <w:rPr>
          <w:rFonts w:ascii="Browallia New" w:hAnsi="Browallia New" w:cs="Browallia New"/>
          <w:sz w:val="28"/>
          <w:szCs w:val="28"/>
          <w:cs/>
          <w:lang w:val="en-GB"/>
        </w:rPr>
        <w:t xml:space="preserve"> - </w:t>
      </w:r>
      <w:r w:rsidR="00921D42" w:rsidRPr="007A2ABF">
        <w:rPr>
          <w:rFonts w:ascii="Browallia New" w:hAnsi="Browallia New" w:cs="Browallia New"/>
          <w:sz w:val="28"/>
          <w:szCs w:val="28"/>
          <w:lang w:val="en-GB"/>
        </w:rPr>
        <w:t>2561</w:t>
      </w:r>
      <w:r w:rsidRPr="00C2555B">
        <w:rPr>
          <w:rFonts w:ascii="Browallia New" w:hAnsi="Browallia New" w:cs="Browallia New"/>
          <w:sz w:val="28"/>
          <w:szCs w:val="28"/>
          <w:cs/>
        </w:rPr>
        <w:t>) ของบริษัทย่อย</w:t>
      </w:r>
    </w:p>
    <w:p w14:paraId="1B854021" w14:textId="77777777" w:rsidR="002A7C38" w:rsidRPr="00C2555B" w:rsidRDefault="002A7C38" w:rsidP="002A7C38">
      <w:pPr>
        <w:pStyle w:val="a3"/>
        <w:tabs>
          <w:tab w:val="clear" w:pos="1080"/>
          <w:tab w:val="left" w:pos="720"/>
        </w:tabs>
        <w:ind w:left="426"/>
        <w:jc w:val="thaiDistribute"/>
        <w:rPr>
          <w:rFonts w:ascii="Browallia New" w:hAnsi="Browallia New" w:cs="Browallia New"/>
          <w:sz w:val="28"/>
          <w:szCs w:val="28"/>
          <w:cs/>
          <w:lang w:val="en-US"/>
        </w:rPr>
      </w:pPr>
    </w:p>
    <w:p w14:paraId="61F9EDC8" w14:textId="2A5016E4" w:rsidR="002A7C38" w:rsidRPr="007A2ABF" w:rsidRDefault="002A7C38" w:rsidP="007A2ABF">
      <w:pPr>
        <w:pStyle w:val="a3"/>
        <w:ind w:left="426"/>
        <w:jc w:val="thaiDistribute"/>
        <w:rPr>
          <w:rFonts w:ascii="Browallia New" w:hAnsi="Browallia New" w:cs="Browallia New"/>
          <w:spacing w:val="-2"/>
          <w:sz w:val="28"/>
          <w:szCs w:val="28"/>
          <w:cs/>
          <w:lang w:val="en-US"/>
        </w:rPr>
      </w:pPr>
      <w:r w:rsidRPr="007A2ABF">
        <w:rPr>
          <w:rFonts w:ascii="Browallia New" w:hAnsi="Browallia New" w:cs="Browallia New"/>
          <w:spacing w:val="-2"/>
          <w:sz w:val="28"/>
          <w:szCs w:val="28"/>
          <w:cs/>
          <w:lang w:val="en-US"/>
        </w:rPr>
        <w:t xml:space="preserve">ณ วันที่ </w:t>
      </w:r>
      <w:r w:rsidR="003E2CA1" w:rsidRPr="007A2ABF">
        <w:rPr>
          <w:rFonts w:ascii="Browallia New" w:hAnsi="Browallia New" w:cs="Browallia New"/>
          <w:spacing w:val="-2"/>
          <w:sz w:val="28"/>
          <w:szCs w:val="28"/>
          <w:lang w:val="en-US"/>
        </w:rPr>
        <w:t>31</w:t>
      </w:r>
      <w:r w:rsidR="003E2CA1" w:rsidRPr="007A2ABF">
        <w:rPr>
          <w:rFonts w:ascii="Browallia New" w:hAnsi="Browallia New" w:cs="Browallia New"/>
          <w:spacing w:val="-2"/>
          <w:sz w:val="28"/>
          <w:szCs w:val="28"/>
          <w:cs/>
          <w:lang w:val="en-US"/>
        </w:rPr>
        <w:t xml:space="preserve"> มีนาคม </w:t>
      </w:r>
      <w:r w:rsidR="003E2CA1" w:rsidRPr="007A2ABF">
        <w:rPr>
          <w:rFonts w:ascii="Browallia New" w:hAnsi="Browallia New" w:cs="Browallia New"/>
          <w:spacing w:val="-2"/>
          <w:sz w:val="28"/>
          <w:szCs w:val="28"/>
          <w:lang w:val="en-US"/>
        </w:rPr>
        <w:t>2562</w:t>
      </w:r>
      <w:r w:rsidR="003E2CA1" w:rsidRPr="007A2ABF">
        <w:rPr>
          <w:rFonts w:ascii="Browallia New" w:hAnsi="Browallia New" w:cs="Browallia New"/>
          <w:spacing w:val="-2"/>
          <w:sz w:val="28"/>
          <w:szCs w:val="28"/>
          <w:cs/>
          <w:lang w:val="en-US"/>
        </w:rPr>
        <w:t xml:space="preserve"> </w:t>
      </w:r>
      <w:r w:rsidRPr="007A2ABF">
        <w:rPr>
          <w:rFonts w:ascii="Browallia New" w:hAnsi="Browallia New" w:cs="Browallia New"/>
          <w:spacing w:val="-2"/>
          <w:sz w:val="28"/>
          <w:szCs w:val="28"/>
          <w:cs/>
          <w:lang w:val="en-US"/>
        </w:rPr>
        <w:t xml:space="preserve">และ วันที่ </w:t>
      </w:r>
      <w:r w:rsidRPr="007A2ABF">
        <w:rPr>
          <w:rFonts w:ascii="Browallia New" w:hAnsi="Browallia New" w:cs="Browallia New"/>
          <w:spacing w:val="-2"/>
          <w:sz w:val="28"/>
          <w:szCs w:val="28"/>
          <w:lang w:val="en-US"/>
        </w:rPr>
        <w:t>31</w:t>
      </w:r>
      <w:r w:rsidRPr="007A2ABF">
        <w:rPr>
          <w:rFonts w:ascii="Browallia New" w:hAnsi="Browallia New" w:cs="Browallia New"/>
          <w:spacing w:val="-2"/>
          <w:sz w:val="28"/>
          <w:szCs w:val="28"/>
          <w:cs/>
          <w:lang w:val="en-US"/>
        </w:rPr>
        <w:t xml:space="preserve"> ธันวาคม </w:t>
      </w:r>
      <w:r w:rsidR="003E2CA1" w:rsidRPr="007A2ABF">
        <w:rPr>
          <w:rFonts w:ascii="Browallia New" w:hAnsi="Browallia New" w:cs="Browallia New"/>
          <w:spacing w:val="-2"/>
          <w:sz w:val="28"/>
          <w:szCs w:val="28"/>
          <w:lang w:val="en-US"/>
        </w:rPr>
        <w:t>2561</w:t>
      </w:r>
      <w:r w:rsidR="003E2CA1" w:rsidRPr="007A2ABF">
        <w:rPr>
          <w:rFonts w:ascii="Browallia New" w:hAnsi="Browallia New" w:cs="Browallia New"/>
          <w:spacing w:val="-2"/>
          <w:sz w:val="28"/>
          <w:szCs w:val="28"/>
          <w:cs/>
          <w:lang w:val="en-US"/>
        </w:rPr>
        <w:t xml:space="preserve"> </w:t>
      </w:r>
      <w:r w:rsidRPr="007A2ABF">
        <w:rPr>
          <w:rFonts w:ascii="Browallia New" w:hAnsi="Browallia New" w:cs="Browallia New"/>
          <w:spacing w:val="-2"/>
          <w:sz w:val="28"/>
          <w:szCs w:val="28"/>
          <w:cs/>
          <w:lang w:val="en-US"/>
        </w:rPr>
        <w:t>ยอดคงเหลือของลูกหนี้ตามสัญญาเช่าซื้อที่ค้างชำระ</w:t>
      </w:r>
      <w:r w:rsidR="00E20728" w:rsidRPr="007A2ABF">
        <w:rPr>
          <w:rFonts w:ascii="Browallia New" w:hAnsi="Browallia New" w:cs="Browallia New"/>
          <w:spacing w:val="-2"/>
          <w:sz w:val="28"/>
          <w:szCs w:val="28"/>
          <w:cs/>
          <w:lang w:val="en-US"/>
        </w:rPr>
        <w:t xml:space="preserve">             </w:t>
      </w:r>
      <w:r w:rsidRPr="007A2ABF">
        <w:rPr>
          <w:rFonts w:ascii="Browallia New" w:hAnsi="Browallia New" w:cs="Browallia New"/>
          <w:spacing w:val="-2"/>
          <w:sz w:val="28"/>
          <w:szCs w:val="28"/>
          <w:cs/>
          <w:lang w:val="en-US"/>
        </w:rPr>
        <w:t xml:space="preserve">เกินกว่า </w:t>
      </w:r>
      <w:r w:rsidRPr="007A2ABF">
        <w:rPr>
          <w:rFonts w:ascii="Browallia New" w:hAnsi="Browallia New" w:cs="Browallia New"/>
          <w:spacing w:val="-2"/>
          <w:sz w:val="28"/>
          <w:szCs w:val="28"/>
          <w:lang w:val="en-US"/>
        </w:rPr>
        <w:t>3</w:t>
      </w:r>
      <w:r w:rsidRPr="007A2ABF">
        <w:rPr>
          <w:rFonts w:ascii="Browallia New" w:hAnsi="Browallia New" w:cs="Browallia New"/>
          <w:spacing w:val="-2"/>
          <w:sz w:val="28"/>
          <w:szCs w:val="28"/>
          <w:cs/>
          <w:lang w:val="en-US"/>
        </w:rPr>
        <w:t xml:space="preserve"> งวด ที่บริษัทและบริษัทย่อยยังคงรับรู้รายได้เป็นจำนวนเงินประมาณ </w:t>
      </w:r>
      <w:bookmarkStart w:id="6" w:name="_Hlk8317889"/>
      <w:r w:rsidR="00921D42" w:rsidRPr="007A2ABF">
        <w:rPr>
          <w:rFonts w:ascii="Browallia New" w:hAnsi="Browallia New" w:cs="Browallia New"/>
          <w:spacing w:val="-2"/>
          <w:sz w:val="28"/>
          <w:szCs w:val="28"/>
          <w:lang w:val="en-US"/>
        </w:rPr>
        <w:t>88.99</w:t>
      </w:r>
      <w:r w:rsidR="00921D42" w:rsidRPr="00C2555B">
        <w:rPr>
          <w:rFonts w:ascii="Browallia New" w:hAnsi="Browallia New" w:cs="Browallia New"/>
          <w:spacing w:val="-2"/>
          <w:sz w:val="28"/>
          <w:szCs w:val="28"/>
          <w:lang w:val="en-US"/>
        </w:rPr>
        <w:t xml:space="preserve"> </w:t>
      </w:r>
      <w:bookmarkEnd w:id="6"/>
      <w:r w:rsidRPr="007A2ABF">
        <w:rPr>
          <w:rFonts w:ascii="Browallia New" w:hAnsi="Browallia New" w:cs="Browallia New"/>
          <w:spacing w:val="-2"/>
          <w:sz w:val="28"/>
          <w:szCs w:val="28"/>
          <w:cs/>
          <w:lang w:val="en-US"/>
        </w:rPr>
        <w:t xml:space="preserve">ล้านบาท และ </w:t>
      </w:r>
      <w:r w:rsidR="003E2CA1" w:rsidRPr="007A2ABF">
        <w:rPr>
          <w:rFonts w:ascii="Browallia New" w:hAnsi="Browallia New" w:cs="Browallia New"/>
          <w:spacing w:val="-2"/>
          <w:sz w:val="28"/>
          <w:szCs w:val="28"/>
          <w:lang w:val="en-US"/>
        </w:rPr>
        <w:t xml:space="preserve">103.67 </w:t>
      </w:r>
      <w:r w:rsidRPr="007A2ABF">
        <w:rPr>
          <w:rFonts w:ascii="Browallia New" w:hAnsi="Browallia New" w:cs="Browallia New"/>
          <w:spacing w:val="-2"/>
          <w:sz w:val="28"/>
          <w:szCs w:val="28"/>
          <w:cs/>
          <w:lang w:val="en-US"/>
        </w:rPr>
        <w:t>ล้านบาท ตามลำดับ (งบการเงินเฉพาะของบริษัท</w:t>
      </w:r>
      <w:r w:rsidRPr="007A2ABF">
        <w:rPr>
          <w:rFonts w:ascii="Browallia New" w:hAnsi="Browallia New" w:cs="Browallia New"/>
          <w:spacing w:val="-2"/>
          <w:sz w:val="28"/>
          <w:szCs w:val="28"/>
          <w:lang w:val="en-US"/>
        </w:rPr>
        <w:t xml:space="preserve"> </w:t>
      </w:r>
      <w:r w:rsidRPr="007A2ABF">
        <w:rPr>
          <w:rFonts w:ascii="Browallia New" w:hAnsi="Browallia New" w:cs="Browallia New"/>
          <w:spacing w:val="-2"/>
          <w:sz w:val="28"/>
          <w:szCs w:val="28"/>
          <w:cs/>
          <w:lang w:val="en-US"/>
        </w:rPr>
        <w:t>:</w:t>
      </w:r>
      <w:r w:rsidR="007B238D" w:rsidRPr="007A2ABF">
        <w:rPr>
          <w:rFonts w:ascii="Browallia New" w:hAnsi="Browallia New" w:cs="Browallia New"/>
          <w:spacing w:val="-2"/>
          <w:sz w:val="28"/>
          <w:szCs w:val="28"/>
          <w:cs/>
          <w:lang w:val="en-US"/>
        </w:rPr>
        <w:t xml:space="preserve"> </w:t>
      </w:r>
      <w:bookmarkStart w:id="7" w:name="_Hlk8317903"/>
      <w:r w:rsidR="00921D42" w:rsidRPr="007A2ABF">
        <w:rPr>
          <w:rFonts w:ascii="Browallia New" w:hAnsi="Browallia New" w:cs="Browallia New"/>
          <w:spacing w:val="-2"/>
          <w:sz w:val="28"/>
          <w:szCs w:val="28"/>
          <w:lang w:val="en-US"/>
        </w:rPr>
        <w:t>19.71</w:t>
      </w:r>
      <w:r w:rsidR="00921D42" w:rsidRPr="007A2ABF">
        <w:rPr>
          <w:rFonts w:ascii="Browallia New" w:hAnsi="Browallia New" w:cs="Browallia New"/>
          <w:spacing w:val="-2"/>
          <w:sz w:val="28"/>
          <w:szCs w:val="28"/>
          <w:cs/>
          <w:lang w:val="en-US"/>
        </w:rPr>
        <w:t xml:space="preserve"> </w:t>
      </w:r>
      <w:bookmarkEnd w:id="7"/>
      <w:r w:rsidRPr="007A2ABF">
        <w:rPr>
          <w:rFonts w:ascii="Browallia New" w:hAnsi="Browallia New" w:cs="Browallia New"/>
          <w:spacing w:val="-2"/>
          <w:sz w:val="28"/>
          <w:szCs w:val="28"/>
          <w:cs/>
          <w:lang w:val="en-US"/>
        </w:rPr>
        <w:t xml:space="preserve">ล้านบาท และ </w:t>
      </w:r>
      <w:r w:rsidR="003E2CA1" w:rsidRPr="007A2ABF">
        <w:rPr>
          <w:rFonts w:ascii="Browallia New" w:hAnsi="Browallia New" w:cs="Browallia New"/>
          <w:spacing w:val="-2"/>
          <w:sz w:val="28"/>
          <w:szCs w:val="28"/>
          <w:lang w:val="en-US"/>
        </w:rPr>
        <w:t>18.74</w:t>
      </w:r>
      <w:r w:rsidR="003E2CA1" w:rsidRPr="007A2ABF">
        <w:rPr>
          <w:rFonts w:ascii="Browallia New" w:hAnsi="Browallia New" w:cs="Browallia New"/>
          <w:spacing w:val="-2"/>
          <w:sz w:val="28"/>
          <w:szCs w:val="28"/>
          <w:cs/>
          <w:lang w:val="en-US"/>
        </w:rPr>
        <w:t xml:space="preserve"> </w:t>
      </w:r>
      <w:r w:rsidRPr="007A2ABF">
        <w:rPr>
          <w:rFonts w:ascii="Browallia New" w:hAnsi="Browallia New" w:cs="Browallia New"/>
          <w:spacing w:val="-2"/>
          <w:sz w:val="28"/>
          <w:szCs w:val="28"/>
          <w:cs/>
          <w:lang w:val="en-US"/>
        </w:rPr>
        <w:t xml:space="preserve">ล้านบาท ตามลำดับ) </w:t>
      </w:r>
    </w:p>
    <w:p w14:paraId="6A79EAB4" w14:textId="77777777" w:rsidR="009E7722" w:rsidRPr="00C2555B"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79FE5F24" w:rsidR="000F6D0E" w:rsidRPr="00C2555B" w:rsidRDefault="002A7C38" w:rsidP="000F6D0E">
      <w:pPr>
        <w:pStyle w:val="a3"/>
        <w:tabs>
          <w:tab w:val="clear" w:pos="1080"/>
        </w:tabs>
        <w:ind w:left="426"/>
        <w:jc w:val="thaiDistribute"/>
        <w:rPr>
          <w:rFonts w:ascii="Browallia New" w:hAnsi="Browallia New" w:cs="Browallia New"/>
          <w:spacing w:val="-4"/>
          <w:sz w:val="28"/>
          <w:szCs w:val="28"/>
          <w:cs/>
        </w:rPr>
      </w:pPr>
      <w:r w:rsidRPr="00C2555B">
        <w:rPr>
          <w:rFonts w:ascii="Browallia New" w:hAnsi="Browallia New" w:cs="Browallia New"/>
          <w:spacing w:val="-4"/>
          <w:sz w:val="28"/>
          <w:szCs w:val="28"/>
          <w:cs/>
        </w:rPr>
        <w:t>การเปลี่ยนแปลงของค่าเผื่อหนี้สงสัยจะสูญ - ลูกหนี้ตามสัญญาเช่าซื้อ</w:t>
      </w:r>
      <w:r w:rsidR="000F6D0E" w:rsidRPr="00C2555B">
        <w:rPr>
          <w:rFonts w:ascii="Browallia New" w:hAnsi="Browallia New" w:cs="Browallia New"/>
          <w:spacing w:val="-4"/>
          <w:sz w:val="28"/>
          <w:szCs w:val="28"/>
          <w:cs/>
        </w:rPr>
        <w:t xml:space="preserve">สำหรับงวดสามเดือนสิ้นสุดวันที่ </w:t>
      </w:r>
      <w:r w:rsidR="000F6D0E" w:rsidRPr="00C2555B">
        <w:rPr>
          <w:rFonts w:ascii="Browallia New" w:hAnsi="Browallia New" w:cs="Browallia New"/>
          <w:spacing w:val="-4"/>
          <w:sz w:val="28"/>
          <w:szCs w:val="28"/>
          <w:lang w:val="en-US"/>
        </w:rPr>
        <w:t>31</w:t>
      </w:r>
      <w:r w:rsidR="000F6D0E" w:rsidRPr="00C2555B">
        <w:rPr>
          <w:rFonts w:ascii="Browallia New" w:hAnsi="Browallia New" w:cs="Browallia New"/>
          <w:spacing w:val="-4"/>
          <w:sz w:val="28"/>
          <w:szCs w:val="28"/>
          <w:cs/>
        </w:rPr>
        <w:t xml:space="preserve"> มีนาคม </w:t>
      </w:r>
      <w:r w:rsidR="000F6D0E" w:rsidRPr="00C2555B">
        <w:rPr>
          <w:rFonts w:ascii="Browallia New" w:hAnsi="Browallia New" w:cs="Browallia New"/>
          <w:spacing w:val="-4"/>
          <w:sz w:val="28"/>
          <w:szCs w:val="28"/>
          <w:lang w:val="en-US"/>
        </w:rPr>
        <w:t xml:space="preserve">2562 </w:t>
      </w:r>
      <w:r w:rsidR="000F6D0E" w:rsidRPr="00C2555B">
        <w:rPr>
          <w:rFonts w:ascii="Browallia New" w:hAnsi="Browallia New" w:cs="Browallia New"/>
          <w:spacing w:val="-4"/>
          <w:sz w:val="28"/>
          <w:szCs w:val="28"/>
          <w:cs/>
        </w:rPr>
        <w:t>มีดังนี้</w:t>
      </w:r>
    </w:p>
    <w:p w14:paraId="7B2C0F08" w14:textId="77777777" w:rsidR="002A7C38" w:rsidRPr="00C2555B" w:rsidRDefault="002A7C38" w:rsidP="002A7C38">
      <w:pPr>
        <w:pStyle w:val="a3"/>
        <w:tabs>
          <w:tab w:val="clear" w:pos="1080"/>
        </w:tabs>
        <w:ind w:left="426"/>
        <w:jc w:val="thaiDistribute"/>
        <w:rPr>
          <w:rFonts w:ascii="Browallia New" w:hAnsi="Browallia New" w:cs="Browallia New"/>
          <w:spacing w:val="-4"/>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47"/>
        <w:gridCol w:w="2021"/>
        <w:gridCol w:w="284"/>
        <w:gridCol w:w="2268"/>
      </w:tblGrid>
      <w:tr w:rsidR="002A7C38" w:rsidRPr="00C2555B" w14:paraId="3EB4083E" w14:textId="77777777" w:rsidTr="00E64F16">
        <w:trPr>
          <w:trHeight w:val="289"/>
        </w:trPr>
        <w:tc>
          <w:tcPr>
            <w:tcW w:w="4110" w:type="dxa"/>
            <w:noWrap/>
            <w:vAlign w:val="bottom"/>
          </w:tcPr>
          <w:p w14:paraId="6449A79B" w14:textId="77777777" w:rsidR="002A7C38" w:rsidRPr="007A2ABF"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78AFCF54" w14:textId="77777777" w:rsidR="002A7C38" w:rsidRPr="007A2ABF"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E64F16">
        <w:trPr>
          <w:trHeight w:val="289"/>
        </w:trPr>
        <w:tc>
          <w:tcPr>
            <w:tcW w:w="4110" w:type="dxa"/>
            <w:noWrap/>
            <w:vAlign w:val="bottom"/>
          </w:tcPr>
          <w:p w14:paraId="1BAD12E2" w14:textId="77777777" w:rsidR="002A7C38" w:rsidRPr="007A2ABF"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59BA3234" w14:textId="77777777" w:rsidR="002A7C38" w:rsidRPr="007A2ABF"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7A2ABF"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E64F16">
        <w:trPr>
          <w:trHeight w:val="289"/>
        </w:trPr>
        <w:tc>
          <w:tcPr>
            <w:tcW w:w="4110" w:type="dxa"/>
            <w:noWrap/>
            <w:vAlign w:val="bottom"/>
          </w:tcPr>
          <w:p w14:paraId="56231AC4" w14:textId="77777777" w:rsidR="002A7C38" w:rsidRPr="007A2ABF" w:rsidRDefault="002A7C38" w:rsidP="00E64F16">
            <w:pPr>
              <w:spacing w:line="240" w:lineRule="auto"/>
              <w:rPr>
                <w:rFonts w:ascii="Browallia New" w:hAnsi="Browallia New" w:cs="Browallia New"/>
                <w:sz w:val="28"/>
                <w:szCs w:val="28"/>
                <w:cs/>
              </w:rPr>
            </w:pPr>
          </w:p>
        </w:tc>
        <w:tc>
          <w:tcPr>
            <w:tcW w:w="247" w:type="dxa"/>
            <w:tcBorders>
              <w:top w:val="nil"/>
              <w:bottom w:val="nil"/>
              <w:right w:val="nil"/>
            </w:tcBorders>
            <w:vAlign w:val="bottom"/>
          </w:tcPr>
          <w:p w14:paraId="1BC6A859" w14:textId="77777777" w:rsidR="002A7C38" w:rsidRPr="007A2ABF"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7A2ABF"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C320BC">
        <w:trPr>
          <w:trHeight w:val="289"/>
        </w:trPr>
        <w:tc>
          <w:tcPr>
            <w:tcW w:w="4110" w:type="dxa"/>
            <w:noWrap/>
            <w:vAlign w:val="bottom"/>
          </w:tcPr>
          <w:p w14:paraId="57FCF98E" w14:textId="0FF23BAB" w:rsidR="000F6D0E" w:rsidRPr="00C2555B" w:rsidRDefault="000F6D0E" w:rsidP="000F6D0E">
            <w:pPr>
              <w:spacing w:line="240" w:lineRule="auto"/>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2562</w:t>
            </w:r>
          </w:p>
        </w:tc>
        <w:tc>
          <w:tcPr>
            <w:tcW w:w="247" w:type="dxa"/>
            <w:tcBorders>
              <w:top w:val="nil"/>
              <w:bottom w:val="nil"/>
              <w:right w:val="nil"/>
            </w:tcBorders>
            <w:vAlign w:val="bottom"/>
          </w:tcPr>
          <w:p w14:paraId="1EFEA6C3" w14:textId="77777777" w:rsidR="000F6D0E" w:rsidRPr="007A2ABF" w:rsidRDefault="000F6D0E" w:rsidP="000F6D0E">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nil"/>
            </w:tcBorders>
            <w:vAlign w:val="bottom"/>
          </w:tcPr>
          <w:p w14:paraId="2A504914" w14:textId="5AE7C66B" w:rsidR="000F6D0E" w:rsidRPr="00C2555B" w:rsidRDefault="000F6D0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7A2ABF">
              <w:rPr>
                <w:rFonts w:ascii="Browallia New" w:hAnsi="Browallia New" w:cs="Browallia New"/>
                <w:noProof/>
                <w:sz w:val="28"/>
                <w:szCs w:val="28"/>
              </w:rPr>
              <w:fldChar w:fldCharType="begin"/>
            </w:r>
            <w:r w:rsidRPr="00C2555B">
              <w:rPr>
                <w:rFonts w:ascii="Browallia New" w:hAnsi="Browallia New" w:cs="Browallia New"/>
                <w:noProof/>
                <w:sz w:val="28"/>
                <w:szCs w:val="28"/>
              </w:rPr>
              <w:instrText xml:space="preserve"> =SUM(ABOVE) </w:instrText>
            </w:r>
            <w:r w:rsidRPr="007A2ABF">
              <w:rPr>
                <w:rFonts w:ascii="Browallia New" w:hAnsi="Browallia New" w:cs="Browallia New"/>
                <w:noProof/>
                <w:sz w:val="28"/>
                <w:szCs w:val="28"/>
              </w:rPr>
              <w:fldChar w:fldCharType="separate"/>
            </w:r>
            <w:r w:rsidRPr="00C2555B">
              <w:rPr>
                <w:rFonts w:ascii="Browallia New" w:hAnsi="Browallia New" w:cs="Browallia New"/>
                <w:noProof/>
                <w:sz w:val="28"/>
                <w:szCs w:val="28"/>
              </w:rPr>
              <w:t>199,247</w:t>
            </w:r>
            <w:r w:rsidRPr="007A2ABF">
              <w:rPr>
                <w:rFonts w:ascii="Browallia New" w:hAnsi="Browallia New" w:cs="Browallia New"/>
                <w:noProof/>
                <w:sz w:val="28"/>
                <w:szCs w:val="28"/>
              </w:rPr>
              <w:fldChar w:fldCharType="end"/>
            </w:r>
          </w:p>
        </w:tc>
        <w:tc>
          <w:tcPr>
            <w:tcW w:w="284" w:type="dxa"/>
            <w:tcBorders>
              <w:top w:val="nil"/>
              <w:left w:val="nil"/>
              <w:bottom w:val="nil"/>
            </w:tcBorders>
          </w:tcPr>
          <w:p w14:paraId="65104D9E" w14:textId="77777777" w:rsidR="000F6D0E" w:rsidRPr="007A2ABF"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08B3D2A9" w:rsidR="000F6D0E" w:rsidRPr="00C2555B" w:rsidRDefault="000F6D0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43,575</w:t>
            </w:r>
            <w:r w:rsidRPr="007A2ABF">
              <w:rPr>
                <w:rFonts w:ascii="Browallia New" w:hAnsi="Browallia New" w:cs="Browallia New"/>
                <w:sz w:val="28"/>
                <w:szCs w:val="28"/>
              </w:rPr>
              <w:fldChar w:fldCharType="end"/>
            </w:r>
          </w:p>
        </w:tc>
      </w:tr>
      <w:tr w:rsidR="00CC17FF" w:rsidRPr="00C2555B" w14:paraId="594A3FE2" w14:textId="77777777" w:rsidTr="007A2ABF">
        <w:trPr>
          <w:trHeight w:val="289"/>
        </w:trPr>
        <w:tc>
          <w:tcPr>
            <w:tcW w:w="4110" w:type="dxa"/>
            <w:noWrap/>
            <w:vAlign w:val="bottom"/>
          </w:tcPr>
          <w:p w14:paraId="17B03D86" w14:textId="77777777" w:rsidR="00CC17FF" w:rsidRPr="00C2555B" w:rsidRDefault="00CC17FF" w:rsidP="00CC17FF">
            <w:pPr>
              <w:tabs>
                <w:tab w:val="clear" w:pos="6549"/>
                <w:tab w:val="left" w:pos="6696"/>
              </w:tabs>
              <w:spacing w:line="240" w:lineRule="auto"/>
              <w:rPr>
                <w:rFonts w:ascii="Browallia New" w:hAnsi="Browallia New" w:cs="Browallia New"/>
                <w:sz w:val="28"/>
                <w:szCs w:val="28"/>
              </w:rPr>
            </w:pPr>
            <w:r w:rsidRPr="00C2555B">
              <w:rPr>
                <w:rFonts w:ascii="Browallia New" w:hAnsi="Browallia New" w:cs="Browallia New"/>
                <w:sz w:val="28"/>
                <w:szCs w:val="28"/>
                <w:cs/>
              </w:rPr>
              <w:t>ตั้งค่าเผื่อเพิ่มในระหว่างงวด</w:t>
            </w:r>
          </w:p>
        </w:tc>
        <w:tc>
          <w:tcPr>
            <w:tcW w:w="247" w:type="dxa"/>
            <w:tcBorders>
              <w:bottom w:val="nil"/>
              <w:right w:val="nil"/>
            </w:tcBorders>
            <w:vAlign w:val="bottom"/>
          </w:tcPr>
          <w:p w14:paraId="5F34EA8F" w14:textId="77777777" w:rsidR="00CC17FF" w:rsidRPr="007A2ABF" w:rsidRDefault="00CC17FF" w:rsidP="00CC17FF">
            <w:pPr>
              <w:spacing w:line="240" w:lineRule="auto"/>
              <w:ind w:right="758"/>
              <w:jc w:val="right"/>
              <w:rPr>
                <w:rFonts w:ascii="Browallia New" w:hAnsi="Browallia New" w:cs="Browallia New"/>
                <w:sz w:val="28"/>
                <w:szCs w:val="28"/>
              </w:rPr>
            </w:pPr>
          </w:p>
        </w:tc>
        <w:tc>
          <w:tcPr>
            <w:tcW w:w="2021" w:type="dxa"/>
            <w:tcBorders>
              <w:top w:val="nil"/>
              <w:left w:val="nil"/>
            </w:tcBorders>
          </w:tcPr>
          <w:p w14:paraId="0C176896" w14:textId="5D8AFF5E"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rPr>
            </w:pPr>
            <w:r w:rsidRPr="007A2ABF">
              <w:rPr>
                <w:rFonts w:ascii="Browallia New" w:hAnsi="Browallia New" w:cs="Browallia New"/>
                <w:noProof/>
                <w:sz w:val="28"/>
                <w:szCs w:val="28"/>
              </w:rPr>
              <w:t>1</w:t>
            </w:r>
            <w:r w:rsidR="00E27993" w:rsidRPr="00C2555B">
              <w:rPr>
                <w:rFonts w:ascii="Browallia New" w:hAnsi="Browallia New" w:cs="Browallia New"/>
                <w:noProof/>
                <w:sz w:val="28"/>
                <w:szCs w:val="28"/>
              </w:rPr>
              <w:t>9</w:t>
            </w:r>
            <w:r w:rsidRPr="007A2ABF">
              <w:rPr>
                <w:rFonts w:ascii="Browallia New" w:hAnsi="Browallia New" w:cs="Browallia New"/>
                <w:noProof/>
                <w:sz w:val="28"/>
                <w:szCs w:val="28"/>
              </w:rPr>
              <w:t>,200</w:t>
            </w:r>
          </w:p>
        </w:tc>
        <w:tc>
          <w:tcPr>
            <w:tcW w:w="284" w:type="dxa"/>
            <w:tcBorders>
              <w:top w:val="nil"/>
              <w:left w:val="nil"/>
            </w:tcBorders>
          </w:tcPr>
          <w:p w14:paraId="791406E6" w14:textId="77777777" w:rsidR="00CC17FF" w:rsidRPr="00C2555B" w:rsidRDefault="00CC17FF" w:rsidP="00CC17FF">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405EE1FF"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1,023</w:t>
            </w:r>
          </w:p>
        </w:tc>
      </w:tr>
      <w:tr w:rsidR="00CC17FF" w:rsidRPr="00C2555B" w14:paraId="785C93B3" w14:textId="77777777" w:rsidTr="007A2ABF">
        <w:trPr>
          <w:trHeight w:val="289"/>
        </w:trPr>
        <w:tc>
          <w:tcPr>
            <w:tcW w:w="4110" w:type="dxa"/>
            <w:noWrap/>
            <w:vAlign w:val="bottom"/>
          </w:tcPr>
          <w:p w14:paraId="10819746" w14:textId="77777777" w:rsidR="00CC17FF" w:rsidRPr="00C2555B" w:rsidRDefault="00CC17FF" w:rsidP="00CC17FF">
            <w:pPr>
              <w:spacing w:line="240" w:lineRule="auto"/>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47" w:type="dxa"/>
            <w:tcBorders>
              <w:bottom w:val="nil"/>
              <w:right w:val="nil"/>
            </w:tcBorders>
            <w:vAlign w:val="bottom"/>
          </w:tcPr>
          <w:p w14:paraId="5695078F" w14:textId="77777777" w:rsidR="00CC17FF" w:rsidRPr="007A2ABF" w:rsidRDefault="00CC17FF" w:rsidP="00CC17FF">
            <w:pPr>
              <w:spacing w:line="240" w:lineRule="auto"/>
              <w:ind w:right="758"/>
              <w:jc w:val="right"/>
              <w:rPr>
                <w:rFonts w:ascii="Browallia New" w:hAnsi="Browallia New" w:cs="Browallia New"/>
                <w:sz w:val="28"/>
                <w:szCs w:val="28"/>
              </w:rPr>
            </w:pPr>
          </w:p>
        </w:tc>
        <w:tc>
          <w:tcPr>
            <w:tcW w:w="2021" w:type="dxa"/>
            <w:tcBorders>
              <w:left w:val="nil"/>
            </w:tcBorders>
          </w:tcPr>
          <w:p w14:paraId="2E4FDC75" w14:textId="693C34B5"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rPr>
            </w:pPr>
            <w:r w:rsidRPr="007A2ABF">
              <w:rPr>
                <w:rFonts w:ascii="Browallia New" w:hAnsi="Browallia New" w:cs="Browallia New"/>
                <w:noProof/>
                <w:sz w:val="28"/>
                <w:szCs w:val="28"/>
              </w:rPr>
              <w:t>(11,131)</w:t>
            </w:r>
          </w:p>
        </w:tc>
        <w:tc>
          <w:tcPr>
            <w:tcW w:w="284" w:type="dxa"/>
            <w:tcBorders>
              <w:left w:val="nil"/>
              <w:bottom w:val="nil"/>
            </w:tcBorders>
          </w:tcPr>
          <w:p w14:paraId="48C9305F" w14:textId="77777777" w:rsidR="00CC17FF" w:rsidRPr="00C2555B" w:rsidRDefault="00CC17FF" w:rsidP="00CC17FF">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ind w:right="50"/>
              <w:jc w:val="center"/>
              <w:rPr>
                <w:rFonts w:ascii="Browallia New" w:hAnsi="Browallia New" w:cs="Browallia New"/>
                <w:sz w:val="28"/>
                <w:szCs w:val="28"/>
              </w:rPr>
            </w:pPr>
          </w:p>
        </w:tc>
        <w:tc>
          <w:tcPr>
            <w:tcW w:w="2268" w:type="dxa"/>
            <w:tcBorders>
              <w:left w:val="nil"/>
            </w:tcBorders>
            <w:vAlign w:val="bottom"/>
          </w:tcPr>
          <w:p w14:paraId="69518B5E" w14:textId="03BC349F"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(15)</w:t>
            </w:r>
          </w:p>
        </w:tc>
      </w:tr>
      <w:tr w:rsidR="00CC17FF" w:rsidRPr="00C2555B" w14:paraId="62303AA3" w14:textId="77777777" w:rsidTr="007A2ABF">
        <w:trPr>
          <w:trHeight w:val="289"/>
        </w:trPr>
        <w:tc>
          <w:tcPr>
            <w:tcW w:w="4110" w:type="dxa"/>
            <w:tcBorders>
              <w:bottom w:val="nil"/>
            </w:tcBorders>
            <w:noWrap/>
            <w:vAlign w:val="bottom"/>
          </w:tcPr>
          <w:p w14:paraId="129B3237" w14:textId="45B03A55" w:rsidR="00CC17FF" w:rsidRPr="00C2555B" w:rsidRDefault="00CC17FF" w:rsidP="00CC17FF">
            <w:pPr>
              <w:spacing w:line="240" w:lineRule="auto"/>
              <w:rPr>
                <w:rFonts w:ascii="Browallia New" w:hAnsi="Browallia New" w:cs="Browallia New"/>
                <w:sz w:val="28"/>
                <w:szCs w:val="28"/>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pacing w:val="-4"/>
                <w:sz w:val="28"/>
                <w:szCs w:val="28"/>
              </w:rPr>
              <w:t>31</w:t>
            </w:r>
            <w:r w:rsidRPr="00C2555B">
              <w:rPr>
                <w:rFonts w:ascii="Browallia New" w:hAnsi="Browallia New" w:cs="Browallia New"/>
                <w:spacing w:val="-4"/>
                <w:sz w:val="28"/>
                <w:szCs w:val="28"/>
                <w:cs/>
              </w:rPr>
              <w:t xml:space="preserve"> มีนาคม </w:t>
            </w:r>
            <w:r w:rsidRPr="00C2555B">
              <w:rPr>
                <w:rFonts w:ascii="Browallia New" w:hAnsi="Browallia New" w:cs="Browallia New"/>
                <w:spacing w:val="-4"/>
                <w:sz w:val="28"/>
                <w:szCs w:val="28"/>
              </w:rPr>
              <w:t>2562</w:t>
            </w:r>
          </w:p>
        </w:tc>
        <w:tc>
          <w:tcPr>
            <w:tcW w:w="247" w:type="dxa"/>
            <w:tcBorders>
              <w:top w:val="nil"/>
              <w:bottom w:val="nil"/>
              <w:right w:val="nil"/>
            </w:tcBorders>
            <w:vAlign w:val="bottom"/>
          </w:tcPr>
          <w:p w14:paraId="66E228F1" w14:textId="77777777" w:rsidR="00CC17FF" w:rsidRPr="007A2ABF" w:rsidRDefault="00CC17FF" w:rsidP="00CC17FF">
            <w:pPr>
              <w:tabs>
                <w:tab w:val="clear" w:pos="1644"/>
              </w:tabs>
              <w:spacing w:line="240" w:lineRule="auto"/>
              <w:ind w:right="38"/>
              <w:jc w:val="right"/>
              <w:rPr>
                <w:rFonts w:ascii="Browallia New" w:hAnsi="Browallia New" w:cs="Browallia New"/>
                <w:sz w:val="28"/>
                <w:szCs w:val="28"/>
                <w:cs/>
              </w:rPr>
            </w:pPr>
          </w:p>
        </w:tc>
        <w:tc>
          <w:tcPr>
            <w:tcW w:w="2021" w:type="dxa"/>
            <w:tcBorders>
              <w:top w:val="single" w:sz="4" w:space="0" w:color="auto"/>
              <w:left w:val="nil"/>
              <w:bottom w:val="single" w:sz="12" w:space="0" w:color="auto"/>
            </w:tcBorders>
          </w:tcPr>
          <w:p w14:paraId="0D4991E7" w14:textId="3873B17C" w:rsidR="00CC17FF" w:rsidRPr="00C2555B" w:rsidRDefault="00CC17FF"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rPr>
            </w:pPr>
            <w:r w:rsidRPr="007A2ABF">
              <w:rPr>
                <w:rFonts w:ascii="Browallia New" w:hAnsi="Browallia New" w:cs="Browallia New"/>
                <w:noProof/>
                <w:sz w:val="28"/>
                <w:szCs w:val="28"/>
              </w:rPr>
              <w:t>20</w:t>
            </w:r>
            <w:r w:rsidR="00E27993" w:rsidRPr="00C2555B">
              <w:rPr>
                <w:rFonts w:ascii="Browallia New" w:hAnsi="Browallia New" w:cs="Browallia New"/>
                <w:noProof/>
                <w:sz w:val="28"/>
                <w:szCs w:val="28"/>
              </w:rPr>
              <w:t>7</w:t>
            </w:r>
            <w:r w:rsidRPr="007A2ABF">
              <w:rPr>
                <w:rFonts w:ascii="Browallia New" w:hAnsi="Browallia New" w:cs="Browallia New"/>
                <w:noProof/>
                <w:sz w:val="28"/>
                <w:szCs w:val="28"/>
              </w:rPr>
              <w:t>,316</w:t>
            </w:r>
          </w:p>
        </w:tc>
        <w:tc>
          <w:tcPr>
            <w:tcW w:w="284" w:type="dxa"/>
            <w:tcBorders>
              <w:top w:val="nil"/>
              <w:left w:val="nil"/>
              <w:bottom w:val="nil"/>
            </w:tcBorders>
          </w:tcPr>
          <w:p w14:paraId="5A6EF10E" w14:textId="77777777" w:rsidR="00CC17FF" w:rsidRPr="00C2555B" w:rsidRDefault="00CC17FF" w:rsidP="00CC17FF">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663B6817" w:rsidR="00CC17FF" w:rsidRPr="00C2555B" w:rsidRDefault="00CC17FF" w:rsidP="00CC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44,583</w:t>
            </w:r>
          </w:p>
        </w:tc>
      </w:tr>
    </w:tbl>
    <w:p w14:paraId="6B030217" w14:textId="623FF580" w:rsidR="00996BD0" w:rsidRPr="00C2555B" w:rsidRDefault="0099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0ECBB07"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C2555B">
        <w:rPr>
          <w:rFonts w:ascii="Browallia New" w:hAnsi="Browallia New" w:cs="Browallia New"/>
          <w:b/>
          <w:bCs/>
          <w:sz w:val="28"/>
          <w:szCs w:val="28"/>
          <w:cs/>
          <w:lang w:val="en-GB"/>
        </w:rPr>
        <w:br w:type="page"/>
      </w:r>
    </w:p>
    <w:p w14:paraId="613C5AF5" w14:textId="4F934C8E" w:rsidR="00EA5F59" w:rsidRPr="00C2555B" w:rsidRDefault="006971B8" w:rsidP="00EA5F5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รายการบัญชีกับ</w:t>
      </w:r>
      <w:r w:rsidR="00EA5F59" w:rsidRPr="00C2555B">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16E94779"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C2555B" w14:paraId="6A36B392" w14:textId="77777777" w:rsidTr="0065604F">
        <w:trPr>
          <w:cantSplit/>
          <w:tblHeader/>
        </w:trPr>
        <w:tc>
          <w:tcPr>
            <w:tcW w:w="3685" w:type="dxa"/>
            <w:tcBorders>
              <w:bottom w:val="single" w:sz="4" w:space="0" w:color="auto"/>
            </w:tcBorders>
          </w:tcPr>
          <w:p w14:paraId="7CE1B62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C2555B">
              <w:rPr>
                <w:rFonts w:ascii="Browallia New" w:hAnsi="Browallia New" w:cs="Browallia New"/>
                <w:sz w:val="28"/>
                <w:szCs w:val="28"/>
                <w:cs/>
              </w:rPr>
              <w:t>รายการ</w:t>
            </w:r>
          </w:p>
        </w:tc>
        <w:tc>
          <w:tcPr>
            <w:tcW w:w="236" w:type="dxa"/>
            <w:tcBorders>
              <w:bottom w:val="nil"/>
            </w:tcBorders>
          </w:tcPr>
          <w:p w14:paraId="7A1601E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C2555B">
              <w:rPr>
                <w:rFonts w:ascii="Browallia New" w:hAnsi="Browallia New" w:cs="Browallia New"/>
                <w:sz w:val="28"/>
                <w:szCs w:val="28"/>
                <w:cs/>
              </w:rPr>
              <w:t>นโยบายการกำหนดราคา</w:t>
            </w:r>
          </w:p>
        </w:tc>
      </w:tr>
      <w:tr w:rsidR="006971B8" w:rsidRPr="00C2555B" w14:paraId="7D02F9BB" w14:textId="77777777" w:rsidTr="0065604F">
        <w:trPr>
          <w:cantSplit/>
          <w:trHeight w:val="179"/>
          <w:tblHeader/>
        </w:trPr>
        <w:tc>
          <w:tcPr>
            <w:tcW w:w="3685" w:type="dxa"/>
            <w:tcBorders>
              <w:top w:val="nil"/>
              <w:bottom w:val="nil"/>
            </w:tcBorders>
            <w:vAlign w:val="bottom"/>
          </w:tcPr>
          <w:p w14:paraId="4F93CC71"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6F42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cs/>
              </w:rPr>
            </w:pPr>
          </w:p>
        </w:tc>
        <w:tc>
          <w:tcPr>
            <w:tcW w:w="5009" w:type="dxa"/>
            <w:tcBorders>
              <w:top w:val="nil"/>
              <w:bottom w:val="nil"/>
            </w:tcBorders>
          </w:tcPr>
          <w:p w14:paraId="2FA2361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cs/>
              </w:rPr>
            </w:pPr>
          </w:p>
        </w:tc>
      </w:tr>
      <w:tr w:rsidR="006971B8" w:rsidRPr="00C2555B" w14:paraId="34D72469" w14:textId="77777777" w:rsidTr="0065604F">
        <w:trPr>
          <w:cantSplit/>
        </w:trPr>
        <w:tc>
          <w:tcPr>
            <w:tcW w:w="3685" w:type="dxa"/>
            <w:tcBorders>
              <w:top w:val="nil"/>
              <w:bottom w:val="nil"/>
            </w:tcBorders>
            <w:vAlign w:val="bottom"/>
          </w:tcPr>
          <w:p w14:paraId="76337D2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C2555B">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C2555B" w14:paraId="44E0146B" w14:textId="77777777" w:rsidTr="0065604F">
        <w:trPr>
          <w:cantSplit/>
        </w:trPr>
        <w:tc>
          <w:tcPr>
            <w:tcW w:w="3685" w:type="dxa"/>
            <w:tcBorders>
              <w:top w:val="nil"/>
            </w:tcBorders>
            <w:vAlign w:val="bottom"/>
          </w:tcPr>
          <w:p w14:paraId="3C9CAC88" w14:textId="77777777" w:rsidR="006971B8" w:rsidRPr="00C2555B" w:rsidRDefault="006971B8" w:rsidP="001B4041">
            <w:pPr>
              <w:tabs>
                <w:tab w:val="clear" w:pos="227"/>
              </w:tabs>
              <w:spacing w:line="240" w:lineRule="auto"/>
              <w:ind w:left="175"/>
              <w:rPr>
                <w:rFonts w:ascii="Browallia New" w:hAnsi="Browallia New" w:cs="Browallia New"/>
                <w:sz w:val="28"/>
                <w:szCs w:val="28"/>
              </w:rPr>
            </w:pPr>
            <w:r w:rsidRPr="00C2555B">
              <w:rPr>
                <w:rFonts w:ascii="Browallia New" w:hAnsi="Browallia New" w:cs="Browallia New"/>
                <w:sz w:val="28"/>
                <w:szCs w:val="28"/>
                <w:cs/>
              </w:rPr>
              <w:t>ดอกเบี้ยรับ</w:t>
            </w:r>
          </w:p>
        </w:tc>
        <w:tc>
          <w:tcPr>
            <w:tcW w:w="236" w:type="dxa"/>
            <w:tcBorders>
              <w:top w:val="nil"/>
            </w:tcBorders>
          </w:tcPr>
          <w:p w14:paraId="6193B5D2" w14:textId="77777777" w:rsidR="006971B8" w:rsidRPr="00C2555B"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3FD7344D" w:rsidR="006971B8" w:rsidRPr="00C2555B" w:rsidRDefault="006971B8" w:rsidP="001B4041">
            <w:pPr>
              <w:spacing w:line="240" w:lineRule="auto"/>
              <w:ind w:left="175" w:right="-109" w:hanging="175"/>
              <w:rPr>
                <w:rFonts w:ascii="Browallia New" w:hAnsi="Browallia New" w:cs="Browallia New"/>
                <w:sz w:val="28"/>
                <w:szCs w:val="28"/>
              </w:rPr>
            </w:pPr>
            <w:r w:rsidRPr="00C2555B">
              <w:rPr>
                <w:rFonts w:ascii="Browallia New" w:hAnsi="Browallia New" w:cs="Browallia New"/>
                <w:sz w:val="28"/>
                <w:szCs w:val="28"/>
                <w:cs/>
              </w:rPr>
              <w:t xml:space="preserve">อัตราร้อยละ </w:t>
            </w:r>
            <w:r w:rsidR="00B273E2" w:rsidRPr="00C2555B">
              <w:rPr>
                <w:rFonts w:ascii="Browallia New" w:hAnsi="Browallia New" w:cs="Browallia New"/>
                <w:spacing w:val="-2"/>
                <w:sz w:val="28"/>
                <w:szCs w:val="28"/>
                <w:lang w:val="en-GB"/>
              </w:rPr>
              <w:t>5.75</w:t>
            </w:r>
            <w:r w:rsidR="00605E3F" w:rsidRPr="00C2555B">
              <w:rPr>
                <w:rFonts w:ascii="Browallia New" w:hAnsi="Browallia New" w:cs="Browallia New"/>
                <w:spacing w:val="-2"/>
                <w:sz w:val="28"/>
                <w:szCs w:val="28"/>
                <w:lang w:val="en-GB"/>
              </w:rPr>
              <w:t xml:space="preserve"> – 12.00</w:t>
            </w:r>
            <w:r w:rsidR="00242A56" w:rsidRPr="00C2555B">
              <w:rPr>
                <w:rFonts w:ascii="Browallia New" w:hAnsi="Browallia New" w:cs="Browallia New"/>
                <w:spacing w:val="-2"/>
                <w:sz w:val="28"/>
                <w:szCs w:val="28"/>
                <w:lang w:val="en-GB"/>
              </w:rPr>
              <w:t xml:space="preserve"> </w:t>
            </w:r>
            <w:r w:rsidRPr="00C2555B">
              <w:rPr>
                <w:rFonts w:ascii="Browallia New" w:hAnsi="Browallia New" w:cs="Browallia New"/>
                <w:sz w:val="28"/>
                <w:szCs w:val="28"/>
                <w:cs/>
              </w:rPr>
              <w:t>ต่อปี</w:t>
            </w:r>
          </w:p>
        </w:tc>
      </w:tr>
      <w:tr w:rsidR="00AE5651" w:rsidRPr="00C2555B" w14:paraId="0B6FB19D" w14:textId="77777777" w:rsidTr="0065604F">
        <w:trPr>
          <w:cantSplit/>
        </w:trPr>
        <w:tc>
          <w:tcPr>
            <w:tcW w:w="3685" w:type="dxa"/>
            <w:tcBorders>
              <w:top w:val="nil"/>
            </w:tcBorders>
            <w:vAlign w:val="bottom"/>
          </w:tcPr>
          <w:p w14:paraId="12E81B22" w14:textId="5E1347FA" w:rsidR="00AE5651" w:rsidRPr="00C2555B" w:rsidRDefault="00AE5651" w:rsidP="001B404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C2555B" w:rsidRDefault="00AE5651"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E53444A" w14:textId="405D14E0" w:rsidR="00AE5651" w:rsidRPr="00C2555B" w:rsidRDefault="00AE5651" w:rsidP="001B404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ตามรายงานประชุม</w:t>
            </w:r>
          </w:p>
        </w:tc>
      </w:tr>
      <w:tr w:rsidR="006971B8" w:rsidRPr="00C2555B" w14:paraId="03EC7ADF" w14:textId="77777777" w:rsidTr="0065604F">
        <w:trPr>
          <w:cantSplit/>
        </w:trPr>
        <w:tc>
          <w:tcPr>
            <w:tcW w:w="3685" w:type="dxa"/>
            <w:tcBorders>
              <w:bottom w:val="nil"/>
            </w:tcBorders>
            <w:vAlign w:val="bottom"/>
          </w:tcPr>
          <w:p w14:paraId="637C1420" w14:textId="77777777" w:rsidR="006971B8" w:rsidRPr="00C2555B" w:rsidRDefault="006971B8" w:rsidP="001B404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2555B"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C2555B" w:rsidRDefault="006971B8" w:rsidP="001B404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ราคาตามสัญญา</w:t>
            </w:r>
          </w:p>
        </w:tc>
      </w:tr>
      <w:tr w:rsidR="006971B8" w:rsidRPr="00C2555B" w14:paraId="1CE1FF69" w14:textId="77777777" w:rsidTr="0065604F">
        <w:trPr>
          <w:cantSplit/>
        </w:trPr>
        <w:tc>
          <w:tcPr>
            <w:tcW w:w="3685" w:type="dxa"/>
            <w:vAlign w:val="bottom"/>
          </w:tcPr>
          <w:p w14:paraId="22327FC6" w14:textId="77777777" w:rsidR="006971B8" w:rsidRPr="00C2555B" w:rsidRDefault="006971B8" w:rsidP="001B4041">
            <w:pPr>
              <w:tabs>
                <w:tab w:val="clear" w:pos="227"/>
              </w:tabs>
              <w:spacing w:line="240" w:lineRule="auto"/>
              <w:ind w:left="175"/>
              <w:rPr>
                <w:rFonts w:ascii="Browallia New" w:hAnsi="Browallia New" w:cs="Browallia New"/>
                <w:sz w:val="28"/>
                <w:szCs w:val="28"/>
                <w:lang w:val="en-GB"/>
              </w:rPr>
            </w:pPr>
            <w:r w:rsidRPr="00C2555B">
              <w:rPr>
                <w:rFonts w:ascii="Browallia New" w:hAnsi="Browallia New" w:cs="Browallia New"/>
                <w:sz w:val="28"/>
                <w:szCs w:val="28"/>
                <w:cs/>
              </w:rPr>
              <w:t>ต้นทุนทางการเงิน</w:t>
            </w:r>
          </w:p>
        </w:tc>
        <w:tc>
          <w:tcPr>
            <w:tcW w:w="236" w:type="dxa"/>
          </w:tcPr>
          <w:p w14:paraId="065CA2B4" w14:textId="77777777" w:rsidR="006971B8" w:rsidRPr="00C2555B"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71FEA5A8" w:rsidR="006971B8" w:rsidRPr="00C2555B" w:rsidRDefault="006971B8" w:rsidP="004D3115">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 xml:space="preserve">อัตราร้อยละ </w:t>
            </w:r>
            <w:r w:rsidR="00FA381A" w:rsidRPr="007A2ABF">
              <w:rPr>
                <w:rFonts w:ascii="Browallia New" w:hAnsi="Browallia New" w:cs="Browallia New"/>
                <w:sz w:val="28"/>
                <w:szCs w:val="28"/>
                <w:lang w:val="en-GB"/>
              </w:rPr>
              <w:t>5.</w:t>
            </w:r>
            <w:r w:rsidR="00223953" w:rsidRPr="007A2ABF">
              <w:rPr>
                <w:rFonts w:ascii="Browallia New" w:hAnsi="Browallia New" w:cs="Browallia New"/>
                <w:sz w:val="28"/>
                <w:szCs w:val="28"/>
                <w:lang w:val="en-GB"/>
              </w:rPr>
              <w:t>75</w:t>
            </w:r>
            <w:r w:rsidR="00FA381A"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ต่อปี</w:t>
            </w:r>
          </w:p>
        </w:tc>
      </w:tr>
      <w:tr w:rsidR="00AE5651" w:rsidRPr="00C2555B" w14:paraId="396BF996" w14:textId="77777777" w:rsidTr="007A2ABF">
        <w:trPr>
          <w:cantSplit/>
        </w:trPr>
        <w:tc>
          <w:tcPr>
            <w:tcW w:w="3685" w:type="dxa"/>
          </w:tcPr>
          <w:p w14:paraId="2EE52A1E" w14:textId="69F36259"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รายได้ค่าเช่า</w:t>
            </w:r>
          </w:p>
        </w:tc>
        <w:tc>
          <w:tcPr>
            <w:tcW w:w="236" w:type="dxa"/>
          </w:tcPr>
          <w:p w14:paraId="288D828A"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57D5A01A" w14:textId="1CAB1EFB" w:rsidR="00AE5651" w:rsidRPr="00C2555B" w:rsidRDefault="00AE5651" w:rsidP="00AE5651">
            <w:pPr>
              <w:spacing w:line="240" w:lineRule="auto"/>
              <w:ind w:left="175" w:right="-109" w:hanging="175"/>
              <w:rPr>
                <w:rFonts w:ascii="Browallia New" w:hAnsi="Browallia New" w:cs="Browallia New"/>
                <w:sz w:val="28"/>
                <w:szCs w:val="28"/>
              </w:rPr>
            </w:pPr>
            <w:r w:rsidRPr="00C2555B">
              <w:rPr>
                <w:rFonts w:ascii="Browallia New" w:hAnsi="Browallia New" w:cs="Browallia New"/>
                <w:sz w:val="28"/>
                <w:szCs w:val="28"/>
                <w:cs/>
              </w:rPr>
              <w:t>ราคาตามสัญญา</w:t>
            </w:r>
          </w:p>
        </w:tc>
      </w:tr>
      <w:tr w:rsidR="00AE5651" w:rsidRPr="00C2555B" w14:paraId="2133D4B7" w14:textId="77777777" w:rsidTr="007A2ABF">
        <w:trPr>
          <w:cantSplit/>
        </w:trPr>
        <w:tc>
          <w:tcPr>
            <w:tcW w:w="3685" w:type="dxa"/>
          </w:tcPr>
          <w:p w14:paraId="4E12030C" w14:textId="3910F315"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รายได้ขายสินค้า</w:t>
            </w:r>
          </w:p>
        </w:tc>
        <w:tc>
          <w:tcPr>
            <w:tcW w:w="236" w:type="dxa"/>
          </w:tcPr>
          <w:p w14:paraId="240BB93B"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70CDC60D" w14:textId="3F64FC93"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lang w:val="en-GB"/>
              </w:rPr>
              <w:t>ตามราคาที่ตกลงกัน</w:t>
            </w:r>
          </w:p>
        </w:tc>
      </w:tr>
      <w:tr w:rsidR="00AE5651" w:rsidRPr="00C2555B" w14:paraId="76893C50" w14:textId="77777777" w:rsidTr="00337425">
        <w:trPr>
          <w:cantSplit/>
        </w:trPr>
        <w:tc>
          <w:tcPr>
            <w:tcW w:w="3685" w:type="dxa"/>
          </w:tcPr>
          <w:p w14:paraId="15E2EA08" w14:textId="217F4E46"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รายได้อื่น</w:t>
            </w:r>
          </w:p>
        </w:tc>
        <w:tc>
          <w:tcPr>
            <w:tcW w:w="236" w:type="dxa"/>
          </w:tcPr>
          <w:p w14:paraId="3D390215"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4F11BCEA" w14:textId="203A5C89"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lang w:val="en-GB"/>
              </w:rPr>
              <w:t>ตามราคาที่ตกลงกัน</w:t>
            </w:r>
          </w:p>
        </w:tc>
      </w:tr>
      <w:tr w:rsidR="00AE5651" w:rsidRPr="00C2555B" w14:paraId="2FAD88F8" w14:textId="77777777" w:rsidTr="007A2ABF">
        <w:trPr>
          <w:cantSplit/>
        </w:trPr>
        <w:tc>
          <w:tcPr>
            <w:tcW w:w="3685" w:type="dxa"/>
          </w:tcPr>
          <w:p w14:paraId="3573EBE0" w14:textId="2BEA9B96"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6"/>
                <w:szCs w:val="26"/>
                <w:cs/>
              </w:rPr>
              <w:t>ค่าใช้จ่ายอื่น</w:t>
            </w:r>
          </w:p>
        </w:tc>
        <w:tc>
          <w:tcPr>
            <w:tcW w:w="236" w:type="dxa"/>
          </w:tcPr>
          <w:p w14:paraId="3B2CCFC2"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vAlign w:val="bottom"/>
          </w:tcPr>
          <w:p w14:paraId="412B2815" w14:textId="65F0858D"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lang w:val="en-GB"/>
              </w:rPr>
              <w:t>ตามราคาที่ตกลงกัน</w:t>
            </w:r>
          </w:p>
        </w:tc>
      </w:tr>
      <w:tr w:rsidR="00AE5651" w:rsidRPr="00C2555B" w14:paraId="4CC7C70C" w14:textId="77777777" w:rsidTr="007A2ABF">
        <w:trPr>
          <w:cantSplit/>
          <w:trHeight w:val="342"/>
        </w:trPr>
        <w:tc>
          <w:tcPr>
            <w:tcW w:w="3685" w:type="dxa"/>
            <w:tcBorders>
              <w:top w:val="nil"/>
              <w:bottom w:val="nil"/>
            </w:tcBorders>
            <w:vAlign w:val="bottom"/>
          </w:tcPr>
          <w:p w14:paraId="25100F07"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236" w:type="dxa"/>
            <w:tcBorders>
              <w:top w:val="nil"/>
              <w:bottom w:val="nil"/>
            </w:tcBorders>
          </w:tcPr>
          <w:p w14:paraId="741D35A3"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0"/>
                <w:szCs w:val="20"/>
              </w:rPr>
            </w:pPr>
          </w:p>
        </w:tc>
        <w:tc>
          <w:tcPr>
            <w:tcW w:w="5009" w:type="dxa"/>
            <w:tcBorders>
              <w:top w:val="nil"/>
              <w:bottom w:val="nil"/>
            </w:tcBorders>
            <w:vAlign w:val="bottom"/>
          </w:tcPr>
          <w:p w14:paraId="1F9FB3F7"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0"/>
                <w:szCs w:val="20"/>
              </w:rPr>
            </w:pPr>
          </w:p>
        </w:tc>
      </w:tr>
      <w:tr w:rsidR="00AE5651" w:rsidRPr="00C2555B" w14:paraId="14313083" w14:textId="77777777" w:rsidTr="0065604F">
        <w:trPr>
          <w:cantSplit/>
        </w:trPr>
        <w:tc>
          <w:tcPr>
            <w:tcW w:w="8930" w:type="dxa"/>
            <w:gridSpan w:val="3"/>
            <w:tcBorders>
              <w:top w:val="nil"/>
            </w:tcBorders>
            <w:vAlign w:val="bottom"/>
          </w:tcPr>
          <w:p w14:paraId="29895290" w14:textId="2306FC8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2555B">
              <w:rPr>
                <w:rFonts w:ascii="Browallia New" w:hAnsi="Browallia New" w:cs="Browallia New"/>
                <w:b/>
                <w:bCs/>
                <w:sz w:val="28"/>
                <w:szCs w:val="28"/>
                <w:cs/>
              </w:rPr>
              <w:t>รายการธุรกิจกับบุคคลและบริษัทที่เกี่ยวข้องกัน</w:t>
            </w:r>
          </w:p>
        </w:tc>
      </w:tr>
      <w:tr w:rsidR="00AE5651" w:rsidRPr="00C2555B" w14:paraId="066507E7" w14:textId="77777777" w:rsidTr="0065604F">
        <w:trPr>
          <w:cantSplit/>
        </w:trPr>
        <w:tc>
          <w:tcPr>
            <w:tcW w:w="3685" w:type="dxa"/>
            <w:tcBorders>
              <w:bottom w:val="nil"/>
            </w:tcBorders>
            <w:vAlign w:val="bottom"/>
          </w:tcPr>
          <w:p w14:paraId="3E1ECF08" w14:textId="51261671"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6"/>
                <w:szCs w:val="26"/>
                <w:cs/>
              </w:rPr>
              <w:t>ค่าใช้จ่ายอื่น</w:t>
            </w:r>
          </w:p>
        </w:tc>
        <w:tc>
          <w:tcPr>
            <w:tcW w:w="236" w:type="dxa"/>
            <w:tcBorders>
              <w:bottom w:val="nil"/>
            </w:tcBorders>
          </w:tcPr>
          <w:p w14:paraId="3EF93DA6"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ABED7AD" w14:textId="3D37C2FE" w:rsidR="00AE5651" w:rsidRPr="00C2555B" w:rsidRDefault="00AE5651" w:rsidP="00AE5651">
            <w:pPr>
              <w:spacing w:line="240" w:lineRule="auto"/>
              <w:ind w:left="175" w:right="-109" w:hanging="175"/>
              <w:rPr>
                <w:rFonts w:ascii="Browallia New" w:hAnsi="Browallia New" w:cs="Browallia New"/>
                <w:sz w:val="28"/>
                <w:szCs w:val="28"/>
              </w:rPr>
            </w:pPr>
            <w:r w:rsidRPr="00C2555B">
              <w:rPr>
                <w:rFonts w:ascii="Browallia New" w:hAnsi="Browallia New" w:cs="Browallia New"/>
                <w:sz w:val="28"/>
                <w:szCs w:val="28"/>
                <w:cs/>
                <w:lang w:val="en-GB"/>
              </w:rPr>
              <w:t>ตามราคาที่ตกลงกัน</w:t>
            </w:r>
          </w:p>
        </w:tc>
      </w:tr>
      <w:tr w:rsidR="00AE5651" w:rsidRPr="00C2555B" w14:paraId="18517B4B" w14:textId="77777777" w:rsidTr="0065604F">
        <w:trPr>
          <w:cantSplit/>
        </w:trPr>
        <w:tc>
          <w:tcPr>
            <w:tcW w:w="3685" w:type="dxa"/>
            <w:tcBorders>
              <w:bottom w:val="nil"/>
            </w:tcBorders>
            <w:vAlign w:val="bottom"/>
          </w:tcPr>
          <w:p w14:paraId="730800F0" w14:textId="0052154F" w:rsidR="00AE5651" w:rsidRPr="00C2555B" w:rsidRDefault="00AE5651" w:rsidP="00AE5651">
            <w:pPr>
              <w:tabs>
                <w:tab w:val="clear" w:pos="227"/>
              </w:tabs>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36" w:type="dxa"/>
            <w:tcBorders>
              <w:bottom w:val="nil"/>
            </w:tcBorders>
          </w:tcPr>
          <w:p w14:paraId="1518E20A"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76A44E01" w14:textId="0E11F383"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C2555B">
              <w:rPr>
                <w:rFonts w:ascii="Browallia New" w:hAnsi="Browallia New" w:cs="Browallia New"/>
                <w:sz w:val="28"/>
                <w:szCs w:val="28"/>
                <w:cs/>
              </w:rPr>
              <w:t xml:space="preserve">อัตราร้อยละ </w:t>
            </w:r>
            <w:r w:rsidRPr="007A2ABF">
              <w:rPr>
                <w:rFonts w:ascii="Browallia New" w:hAnsi="Browallia New" w:cs="Browallia New"/>
                <w:sz w:val="28"/>
                <w:szCs w:val="28"/>
              </w:rPr>
              <w:t>8.00</w:t>
            </w:r>
            <w:r w:rsidRPr="00C2555B">
              <w:rPr>
                <w:rFonts w:ascii="Browallia New" w:hAnsi="Browallia New" w:cs="Browallia New"/>
                <w:sz w:val="28"/>
                <w:szCs w:val="28"/>
                <w:cs/>
                <w:lang w:val="en-GB"/>
              </w:rPr>
              <w:t xml:space="preserve"> </w:t>
            </w:r>
            <w:r w:rsidRPr="00C2555B">
              <w:rPr>
                <w:rFonts w:ascii="Browallia New" w:hAnsi="Browallia New" w:cs="Browallia New"/>
                <w:sz w:val="28"/>
                <w:szCs w:val="28"/>
                <w:cs/>
              </w:rPr>
              <w:t>ต่อปี</w:t>
            </w:r>
          </w:p>
        </w:tc>
      </w:tr>
      <w:tr w:rsidR="00AE5651" w:rsidRPr="00C2555B" w14:paraId="3537BDC7" w14:textId="77777777" w:rsidTr="00CD446E">
        <w:trPr>
          <w:cantSplit/>
          <w:trHeight w:val="360"/>
        </w:trPr>
        <w:tc>
          <w:tcPr>
            <w:tcW w:w="3685" w:type="dxa"/>
            <w:tcBorders>
              <w:bottom w:val="nil"/>
            </w:tcBorders>
            <w:vAlign w:val="bottom"/>
          </w:tcPr>
          <w:p w14:paraId="6CECECBA"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lang w:val="en-GB"/>
              </w:rPr>
            </w:pPr>
          </w:p>
        </w:tc>
        <w:tc>
          <w:tcPr>
            <w:tcW w:w="236" w:type="dxa"/>
            <w:tcBorders>
              <w:bottom w:val="nil"/>
            </w:tcBorders>
          </w:tcPr>
          <w:p w14:paraId="5842842B"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0"/>
                <w:szCs w:val="20"/>
                <w:cs/>
              </w:rPr>
            </w:pPr>
          </w:p>
        </w:tc>
        <w:tc>
          <w:tcPr>
            <w:tcW w:w="5009" w:type="dxa"/>
            <w:tcBorders>
              <w:bottom w:val="nil"/>
            </w:tcBorders>
            <w:vAlign w:val="bottom"/>
          </w:tcPr>
          <w:p w14:paraId="0AD55558" w14:textId="77777777" w:rsidR="00AE5651" w:rsidRPr="00C2555B" w:rsidRDefault="00AE5651" w:rsidP="00AE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0"/>
                <w:szCs w:val="20"/>
                <w:cs/>
              </w:rPr>
            </w:pPr>
          </w:p>
        </w:tc>
      </w:tr>
      <w:tr w:rsidR="00AE5651" w:rsidRPr="00C2555B" w14:paraId="3F39241D" w14:textId="77777777" w:rsidTr="0065604F">
        <w:trPr>
          <w:cantSplit/>
        </w:trPr>
        <w:tc>
          <w:tcPr>
            <w:tcW w:w="8930" w:type="dxa"/>
            <w:gridSpan w:val="3"/>
            <w:tcBorders>
              <w:bottom w:val="nil"/>
            </w:tcBorders>
            <w:vAlign w:val="bottom"/>
          </w:tcPr>
          <w:p w14:paraId="36784699" w14:textId="77777777" w:rsidR="00AE5651" w:rsidRPr="00C2555B" w:rsidRDefault="00AE5651" w:rsidP="00AE5651">
            <w:pPr>
              <w:spacing w:line="240" w:lineRule="auto"/>
              <w:ind w:left="175" w:right="-109" w:hanging="175"/>
              <w:rPr>
                <w:rFonts w:ascii="Browallia New" w:hAnsi="Browallia New" w:cs="Browallia New"/>
                <w:sz w:val="28"/>
                <w:szCs w:val="28"/>
                <w:cs/>
                <w:lang w:val="en-GB"/>
              </w:rPr>
            </w:pPr>
            <w:r w:rsidRPr="00C2555B">
              <w:rPr>
                <w:rFonts w:ascii="Browallia New" w:hAnsi="Browallia New" w:cs="Browallia New"/>
                <w:b/>
                <w:bCs/>
                <w:sz w:val="28"/>
                <w:szCs w:val="28"/>
                <w:cs/>
              </w:rPr>
              <w:t>รายการธุรกิจกับกรรมการของบริษัทและบริษัทย่อย</w:t>
            </w:r>
          </w:p>
        </w:tc>
      </w:tr>
      <w:tr w:rsidR="00AE5651" w:rsidRPr="00C2555B" w14:paraId="4AE509A2" w14:textId="77777777" w:rsidTr="0065604F">
        <w:trPr>
          <w:cantSplit/>
        </w:trPr>
        <w:tc>
          <w:tcPr>
            <w:tcW w:w="3685" w:type="dxa"/>
            <w:tcBorders>
              <w:top w:val="nil"/>
            </w:tcBorders>
            <w:vAlign w:val="bottom"/>
          </w:tcPr>
          <w:p w14:paraId="0E2B3FC9" w14:textId="77777777" w:rsidR="00AE5651" w:rsidRPr="00C2555B" w:rsidRDefault="00AE5651" w:rsidP="00AE5651">
            <w:pPr>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236" w:type="dxa"/>
            <w:tcBorders>
              <w:top w:val="nil"/>
            </w:tcBorders>
          </w:tcPr>
          <w:p w14:paraId="2C3AADEE"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ราคาตามสัญญา</w:t>
            </w:r>
          </w:p>
        </w:tc>
      </w:tr>
      <w:tr w:rsidR="00AE5651" w:rsidRPr="00C2555B" w14:paraId="50252B4E" w14:textId="77777777" w:rsidTr="0065604F">
        <w:trPr>
          <w:cantSplit/>
        </w:trPr>
        <w:tc>
          <w:tcPr>
            <w:tcW w:w="3685" w:type="dxa"/>
            <w:tcBorders>
              <w:bottom w:val="nil"/>
            </w:tcBorders>
            <w:vAlign w:val="bottom"/>
          </w:tcPr>
          <w:p w14:paraId="12140898" w14:textId="77777777" w:rsidR="00AE5651" w:rsidRPr="00C2555B" w:rsidRDefault="00AE5651" w:rsidP="00AE5651">
            <w:pPr>
              <w:spacing w:line="240" w:lineRule="auto"/>
              <w:ind w:lef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36" w:type="dxa"/>
            <w:tcBorders>
              <w:bottom w:val="nil"/>
            </w:tcBorders>
          </w:tcPr>
          <w:p w14:paraId="259A67B7" w14:textId="77777777" w:rsidR="00AE5651" w:rsidRPr="00C2555B" w:rsidRDefault="00AE5651" w:rsidP="00AE565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4CB4BA1B" w:rsidR="00AE5651" w:rsidRPr="00C2555B" w:rsidRDefault="00AE5651" w:rsidP="00AE5651">
            <w:pPr>
              <w:spacing w:line="240" w:lineRule="auto"/>
              <w:ind w:left="175" w:right="-109" w:hanging="175"/>
              <w:rPr>
                <w:rFonts w:ascii="Browallia New" w:hAnsi="Browallia New" w:cs="Browallia New"/>
                <w:sz w:val="28"/>
                <w:szCs w:val="28"/>
                <w:cs/>
              </w:rPr>
            </w:pPr>
            <w:r w:rsidRPr="00C2555B">
              <w:rPr>
                <w:rFonts w:ascii="Browallia New" w:hAnsi="Browallia New" w:cs="Browallia New"/>
                <w:sz w:val="28"/>
                <w:szCs w:val="28"/>
                <w:cs/>
              </w:rPr>
              <w:t xml:space="preserve">อัตราร้อยละ </w:t>
            </w:r>
            <w:r w:rsidR="00D019E2">
              <w:rPr>
                <w:rFonts w:ascii="Browallia New" w:hAnsi="Browallia New" w:cs="Browallia New"/>
                <w:sz w:val="28"/>
                <w:szCs w:val="28"/>
                <w:lang w:val="en-GB"/>
              </w:rPr>
              <w:t xml:space="preserve">5.75 </w:t>
            </w:r>
            <w:r w:rsidR="00D019E2" w:rsidRPr="00C2555B">
              <w:rPr>
                <w:rFonts w:ascii="Browallia New" w:hAnsi="Browallia New" w:cs="Browallia New"/>
                <w:spacing w:val="-2"/>
                <w:sz w:val="28"/>
                <w:szCs w:val="28"/>
                <w:lang w:val="en-GB"/>
              </w:rPr>
              <w:t>–</w:t>
            </w:r>
            <w:r w:rsidR="00D019E2">
              <w:rPr>
                <w:rFonts w:ascii="Browallia New" w:hAnsi="Browallia New" w:cs="Browallia New"/>
                <w:sz w:val="28"/>
                <w:szCs w:val="28"/>
                <w:lang w:val="en-GB"/>
              </w:rPr>
              <w:t xml:space="preserve"> </w:t>
            </w:r>
            <w:r w:rsidRPr="007A2ABF">
              <w:rPr>
                <w:rFonts w:ascii="Browallia New" w:hAnsi="Browallia New" w:cs="Browallia New"/>
                <w:sz w:val="28"/>
                <w:szCs w:val="28"/>
              </w:rPr>
              <w:t>8.00</w:t>
            </w:r>
            <w:r w:rsidRPr="00C2555B">
              <w:rPr>
                <w:rFonts w:ascii="Browallia New" w:hAnsi="Browallia New" w:cs="Browallia New"/>
                <w:sz w:val="28"/>
                <w:szCs w:val="28"/>
                <w:cs/>
                <w:lang w:val="en-GB"/>
              </w:rPr>
              <w:t xml:space="preserve"> </w:t>
            </w:r>
            <w:r w:rsidRPr="00C2555B">
              <w:rPr>
                <w:rFonts w:ascii="Browallia New" w:hAnsi="Browallia New" w:cs="Browallia New"/>
                <w:sz w:val="28"/>
                <w:szCs w:val="28"/>
                <w:cs/>
              </w:rPr>
              <w:t>ต่อปี</w:t>
            </w:r>
          </w:p>
        </w:tc>
      </w:tr>
    </w:tbl>
    <w:p w14:paraId="6554AA45" w14:textId="2C8FB2FD" w:rsidR="009E7722"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FD26E20" w14:textId="66D78FC6"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6B38A13" w14:textId="60C4F15D"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E6C5D5D" w14:textId="1E46BE29"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AF9EAA9" w14:textId="00AC1EFA"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62D1E88" w14:textId="6BF92CB5"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135173C" w14:textId="7CC93FD2"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A25220" w14:textId="213572C3"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A807437" w14:textId="4CF71F7F"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F8029D9" w14:textId="32D23416"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250A0E" w14:textId="38FFA1AA"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E9C3C9" w14:textId="4008C55E"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888EB3" w14:textId="30D743EB"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D554E82" w14:textId="77777777" w:rsidR="00681B1D" w:rsidRPr="00C2555B"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D398E1" w14:textId="4A4808CC"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 xml:space="preserve">รายการบัญชีกับบุคคลและบริษัทที่เกี่ยวข้องกันที่มีสาระสำคัญ สำหรับงวดสามเดือนสิ้นสุดวันที่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 xml:space="preserve">2562 </w:t>
      </w:r>
      <w:r w:rsidRPr="00C2555B">
        <w:rPr>
          <w:rFonts w:ascii="Browallia New" w:hAnsi="Browallia New" w:cs="Browallia New"/>
          <w:sz w:val="28"/>
          <w:szCs w:val="28"/>
          <w:cs/>
        </w:rPr>
        <w:t xml:space="preserve">และ </w:t>
      </w:r>
      <w:r w:rsidRPr="00C2555B">
        <w:rPr>
          <w:rFonts w:ascii="Browallia New" w:hAnsi="Browallia New" w:cs="Browallia New"/>
          <w:sz w:val="28"/>
          <w:szCs w:val="28"/>
        </w:rPr>
        <w:t>2561</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C2555B"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C2555B" w:rsidRDefault="00E20728" w:rsidP="001C3234">
            <w:pPr>
              <w:tabs>
                <w:tab w:val="clear" w:pos="3742"/>
              </w:tabs>
              <w:spacing w:line="240" w:lineRule="auto"/>
              <w:ind w:left="175" w:right="175" w:hanging="175"/>
              <w:jc w:val="center"/>
              <w:rPr>
                <w:rFonts w:ascii="Browallia New" w:hAnsi="Browallia New" w:cs="Browallia New"/>
                <w:sz w:val="28"/>
                <w:szCs w:val="28"/>
              </w:rPr>
            </w:pPr>
            <w:r w:rsidRPr="00C2555B">
              <w:rPr>
                <w:rFonts w:ascii="Browallia New" w:hAnsi="Browallia New" w:cs="Browallia New"/>
                <w:b/>
                <w:bCs/>
                <w:sz w:val="28"/>
                <w:szCs w:val="28"/>
              </w:rPr>
              <w:tab/>
            </w:r>
            <w:r w:rsidRPr="00C2555B">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C2555B" w:rsidRDefault="00E20728" w:rsidP="001C3234">
            <w:pPr>
              <w:tabs>
                <w:tab w:val="clear" w:pos="907"/>
                <w:tab w:val="clear" w:pos="4678"/>
                <w:tab w:val="left" w:pos="900"/>
              </w:tabs>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cs/>
                <w:lang w:val="en-GB"/>
              </w:rPr>
              <w:t>: ล้านบาท)</w:t>
            </w:r>
          </w:p>
        </w:tc>
      </w:tr>
      <w:tr w:rsidR="00E20728" w:rsidRPr="00C2555B"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C2555B"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C2555B" w:rsidRDefault="00E20728" w:rsidP="001C3234">
            <w:pPr>
              <w:spacing w:line="240" w:lineRule="auto"/>
              <w:ind w:left="-108"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C2555B"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C2555B" w:rsidRDefault="00E20728" w:rsidP="001C3234">
            <w:pPr>
              <w:spacing w:line="240" w:lineRule="auto"/>
              <w:ind w:left="-108"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AA3715" w:rsidRPr="00C2555B"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C2555B"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2242E573" w:rsidR="00AA3715" w:rsidRPr="00C2555B" w:rsidRDefault="00AA3715" w:rsidP="00AA3715">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6"/>
                <w:szCs w:val="26"/>
                <w:cs/>
              </w:rPr>
              <w:t xml:space="preserve">สำหรับสามเดือนสิ้นสุดวันที่ </w:t>
            </w:r>
            <w:r w:rsidRPr="00C2555B">
              <w:rPr>
                <w:rFonts w:ascii="Browallia New" w:hAnsi="Browallia New" w:cs="Browallia New"/>
                <w:sz w:val="26"/>
                <w:szCs w:val="26"/>
              </w:rPr>
              <w:t xml:space="preserve">31 </w:t>
            </w:r>
            <w:r w:rsidRPr="00C2555B">
              <w:rPr>
                <w:rFonts w:ascii="Browallia New" w:hAnsi="Browallia New" w:cs="Browallia New"/>
                <w:sz w:val="26"/>
                <w:szCs w:val="26"/>
                <w:cs/>
              </w:rPr>
              <w:t>มีนาคม</w:t>
            </w:r>
          </w:p>
        </w:tc>
      </w:tr>
      <w:tr w:rsidR="00AA3715" w:rsidRPr="00C2555B"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AA3715" w:rsidRPr="00C2555B"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7B693022" w:rsidR="00AA3715" w:rsidRPr="00C2555B" w:rsidRDefault="00AA3715" w:rsidP="00AA3715">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rPr>
              <w:t>2562</w:t>
            </w:r>
          </w:p>
        </w:tc>
        <w:tc>
          <w:tcPr>
            <w:tcW w:w="240" w:type="dxa"/>
            <w:tcBorders>
              <w:top w:val="single" w:sz="4" w:space="0" w:color="auto"/>
              <w:left w:val="nil"/>
              <w:right w:val="nil"/>
            </w:tcBorders>
            <w:shd w:val="clear" w:color="auto" w:fill="auto"/>
          </w:tcPr>
          <w:p w14:paraId="32C1F9C3" w14:textId="77777777" w:rsidR="00AA3715" w:rsidRPr="00C2555B" w:rsidRDefault="00AA3715" w:rsidP="00AA3715">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0D6893DF" w:rsidR="00AA3715" w:rsidRPr="00C2555B" w:rsidRDefault="00AA3715" w:rsidP="00AA3715">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rPr>
              <w:t>2561</w:t>
            </w:r>
          </w:p>
        </w:tc>
        <w:tc>
          <w:tcPr>
            <w:tcW w:w="240" w:type="dxa"/>
            <w:tcBorders>
              <w:top w:val="single" w:sz="4" w:space="0" w:color="auto"/>
              <w:left w:val="nil"/>
              <w:bottom w:val="nil"/>
              <w:right w:val="nil"/>
            </w:tcBorders>
            <w:shd w:val="clear" w:color="auto" w:fill="auto"/>
          </w:tcPr>
          <w:p w14:paraId="0DF23340" w14:textId="77777777" w:rsidR="00AA3715" w:rsidRPr="00C2555B" w:rsidRDefault="00AA3715" w:rsidP="00AA3715">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7FFD8DE0" w:rsidR="00AA3715" w:rsidRPr="00C2555B" w:rsidRDefault="00AA3715" w:rsidP="00AA3715">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rPr>
              <w:t>2562</w:t>
            </w:r>
          </w:p>
        </w:tc>
        <w:tc>
          <w:tcPr>
            <w:tcW w:w="243" w:type="dxa"/>
            <w:tcBorders>
              <w:top w:val="single" w:sz="4" w:space="0" w:color="auto"/>
              <w:left w:val="nil"/>
              <w:bottom w:val="nil"/>
              <w:right w:val="nil"/>
            </w:tcBorders>
            <w:shd w:val="clear" w:color="auto" w:fill="auto"/>
          </w:tcPr>
          <w:p w14:paraId="0FCCACBB" w14:textId="77777777" w:rsidR="00AA3715" w:rsidRPr="00C2555B" w:rsidRDefault="00AA3715" w:rsidP="00AA3715">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3D38CF99" w:rsidR="00AA3715" w:rsidRPr="00C2555B" w:rsidRDefault="00AA3715" w:rsidP="00AA3715">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rPr>
              <w:t>2561</w:t>
            </w:r>
          </w:p>
        </w:tc>
      </w:tr>
      <w:tr w:rsidR="00E20728" w:rsidRPr="00C2555B" w14:paraId="54818970" w14:textId="77777777" w:rsidTr="001C3234">
        <w:trPr>
          <w:trHeight w:val="170"/>
        </w:trPr>
        <w:tc>
          <w:tcPr>
            <w:tcW w:w="4074" w:type="dxa"/>
            <w:tcBorders>
              <w:top w:val="nil"/>
              <w:left w:val="nil"/>
              <w:bottom w:val="nil"/>
              <w:right w:val="nil"/>
            </w:tcBorders>
          </w:tcPr>
          <w:p w14:paraId="1145B9FC" w14:textId="77777777" w:rsidR="00E20728" w:rsidRPr="00C2555B" w:rsidRDefault="00E20728" w:rsidP="001C3234">
            <w:pPr>
              <w:tabs>
                <w:tab w:val="clear" w:pos="3742"/>
              </w:tabs>
              <w:spacing w:line="240" w:lineRule="auto"/>
              <w:ind w:left="175" w:right="175" w:hanging="175"/>
              <w:rPr>
                <w:rFonts w:ascii="Browallia New" w:hAnsi="Browallia New" w:cs="Browallia New"/>
                <w:b/>
                <w:bCs/>
                <w:sz w:val="28"/>
                <w:szCs w:val="28"/>
                <w:cs/>
              </w:rPr>
            </w:pPr>
            <w:r w:rsidRPr="00C2555B">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C2555B"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C2555B"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C2555B"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C2555B"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C2555B"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C2555B"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C2555B"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6F5F63" w:rsidRPr="00C2555B" w14:paraId="143C0BFA" w14:textId="77777777" w:rsidTr="001C3234">
        <w:trPr>
          <w:trHeight w:val="87"/>
        </w:trPr>
        <w:tc>
          <w:tcPr>
            <w:tcW w:w="4074" w:type="dxa"/>
            <w:tcBorders>
              <w:top w:val="nil"/>
              <w:left w:val="nil"/>
              <w:bottom w:val="nil"/>
              <w:right w:val="nil"/>
            </w:tcBorders>
          </w:tcPr>
          <w:p w14:paraId="0882691B" w14:textId="77777777" w:rsidR="006F5F63" w:rsidRPr="00C2555B" w:rsidRDefault="006F5F63" w:rsidP="006F5F6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5BEC475C" w:rsidR="006F5F63" w:rsidRPr="00C2555B" w:rsidRDefault="006F5F63" w:rsidP="006F5F63">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6F5F63" w:rsidRPr="00C2555B" w:rsidRDefault="006F5F63" w:rsidP="006F5F63">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CA3EE8C" w:rsidR="006F5F63" w:rsidRPr="00C2555B" w:rsidRDefault="006F5F63" w:rsidP="006F5F6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6F5F63" w:rsidRPr="00C2555B" w:rsidRDefault="006F5F63" w:rsidP="006F5F63">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6ECDC67A" w:rsidR="006F5F63" w:rsidRPr="00C2555B" w:rsidRDefault="00210164"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23.74</w:t>
            </w:r>
          </w:p>
        </w:tc>
        <w:tc>
          <w:tcPr>
            <w:tcW w:w="243" w:type="dxa"/>
            <w:tcBorders>
              <w:top w:val="nil"/>
              <w:left w:val="nil"/>
              <w:bottom w:val="nil"/>
              <w:right w:val="nil"/>
            </w:tcBorders>
          </w:tcPr>
          <w:p w14:paraId="6A8397BF" w14:textId="77777777" w:rsidR="006F5F63" w:rsidRPr="00C2555B" w:rsidRDefault="006F5F63" w:rsidP="006F5F63">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4115E0DC" w:rsidR="006F5F63" w:rsidRPr="00C2555B" w:rsidRDefault="006F5F63"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21.62</w:t>
            </w:r>
          </w:p>
        </w:tc>
      </w:tr>
      <w:tr w:rsidR="006F5F63" w:rsidRPr="00C2555B" w14:paraId="761A9422" w14:textId="77777777" w:rsidTr="001C3234">
        <w:trPr>
          <w:trHeight w:val="321"/>
        </w:trPr>
        <w:tc>
          <w:tcPr>
            <w:tcW w:w="4074" w:type="dxa"/>
            <w:tcBorders>
              <w:top w:val="nil"/>
              <w:left w:val="nil"/>
              <w:bottom w:val="nil"/>
              <w:right w:val="nil"/>
            </w:tcBorders>
          </w:tcPr>
          <w:p w14:paraId="5EA41FC7" w14:textId="77777777" w:rsidR="006F5F63" w:rsidRPr="00C2555B" w:rsidRDefault="006F5F63" w:rsidP="006F5F6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127A7C6D" w:rsidR="006F5F63" w:rsidRPr="00C2555B" w:rsidRDefault="006F5F63" w:rsidP="006F5F63">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7D9B31A2" w:rsidR="006F5F63" w:rsidRPr="00C2555B" w:rsidRDefault="006F5F63" w:rsidP="006F5F6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381483BC" w:rsidR="006F5F63" w:rsidRPr="00C2555B" w:rsidRDefault="00210164"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18.60</w:t>
            </w:r>
          </w:p>
        </w:tc>
        <w:tc>
          <w:tcPr>
            <w:tcW w:w="243" w:type="dxa"/>
            <w:tcBorders>
              <w:top w:val="nil"/>
              <w:left w:val="nil"/>
              <w:bottom w:val="nil"/>
              <w:right w:val="nil"/>
            </w:tcBorders>
          </w:tcPr>
          <w:p w14:paraId="2EDFE6F2"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3DDCAE6E" w:rsidR="006F5F63" w:rsidRPr="00C2555B" w:rsidRDefault="006F5F63"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10.20</w:t>
            </w:r>
          </w:p>
        </w:tc>
      </w:tr>
      <w:tr w:rsidR="006F5F63" w:rsidRPr="00C2555B" w14:paraId="6AA9926B" w14:textId="77777777" w:rsidTr="009837DD">
        <w:trPr>
          <w:trHeight w:val="321"/>
        </w:trPr>
        <w:tc>
          <w:tcPr>
            <w:tcW w:w="4074" w:type="dxa"/>
            <w:tcBorders>
              <w:top w:val="nil"/>
              <w:left w:val="nil"/>
              <w:bottom w:val="nil"/>
              <w:right w:val="nil"/>
            </w:tcBorders>
          </w:tcPr>
          <w:p w14:paraId="40E304C7" w14:textId="6E5BA75A" w:rsidR="006F5F63" w:rsidRPr="00C2555B" w:rsidRDefault="006F5F63" w:rsidP="006F5F6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00041993" w:rsidR="006F5F63" w:rsidRPr="00C2555B" w:rsidDel="00EE5C2C" w:rsidRDefault="006F5F63" w:rsidP="006F5F63">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790CC848" w:rsidR="006F5F63" w:rsidRPr="00C2555B" w:rsidRDefault="006F5F63" w:rsidP="006F5F6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0BD3FF2" w14:textId="4C548C54" w:rsidR="006F5F63" w:rsidRPr="00C2555B" w:rsidDel="00EE5C2C" w:rsidRDefault="000E59D2" w:rsidP="007F067C">
            <w:pPr>
              <w:spacing w:line="240" w:lineRule="auto"/>
              <w:ind w:right="-11"/>
              <w:jc w:val="right"/>
              <w:rPr>
                <w:rFonts w:ascii="Browallia New" w:hAnsi="Browallia New" w:cs="Browallia New"/>
                <w:sz w:val="28"/>
                <w:szCs w:val="28"/>
                <w:cs/>
              </w:rPr>
            </w:pPr>
            <w:r w:rsidRPr="00C2555B">
              <w:rPr>
                <w:rFonts w:ascii="Browallia New" w:hAnsi="Browallia New" w:cs="Browallia New"/>
                <w:sz w:val="28"/>
                <w:szCs w:val="28"/>
              </w:rPr>
              <w:t>0.22</w:t>
            </w:r>
          </w:p>
        </w:tc>
        <w:tc>
          <w:tcPr>
            <w:tcW w:w="243" w:type="dxa"/>
            <w:tcBorders>
              <w:top w:val="nil"/>
              <w:left w:val="nil"/>
              <w:bottom w:val="nil"/>
              <w:right w:val="nil"/>
            </w:tcBorders>
          </w:tcPr>
          <w:p w14:paraId="774ACFD2"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C13B23D" w14:textId="62984948" w:rsidR="006F5F63" w:rsidRPr="007A2ABF" w:rsidDel="00EE5C2C" w:rsidRDefault="000E59D2" w:rsidP="007F067C">
            <w:pPr>
              <w:spacing w:line="240" w:lineRule="auto"/>
              <w:ind w:right="-11"/>
              <w:jc w:val="right"/>
              <w:rPr>
                <w:rFonts w:ascii="Browallia New" w:hAnsi="Browallia New" w:cs="Browallia New"/>
                <w:sz w:val="28"/>
                <w:szCs w:val="28"/>
              </w:rPr>
            </w:pPr>
            <w:r w:rsidRPr="007A2ABF">
              <w:rPr>
                <w:rFonts w:ascii="Browallia New" w:hAnsi="Browallia New" w:cs="Browallia New"/>
                <w:sz w:val="28"/>
                <w:szCs w:val="28"/>
              </w:rPr>
              <w:t>0.25</w:t>
            </w:r>
          </w:p>
        </w:tc>
      </w:tr>
      <w:tr w:rsidR="006F5F63" w:rsidRPr="00C2555B" w14:paraId="52FB6E64" w14:textId="77777777" w:rsidTr="007F067C">
        <w:trPr>
          <w:trHeight w:val="321"/>
        </w:trPr>
        <w:tc>
          <w:tcPr>
            <w:tcW w:w="4074" w:type="dxa"/>
            <w:tcBorders>
              <w:top w:val="nil"/>
              <w:left w:val="nil"/>
              <w:bottom w:val="nil"/>
              <w:right w:val="nil"/>
            </w:tcBorders>
          </w:tcPr>
          <w:p w14:paraId="74B1DB34" w14:textId="77777777" w:rsidR="006F5F63" w:rsidRPr="00C2555B" w:rsidRDefault="006F5F63" w:rsidP="006F5F6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3855C3D1" w:rsidR="006F5F63" w:rsidRPr="00C2555B" w:rsidRDefault="006F5F63" w:rsidP="006F5F63">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3F2A85DA" w:rsidR="006F5F63" w:rsidRPr="00C2555B" w:rsidRDefault="006F5F63" w:rsidP="006F5F6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D3DDFB8" w14:textId="110361E9" w:rsidR="006F5F63" w:rsidRPr="00C2555B" w:rsidRDefault="00210164"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0.68</w:t>
            </w:r>
          </w:p>
        </w:tc>
        <w:tc>
          <w:tcPr>
            <w:tcW w:w="243" w:type="dxa"/>
            <w:tcBorders>
              <w:top w:val="nil"/>
              <w:left w:val="nil"/>
              <w:bottom w:val="nil"/>
              <w:right w:val="nil"/>
            </w:tcBorders>
          </w:tcPr>
          <w:p w14:paraId="79BC899B" w14:textId="77777777" w:rsidR="006F5F63" w:rsidRPr="00C2555B" w:rsidRDefault="006F5F63" w:rsidP="006F5F63">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0F7F193" w14:textId="3735634E" w:rsidR="006F5F63" w:rsidRPr="00C2555B" w:rsidRDefault="006F5F63"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0.55</w:t>
            </w:r>
          </w:p>
        </w:tc>
      </w:tr>
      <w:tr w:rsidR="00924022" w:rsidRPr="00C2555B" w14:paraId="5EB68298" w14:textId="77777777" w:rsidTr="007A2ABF">
        <w:trPr>
          <w:trHeight w:val="321"/>
        </w:trPr>
        <w:tc>
          <w:tcPr>
            <w:tcW w:w="4074" w:type="dxa"/>
            <w:tcBorders>
              <w:top w:val="nil"/>
              <w:left w:val="nil"/>
              <w:bottom w:val="nil"/>
              <w:right w:val="nil"/>
            </w:tcBorders>
          </w:tcPr>
          <w:p w14:paraId="47B4C831" w14:textId="07403609" w:rsidR="00924022" w:rsidRPr="00C2555B" w:rsidRDefault="00924022" w:rsidP="006F5F6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6A95F910" w:rsidR="00924022" w:rsidRPr="00C2555B" w:rsidRDefault="00924022" w:rsidP="006F5F63">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924022" w:rsidRPr="00C2555B" w:rsidRDefault="00924022" w:rsidP="006F5F6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64E6C216" w:rsidR="00924022" w:rsidRPr="00C2555B" w:rsidRDefault="00924022" w:rsidP="006F5F6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924022" w:rsidRPr="00C2555B" w:rsidRDefault="00924022" w:rsidP="006F5F6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03B0A6CE" w:rsidR="00924022" w:rsidRPr="00C2555B" w:rsidRDefault="00924022" w:rsidP="007F067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lang w:val="en-GB"/>
              </w:rPr>
              <w:t>0.99</w:t>
            </w:r>
          </w:p>
        </w:tc>
        <w:tc>
          <w:tcPr>
            <w:tcW w:w="243" w:type="dxa"/>
            <w:tcBorders>
              <w:top w:val="nil"/>
              <w:left w:val="nil"/>
              <w:bottom w:val="nil"/>
              <w:right w:val="nil"/>
            </w:tcBorders>
          </w:tcPr>
          <w:p w14:paraId="7C7558C8" w14:textId="77777777" w:rsidR="00924022" w:rsidRPr="00C2555B" w:rsidRDefault="00924022" w:rsidP="006F5F63">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3CDBFE45" w14:textId="2AFBD406" w:rsidR="00924022" w:rsidRPr="00C2555B" w:rsidRDefault="00924022" w:rsidP="007F067C">
            <w:pPr>
              <w:spacing w:line="240" w:lineRule="auto"/>
              <w:ind w:right="-11"/>
              <w:jc w:val="right"/>
              <w:rPr>
                <w:rFonts w:ascii="Browallia New" w:hAnsi="Browallia New" w:cs="Browallia New"/>
                <w:sz w:val="28"/>
                <w:szCs w:val="28"/>
              </w:rPr>
            </w:pPr>
            <w:r w:rsidRPr="007A2ABF">
              <w:rPr>
                <w:rFonts w:ascii="Browallia New" w:hAnsi="Browallia New" w:cs="Browallia New"/>
                <w:sz w:val="28"/>
                <w:szCs w:val="28"/>
              </w:rPr>
              <w:t>1.05</w:t>
            </w:r>
          </w:p>
        </w:tc>
      </w:tr>
      <w:tr w:rsidR="00924022" w:rsidRPr="00C2555B" w14:paraId="69F924C3" w14:textId="77777777" w:rsidTr="000025FE">
        <w:trPr>
          <w:trHeight w:val="321"/>
        </w:trPr>
        <w:tc>
          <w:tcPr>
            <w:tcW w:w="4074" w:type="dxa"/>
            <w:tcBorders>
              <w:top w:val="nil"/>
              <w:left w:val="nil"/>
              <w:bottom w:val="nil"/>
              <w:right w:val="nil"/>
            </w:tcBorders>
          </w:tcPr>
          <w:p w14:paraId="6B3DCDF6" w14:textId="1A01C3F2" w:rsidR="00924022" w:rsidRPr="00C2555B" w:rsidRDefault="00924022" w:rsidP="000E59D2">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7963BBE8" w:rsidR="00924022" w:rsidRPr="00C2555B" w:rsidDel="00AA3715" w:rsidRDefault="00924022" w:rsidP="000E59D2">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924022" w:rsidRPr="00C2555B" w:rsidRDefault="00924022" w:rsidP="000E59D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0622827D" w:rsidR="00924022" w:rsidRPr="00C2555B" w:rsidRDefault="00924022" w:rsidP="000E59D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924022" w:rsidRPr="00C2555B" w:rsidRDefault="00924022" w:rsidP="000E59D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74F4B699" w:rsidR="00924022" w:rsidRPr="00C2555B" w:rsidDel="00AA3715" w:rsidRDefault="00924022" w:rsidP="007A2ABF">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C2555B">
              <w:rPr>
                <w:rFonts w:ascii="Browallia New" w:hAnsi="Browallia New" w:cs="Browallia New"/>
                <w:sz w:val="28"/>
                <w:szCs w:val="28"/>
                <w:lang w:val="en-GB"/>
              </w:rPr>
              <w:t>0.93</w:t>
            </w:r>
          </w:p>
        </w:tc>
        <w:tc>
          <w:tcPr>
            <w:tcW w:w="243" w:type="dxa"/>
            <w:tcBorders>
              <w:top w:val="nil"/>
              <w:left w:val="nil"/>
              <w:bottom w:val="nil"/>
              <w:right w:val="nil"/>
            </w:tcBorders>
          </w:tcPr>
          <w:p w14:paraId="572509CC" w14:textId="77777777" w:rsidR="00924022" w:rsidRPr="00C2555B" w:rsidRDefault="00924022">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42F5C7A7" w14:textId="6B0DFD76" w:rsidR="00924022" w:rsidRPr="007A2ABF" w:rsidRDefault="00924022" w:rsidP="007A2ABF">
            <w:pPr>
              <w:spacing w:line="240" w:lineRule="auto"/>
              <w:ind w:right="-11"/>
              <w:jc w:val="right"/>
              <w:rPr>
                <w:rFonts w:ascii="Browallia New" w:hAnsi="Browallia New" w:cs="Browallia New"/>
                <w:sz w:val="28"/>
                <w:szCs w:val="28"/>
              </w:rPr>
            </w:pPr>
            <w:r w:rsidRPr="007A2ABF">
              <w:rPr>
                <w:rFonts w:ascii="Browallia New" w:hAnsi="Browallia New" w:cs="Browallia New"/>
                <w:sz w:val="28"/>
                <w:szCs w:val="28"/>
              </w:rPr>
              <w:t>0.63</w:t>
            </w:r>
          </w:p>
        </w:tc>
      </w:tr>
      <w:tr w:rsidR="00924022" w:rsidRPr="00C2555B" w14:paraId="3321F721" w14:textId="77777777" w:rsidTr="000025FE">
        <w:trPr>
          <w:trHeight w:val="321"/>
        </w:trPr>
        <w:tc>
          <w:tcPr>
            <w:tcW w:w="4074" w:type="dxa"/>
            <w:tcBorders>
              <w:top w:val="nil"/>
              <w:left w:val="nil"/>
              <w:bottom w:val="nil"/>
              <w:right w:val="nil"/>
            </w:tcBorders>
          </w:tcPr>
          <w:p w14:paraId="3B3C006D" w14:textId="26391034" w:rsidR="00924022" w:rsidRPr="00C2555B" w:rsidRDefault="00924022" w:rsidP="000E59D2">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13F76E9F" w:rsidR="00924022" w:rsidRPr="00C2555B" w:rsidDel="00AA3715" w:rsidRDefault="00924022" w:rsidP="000E59D2">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924022" w:rsidRPr="00C2555B" w:rsidRDefault="00924022" w:rsidP="000E59D2">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4D9E6D51" w:rsidR="00924022" w:rsidRPr="00C2555B" w:rsidRDefault="00924022" w:rsidP="000E59D2">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924022" w:rsidRPr="00C2555B" w:rsidRDefault="00924022" w:rsidP="000E59D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51D49703" w:rsidR="00924022" w:rsidRPr="00C2555B" w:rsidDel="00AA3715" w:rsidRDefault="00924022" w:rsidP="007A2ABF">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C2555B">
              <w:rPr>
                <w:rFonts w:ascii="Browallia New" w:hAnsi="Browallia New" w:cs="Browallia New"/>
                <w:sz w:val="28"/>
                <w:szCs w:val="28"/>
                <w:lang w:val="en-GB"/>
              </w:rPr>
              <w:t>0.25</w:t>
            </w:r>
          </w:p>
        </w:tc>
        <w:tc>
          <w:tcPr>
            <w:tcW w:w="243" w:type="dxa"/>
            <w:tcBorders>
              <w:top w:val="nil"/>
              <w:left w:val="nil"/>
              <w:bottom w:val="nil"/>
              <w:right w:val="nil"/>
            </w:tcBorders>
          </w:tcPr>
          <w:p w14:paraId="29B3BA60" w14:textId="77777777" w:rsidR="00924022" w:rsidRPr="00C2555B" w:rsidRDefault="00924022">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F01CCFD" w14:textId="63B23F14" w:rsidR="00924022" w:rsidRPr="007A2ABF" w:rsidRDefault="00924022" w:rsidP="007A2ABF">
            <w:pPr>
              <w:spacing w:line="240" w:lineRule="auto"/>
              <w:ind w:right="-11"/>
              <w:jc w:val="right"/>
              <w:rPr>
                <w:rFonts w:ascii="Browallia New" w:hAnsi="Browallia New" w:cs="Browallia New"/>
                <w:sz w:val="28"/>
                <w:szCs w:val="28"/>
              </w:rPr>
            </w:pPr>
            <w:r w:rsidRPr="007A2ABF">
              <w:rPr>
                <w:rFonts w:ascii="Browallia New" w:hAnsi="Browallia New" w:cs="Browallia New"/>
                <w:sz w:val="28"/>
                <w:szCs w:val="28"/>
              </w:rPr>
              <w:t>0.27</w:t>
            </w:r>
          </w:p>
        </w:tc>
      </w:tr>
      <w:tr w:rsidR="003C452B" w:rsidRPr="00C2555B" w14:paraId="3F694718" w14:textId="77777777" w:rsidTr="000025FE">
        <w:trPr>
          <w:trHeight w:val="321"/>
        </w:trPr>
        <w:tc>
          <w:tcPr>
            <w:tcW w:w="4074" w:type="dxa"/>
            <w:tcBorders>
              <w:top w:val="nil"/>
              <w:left w:val="nil"/>
              <w:bottom w:val="nil"/>
              <w:right w:val="nil"/>
            </w:tcBorders>
          </w:tcPr>
          <w:p w14:paraId="31C98F5C" w14:textId="482ADF2C" w:rsidR="003C452B" w:rsidRPr="00C2555B" w:rsidRDefault="003C452B" w:rsidP="003C452B">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6"/>
                <w:szCs w:val="26"/>
                <w:cs/>
              </w:rPr>
              <w:t>ค่าใช้จ่ายอื่น</w:t>
            </w:r>
          </w:p>
        </w:tc>
        <w:tc>
          <w:tcPr>
            <w:tcW w:w="1028" w:type="dxa"/>
            <w:tcBorders>
              <w:top w:val="nil"/>
              <w:left w:val="nil"/>
              <w:bottom w:val="nil"/>
              <w:right w:val="nil"/>
            </w:tcBorders>
            <w:vAlign w:val="bottom"/>
          </w:tcPr>
          <w:p w14:paraId="1C8D7D76" w14:textId="0420C1E8" w:rsidR="003C452B" w:rsidRPr="00C2555B" w:rsidDel="00AA3715" w:rsidRDefault="003C452B" w:rsidP="003C452B">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3C452B" w:rsidRPr="00C2555B" w:rsidRDefault="003C452B" w:rsidP="003C452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73D0766E" w:rsidR="003C452B" w:rsidRPr="00C2555B" w:rsidRDefault="003C452B" w:rsidP="003C452B">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3C452B" w:rsidRPr="00C2555B" w:rsidRDefault="003C452B" w:rsidP="003C452B">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7503901" w14:textId="1F5C3E4B" w:rsidR="003C452B" w:rsidRPr="00C2555B" w:rsidDel="00AA3715" w:rsidRDefault="003C452B" w:rsidP="007A2ABF">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7A2ABF">
              <w:rPr>
                <w:rFonts w:ascii="Browallia New" w:hAnsi="Browallia New" w:cs="Browallia New"/>
                <w:sz w:val="28"/>
                <w:szCs w:val="28"/>
                <w:lang w:val="en-GB"/>
              </w:rPr>
              <w:t>0.35</w:t>
            </w:r>
          </w:p>
        </w:tc>
        <w:tc>
          <w:tcPr>
            <w:tcW w:w="243" w:type="dxa"/>
            <w:tcBorders>
              <w:top w:val="nil"/>
              <w:left w:val="nil"/>
              <w:bottom w:val="nil"/>
              <w:right w:val="nil"/>
            </w:tcBorders>
          </w:tcPr>
          <w:p w14:paraId="2BA796C8" w14:textId="77777777" w:rsidR="003C452B" w:rsidRPr="00C2555B" w:rsidRDefault="003C452B" w:rsidP="003C452B">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7505211" w14:textId="7CEF5A64" w:rsidR="003C452B" w:rsidRPr="007A2ABF" w:rsidRDefault="003C452B" w:rsidP="007A2ABF">
            <w:pPr>
              <w:spacing w:line="240" w:lineRule="auto"/>
              <w:ind w:right="-11"/>
              <w:jc w:val="right"/>
              <w:rPr>
                <w:rFonts w:ascii="Browallia New" w:hAnsi="Browallia New" w:cs="Browallia New"/>
                <w:sz w:val="28"/>
                <w:szCs w:val="28"/>
              </w:rPr>
            </w:pPr>
            <w:r w:rsidRPr="007A2ABF">
              <w:rPr>
                <w:rFonts w:ascii="Browallia New" w:hAnsi="Browallia New" w:cs="Browallia New"/>
                <w:sz w:val="28"/>
                <w:szCs w:val="28"/>
              </w:rPr>
              <w:t>0.23</w:t>
            </w:r>
          </w:p>
        </w:tc>
      </w:tr>
      <w:tr w:rsidR="00630C56" w:rsidRPr="00C2555B" w14:paraId="2A3136AF" w14:textId="77777777" w:rsidTr="00FD7EAB">
        <w:trPr>
          <w:trHeight w:val="170"/>
          <w:tblHeader/>
        </w:trPr>
        <w:tc>
          <w:tcPr>
            <w:tcW w:w="4074" w:type="dxa"/>
            <w:tcBorders>
              <w:top w:val="nil"/>
              <w:left w:val="nil"/>
              <w:bottom w:val="nil"/>
              <w:right w:val="nil"/>
            </w:tcBorders>
            <w:shd w:val="clear" w:color="auto" w:fill="auto"/>
          </w:tcPr>
          <w:p w14:paraId="7C6BD43B" w14:textId="056BACE3" w:rsidR="00630C56" w:rsidRPr="00C2555B" w:rsidRDefault="00630C56" w:rsidP="00FD7EAB">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top w:val="nil"/>
              <w:left w:val="nil"/>
              <w:right w:val="nil"/>
            </w:tcBorders>
            <w:shd w:val="clear" w:color="auto" w:fill="auto"/>
          </w:tcPr>
          <w:p w14:paraId="4FB9E91F" w14:textId="717169AF" w:rsidR="00630C56" w:rsidRPr="00C2555B" w:rsidRDefault="00630C56" w:rsidP="00FD7EAB">
            <w:pPr>
              <w:tabs>
                <w:tab w:val="clear" w:pos="907"/>
                <w:tab w:val="clear" w:pos="4678"/>
                <w:tab w:val="left" w:pos="900"/>
              </w:tabs>
              <w:ind w:left="-18"/>
              <w:jc w:val="right"/>
              <w:rPr>
                <w:rFonts w:ascii="Browallia New" w:hAnsi="Browallia New" w:cs="Browallia New"/>
                <w:sz w:val="28"/>
                <w:szCs w:val="28"/>
                <w:cs/>
              </w:rPr>
            </w:pPr>
          </w:p>
        </w:tc>
      </w:tr>
      <w:tr w:rsidR="00630C56" w:rsidRPr="00C2555B" w14:paraId="41837200" w14:textId="77777777" w:rsidTr="00FD7EAB">
        <w:trPr>
          <w:trHeight w:val="170"/>
        </w:trPr>
        <w:tc>
          <w:tcPr>
            <w:tcW w:w="5102" w:type="dxa"/>
            <w:gridSpan w:val="2"/>
            <w:tcBorders>
              <w:top w:val="nil"/>
              <w:left w:val="nil"/>
              <w:bottom w:val="nil"/>
              <w:right w:val="nil"/>
            </w:tcBorders>
            <w:vAlign w:val="bottom"/>
          </w:tcPr>
          <w:p w14:paraId="0F0252CF" w14:textId="77777777" w:rsidR="00630C56" w:rsidRPr="00C2555B" w:rsidRDefault="00630C56" w:rsidP="00FD7EAB">
            <w:pPr>
              <w:spacing w:line="240" w:lineRule="auto"/>
              <w:ind w:right="-11"/>
              <w:rPr>
                <w:rFonts w:ascii="Browallia New" w:hAnsi="Browallia New" w:cs="Browallia New"/>
                <w:b/>
                <w:bCs/>
                <w:sz w:val="28"/>
                <w:szCs w:val="28"/>
                <w:cs/>
              </w:rPr>
            </w:pPr>
            <w:r w:rsidRPr="00C2555B">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72F8DC3"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65E6562" w14:textId="77777777" w:rsidR="00630C56" w:rsidRPr="00C2555B" w:rsidRDefault="00630C56" w:rsidP="00FD7EA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E641787"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E74EFD"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4CE1B8C"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203A951"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r>
      <w:tr w:rsidR="00636D07" w:rsidRPr="00C2555B" w14:paraId="5CE10EC6" w14:textId="77777777" w:rsidTr="00FD7EAB">
        <w:trPr>
          <w:trHeight w:val="170"/>
        </w:trPr>
        <w:tc>
          <w:tcPr>
            <w:tcW w:w="4074" w:type="dxa"/>
            <w:tcBorders>
              <w:top w:val="nil"/>
              <w:left w:val="nil"/>
              <w:bottom w:val="nil"/>
              <w:right w:val="nil"/>
            </w:tcBorders>
          </w:tcPr>
          <w:p w14:paraId="11987839" w14:textId="77777777" w:rsidR="00636D07" w:rsidRPr="00C2555B" w:rsidRDefault="00636D07" w:rsidP="00636D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2148DF2D" w14:textId="26F051E4" w:rsidR="00636D07" w:rsidRPr="00C2555B" w:rsidRDefault="003C31E9" w:rsidP="007A2ABF">
            <w:pPr>
              <w:tabs>
                <w:tab w:val="clear" w:pos="1871"/>
                <w:tab w:val="decimal" w:pos="492"/>
                <w:tab w:val="left" w:pos="2020"/>
              </w:tabs>
              <w:spacing w:line="240" w:lineRule="auto"/>
              <w:ind w:right="-10"/>
              <w:jc w:val="right"/>
              <w:rPr>
                <w:rFonts w:ascii="Browallia New" w:hAnsi="Browallia New" w:cs="Browallia New"/>
                <w:sz w:val="28"/>
                <w:szCs w:val="28"/>
                <w:cs/>
                <w:lang w:val="en-GB"/>
              </w:rPr>
            </w:pPr>
            <w:r w:rsidRPr="00C2555B">
              <w:rPr>
                <w:rFonts w:ascii="Browallia New" w:hAnsi="Browallia New" w:cs="Browallia New"/>
                <w:sz w:val="28"/>
                <w:szCs w:val="28"/>
              </w:rPr>
              <w:t>0.44</w:t>
            </w:r>
          </w:p>
        </w:tc>
        <w:tc>
          <w:tcPr>
            <w:tcW w:w="240" w:type="dxa"/>
            <w:tcBorders>
              <w:top w:val="nil"/>
              <w:left w:val="nil"/>
              <w:bottom w:val="nil"/>
              <w:right w:val="nil"/>
            </w:tcBorders>
          </w:tcPr>
          <w:p w14:paraId="03A68B3B" w14:textId="77777777" w:rsidR="00636D07" w:rsidRPr="00C2555B" w:rsidRDefault="00636D07" w:rsidP="00636D07">
            <w:pPr>
              <w:tabs>
                <w:tab w:val="decimal" w:pos="492"/>
              </w:tabs>
              <w:spacing w:line="240" w:lineRule="auto"/>
              <w:ind w:right="-10"/>
              <w:jc w:val="right"/>
              <w:rPr>
                <w:rFonts w:ascii="Browallia New" w:hAnsi="Browallia New" w:cs="Browallia New"/>
                <w:b/>
                <w:sz w:val="28"/>
                <w:szCs w:val="28"/>
              </w:rPr>
            </w:pPr>
          </w:p>
        </w:tc>
        <w:tc>
          <w:tcPr>
            <w:tcW w:w="1036" w:type="dxa"/>
            <w:tcBorders>
              <w:top w:val="nil"/>
              <w:left w:val="nil"/>
              <w:bottom w:val="nil"/>
              <w:right w:val="nil"/>
            </w:tcBorders>
            <w:shd w:val="clear" w:color="auto" w:fill="auto"/>
            <w:vAlign w:val="bottom"/>
          </w:tcPr>
          <w:p w14:paraId="27380DA8" w14:textId="0BF014A8" w:rsidR="00636D07" w:rsidRPr="00C2555B" w:rsidRDefault="006865F7" w:rsidP="00636D07">
            <w:pPr>
              <w:spacing w:line="240" w:lineRule="auto"/>
              <w:ind w:right="-11"/>
              <w:jc w:val="right"/>
              <w:rPr>
                <w:rFonts w:ascii="Browallia New" w:hAnsi="Browallia New" w:cs="Browallia New"/>
                <w:b/>
                <w:sz w:val="28"/>
                <w:szCs w:val="28"/>
                <w:cs/>
              </w:rPr>
            </w:pPr>
            <w:r w:rsidRPr="006865F7">
              <w:rPr>
                <w:rFonts w:ascii="Browallia New" w:hAnsi="Browallia New" w:cs="Browallia New"/>
                <w:sz w:val="28"/>
                <w:szCs w:val="28"/>
              </w:rPr>
              <w:t>0</w:t>
            </w:r>
            <w:r w:rsidR="00636D07" w:rsidRPr="00C2555B">
              <w:rPr>
                <w:rFonts w:ascii="Browallia New" w:hAnsi="Browallia New" w:cs="Browallia New"/>
                <w:sz w:val="28"/>
                <w:szCs w:val="28"/>
                <w:cs/>
              </w:rPr>
              <w:t>.</w:t>
            </w:r>
            <w:r w:rsidRPr="006865F7">
              <w:rPr>
                <w:rFonts w:ascii="Browallia New" w:hAnsi="Browallia New" w:cs="Browallia New"/>
                <w:sz w:val="28"/>
                <w:szCs w:val="28"/>
              </w:rPr>
              <w:t>48</w:t>
            </w:r>
          </w:p>
        </w:tc>
        <w:tc>
          <w:tcPr>
            <w:tcW w:w="240" w:type="dxa"/>
            <w:tcBorders>
              <w:top w:val="nil"/>
              <w:left w:val="nil"/>
              <w:bottom w:val="nil"/>
              <w:right w:val="nil"/>
            </w:tcBorders>
          </w:tcPr>
          <w:p w14:paraId="2C70BADA" w14:textId="77777777" w:rsidR="00636D07" w:rsidRPr="00C2555B" w:rsidRDefault="00636D07" w:rsidP="00636D07">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5" w:type="dxa"/>
            <w:tcBorders>
              <w:top w:val="nil"/>
              <w:left w:val="nil"/>
              <w:bottom w:val="nil"/>
              <w:right w:val="nil"/>
            </w:tcBorders>
            <w:vAlign w:val="bottom"/>
          </w:tcPr>
          <w:p w14:paraId="7BBD0858" w14:textId="77777777" w:rsidR="00636D07" w:rsidRPr="00C2555B" w:rsidRDefault="00636D07" w:rsidP="00636D07">
            <w:pPr>
              <w:tabs>
                <w:tab w:val="clear" w:pos="454"/>
                <w:tab w:val="clear" w:pos="680"/>
                <w:tab w:val="left" w:pos="132"/>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3" w:type="dxa"/>
            <w:tcBorders>
              <w:top w:val="nil"/>
              <w:left w:val="nil"/>
              <w:bottom w:val="nil"/>
              <w:right w:val="nil"/>
            </w:tcBorders>
          </w:tcPr>
          <w:p w14:paraId="1DF61F4B" w14:textId="77777777" w:rsidR="00636D07" w:rsidRPr="00C2555B" w:rsidRDefault="00636D07" w:rsidP="00636D07">
            <w:pPr>
              <w:tabs>
                <w:tab w:val="clear" w:pos="1871"/>
                <w:tab w:val="decimal" w:pos="492"/>
                <w:tab w:val="left" w:pos="2020"/>
              </w:tabs>
              <w:spacing w:line="240" w:lineRule="auto"/>
              <w:ind w:right="-10"/>
              <w:jc w:val="right"/>
              <w:rPr>
                <w:rFonts w:ascii="Browallia New" w:hAnsi="Browallia New" w:cs="Browallia New"/>
                <w:b/>
                <w:sz w:val="28"/>
                <w:szCs w:val="28"/>
              </w:rPr>
            </w:pPr>
          </w:p>
        </w:tc>
        <w:tc>
          <w:tcPr>
            <w:tcW w:w="1033" w:type="dxa"/>
            <w:tcBorders>
              <w:top w:val="nil"/>
              <w:left w:val="nil"/>
              <w:bottom w:val="nil"/>
              <w:right w:val="nil"/>
            </w:tcBorders>
            <w:vAlign w:val="bottom"/>
          </w:tcPr>
          <w:p w14:paraId="061B3586" w14:textId="77777777" w:rsidR="00636D07" w:rsidRPr="00C2555B" w:rsidRDefault="00636D07" w:rsidP="00636D07">
            <w:pPr>
              <w:tabs>
                <w:tab w:val="clear" w:pos="454"/>
                <w:tab w:val="clear" w:pos="680"/>
                <w:tab w:val="left" w:pos="132"/>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r>
      <w:tr w:rsidR="00636D07" w:rsidRPr="00C2555B" w14:paraId="518C74DD" w14:textId="77777777" w:rsidTr="00FD7EAB">
        <w:trPr>
          <w:trHeight w:val="170"/>
        </w:trPr>
        <w:tc>
          <w:tcPr>
            <w:tcW w:w="4074" w:type="dxa"/>
            <w:tcBorders>
              <w:top w:val="nil"/>
              <w:left w:val="nil"/>
              <w:bottom w:val="nil"/>
              <w:right w:val="nil"/>
            </w:tcBorders>
          </w:tcPr>
          <w:p w14:paraId="4100AB81" w14:textId="77777777" w:rsidR="00636D07" w:rsidRPr="00C2555B" w:rsidRDefault="00636D07" w:rsidP="00636D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51C04B14" w14:textId="15359CDA" w:rsidR="00636D07" w:rsidRPr="007A2ABF" w:rsidRDefault="006865F7">
            <w:pPr>
              <w:tabs>
                <w:tab w:val="clear" w:pos="1871"/>
                <w:tab w:val="decimal" w:pos="492"/>
                <w:tab w:val="left" w:pos="2020"/>
              </w:tabs>
              <w:spacing w:line="240" w:lineRule="auto"/>
              <w:ind w:right="-10"/>
              <w:jc w:val="right"/>
              <w:rPr>
                <w:rFonts w:ascii="Browallia New" w:hAnsi="Browallia New" w:cs="Browallia New"/>
                <w:sz w:val="28"/>
                <w:szCs w:val="28"/>
              </w:rPr>
            </w:pPr>
            <w:r w:rsidRPr="006865F7">
              <w:rPr>
                <w:rFonts w:ascii="Browallia New" w:hAnsi="Browallia New" w:cs="Browallia New"/>
                <w:sz w:val="28"/>
                <w:szCs w:val="28"/>
              </w:rPr>
              <w:t>5</w:t>
            </w:r>
            <w:r w:rsidR="003B74E3" w:rsidRPr="007A2ABF">
              <w:rPr>
                <w:rFonts w:ascii="Browallia New" w:hAnsi="Browallia New" w:cs="Browallia New"/>
                <w:sz w:val="28"/>
                <w:szCs w:val="28"/>
                <w:cs/>
              </w:rPr>
              <w:t>.</w:t>
            </w:r>
            <w:r w:rsidRPr="006865F7">
              <w:rPr>
                <w:rFonts w:ascii="Browallia New" w:hAnsi="Browallia New" w:cs="Browallia New"/>
                <w:sz w:val="28"/>
                <w:szCs w:val="28"/>
              </w:rPr>
              <w:t>61</w:t>
            </w:r>
          </w:p>
        </w:tc>
        <w:tc>
          <w:tcPr>
            <w:tcW w:w="240" w:type="dxa"/>
            <w:tcBorders>
              <w:top w:val="nil"/>
              <w:left w:val="nil"/>
              <w:bottom w:val="nil"/>
              <w:right w:val="nil"/>
            </w:tcBorders>
          </w:tcPr>
          <w:p w14:paraId="590D2896" w14:textId="77777777" w:rsidR="00636D07" w:rsidRPr="00C2555B" w:rsidRDefault="00636D07" w:rsidP="00636D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8DAF907" w14:textId="69D468B8" w:rsidR="00636D07" w:rsidRPr="00C2555B" w:rsidRDefault="006865F7" w:rsidP="00636D07">
            <w:pPr>
              <w:spacing w:line="240" w:lineRule="auto"/>
              <w:ind w:right="-11"/>
              <w:jc w:val="right"/>
              <w:rPr>
                <w:rFonts w:ascii="Browallia New" w:hAnsi="Browallia New" w:cs="Browallia New"/>
                <w:sz w:val="28"/>
                <w:szCs w:val="28"/>
                <w:cs/>
              </w:rPr>
            </w:pPr>
            <w:r w:rsidRPr="006865F7">
              <w:rPr>
                <w:rFonts w:ascii="Browallia New" w:hAnsi="Browallia New" w:cs="Browallia New"/>
                <w:sz w:val="28"/>
                <w:szCs w:val="28"/>
              </w:rPr>
              <w:t>1</w:t>
            </w:r>
            <w:r w:rsidR="00636D07" w:rsidRPr="00C2555B">
              <w:rPr>
                <w:rFonts w:ascii="Browallia New" w:hAnsi="Browallia New" w:cs="Browallia New"/>
                <w:sz w:val="28"/>
                <w:szCs w:val="28"/>
                <w:cs/>
              </w:rPr>
              <w:t>.</w:t>
            </w:r>
            <w:r w:rsidRPr="006865F7">
              <w:rPr>
                <w:rFonts w:ascii="Browallia New" w:hAnsi="Browallia New" w:cs="Browallia New"/>
                <w:sz w:val="28"/>
                <w:szCs w:val="28"/>
              </w:rPr>
              <w:t>89</w:t>
            </w:r>
          </w:p>
        </w:tc>
        <w:tc>
          <w:tcPr>
            <w:tcW w:w="240" w:type="dxa"/>
            <w:tcBorders>
              <w:top w:val="nil"/>
              <w:left w:val="nil"/>
              <w:bottom w:val="nil"/>
              <w:right w:val="nil"/>
            </w:tcBorders>
          </w:tcPr>
          <w:p w14:paraId="33906905" w14:textId="77777777" w:rsidR="00636D07" w:rsidRPr="007A2ABF" w:rsidRDefault="00636D07" w:rsidP="00636D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4619B8BC" w14:textId="14C25D26" w:rsidR="00636D07" w:rsidRPr="00C2555B" w:rsidRDefault="00B814AD" w:rsidP="00636D0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5.61</w:t>
            </w:r>
          </w:p>
        </w:tc>
        <w:tc>
          <w:tcPr>
            <w:tcW w:w="243" w:type="dxa"/>
            <w:tcBorders>
              <w:top w:val="nil"/>
              <w:left w:val="nil"/>
              <w:bottom w:val="nil"/>
              <w:right w:val="nil"/>
            </w:tcBorders>
          </w:tcPr>
          <w:p w14:paraId="63D0EEEB" w14:textId="77777777" w:rsidR="00636D07" w:rsidRPr="007A2ABF" w:rsidRDefault="00636D07" w:rsidP="00636D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16A996A" w14:textId="77777777" w:rsidR="00636D07" w:rsidRPr="00C2555B" w:rsidRDefault="00636D07" w:rsidP="00636D0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1.89</w:t>
            </w:r>
          </w:p>
        </w:tc>
      </w:tr>
      <w:tr w:rsidR="00630C56" w:rsidRPr="00C2555B" w:rsidDel="00EE5C2C" w14:paraId="077A7E7B" w14:textId="77777777" w:rsidTr="00FD7EAB">
        <w:trPr>
          <w:trHeight w:val="170"/>
        </w:trPr>
        <w:tc>
          <w:tcPr>
            <w:tcW w:w="4074" w:type="dxa"/>
            <w:tcBorders>
              <w:top w:val="nil"/>
              <w:left w:val="nil"/>
              <w:bottom w:val="nil"/>
              <w:right w:val="nil"/>
            </w:tcBorders>
          </w:tcPr>
          <w:p w14:paraId="146C17B5" w14:textId="77777777" w:rsidR="00630C56" w:rsidRPr="00C2555B" w:rsidRDefault="00630C56" w:rsidP="00FD7EAB">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tcPr>
          <w:p w14:paraId="11D630EE" w14:textId="77777777" w:rsidR="00630C56" w:rsidRPr="00C2555B" w:rsidDel="00EE5C2C" w:rsidRDefault="00630C56" w:rsidP="00FD7EAB">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611FDA73"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1E0C4C44" w14:textId="77777777" w:rsidR="00630C56" w:rsidRPr="00C2555B" w:rsidDel="00EE5C2C" w:rsidRDefault="00630C56" w:rsidP="00FD7EAB">
            <w:pPr>
              <w:spacing w:line="240" w:lineRule="auto"/>
              <w:ind w:right="-11"/>
              <w:jc w:val="right"/>
              <w:rPr>
                <w:rFonts w:ascii="Browallia New" w:hAnsi="Browallia New" w:cs="Browallia New"/>
                <w:sz w:val="28"/>
                <w:szCs w:val="28"/>
              </w:rPr>
            </w:pPr>
          </w:p>
        </w:tc>
        <w:tc>
          <w:tcPr>
            <w:tcW w:w="240" w:type="dxa"/>
            <w:tcBorders>
              <w:top w:val="nil"/>
              <w:left w:val="nil"/>
              <w:bottom w:val="nil"/>
              <w:right w:val="nil"/>
            </w:tcBorders>
          </w:tcPr>
          <w:p w14:paraId="58D6820D"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8481327" w14:textId="77777777" w:rsidR="00630C56" w:rsidRPr="00C2555B" w:rsidDel="00EE5C2C" w:rsidRDefault="00630C56" w:rsidP="00FD7EAB">
            <w:pPr>
              <w:spacing w:line="240" w:lineRule="auto"/>
              <w:ind w:right="-11"/>
              <w:jc w:val="right"/>
              <w:rPr>
                <w:rFonts w:ascii="Browallia New" w:hAnsi="Browallia New" w:cs="Browallia New"/>
                <w:bCs/>
                <w:sz w:val="28"/>
                <w:szCs w:val="28"/>
              </w:rPr>
            </w:pPr>
          </w:p>
        </w:tc>
        <w:tc>
          <w:tcPr>
            <w:tcW w:w="243" w:type="dxa"/>
            <w:tcBorders>
              <w:top w:val="nil"/>
              <w:left w:val="nil"/>
              <w:bottom w:val="nil"/>
              <w:right w:val="nil"/>
            </w:tcBorders>
          </w:tcPr>
          <w:p w14:paraId="40137E42"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6DF8191" w14:textId="77777777" w:rsidR="00630C56" w:rsidRPr="00C2555B" w:rsidDel="00EE5C2C" w:rsidRDefault="00630C56" w:rsidP="00FD7EAB">
            <w:pPr>
              <w:tabs>
                <w:tab w:val="decimal" w:pos="492"/>
              </w:tabs>
              <w:spacing w:line="240" w:lineRule="auto"/>
              <w:ind w:right="-10"/>
              <w:jc w:val="right"/>
              <w:rPr>
                <w:rFonts w:ascii="Browallia New" w:hAnsi="Browallia New" w:cs="Browallia New"/>
                <w:sz w:val="26"/>
                <w:szCs w:val="26"/>
                <w:lang w:val="en-GB"/>
              </w:rPr>
            </w:pPr>
          </w:p>
        </w:tc>
      </w:tr>
      <w:tr w:rsidR="00630C56" w:rsidRPr="00C2555B" w14:paraId="519F8AEB" w14:textId="77777777" w:rsidTr="00FD7EAB">
        <w:trPr>
          <w:trHeight w:val="170"/>
        </w:trPr>
        <w:tc>
          <w:tcPr>
            <w:tcW w:w="5102" w:type="dxa"/>
            <w:gridSpan w:val="2"/>
            <w:tcBorders>
              <w:top w:val="nil"/>
              <w:left w:val="nil"/>
              <w:bottom w:val="nil"/>
              <w:right w:val="nil"/>
            </w:tcBorders>
            <w:vAlign w:val="bottom"/>
          </w:tcPr>
          <w:p w14:paraId="0152F041" w14:textId="77777777" w:rsidR="00630C56" w:rsidRPr="00C2555B" w:rsidRDefault="00630C56" w:rsidP="00FD7EAB">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5D7B099"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E9EC643" w14:textId="77777777" w:rsidR="00630C56" w:rsidRPr="00C2555B" w:rsidRDefault="00630C56" w:rsidP="00FD7EAB">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4C28ADC3"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F9EFF3C" w14:textId="77777777" w:rsidR="00630C56" w:rsidRPr="00C2555B" w:rsidRDefault="00630C56" w:rsidP="00FD7EAB">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1B28222"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83703F4" w14:textId="77777777" w:rsidR="00630C56" w:rsidRPr="00C2555B" w:rsidRDefault="00630C56" w:rsidP="00FD7EAB">
            <w:pPr>
              <w:tabs>
                <w:tab w:val="decimal" w:pos="492"/>
              </w:tabs>
              <w:spacing w:line="240" w:lineRule="auto"/>
              <w:ind w:right="-10"/>
              <w:jc w:val="right"/>
              <w:rPr>
                <w:rFonts w:ascii="Browallia New" w:hAnsi="Browallia New" w:cs="Browallia New"/>
                <w:sz w:val="26"/>
                <w:szCs w:val="26"/>
                <w:lang w:val="en-GB"/>
              </w:rPr>
            </w:pPr>
          </w:p>
        </w:tc>
      </w:tr>
      <w:tr w:rsidR="003B74E3" w:rsidRPr="00C2555B" w14:paraId="5A4FA68A" w14:textId="77777777" w:rsidTr="007A2ABF">
        <w:trPr>
          <w:trHeight w:val="170"/>
        </w:trPr>
        <w:tc>
          <w:tcPr>
            <w:tcW w:w="4074" w:type="dxa"/>
            <w:tcBorders>
              <w:top w:val="nil"/>
              <w:left w:val="nil"/>
              <w:bottom w:val="nil"/>
              <w:right w:val="nil"/>
            </w:tcBorders>
            <w:vAlign w:val="bottom"/>
          </w:tcPr>
          <w:p w14:paraId="1E696324" w14:textId="77777777" w:rsidR="003B74E3" w:rsidRPr="00C2555B" w:rsidRDefault="003B74E3" w:rsidP="003B74E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4C0D13D3" w14:textId="06BCE5B3" w:rsidR="003B74E3" w:rsidRPr="007A2ABF" w:rsidRDefault="006865F7" w:rsidP="007A2ABF">
            <w:pPr>
              <w:tabs>
                <w:tab w:val="clear" w:pos="1871"/>
                <w:tab w:val="decimal" w:pos="492"/>
                <w:tab w:val="left" w:pos="2020"/>
              </w:tabs>
              <w:spacing w:line="240" w:lineRule="auto"/>
              <w:ind w:right="-10"/>
              <w:jc w:val="right"/>
              <w:rPr>
                <w:rFonts w:ascii="Browallia New" w:hAnsi="Browallia New" w:cs="Browallia New"/>
                <w:sz w:val="28"/>
                <w:szCs w:val="28"/>
              </w:rPr>
            </w:pPr>
            <w:r w:rsidRPr="006865F7">
              <w:rPr>
                <w:rFonts w:ascii="Browallia New" w:hAnsi="Browallia New" w:cs="Browallia New"/>
                <w:sz w:val="28"/>
                <w:szCs w:val="28"/>
              </w:rPr>
              <w:t>0</w:t>
            </w:r>
            <w:r w:rsidR="003B74E3" w:rsidRPr="007A2ABF">
              <w:rPr>
                <w:rFonts w:ascii="Browallia New" w:hAnsi="Browallia New" w:cs="Browallia New"/>
                <w:sz w:val="28"/>
                <w:szCs w:val="28"/>
                <w:cs/>
              </w:rPr>
              <w:t>.</w:t>
            </w:r>
            <w:r w:rsidRPr="006865F7">
              <w:rPr>
                <w:rFonts w:ascii="Browallia New" w:hAnsi="Browallia New" w:cs="Browallia New"/>
                <w:sz w:val="28"/>
                <w:szCs w:val="28"/>
              </w:rPr>
              <w:t>24</w:t>
            </w:r>
          </w:p>
        </w:tc>
        <w:tc>
          <w:tcPr>
            <w:tcW w:w="240" w:type="dxa"/>
            <w:tcBorders>
              <w:top w:val="nil"/>
              <w:left w:val="nil"/>
              <w:bottom w:val="nil"/>
              <w:right w:val="nil"/>
            </w:tcBorders>
          </w:tcPr>
          <w:p w14:paraId="2CBE64E3" w14:textId="77777777" w:rsidR="003B74E3" w:rsidRPr="00C2555B" w:rsidRDefault="003B74E3" w:rsidP="007A2ABF">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F312D23" w14:textId="36521A9B" w:rsidR="003B74E3" w:rsidRPr="00C2555B" w:rsidRDefault="006865F7" w:rsidP="007A2ABF">
            <w:pPr>
              <w:tabs>
                <w:tab w:val="clear" w:pos="1871"/>
                <w:tab w:val="decimal" w:pos="492"/>
                <w:tab w:val="left" w:pos="2020"/>
              </w:tabs>
              <w:spacing w:line="240" w:lineRule="auto"/>
              <w:ind w:right="-11"/>
              <w:jc w:val="right"/>
              <w:rPr>
                <w:rFonts w:ascii="Browallia New" w:hAnsi="Browallia New" w:cs="Browallia New"/>
                <w:sz w:val="28"/>
                <w:szCs w:val="28"/>
              </w:rPr>
            </w:pPr>
            <w:r w:rsidRPr="006865F7">
              <w:rPr>
                <w:rFonts w:ascii="Browallia New" w:hAnsi="Browallia New" w:cs="Browallia New"/>
                <w:sz w:val="28"/>
                <w:szCs w:val="28"/>
              </w:rPr>
              <w:t>0</w:t>
            </w:r>
            <w:r w:rsidR="003B74E3" w:rsidRPr="00C2555B">
              <w:rPr>
                <w:rFonts w:ascii="Browallia New" w:hAnsi="Browallia New" w:cs="Browallia New"/>
                <w:sz w:val="28"/>
                <w:szCs w:val="28"/>
                <w:cs/>
              </w:rPr>
              <w:t>.</w:t>
            </w:r>
            <w:r w:rsidRPr="006865F7">
              <w:rPr>
                <w:rFonts w:ascii="Browallia New" w:hAnsi="Browallia New" w:cs="Browallia New"/>
                <w:sz w:val="28"/>
                <w:szCs w:val="28"/>
              </w:rPr>
              <w:t>24</w:t>
            </w:r>
          </w:p>
        </w:tc>
        <w:tc>
          <w:tcPr>
            <w:tcW w:w="240" w:type="dxa"/>
            <w:tcBorders>
              <w:top w:val="nil"/>
              <w:left w:val="nil"/>
              <w:bottom w:val="nil"/>
              <w:right w:val="nil"/>
            </w:tcBorders>
          </w:tcPr>
          <w:p w14:paraId="3C9D54EF" w14:textId="77777777" w:rsidR="003B74E3" w:rsidRPr="00C2555B" w:rsidRDefault="003B74E3" w:rsidP="007A2ABF">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AD017A8" w14:textId="02DAD9C0" w:rsidR="003B74E3" w:rsidRPr="007A2ABF" w:rsidRDefault="003B74E3" w:rsidP="007A2ABF">
            <w:pPr>
              <w:tabs>
                <w:tab w:val="clear" w:pos="1871"/>
                <w:tab w:val="decimal" w:pos="492"/>
                <w:tab w:val="left" w:pos="2020"/>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0.2</w:t>
            </w:r>
            <w:r w:rsidR="006865F7" w:rsidRPr="006865F7">
              <w:rPr>
                <w:rFonts w:ascii="Browallia New" w:hAnsi="Browallia New" w:cs="Browallia New"/>
                <w:sz w:val="28"/>
                <w:szCs w:val="28"/>
              </w:rPr>
              <w:t>4</w:t>
            </w:r>
          </w:p>
        </w:tc>
        <w:tc>
          <w:tcPr>
            <w:tcW w:w="243" w:type="dxa"/>
            <w:tcBorders>
              <w:top w:val="nil"/>
              <w:left w:val="nil"/>
              <w:bottom w:val="nil"/>
              <w:right w:val="nil"/>
            </w:tcBorders>
          </w:tcPr>
          <w:p w14:paraId="1C288923" w14:textId="77777777" w:rsidR="003B74E3" w:rsidRPr="00C2555B" w:rsidRDefault="003B74E3" w:rsidP="007A2ABF">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A21B5FE" w14:textId="77777777" w:rsidR="003B74E3" w:rsidRPr="00C2555B" w:rsidRDefault="003B74E3" w:rsidP="007A2ABF">
            <w:pPr>
              <w:tabs>
                <w:tab w:val="clear" w:pos="1871"/>
                <w:tab w:val="decimal" w:pos="492"/>
                <w:tab w:val="left" w:pos="2020"/>
              </w:tabs>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0.24</w:t>
            </w:r>
          </w:p>
        </w:tc>
      </w:tr>
      <w:tr w:rsidR="003B74E3" w:rsidRPr="00C2555B" w14:paraId="3ECB5FC7" w14:textId="77777777" w:rsidTr="00FD7EAB">
        <w:trPr>
          <w:trHeight w:val="170"/>
        </w:trPr>
        <w:tc>
          <w:tcPr>
            <w:tcW w:w="4074" w:type="dxa"/>
            <w:tcBorders>
              <w:top w:val="nil"/>
              <w:left w:val="nil"/>
              <w:bottom w:val="nil"/>
              <w:right w:val="nil"/>
            </w:tcBorders>
          </w:tcPr>
          <w:p w14:paraId="3CB4F119" w14:textId="77777777" w:rsidR="003B74E3" w:rsidRPr="00C2555B" w:rsidRDefault="003B74E3" w:rsidP="003B74E3">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4921451" w14:textId="209C5720" w:rsidR="003B74E3" w:rsidRPr="00C2555B" w:rsidRDefault="006865F7" w:rsidP="003B74E3">
            <w:pPr>
              <w:spacing w:line="240" w:lineRule="auto"/>
              <w:ind w:right="-11"/>
              <w:jc w:val="right"/>
              <w:rPr>
                <w:rFonts w:ascii="Browallia New" w:hAnsi="Browallia New" w:cs="Browallia New"/>
                <w:b/>
                <w:bCs/>
                <w:sz w:val="28"/>
                <w:szCs w:val="28"/>
                <w:cs/>
              </w:rPr>
            </w:pPr>
            <w:r w:rsidRPr="006865F7">
              <w:rPr>
                <w:rFonts w:ascii="Browallia New" w:hAnsi="Browallia New" w:cs="Browallia New"/>
                <w:sz w:val="28"/>
                <w:szCs w:val="28"/>
              </w:rPr>
              <w:t>0</w:t>
            </w:r>
            <w:r w:rsidR="003B74E3" w:rsidRPr="007A2ABF">
              <w:rPr>
                <w:rFonts w:ascii="Browallia New" w:hAnsi="Browallia New" w:cs="Browallia New"/>
                <w:sz w:val="28"/>
                <w:szCs w:val="28"/>
                <w:cs/>
              </w:rPr>
              <w:t>.</w:t>
            </w:r>
            <w:r w:rsidRPr="006865F7">
              <w:rPr>
                <w:rFonts w:ascii="Browallia New" w:hAnsi="Browallia New" w:cs="Browallia New"/>
                <w:sz w:val="28"/>
                <w:szCs w:val="28"/>
              </w:rPr>
              <w:t>71</w:t>
            </w:r>
          </w:p>
        </w:tc>
        <w:tc>
          <w:tcPr>
            <w:tcW w:w="240" w:type="dxa"/>
            <w:tcBorders>
              <w:top w:val="nil"/>
              <w:left w:val="nil"/>
              <w:bottom w:val="nil"/>
              <w:right w:val="nil"/>
            </w:tcBorders>
          </w:tcPr>
          <w:p w14:paraId="73221ECC" w14:textId="77777777" w:rsidR="003B74E3" w:rsidRPr="00C2555B" w:rsidRDefault="003B74E3" w:rsidP="003B74E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F045ADD" w14:textId="49D4548A" w:rsidR="003B74E3" w:rsidRPr="00C2555B" w:rsidRDefault="006865F7" w:rsidP="003B74E3">
            <w:pPr>
              <w:spacing w:line="240" w:lineRule="auto"/>
              <w:ind w:right="-11"/>
              <w:jc w:val="right"/>
              <w:rPr>
                <w:rFonts w:ascii="Browallia New" w:hAnsi="Browallia New" w:cs="Browallia New"/>
                <w:sz w:val="28"/>
                <w:szCs w:val="28"/>
                <w:cs/>
              </w:rPr>
            </w:pPr>
            <w:r w:rsidRPr="006865F7">
              <w:rPr>
                <w:rFonts w:ascii="Browallia New" w:hAnsi="Browallia New" w:cs="Browallia New"/>
                <w:sz w:val="28"/>
                <w:szCs w:val="28"/>
              </w:rPr>
              <w:t>0</w:t>
            </w:r>
            <w:r w:rsidR="003B74E3" w:rsidRPr="00C2555B">
              <w:rPr>
                <w:rFonts w:ascii="Browallia New" w:hAnsi="Browallia New" w:cs="Browallia New"/>
                <w:sz w:val="28"/>
                <w:szCs w:val="28"/>
                <w:cs/>
              </w:rPr>
              <w:t>.</w:t>
            </w:r>
            <w:r w:rsidRPr="006865F7">
              <w:rPr>
                <w:rFonts w:ascii="Browallia New" w:hAnsi="Browallia New" w:cs="Browallia New"/>
                <w:sz w:val="28"/>
                <w:szCs w:val="28"/>
              </w:rPr>
              <w:t>05</w:t>
            </w:r>
          </w:p>
        </w:tc>
        <w:tc>
          <w:tcPr>
            <w:tcW w:w="240" w:type="dxa"/>
            <w:tcBorders>
              <w:top w:val="nil"/>
              <w:left w:val="nil"/>
              <w:bottom w:val="nil"/>
              <w:right w:val="nil"/>
            </w:tcBorders>
          </w:tcPr>
          <w:p w14:paraId="651EB9B5" w14:textId="77777777" w:rsidR="003B74E3" w:rsidRPr="00C2555B" w:rsidRDefault="003B74E3" w:rsidP="003B74E3">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C74478" w14:textId="71BC1E67" w:rsidR="003B74E3" w:rsidRPr="007A2ABF" w:rsidRDefault="003B74E3" w:rsidP="007A2ABF">
            <w:pPr>
              <w:spacing w:line="240" w:lineRule="auto"/>
              <w:ind w:right="-11"/>
              <w:jc w:val="center"/>
              <w:rPr>
                <w:rFonts w:ascii="Browallia New" w:hAnsi="Browallia New" w:cs="Browallia New"/>
                <w:sz w:val="28"/>
                <w:szCs w:val="28"/>
              </w:rPr>
            </w:pPr>
            <w:r w:rsidRPr="007A2ABF">
              <w:rPr>
                <w:rFonts w:ascii="Browallia New" w:hAnsi="Browallia New" w:cs="Browallia New"/>
                <w:sz w:val="28"/>
                <w:szCs w:val="28"/>
                <w:cs/>
              </w:rPr>
              <w:t xml:space="preserve">    -</w:t>
            </w:r>
          </w:p>
        </w:tc>
        <w:tc>
          <w:tcPr>
            <w:tcW w:w="243" w:type="dxa"/>
            <w:tcBorders>
              <w:top w:val="nil"/>
              <w:left w:val="nil"/>
              <w:bottom w:val="nil"/>
              <w:right w:val="nil"/>
            </w:tcBorders>
          </w:tcPr>
          <w:p w14:paraId="059AA922" w14:textId="77777777" w:rsidR="003B74E3" w:rsidRPr="00C2555B" w:rsidRDefault="003B74E3" w:rsidP="003B74E3">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957224B" w14:textId="77777777" w:rsidR="003B74E3" w:rsidRPr="00C2555B" w:rsidRDefault="003B74E3" w:rsidP="003B74E3">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r>
      <w:tr w:rsidR="00630C56" w:rsidRPr="00C2555B" w14:paraId="720B1827" w14:textId="77777777" w:rsidTr="00FD7EAB">
        <w:trPr>
          <w:trHeight w:val="170"/>
        </w:trPr>
        <w:tc>
          <w:tcPr>
            <w:tcW w:w="4074" w:type="dxa"/>
            <w:tcBorders>
              <w:top w:val="nil"/>
              <w:left w:val="nil"/>
              <w:bottom w:val="nil"/>
              <w:right w:val="nil"/>
            </w:tcBorders>
          </w:tcPr>
          <w:p w14:paraId="1B26288A" w14:textId="77777777" w:rsidR="00630C56" w:rsidRPr="00C2555B" w:rsidRDefault="00630C56" w:rsidP="00FD7EAB">
            <w:pPr>
              <w:tabs>
                <w:tab w:val="clear" w:pos="3742"/>
              </w:tabs>
              <w:spacing w:line="240" w:lineRule="auto"/>
              <w:ind w:left="175" w:right="175" w:hanging="175"/>
              <w:rPr>
                <w:rFonts w:ascii="Browallia New" w:hAnsi="Browallia New" w:cs="Browallia New"/>
                <w:b/>
                <w:bCs/>
                <w:sz w:val="28"/>
                <w:szCs w:val="28"/>
                <w:cs/>
              </w:rPr>
            </w:pPr>
          </w:p>
        </w:tc>
        <w:tc>
          <w:tcPr>
            <w:tcW w:w="1028" w:type="dxa"/>
            <w:tcBorders>
              <w:top w:val="nil"/>
              <w:left w:val="nil"/>
              <w:bottom w:val="nil"/>
              <w:right w:val="nil"/>
            </w:tcBorders>
          </w:tcPr>
          <w:p w14:paraId="21EE0868" w14:textId="77777777" w:rsidR="00630C56" w:rsidRPr="00C2555B" w:rsidRDefault="00630C56" w:rsidP="00FD7EA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3C54231"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0189256D" w14:textId="77777777" w:rsidR="00630C56" w:rsidRPr="00C2555B" w:rsidRDefault="00630C56" w:rsidP="00FD7EAB">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056D6EFD"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2478FB7"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E614079"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3F32625"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r>
      <w:tr w:rsidR="00630C56" w:rsidRPr="00C2555B" w14:paraId="6F98649F" w14:textId="77777777" w:rsidTr="00FD7EAB">
        <w:trPr>
          <w:trHeight w:val="170"/>
        </w:trPr>
        <w:tc>
          <w:tcPr>
            <w:tcW w:w="4074" w:type="dxa"/>
            <w:tcBorders>
              <w:top w:val="nil"/>
              <w:left w:val="nil"/>
              <w:bottom w:val="nil"/>
              <w:right w:val="nil"/>
            </w:tcBorders>
          </w:tcPr>
          <w:p w14:paraId="2EAA91A5" w14:textId="77777777" w:rsidR="00630C56" w:rsidRPr="00C2555B" w:rsidRDefault="00630C56" w:rsidP="00FD7EAB">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60A23BFC" w14:textId="77777777" w:rsidR="00630C56" w:rsidRPr="00C2555B" w:rsidRDefault="00630C56" w:rsidP="00FD7EAB">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E4129B" w14:textId="77777777" w:rsidR="00630C56" w:rsidRPr="00C2555B" w:rsidRDefault="00630C56" w:rsidP="00FD7EAB">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AAA98E7" w14:textId="77777777" w:rsidR="00630C56" w:rsidRPr="00C2555B" w:rsidRDefault="00630C56" w:rsidP="00FD7EAB">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DB8B287"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1A5D25D"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184143A"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308B1C3" w14:textId="77777777" w:rsidR="00630C56" w:rsidRPr="00C2555B" w:rsidRDefault="00630C56" w:rsidP="00FD7EAB">
            <w:pPr>
              <w:tabs>
                <w:tab w:val="clear" w:pos="1871"/>
                <w:tab w:val="decimal" w:pos="492"/>
                <w:tab w:val="left" w:pos="2020"/>
              </w:tabs>
              <w:spacing w:line="240" w:lineRule="auto"/>
              <w:ind w:right="-10"/>
              <w:jc w:val="right"/>
              <w:rPr>
                <w:rFonts w:ascii="Browallia New" w:hAnsi="Browallia New" w:cs="Browallia New"/>
                <w:sz w:val="28"/>
                <w:szCs w:val="28"/>
              </w:rPr>
            </w:pPr>
          </w:p>
        </w:tc>
      </w:tr>
      <w:tr w:rsidR="00636D07" w:rsidRPr="00C2555B" w14:paraId="069CCB42" w14:textId="77777777" w:rsidTr="007A2ABF">
        <w:trPr>
          <w:trHeight w:val="170"/>
        </w:trPr>
        <w:tc>
          <w:tcPr>
            <w:tcW w:w="4074" w:type="dxa"/>
            <w:tcBorders>
              <w:top w:val="nil"/>
              <w:left w:val="nil"/>
              <w:bottom w:val="nil"/>
              <w:right w:val="nil"/>
            </w:tcBorders>
            <w:shd w:val="clear" w:color="auto" w:fill="auto"/>
          </w:tcPr>
          <w:p w14:paraId="44591F59" w14:textId="77777777" w:rsidR="00636D07" w:rsidRPr="00C2555B" w:rsidRDefault="00636D07" w:rsidP="00636D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2A146F47" w14:textId="58E74150" w:rsidR="00636D07" w:rsidRPr="00C2555B" w:rsidRDefault="00B273E2" w:rsidP="007A2ABF">
            <w:pPr>
              <w:tabs>
                <w:tab w:val="clear" w:pos="1871"/>
                <w:tab w:val="decimal" w:pos="492"/>
                <w:tab w:val="left" w:pos="2020"/>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7.22</w:t>
            </w:r>
          </w:p>
        </w:tc>
        <w:tc>
          <w:tcPr>
            <w:tcW w:w="240" w:type="dxa"/>
            <w:tcBorders>
              <w:top w:val="nil"/>
              <w:left w:val="nil"/>
              <w:bottom w:val="nil"/>
              <w:right w:val="nil"/>
            </w:tcBorders>
            <w:shd w:val="clear" w:color="auto" w:fill="auto"/>
          </w:tcPr>
          <w:p w14:paraId="6CFDB761" w14:textId="77777777" w:rsidR="00636D07" w:rsidRPr="00C2555B" w:rsidRDefault="00636D07" w:rsidP="007A2ABF">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5C70F41B" w14:textId="55DA38C1" w:rsidR="00636D07" w:rsidRPr="00C2555B" w:rsidRDefault="006865F7" w:rsidP="007A2ABF">
            <w:pPr>
              <w:tabs>
                <w:tab w:val="clear" w:pos="1871"/>
                <w:tab w:val="decimal" w:pos="492"/>
                <w:tab w:val="left" w:pos="2020"/>
              </w:tabs>
              <w:spacing w:line="240" w:lineRule="auto"/>
              <w:ind w:right="-10"/>
              <w:jc w:val="right"/>
              <w:rPr>
                <w:rFonts w:ascii="Browallia New" w:hAnsi="Browallia New" w:cs="Browallia New"/>
                <w:sz w:val="28"/>
                <w:szCs w:val="28"/>
              </w:rPr>
            </w:pPr>
            <w:r w:rsidRPr="006865F7">
              <w:rPr>
                <w:rFonts w:ascii="Browallia New" w:hAnsi="Browallia New" w:cs="Browallia New"/>
                <w:sz w:val="28"/>
                <w:szCs w:val="28"/>
              </w:rPr>
              <w:t>6</w:t>
            </w:r>
            <w:r w:rsidR="00636D07" w:rsidRPr="00C2555B">
              <w:rPr>
                <w:rFonts w:ascii="Browallia New" w:hAnsi="Browallia New" w:cs="Browallia New"/>
                <w:sz w:val="28"/>
                <w:szCs w:val="28"/>
                <w:cs/>
              </w:rPr>
              <w:t>.</w:t>
            </w:r>
            <w:r w:rsidRPr="006865F7">
              <w:rPr>
                <w:rFonts w:ascii="Browallia New" w:hAnsi="Browallia New" w:cs="Browallia New"/>
                <w:sz w:val="28"/>
                <w:szCs w:val="28"/>
              </w:rPr>
              <w:t>82</w:t>
            </w:r>
          </w:p>
        </w:tc>
        <w:tc>
          <w:tcPr>
            <w:tcW w:w="240" w:type="dxa"/>
            <w:tcBorders>
              <w:top w:val="nil"/>
              <w:left w:val="nil"/>
              <w:bottom w:val="nil"/>
              <w:right w:val="nil"/>
            </w:tcBorders>
            <w:shd w:val="clear" w:color="auto" w:fill="auto"/>
          </w:tcPr>
          <w:p w14:paraId="745190FD" w14:textId="77777777" w:rsidR="00636D07" w:rsidRPr="00C2555B" w:rsidRDefault="00636D07" w:rsidP="007A2ABF">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8342A4D" w14:textId="2FC03183" w:rsidR="00636D07" w:rsidRPr="007A2ABF" w:rsidRDefault="00B273E2" w:rsidP="007A2ABF">
            <w:pPr>
              <w:tabs>
                <w:tab w:val="clear" w:pos="1871"/>
                <w:tab w:val="decimal" w:pos="492"/>
                <w:tab w:val="left" w:pos="2020"/>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3.09</w:t>
            </w:r>
          </w:p>
        </w:tc>
        <w:tc>
          <w:tcPr>
            <w:tcW w:w="243" w:type="dxa"/>
            <w:tcBorders>
              <w:top w:val="nil"/>
              <w:left w:val="nil"/>
              <w:bottom w:val="nil"/>
              <w:right w:val="nil"/>
            </w:tcBorders>
            <w:shd w:val="clear" w:color="auto" w:fill="auto"/>
          </w:tcPr>
          <w:p w14:paraId="0447B780" w14:textId="77777777" w:rsidR="00636D07" w:rsidRPr="00C2555B" w:rsidRDefault="00636D07" w:rsidP="007A2ABF">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4E574FCA" w14:textId="77777777" w:rsidR="00636D07" w:rsidRPr="00C2555B" w:rsidRDefault="00636D07" w:rsidP="007A2ABF">
            <w:pPr>
              <w:tabs>
                <w:tab w:val="clear" w:pos="1871"/>
                <w:tab w:val="decimal" w:pos="492"/>
                <w:tab w:val="left" w:pos="2020"/>
              </w:tabs>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2.90</w:t>
            </w:r>
          </w:p>
        </w:tc>
      </w:tr>
      <w:tr w:rsidR="00636D07" w:rsidRPr="00C2555B" w14:paraId="6628DA7F" w14:textId="77777777" w:rsidTr="007A2ABF">
        <w:trPr>
          <w:trHeight w:val="170"/>
        </w:trPr>
        <w:tc>
          <w:tcPr>
            <w:tcW w:w="4074" w:type="dxa"/>
            <w:tcBorders>
              <w:top w:val="nil"/>
              <w:left w:val="nil"/>
              <w:bottom w:val="nil"/>
              <w:right w:val="nil"/>
            </w:tcBorders>
            <w:shd w:val="clear" w:color="auto" w:fill="auto"/>
          </w:tcPr>
          <w:p w14:paraId="482E5268" w14:textId="77777777" w:rsidR="00636D07" w:rsidRPr="00C2555B" w:rsidRDefault="00636D07" w:rsidP="00636D07">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bottom w:val="single" w:sz="4" w:space="0" w:color="auto"/>
              <w:right w:val="nil"/>
            </w:tcBorders>
            <w:shd w:val="clear" w:color="auto" w:fill="auto"/>
            <w:vAlign w:val="bottom"/>
          </w:tcPr>
          <w:p w14:paraId="341C38CC" w14:textId="7B38298E" w:rsidR="00636D07" w:rsidRPr="00C2555B" w:rsidRDefault="00B273E2" w:rsidP="00636D07">
            <w:pPr>
              <w:tabs>
                <w:tab w:val="decimal" w:pos="522"/>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0.12</w:t>
            </w:r>
          </w:p>
        </w:tc>
        <w:tc>
          <w:tcPr>
            <w:tcW w:w="240" w:type="dxa"/>
            <w:tcBorders>
              <w:top w:val="nil"/>
              <w:left w:val="nil"/>
              <w:bottom w:val="nil"/>
              <w:right w:val="nil"/>
            </w:tcBorders>
            <w:shd w:val="clear" w:color="auto" w:fill="auto"/>
          </w:tcPr>
          <w:p w14:paraId="39BBBBDB" w14:textId="77777777" w:rsidR="00636D07" w:rsidRPr="00C2555B" w:rsidRDefault="00636D07" w:rsidP="00636D07">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bottom w:val="single" w:sz="4" w:space="0" w:color="auto"/>
              <w:right w:val="nil"/>
            </w:tcBorders>
            <w:shd w:val="clear" w:color="auto" w:fill="auto"/>
            <w:vAlign w:val="bottom"/>
          </w:tcPr>
          <w:p w14:paraId="7222A0EA" w14:textId="42BB41F3" w:rsidR="00636D07" w:rsidRPr="00C2555B" w:rsidRDefault="006865F7" w:rsidP="007A2ABF">
            <w:pPr>
              <w:tabs>
                <w:tab w:val="decimal" w:pos="522"/>
              </w:tabs>
              <w:spacing w:line="240" w:lineRule="auto"/>
              <w:ind w:right="-10"/>
              <w:jc w:val="right"/>
              <w:rPr>
                <w:rFonts w:ascii="Browallia New" w:hAnsi="Browallia New" w:cs="Browallia New"/>
                <w:sz w:val="28"/>
                <w:szCs w:val="28"/>
              </w:rPr>
            </w:pPr>
            <w:r w:rsidRPr="006865F7">
              <w:rPr>
                <w:rFonts w:ascii="Browallia New" w:hAnsi="Browallia New" w:cs="Browallia New"/>
                <w:sz w:val="28"/>
                <w:szCs w:val="28"/>
              </w:rPr>
              <w:t>0</w:t>
            </w:r>
            <w:r w:rsidR="00636D07" w:rsidRPr="00C2555B">
              <w:rPr>
                <w:rFonts w:ascii="Browallia New" w:hAnsi="Browallia New" w:cs="Browallia New"/>
                <w:sz w:val="28"/>
                <w:szCs w:val="28"/>
                <w:cs/>
              </w:rPr>
              <w:t>.</w:t>
            </w:r>
            <w:r w:rsidRPr="006865F7">
              <w:rPr>
                <w:rFonts w:ascii="Browallia New" w:hAnsi="Browallia New" w:cs="Browallia New"/>
                <w:sz w:val="28"/>
                <w:szCs w:val="28"/>
              </w:rPr>
              <w:t>14</w:t>
            </w:r>
          </w:p>
        </w:tc>
        <w:tc>
          <w:tcPr>
            <w:tcW w:w="240" w:type="dxa"/>
            <w:tcBorders>
              <w:top w:val="nil"/>
              <w:left w:val="nil"/>
              <w:bottom w:val="nil"/>
              <w:right w:val="nil"/>
            </w:tcBorders>
            <w:shd w:val="clear" w:color="auto" w:fill="auto"/>
          </w:tcPr>
          <w:p w14:paraId="3584217A" w14:textId="77777777" w:rsidR="00636D07" w:rsidRPr="00C2555B" w:rsidRDefault="00636D07" w:rsidP="00636D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bottom w:val="single" w:sz="4" w:space="0" w:color="auto"/>
              <w:right w:val="nil"/>
            </w:tcBorders>
            <w:shd w:val="clear" w:color="auto" w:fill="auto"/>
            <w:vAlign w:val="bottom"/>
          </w:tcPr>
          <w:p w14:paraId="29051186" w14:textId="24DDEA42" w:rsidR="00636D07" w:rsidRPr="00C2555B" w:rsidRDefault="00B273E2" w:rsidP="00636D07">
            <w:pPr>
              <w:tabs>
                <w:tab w:val="decimal" w:pos="522"/>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0.04</w:t>
            </w:r>
          </w:p>
        </w:tc>
        <w:tc>
          <w:tcPr>
            <w:tcW w:w="243" w:type="dxa"/>
            <w:tcBorders>
              <w:top w:val="nil"/>
              <w:left w:val="nil"/>
              <w:bottom w:val="nil"/>
              <w:right w:val="nil"/>
            </w:tcBorders>
            <w:shd w:val="clear" w:color="auto" w:fill="auto"/>
          </w:tcPr>
          <w:p w14:paraId="427E111B" w14:textId="77777777" w:rsidR="00636D07" w:rsidRPr="00C2555B" w:rsidRDefault="00636D07" w:rsidP="00636D0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single" w:sz="4" w:space="0" w:color="auto"/>
              <w:right w:val="nil"/>
            </w:tcBorders>
            <w:shd w:val="clear" w:color="auto" w:fill="auto"/>
          </w:tcPr>
          <w:p w14:paraId="796300F6" w14:textId="77777777" w:rsidR="00636D07" w:rsidRPr="00C2555B" w:rsidRDefault="00636D07" w:rsidP="00636D0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0.01</w:t>
            </w:r>
          </w:p>
        </w:tc>
      </w:tr>
      <w:tr w:rsidR="00636D07" w:rsidRPr="00C2555B" w14:paraId="7AED4111" w14:textId="77777777" w:rsidTr="007A2ABF">
        <w:trPr>
          <w:trHeight w:val="170"/>
        </w:trPr>
        <w:tc>
          <w:tcPr>
            <w:tcW w:w="4074" w:type="dxa"/>
            <w:tcBorders>
              <w:top w:val="nil"/>
              <w:left w:val="nil"/>
              <w:bottom w:val="nil"/>
              <w:right w:val="nil"/>
            </w:tcBorders>
            <w:shd w:val="clear" w:color="auto" w:fill="auto"/>
          </w:tcPr>
          <w:p w14:paraId="4853212A" w14:textId="77777777" w:rsidR="00636D07" w:rsidRPr="00C2555B" w:rsidRDefault="00636D07" w:rsidP="00636D07">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382C18BB" w14:textId="7070BDCA" w:rsidR="00636D07" w:rsidRPr="00C2555B" w:rsidRDefault="00B273E2" w:rsidP="00636D07">
            <w:pPr>
              <w:tabs>
                <w:tab w:val="decimal" w:pos="522"/>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7.34</w:t>
            </w:r>
          </w:p>
        </w:tc>
        <w:tc>
          <w:tcPr>
            <w:tcW w:w="240" w:type="dxa"/>
            <w:tcBorders>
              <w:top w:val="nil"/>
              <w:left w:val="nil"/>
              <w:bottom w:val="nil"/>
              <w:right w:val="nil"/>
            </w:tcBorders>
            <w:shd w:val="clear" w:color="auto" w:fill="auto"/>
          </w:tcPr>
          <w:p w14:paraId="0EBD9AEC" w14:textId="77777777" w:rsidR="00636D07" w:rsidRPr="00C2555B" w:rsidRDefault="00636D07" w:rsidP="00636D07">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1AED132C" w14:textId="2A75AD14" w:rsidR="00636D07" w:rsidRPr="00C2555B" w:rsidRDefault="006865F7" w:rsidP="00636D07">
            <w:pPr>
              <w:spacing w:line="240" w:lineRule="auto"/>
              <w:ind w:right="-11"/>
              <w:jc w:val="right"/>
              <w:rPr>
                <w:rFonts w:ascii="Browallia New" w:hAnsi="Browallia New" w:cs="Browallia New"/>
                <w:sz w:val="28"/>
                <w:szCs w:val="28"/>
              </w:rPr>
            </w:pPr>
            <w:r w:rsidRPr="006865F7">
              <w:rPr>
                <w:rFonts w:ascii="Browallia New" w:hAnsi="Browallia New" w:cs="Browallia New"/>
                <w:sz w:val="28"/>
                <w:szCs w:val="28"/>
              </w:rPr>
              <w:t>6</w:t>
            </w:r>
            <w:r w:rsidR="00636D07" w:rsidRPr="00C2555B">
              <w:rPr>
                <w:rFonts w:ascii="Browallia New" w:hAnsi="Browallia New" w:cs="Browallia New"/>
                <w:sz w:val="28"/>
                <w:szCs w:val="28"/>
                <w:cs/>
              </w:rPr>
              <w:t>.</w:t>
            </w:r>
            <w:r w:rsidRPr="006865F7">
              <w:rPr>
                <w:rFonts w:ascii="Browallia New" w:hAnsi="Browallia New" w:cs="Browallia New"/>
                <w:sz w:val="28"/>
                <w:szCs w:val="28"/>
              </w:rPr>
              <w:t>96</w:t>
            </w:r>
          </w:p>
        </w:tc>
        <w:tc>
          <w:tcPr>
            <w:tcW w:w="240" w:type="dxa"/>
            <w:tcBorders>
              <w:top w:val="nil"/>
              <w:left w:val="nil"/>
              <w:bottom w:val="nil"/>
              <w:right w:val="nil"/>
            </w:tcBorders>
            <w:shd w:val="clear" w:color="auto" w:fill="auto"/>
          </w:tcPr>
          <w:p w14:paraId="140544BF" w14:textId="77777777" w:rsidR="00636D07" w:rsidRPr="00C2555B" w:rsidRDefault="00636D07" w:rsidP="00636D07">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92B0AFC" w14:textId="7F7DB267" w:rsidR="00636D07" w:rsidRPr="00C2555B" w:rsidRDefault="00B273E2" w:rsidP="00636D07">
            <w:pPr>
              <w:tabs>
                <w:tab w:val="decimal" w:pos="522"/>
              </w:tabs>
              <w:spacing w:line="240" w:lineRule="auto"/>
              <w:ind w:right="-10"/>
              <w:jc w:val="right"/>
              <w:rPr>
                <w:rFonts w:ascii="Browallia New" w:hAnsi="Browallia New" w:cs="Browallia New"/>
                <w:sz w:val="28"/>
                <w:szCs w:val="28"/>
              </w:rPr>
            </w:pPr>
            <w:r w:rsidRPr="007A2ABF">
              <w:rPr>
                <w:rFonts w:ascii="Browallia New" w:hAnsi="Browallia New" w:cs="Browallia New"/>
                <w:sz w:val="28"/>
                <w:szCs w:val="28"/>
              </w:rPr>
              <w:t>3.13</w:t>
            </w:r>
          </w:p>
        </w:tc>
        <w:tc>
          <w:tcPr>
            <w:tcW w:w="243" w:type="dxa"/>
            <w:tcBorders>
              <w:top w:val="nil"/>
              <w:left w:val="nil"/>
              <w:bottom w:val="nil"/>
              <w:right w:val="nil"/>
            </w:tcBorders>
            <w:shd w:val="clear" w:color="auto" w:fill="auto"/>
          </w:tcPr>
          <w:p w14:paraId="735136D7" w14:textId="77777777" w:rsidR="00636D07" w:rsidRPr="00C2555B" w:rsidRDefault="00636D07" w:rsidP="00636D07">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0DB1D962" w14:textId="77777777" w:rsidR="00636D07" w:rsidRPr="00C2555B" w:rsidRDefault="00636D07" w:rsidP="00636D0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2.91</w:t>
            </w:r>
          </w:p>
        </w:tc>
      </w:tr>
    </w:tbl>
    <w:p w14:paraId="7361EE5D" w14:textId="5F766BA0" w:rsidR="00630C56" w:rsidRDefault="00630C56"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D0BC7CB" w14:textId="27FC9B7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0E4696A" w14:textId="75ACCACA"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0ECABEF" w14:textId="128CAFBE"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3A3EBD2E" w14:textId="13EC52AF"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6C2CD1F2" w14:textId="0E7F30F8"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0865DE7" w14:textId="7DCD4F84"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8706AAC" w14:textId="1BB91BBB"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769A735" w14:textId="1B4060AA"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FC92D62" w14:textId="33DEB0FD"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138B015" w14:textId="76C7C4C1" w:rsidR="00681B1D"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68D429FB" w14:textId="77777777" w:rsidR="00681B1D" w:rsidRPr="00C2555B" w:rsidRDefault="00681B1D"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67AB24BC" w14:textId="77777777" w:rsidR="00AF6EA0" w:rsidRDefault="00AF6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DFF368" w14:textId="7DDB7883" w:rsidR="00E967F9" w:rsidRPr="00C2555B" w:rsidRDefault="00E967F9" w:rsidP="00E9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C2555B">
        <w:rPr>
          <w:rFonts w:ascii="Browallia New" w:hAnsi="Browallia New" w:cs="Browallia New"/>
          <w:sz w:val="28"/>
          <w:szCs w:val="28"/>
          <w:cs/>
        </w:rPr>
        <w:lastRenderedPageBreak/>
        <w:t xml:space="preserve">ยอดคงเหลือกับบุคคลและบริษัทที่เกี่ยวข้องกัน ณ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lang w:val="en-GB"/>
        </w:rPr>
        <w:t>2562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lang w:val="en-GB"/>
        </w:rPr>
        <w:t>2561</w:t>
      </w:r>
      <w:r w:rsidRPr="00C2555B">
        <w:rPr>
          <w:rFonts w:ascii="Browallia New" w:hAnsi="Browallia New" w:cs="Browallia New"/>
          <w:sz w:val="28"/>
          <w:szCs w:val="28"/>
          <w:cs/>
        </w:rPr>
        <w:t xml:space="preserve"> มีดังนี้</w:t>
      </w:r>
    </w:p>
    <w:p w14:paraId="5762892D" w14:textId="77777777" w:rsidR="00A862B3" w:rsidRPr="00C2555B"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4074"/>
        <w:gridCol w:w="990"/>
        <w:gridCol w:w="270"/>
        <w:gridCol w:w="990"/>
        <w:gridCol w:w="270"/>
        <w:gridCol w:w="1080"/>
        <w:gridCol w:w="270"/>
        <w:gridCol w:w="1074"/>
        <w:gridCol w:w="6"/>
      </w:tblGrid>
      <w:tr w:rsidR="00A862B3" w:rsidRPr="00C2555B" w14:paraId="20A27B86" w14:textId="77777777" w:rsidTr="00E20728">
        <w:trPr>
          <w:gridAfter w:val="1"/>
          <w:wAfter w:w="6" w:type="dxa"/>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E20728">
        <w:trPr>
          <w:gridAfter w:val="1"/>
          <w:wAfter w:w="6" w:type="dxa"/>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967F9" w:rsidRPr="00C2555B" w14:paraId="1AD4E291" w14:textId="77777777" w:rsidTr="00E20728">
        <w:trPr>
          <w:cantSplit/>
          <w:tblHeader/>
        </w:trPr>
        <w:tc>
          <w:tcPr>
            <w:tcW w:w="4074" w:type="dxa"/>
            <w:shd w:val="clear" w:color="auto" w:fill="auto"/>
          </w:tcPr>
          <w:p w14:paraId="7D49B0A9" w14:textId="77777777" w:rsidR="00E967F9" w:rsidRPr="00C2555B" w:rsidRDefault="00E967F9" w:rsidP="00E967F9">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0F0B2BC6" w14:textId="747F8CD9" w:rsidR="00E967F9" w:rsidRPr="00C2555B" w:rsidRDefault="00E967F9" w:rsidP="00E967F9">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270" w:type="dxa"/>
            <w:tcBorders>
              <w:top w:val="single" w:sz="4" w:space="0" w:color="auto"/>
            </w:tcBorders>
            <w:shd w:val="clear" w:color="auto" w:fill="auto"/>
            <w:vAlign w:val="bottom"/>
          </w:tcPr>
          <w:p w14:paraId="3A9AFF75" w14:textId="77777777" w:rsidR="00E967F9" w:rsidRPr="00C2555B" w:rsidRDefault="00E967F9" w:rsidP="00E967F9">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6746EBA4" w14:textId="49F7FD50" w:rsidR="00E967F9" w:rsidRPr="00C2555B" w:rsidRDefault="00E967F9" w:rsidP="00E967F9">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1</w:t>
            </w:r>
          </w:p>
        </w:tc>
        <w:tc>
          <w:tcPr>
            <w:tcW w:w="270" w:type="dxa"/>
            <w:shd w:val="clear" w:color="auto" w:fill="auto"/>
          </w:tcPr>
          <w:p w14:paraId="26CADF00" w14:textId="77777777" w:rsidR="00E967F9" w:rsidRPr="00C2555B" w:rsidRDefault="00E967F9" w:rsidP="00E967F9">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4FD9D678" w14:textId="4976075F" w:rsidR="00E967F9" w:rsidRPr="00C2555B" w:rsidRDefault="00E967F9" w:rsidP="00E967F9">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270" w:type="dxa"/>
            <w:tcBorders>
              <w:top w:val="single" w:sz="4" w:space="0" w:color="auto"/>
            </w:tcBorders>
            <w:shd w:val="clear" w:color="auto" w:fill="auto"/>
            <w:vAlign w:val="bottom"/>
          </w:tcPr>
          <w:p w14:paraId="7305A0C4" w14:textId="77777777" w:rsidR="00E967F9" w:rsidRPr="00C2555B" w:rsidRDefault="00E967F9" w:rsidP="00E967F9">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vAlign w:val="bottom"/>
          </w:tcPr>
          <w:p w14:paraId="39F583FA" w14:textId="6AFD390C" w:rsidR="00E967F9" w:rsidRPr="00C2555B" w:rsidRDefault="00E967F9" w:rsidP="00E967F9">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1</w:t>
            </w:r>
          </w:p>
        </w:tc>
      </w:tr>
      <w:tr w:rsidR="002B3998" w:rsidRPr="00C2555B" w14:paraId="2DB482D0" w14:textId="77777777" w:rsidTr="00E20728">
        <w:trPr>
          <w:cantSplit/>
          <w:tblHeader/>
        </w:trPr>
        <w:tc>
          <w:tcPr>
            <w:tcW w:w="4074" w:type="dxa"/>
            <w:shd w:val="clear" w:color="auto" w:fill="auto"/>
          </w:tcPr>
          <w:p w14:paraId="6F6914FF" w14:textId="61D88792" w:rsidR="00A862B3" w:rsidRPr="00C2555B" w:rsidRDefault="00A862B3" w:rsidP="00DB3456">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2D577C30"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0441987"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F940C96"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DB3A758"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40278E12"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8821DBB"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2BB7CEE" w14:textId="77777777" w:rsidR="00A862B3" w:rsidRPr="00C2555B"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C2555B" w14:paraId="5E9BE736" w14:textId="77777777" w:rsidTr="00E20728">
        <w:trPr>
          <w:cantSplit/>
        </w:trPr>
        <w:tc>
          <w:tcPr>
            <w:tcW w:w="533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990"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C66B04" w:rsidRPr="00C2555B" w14:paraId="3B972B09" w14:textId="77777777" w:rsidTr="007A2ABF">
        <w:trPr>
          <w:cantSplit/>
        </w:trPr>
        <w:tc>
          <w:tcPr>
            <w:tcW w:w="4074" w:type="dxa"/>
            <w:shd w:val="clear" w:color="auto" w:fill="auto"/>
          </w:tcPr>
          <w:p w14:paraId="010B42ED" w14:textId="77777777" w:rsidR="00C66B04" w:rsidRPr="00C2555B" w:rsidRDefault="00C66B04" w:rsidP="00C66B04">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990" w:type="dxa"/>
            <w:shd w:val="clear" w:color="auto" w:fill="auto"/>
            <w:vAlign w:val="bottom"/>
          </w:tcPr>
          <w:p w14:paraId="28133E03" w14:textId="3450A4DF" w:rsidR="00C66B04" w:rsidRPr="00C2555B" w:rsidRDefault="00C66B04" w:rsidP="00C66B04">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c>
          <w:tcPr>
            <w:tcW w:w="270" w:type="dxa"/>
            <w:shd w:val="clear" w:color="auto" w:fill="auto"/>
          </w:tcPr>
          <w:p w14:paraId="053ED09C" w14:textId="77777777" w:rsidR="00C66B04" w:rsidRPr="00C2555B" w:rsidRDefault="00C66B04" w:rsidP="00C66B0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55D5B5A4" w14:textId="18394213" w:rsidR="00C66B04" w:rsidRPr="00C2555B" w:rsidRDefault="00C66B04" w:rsidP="00C66B04">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lang w:val="en-GB"/>
              </w:rPr>
              <w:t xml:space="preserve">    -</w:t>
            </w:r>
          </w:p>
        </w:tc>
        <w:tc>
          <w:tcPr>
            <w:tcW w:w="270" w:type="dxa"/>
            <w:shd w:val="clear" w:color="auto" w:fill="auto"/>
          </w:tcPr>
          <w:p w14:paraId="02A64948" w14:textId="77777777" w:rsidR="00C66B04" w:rsidRPr="00C2555B" w:rsidRDefault="00C66B04" w:rsidP="00C66B0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40561224" w14:textId="5E41FAC9" w:rsidR="00C66B04" w:rsidRPr="00C2555B" w:rsidRDefault="00D158D9" w:rsidP="00C6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2555B">
              <w:rPr>
                <w:rFonts w:ascii="Browallia New" w:hAnsi="Browallia New" w:cs="Browallia New"/>
                <w:sz w:val="28"/>
                <w:szCs w:val="28"/>
              </w:rPr>
              <w:t>6,17</w:t>
            </w:r>
            <w:r w:rsidR="003511BF" w:rsidRPr="00C2555B">
              <w:rPr>
                <w:rFonts w:ascii="Browallia New" w:hAnsi="Browallia New" w:cs="Browallia New"/>
                <w:sz w:val="28"/>
                <w:szCs w:val="28"/>
              </w:rPr>
              <w:t>1</w:t>
            </w:r>
          </w:p>
        </w:tc>
        <w:tc>
          <w:tcPr>
            <w:tcW w:w="270" w:type="dxa"/>
            <w:shd w:val="clear" w:color="auto" w:fill="auto"/>
          </w:tcPr>
          <w:p w14:paraId="4102D7C1" w14:textId="77777777" w:rsidR="00C66B04" w:rsidRPr="00C2555B" w:rsidRDefault="00C66B04" w:rsidP="00C66B0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251BEE71" w14:textId="47D6996C" w:rsidR="00C66B04" w:rsidRPr="00C2555B" w:rsidRDefault="00C66B04" w:rsidP="00C6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2555B">
              <w:rPr>
                <w:rFonts w:ascii="Browallia New" w:hAnsi="Browallia New" w:cs="Browallia New"/>
                <w:sz w:val="28"/>
                <w:szCs w:val="28"/>
              </w:rPr>
              <w:t>6,126</w:t>
            </w:r>
          </w:p>
        </w:tc>
      </w:tr>
      <w:tr w:rsidR="00C66B04" w:rsidRPr="00C2555B" w14:paraId="140BB2BE" w14:textId="77777777" w:rsidTr="00CD446E">
        <w:trPr>
          <w:cantSplit/>
        </w:trPr>
        <w:tc>
          <w:tcPr>
            <w:tcW w:w="4074" w:type="dxa"/>
            <w:shd w:val="clear" w:color="auto" w:fill="auto"/>
          </w:tcPr>
          <w:p w14:paraId="3C1ADC8A" w14:textId="6E06D18C" w:rsidR="00C66B04" w:rsidRPr="00C2555B" w:rsidRDefault="00C66B04" w:rsidP="00C66B04">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990" w:type="dxa"/>
            <w:shd w:val="clear" w:color="auto" w:fill="auto"/>
            <w:vAlign w:val="bottom"/>
          </w:tcPr>
          <w:p w14:paraId="6D8B78D7" w14:textId="14D1BE67" w:rsidR="00C66B04" w:rsidRPr="00C2555B" w:rsidRDefault="00C66B04" w:rsidP="00C66B04">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c>
          <w:tcPr>
            <w:tcW w:w="270" w:type="dxa"/>
            <w:shd w:val="clear" w:color="auto" w:fill="auto"/>
          </w:tcPr>
          <w:p w14:paraId="1AA7C0BA" w14:textId="77777777" w:rsidR="00C66B04" w:rsidRPr="00C2555B" w:rsidRDefault="00C66B04" w:rsidP="00C66B04">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30995359" w14:textId="42876383" w:rsidR="00C66B04" w:rsidRPr="00C2555B" w:rsidRDefault="00C66B04" w:rsidP="00C66B04">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c>
          <w:tcPr>
            <w:tcW w:w="270" w:type="dxa"/>
            <w:shd w:val="clear" w:color="auto" w:fill="auto"/>
          </w:tcPr>
          <w:p w14:paraId="051F4485" w14:textId="77777777" w:rsidR="00C66B04" w:rsidRPr="00C2555B" w:rsidRDefault="00C66B04" w:rsidP="00C6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tcPr>
          <w:p w14:paraId="1B9444DC" w14:textId="188BC500" w:rsidR="00C66B04" w:rsidRPr="00C2555B" w:rsidRDefault="005A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7A2ABF">
              <w:rPr>
                <w:rFonts w:ascii="Browallia New" w:hAnsi="Browallia New" w:cs="Browallia New"/>
                <w:sz w:val="28"/>
                <w:szCs w:val="28"/>
              </w:rPr>
              <w:t xml:space="preserve">           </w:t>
            </w:r>
            <w:r w:rsidR="003511BF" w:rsidRPr="00C2555B">
              <w:rPr>
                <w:rFonts w:ascii="Browallia New" w:hAnsi="Browallia New" w:cs="Browallia New"/>
                <w:sz w:val="28"/>
                <w:szCs w:val="28"/>
              </w:rPr>
              <w:t>1</w:t>
            </w:r>
          </w:p>
        </w:tc>
        <w:tc>
          <w:tcPr>
            <w:tcW w:w="270" w:type="dxa"/>
            <w:shd w:val="clear" w:color="auto" w:fill="auto"/>
          </w:tcPr>
          <w:p w14:paraId="22227BA6" w14:textId="77777777" w:rsidR="00C66B04" w:rsidRPr="00C2555B" w:rsidRDefault="00C66B04" w:rsidP="00C66B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shd w:val="clear" w:color="auto" w:fill="auto"/>
          </w:tcPr>
          <w:p w14:paraId="1FEE4CF9" w14:textId="565BCE73" w:rsidR="00C66B04" w:rsidRPr="00C2555B" w:rsidRDefault="00C66B04" w:rsidP="00C6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2555B">
              <w:rPr>
                <w:rFonts w:ascii="Browallia New" w:hAnsi="Browallia New" w:cs="Browallia New"/>
                <w:sz w:val="28"/>
                <w:szCs w:val="28"/>
              </w:rPr>
              <w:t>2</w:t>
            </w:r>
          </w:p>
        </w:tc>
      </w:tr>
      <w:tr w:rsidR="003B59F7" w:rsidRPr="00C2555B" w14:paraId="358EB616" w14:textId="77777777" w:rsidTr="007A2ABF">
        <w:trPr>
          <w:cantSplit/>
        </w:trPr>
        <w:tc>
          <w:tcPr>
            <w:tcW w:w="4074" w:type="dxa"/>
            <w:shd w:val="clear" w:color="auto" w:fill="auto"/>
          </w:tcPr>
          <w:p w14:paraId="5BDB1E34" w14:textId="60D8F8AD" w:rsidR="003B59F7" w:rsidRPr="00C2555B" w:rsidRDefault="003B59F7" w:rsidP="003B59F7">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0022A110" w14:textId="45115808" w:rsidR="003B59F7" w:rsidRPr="00C2555B" w:rsidRDefault="00BB2DD8" w:rsidP="003B59F7">
            <w:pPr>
              <w:spacing w:line="240" w:lineRule="auto"/>
              <w:ind w:right="-10"/>
              <w:jc w:val="right"/>
              <w:rPr>
                <w:rFonts w:ascii="Browallia New" w:hAnsi="Browallia New" w:cs="Browallia New"/>
                <w:sz w:val="28"/>
                <w:szCs w:val="28"/>
                <w:lang w:val="en-GB"/>
              </w:rPr>
            </w:pPr>
            <w:r w:rsidRPr="00C2555B">
              <w:rPr>
                <w:rFonts w:ascii="Browallia New" w:hAnsi="Browallia New" w:cs="Browallia New"/>
                <w:sz w:val="28"/>
                <w:szCs w:val="28"/>
              </w:rPr>
              <w:t>1,13</w:t>
            </w:r>
            <w:r w:rsidR="007C0370" w:rsidRPr="007A2ABF">
              <w:rPr>
                <w:rFonts w:ascii="Browallia New" w:hAnsi="Browallia New" w:cs="Browallia New"/>
                <w:sz w:val="28"/>
                <w:szCs w:val="28"/>
              </w:rPr>
              <w:t>0</w:t>
            </w:r>
          </w:p>
        </w:tc>
        <w:tc>
          <w:tcPr>
            <w:tcW w:w="270" w:type="dxa"/>
            <w:shd w:val="clear" w:color="auto" w:fill="auto"/>
          </w:tcPr>
          <w:p w14:paraId="4B899311" w14:textId="77777777" w:rsidR="003B59F7" w:rsidRPr="00C2555B" w:rsidRDefault="003B59F7" w:rsidP="003B59F7">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77DBCC1D" w14:textId="356EA625" w:rsidR="003B59F7" w:rsidRPr="00C2555B" w:rsidRDefault="003B59F7" w:rsidP="003B59F7">
            <w:pPr>
              <w:spacing w:line="240" w:lineRule="auto"/>
              <w:ind w:right="-10"/>
              <w:jc w:val="right"/>
              <w:rPr>
                <w:rFonts w:ascii="Browallia New" w:hAnsi="Browallia New" w:cs="Browallia New"/>
                <w:sz w:val="28"/>
                <w:szCs w:val="28"/>
              </w:rPr>
            </w:pPr>
            <w:r w:rsidRPr="00C2555B">
              <w:rPr>
                <w:rFonts w:ascii="Browallia New" w:hAnsi="Browallia New" w:cs="Browallia New"/>
                <w:sz w:val="28"/>
                <w:szCs w:val="28"/>
                <w:lang w:val="en-GB"/>
              </w:rPr>
              <w:t>1,163</w:t>
            </w:r>
          </w:p>
        </w:tc>
        <w:tc>
          <w:tcPr>
            <w:tcW w:w="270" w:type="dxa"/>
            <w:shd w:val="clear" w:color="auto" w:fill="auto"/>
          </w:tcPr>
          <w:p w14:paraId="46327410"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tcPr>
          <w:p w14:paraId="189B69A6" w14:textId="456B0C3D"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2555B">
              <w:rPr>
                <w:rFonts w:ascii="Browallia New" w:hAnsi="Browallia New" w:cs="Browallia New"/>
                <w:sz w:val="28"/>
                <w:szCs w:val="28"/>
              </w:rPr>
              <w:t>1,133</w:t>
            </w:r>
          </w:p>
        </w:tc>
        <w:tc>
          <w:tcPr>
            <w:tcW w:w="270" w:type="dxa"/>
            <w:shd w:val="clear" w:color="auto" w:fill="auto"/>
          </w:tcPr>
          <w:p w14:paraId="1D30C4FF" w14:textId="77777777" w:rsidR="003B59F7" w:rsidRPr="00C2555B" w:rsidRDefault="003B59F7"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bottom w:val="single" w:sz="4" w:space="0" w:color="auto"/>
            </w:tcBorders>
            <w:shd w:val="clear" w:color="auto" w:fill="auto"/>
          </w:tcPr>
          <w:p w14:paraId="73022D3F" w14:textId="2ADC3B33"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C2555B">
              <w:rPr>
                <w:rFonts w:ascii="Browallia New" w:hAnsi="Browallia New" w:cs="Browallia New"/>
                <w:sz w:val="28"/>
                <w:szCs w:val="28"/>
              </w:rPr>
              <w:t>1,163</w:t>
            </w:r>
          </w:p>
        </w:tc>
      </w:tr>
      <w:tr w:rsidR="003B59F7" w:rsidRPr="00C2555B" w14:paraId="72603AC0" w14:textId="77777777" w:rsidTr="007A2ABF">
        <w:trPr>
          <w:cantSplit/>
        </w:trPr>
        <w:tc>
          <w:tcPr>
            <w:tcW w:w="4074" w:type="dxa"/>
            <w:shd w:val="clear" w:color="auto" w:fill="auto"/>
          </w:tcPr>
          <w:p w14:paraId="3EEC288F" w14:textId="77777777" w:rsidR="003B59F7" w:rsidRPr="00C2555B" w:rsidRDefault="003B59F7" w:rsidP="003B59F7">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4DCC321" w14:textId="36C15820" w:rsidR="003B59F7" w:rsidRPr="00C2555B" w:rsidRDefault="00BB2DD8" w:rsidP="003B59F7">
            <w:pPr>
              <w:spacing w:line="240" w:lineRule="auto"/>
              <w:ind w:right="-10"/>
              <w:jc w:val="right"/>
              <w:rPr>
                <w:rFonts w:ascii="Browallia New" w:hAnsi="Browallia New" w:cs="Browallia New"/>
                <w:sz w:val="28"/>
                <w:szCs w:val="28"/>
                <w:lang w:val="en-GB"/>
              </w:rPr>
            </w:pPr>
            <w:r w:rsidRPr="007A2ABF">
              <w:rPr>
                <w:rFonts w:ascii="Browallia New" w:hAnsi="Browallia New" w:cs="Browallia New"/>
                <w:sz w:val="28"/>
                <w:szCs w:val="28"/>
              </w:rPr>
              <w:t>1,13</w:t>
            </w:r>
            <w:r w:rsidR="007C0370" w:rsidRPr="007A2ABF">
              <w:rPr>
                <w:rFonts w:ascii="Browallia New" w:hAnsi="Browallia New" w:cs="Browallia New"/>
                <w:sz w:val="28"/>
                <w:szCs w:val="28"/>
              </w:rPr>
              <w:t>0</w:t>
            </w:r>
          </w:p>
        </w:tc>
        <w:tc>
          <w:tcPr>
            <w:tcW w:w="270" w:type="dxa"/>
            <w:shd w:val="clear" w:color="auto" w:fill="auto"/>
            <w:vAlign w:val="bottom"/>
          </w:tcPr>
          <w:p w14:paraId="24367FEA" w14:textId="77777777" w:rsidR="003B59F7" w:rsidRPr="00C2555B" w:rsidRDefault="003B59F7" w:rsidP="003B59F7">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59D5ECF4" w14:textId="3DBA57D7" w:rsidR="003B59F7" w:rsidRPr="00C2555B" w:rsidRDefault="003B59F7" w:rsidP="003B59F7">
            <w:pPr>
              <w:spacing w:line="240" w:lineRule="auto"/>
              <w:ind w:right="-10"/>
              <w:jc w:val="right"/>
              <w:rPr>
                <w:rFonts w:ascii="Browallia New" w:hAnsi="Browallia New" w:cs="Browallia New"/>
                <w:sz w:val="28"/>
                <w:szCs w:val="28"/>
                <w:lang w:val="en-GB"/>
              </w:rPr>
            </w:pPr>
            <w:r w:rsidRPr="00C2555B">
              <w:rPr>
                <w:rFonts w:ascii="Browallia New" w:hAnsi="Browallia New" w:cs="Browallia New"/>
                <w:sz w:val="28"/>
                <w:szCs w:val="28"/>
                <w:lang w:val="en-GB"/>
              </w:rPr>
              <w:t>1,163</w:t>
            </w:r>
          </w:p>
        </w:tc>
        <w:tc>
          <w:tcPr>
            <w:tcW w:w="270" w:type="dxa"/>
            <w:shd w:val="clear" w:color="auto" w:fill="auto"/>
          </w:tcPr>
          <w:p w14:paraId="7EF02846" w14:textId="77777777" w:rsidR="003B59F7" w:rsidRPr="00C2555B" w:rsidRDefault="003B59F7"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5E460B40" w14:textId="325EA6E8"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2555B">
              <w:rPr>
                <w:rFonts w:ascii="Browallia New" w:hAnsi="Browallia New" w:cs="Browallia New"/>
                <w:sz w:val="28"/>
                <w:szCs w:val="28"/>
              </w:rPr>
              <w:t>7,305</w:t>
            </w:r>
          </w:p>
        </w:tc>
        <w:tc>
          <w:tcPr>
            <w:tcW w:w="270" w:type="dxa"/>
            <w:shd w:val="clear" w:color="auto" w:fill="auto"/>
          </w:tcPr>
          <w:p w14:paraId="402A7FF9" w14:textId="77777777" w:rsidR="003B59F7" w:rsidRPr="00C2555B" w:rsidRDefault="003B59F7"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97C589C" w14:textId="2D082AC3"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C2555B">
              <w:rPr>
                <w:rFonts w:ascii="Browallia New" w:hAnsi="Browallia New" w:cs="Browallia New"/>
                <w:sz w:val="28"/>
                <w:szCs w:val="28"/>
              </w:rPr>
              <w:t>7,291</w:t>
            </w:r>
          </w:p>
        </w:tc>
      </w:tr>
      <w:tr w:rsidR="003B59F7" w:rsidRPr="00C2555B" w14:paraId="1CECE435" w14:textId="77777777" w:rsidTr="007A2ABF">
        <w:trPr>
          <w:cantSplit/>
        </w:trPr>
        <w:tc>
          <w:tcPr>
            <w:tcW w:w="4074" w:type="dxa"/>
            <w:shd w:val="clear" w:color="auto" w:fill="auto"/>
          </w:tcPr>
          <w:p w14:paraId="411B5232" w14:textId="6CE01FBA" w:rsidR="003B59F7" w:rsidRPr="00C2555B" w:rsidRDefault="003B59F7" w:rsidP="003B59F7">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502D0C6C" w14:textId="77777777" w:rsidR="003B59F7" w:rsidRPr="00C2555B" w:rsidRDefault="003B59F7" w:rsidP="003B59F7">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6B427747" w14:textId="77777777" w:rsidR="003B59F7" w:rsidRPr="00C2555B" w:rsidRDefault="003B59F7" w:rsidP="003B59F7">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6FE6DC25" w14:textId="77777777" w:rsidR="003B59F7" w:rsidRPr="00C2555B" w:rsidRDefault="003B59F7" w:rsidP="003B59F7">
            <w:pPr>
              <w:spacing w:line="240" w:lineRule="auto"/>
              <w:ind w:right="-10"/>
              <w:jc w:val="right"/>
              <w:rPr>
                <w:rFonts w:ascii="Browallia New" w:hAnsi="Browallia New" w:cs="Browallia New"/>
                <w:sz w:val="28"/>
                <w:szCs w:val="28"/>
                <w:lang w:val="en-GB"/>
              </w:rPr>
            </w:pPr>
          </w:p>
        </w:tc>
        <w:tc>
          <w:tcPr>
            <w:tcW w:w="270" w:type="dxa"/>
            <w:shd w:val="clear" w:color="auto" w:fill="auto"/>
          </w:tcPr>
          <w:p w14:paraId="0698734D" w14:textId="77777777" w:rsidR="003B59F7" w:rsidRPr="00C2555B" w:rsidRDefault="003B59F7"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218C0E31"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150930A4" w14:textId="77777777" w:rsidR="003B59F7" w:rsidRPr="00C2555B" w:rsidRDefault="003B59F7"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1C9BB7F5"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3B59F7" w:rsidRPr="00C2555B" w14:paraId="651C8167" w14:textId="77777777" w:rsidTr="00E20728">
        <w:tblPrEx>
          <w:tblCellMar>
            <w:left w:w="46" w:type="dxa"/>
            <w:right w:w="46" w:type="dxa"/>
          </w:tblCellMar>
          <w:tblLook w:val="0000" w:firstRow="0" w:lastRow="0" w:firstColumn="0" w:lastColumn="0" w:noHBand="0" w:noVBand="0"/>
        </w:tblPrEx>
        <w:trPr>
          <w:cantSplit/>
        </w:trPr>
        <w:tc>
          <w:tcPr>
            <w:tcW w:w="5064" w:type="dxa"/>
            <w:gridSpan w:val="2"/>
            <w:shd w:val="clear" w:color="auto" w:fill="auto"/>
          </w:tcPr>
          <w:p w14:paraId="46BF4459" w14:textId="48AE58D5" w:rsidR="003B59F7" w:rsidRPr="00C2555B" w:rsidRDefault="003B59F7" w:rsidP="003B59F7">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2555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32ADDCD4"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2FD8A54"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63B0A622"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AE25C98"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2906D876"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06AAE4E9"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B59F7" w:rsidRPr="00C2555B" w14:paraId="0A2183AF" w14:textId="77777777" w:rsidTr="00281687">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3B59F7" w:rsidRPr="00C2555B" w:rsidRDefault="003B59F7" w:rsidP="003B59F7">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990" w:type="dxa"/>
            <w:shd w:val="clear" w:color="auto" w:fill="auto"/>
            <w:vAlign w:val="bottom"/>
          </w:tcPr>
          <w:p w14:paraId="7B5FEC21" w14:textId="7B1CA9F5"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9F2A174"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5C28B588"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20C90CCF"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5BFD11FA" w14:textId="0B38E7FF"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16A7872E"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33F99DA5"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B59F7" w:rsidRPr="00C2555B" w14:paraId="69F1E5BC"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3B59F7" w:rsidRPr="00C2555B" w:rsidRDefault="003B59F7" w:rsidP="003B59F7">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990" w:type="dxa"/>
            <w:shd w:val="clear" w:color="auto" w:fill="auto"/>
            <w:vAlign w:val="bottom"/>
          </w:tcPr>
          <w:p w14:paraId="7DB9BFB1" w14:textId="771B721A" w:rsidR="003B59F7" w:rsidRPr="00C2555B" w:rsidRDefault="00207CDE"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3B59F7" w:rsidRPr="00C2555B">
              <w:rPr>
                <w:rFonts w:ascii="Browallia New" w:hAnsi="Browallia New" w:cs="Browallia New"/>
                <w:sz w:val="28"/>
                <w:szCs w:val="28"/>
                <w:lang w:val="en-GB"/>
              </w:rPr>
              <w:t xml:space="preserve">   -</w:t>
            </w:r>
          </w:p>
        </w:tc>
        <w:tc>
          <w:tcPr>
            <w:tcW w:w="270" w:type="dxa"/>
            <w:shd w:val="clear" w:color="auto" w:fill="auto"/>
          </w:tcPr>
          <w:p w14:paraId="59FBE801" w14:textId="77777777" w:rsidR="003B59F7" w:rsidRPr="00C2555B" w:rsidRDefault="003B59F7" w:rsidP="003B59F7">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30004E33" w14:textId="459920AC" w:rsidR="003B59F7" w:rsidRPr="00C2555B" w:rsidRDefault="003B59F7"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207CDE"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w:t>
            </w:r>
          </w:p>
        </w:tc>
        <w:tc>
          <w:tcPr>
            <w:tcW w:w="270" w:type="dxa"/>
            <w:shd w:val="clear" w:color="auto" w:fill="auto"/>
          </w:tcPr>
          <w:p w14:paraId="16C4BA38"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1428B8F5" w14:textId="7435DF9B"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1,682,176</w:t>
            </w:r>
          </w:p>
        </w:tc>
        <w:tc>
          <w:tcPr>
            <w:tcW w:w="270" w:type="dxa"/>
            <w:shd w:val="clear" w:color="auto" w:fill="auto"/>
          </w:tcPr>
          <w:p w14:paraId="794C54D5"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005F7AAD" w14:textId="1A3494AE"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1,662,606</w:t>
            </w:r>
          </w:p>
        </w:tc>
      </w:tr>
      <w:tr w:rsidR="003B59F7" w:rsidRPr="00C2555B" w14:paraId="702B018A"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3B59F7" w:rsidRPr="00C2555B" w:rsidRDefault="003B59F7" w:rsidP="003B59F7">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316AA7CC" w14:textId="3444B019" w:rsidR="003B59F7" w:rsidRPr="00C2555B" w:rsidRDefault="00207CDE"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3B59F7" w:rsidRPr="00C2555B">
              <w:rPr>
                <w:rFonts w:ascii="Browallia New" w:hAnsi="Browallia New" w:cs="Browallia New"/>
                <w:sz w:val="28"/>
                <w:szCs w:val="28"/>
                <w:lang w:val="en-GB"/>
              </w:rPr>
              <w:t xml:space="preserve">   -</w:t>
            </w:r>
          </w:p>
        </w:tc>
        <w:tc>
          <w:tcPr>
            <w:tcW w:w="270" w:type="dxa"/>
            <w:shd w:val="clear" w:color="auto" w:fill="auto"/>
          </w:tcPr>
          <w:p w14:paraId="63B41453" w14:textId="77777777" w:rsidR="003B59F7" w:rsidRPr="00C2555B" w:rsidRDefault="003B59F7" w:rsidP="003B59F7">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0E7CAC1E" w14:textId="4714724E" w:rsidR="003B59F7" w:rsidRPr="00C2555B" w:rsidRDefault="003B59F7"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207CDE"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5FE3A6F4"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3B88D75A" w14:textId="6F1EB054"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69,745</w:t>
            </w:r>
          </w:p>
        </w:tc>
        <w:tc>
          <w:tcPr>
            <w:tcW w:w="270" w:type="dxa"/>
            <w:shd w:val="clear" w:color="auto" w:fill="auto"/>
          </w:tcPr>
          <w:p w14:paraId="0BBA6314"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08779F68" w14:textId="0B5DD1F2"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2555B">
              <w:rPr>
                <w:rFonts w:ascii="Browallia New" w:hAnsi="Browallia New" w:cs="Browallia New"/>
                <w:sz w:val="28"/>
                <w:szCs w:val="28"/>
                <w:lang w:val="en-GB"/>
              </w:rPr>
              <w:t>65,068</w:t>
            </w:r>
          </w:p>
        </w:tc>
      </w:tr>
      <w:tr w:rsidR="003B59F7" w:rsidRPr="00C2555B" w14:paraId="72086D08"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44AF66B2" w:rsidR="003B59F7" w:rsidRPr="00C2555B" w:rsidRDefault="003B59F7" w:rsidP="003B59F7">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306A9956" w14:textId="127B8078" w:rsidR="003B59F7" w:rsidRPr="00C2555B" w:rsidRDefault="00207CDE"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3B59F7" w:rsidRPr="00C2555B">
              <w:rPr>
                <w:rFonts w:ascii="Browallia New" w:hAnsi="Browallia New" w:cs="Browallia New"/>
                <w:sz w:val="28"/>
                <w:szCs w:val="28"/>
                <w:lang w:val="en-GB"/>
              </w:rPr>
              <w:t xml:space="preserve">   -</w:t>
            </w:r>
          </w:p>
        </w:tc>
        <w:tc>
          <w:tcPr>
            <w:tcW w:w="270" w:type="dxa"/>
            <w:shd w:val="clear" w:color="auto" w:fill="auto"/>
          </w:tcPr>
          <w:p w14:paraId="04893B28" w14:textId="77777777" w:rsidR="003B59F7" w:rsidRPr="00C2555B" w:rsidRDefault="003B59F7" w:rsidP="003B59F7">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1FAF28E0" w14:textId="0D40ED8E" w:rsidR="003B59F7" w:rsidRPr="00C2555B" w:rsidRDefault="003B59F7"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207CDE"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1DBFEDD2"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67135FF6" w14:textId="51D02888"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1,751,92</w:t>
            </w:r>
            <w:r w:rsidRPr="007A2ABF">
              <w:rPr>
                <w:rFonts w:ascii="Browallia New" w:hAnsi="Browallia New" w:cs="Browallia New"/>
                <w:sz w:val="28"/>
                <w:szCs w:val="28"/>
              </w:rPr>
              <w:fldChar w:fldCharType="end"/>
            </w:r>
            <w:r w:rsidRPr="00C2555B">
              <w:rPr>
                <w:rFonts w:ascii="Browallia New" w:hAnsi="Browallia New" w:cs="Browallia New"/>
                <w:sz w:val="28"/>
                <w:szCs w:val="28"/>
              </w:rPr>
              <w:t>1</w:t>
            </w:r>
          </w:p>
        </w:tc>
        <w:tc>
          <w:tcPr>
            <w:tcW w:w="270" w:type="dxa"/>
            <w:shd w:val="clear" w:color="auto" w:fill="auto"/>
            <w:vAlign w:val="bottom"/>
          </w:tcPr>
          <w:p w14:paraId="6D5555ED"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DCE6512" w14:textId="6721B22A"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2555B">
              <w:rPr>
                <w:rFonts w:ascii="Browallia New" w:hAnsi="Browallia New" w:cs="Browallia New"/>
                <w:sz w:val="28"/>
                <w:szCs w:val="28"/>
                <w:lang w:val="en-GB"/>
              </w:rPr>
              <w:t>1,727,674</w:t>
            </w:r>
          </w:p>
        </w:tc>
      </w:tr>
      <w:tr w:rsidR="003B59F7" w:rsidRPr="00C2555B" w14:paraId="776BD07D" w14:textId="77777777" w:rsidTr="007A2ABF">
        <w:tblPrEx>
          <w:tblCellMar>
            <w:left w:w="46" w:type="dxa"/>
            <w:right w:w="46" w:type="dxa"/>
          </w:tblCellMar>
          <w:tblLook w:val="0000" w:firstRow="0" w:lastRow="0" w:firstColumn="0" w:lastColumn="0" w:noHBand="0" w:noVBand="0"/>
        </w:tblPrEx>
        <w:trPr>
          <w:cantSplit/>
          <w:trHeight w:val="312"/>
        </w:trPr>
        <w:tc>
          <w:tcPr>
            <w:tcW w:w="4074" w:type="dxa"/>
            <w:shd w:val="clear" w:color="auto" w:fill="auto"/>
          </w:tcPr>
          <w:p w14:paraId="03709739" w14:textId="77777777" w:rsidR="003B59F7" w:rsidRPr="007A2ABF" w:rsidRDefault="003B59F7" w:rsidP="003B59F7">
            <w:pPr>
              <w:tabs>
                <w:tab w:val="clear" w:pos="227"/>
                <w:tab w:val="clear" w:pos="454"/>
                <w:tab w:val="left" w:pos="430"/>
              </w:tabs>
              <w:spacing w:line="240" w:lineRule="auto"/>
              <w:ind w:left="250"/>
              <w:rPr>
                <w:rFonts w:ascii="Browallia New" w:hAnsi="Browallia New" w:cs="Browallia New"/>
                <w:sz w:val="14"/>
                <w:szCs w:val="14"/>
                <w:cs/>
              </w:rPr>
            </w:pPr>
          </w:p>
        </w:tc>
        <w:tc>
          <w:tcPr>
            <w:tcW w:w="990" w:type="dxa"/>
            <w:tcBorders>
              <w:top w:val="single" w:sz="12" w:space="0" w:color="auto"/>
            </w:tcBorders>
            <w:shd w:val="clear" w:color="auto" w:fill="auto"/>
            <w:vAlign w:val="bottom"/>
          </w:tcPr>
          <w:p w14:paraId="11661417" w14:textId="77777777" w:rsidR="003B59F7" w:rsidRPr="007A2ABF" w:rsidRDefault="003B59F7" w:rsidP="003B59F7">
            <w:pPr>
              <w:spacing w:line="240" w:lineRule="auto"/>
              <w:ind w:right="-10"/>
              <w:jc w:val="center"/>
              <w:rPr>
                <w:rFonts w:ascii="Browallia New" w:hAnsi="Browallia New" w:cs="Browallia New"/>
                <w:sz w:val="14"/>
                <w:szCs w:val="14"/>
                <w:lang w:val="en-GB"/>
              </w:rPr>
            </w:pPr>
          </w:p>
        </w:tc>
        <w:tc>
          <w:tcPr>
            <w:tcW w:w="270" w:type="dxa"/>
            <w:shd w:val="clear" w:color="auto" w:fill="auto"/>
          </w:tcPr>
          <w:p w14:paraId="141D7A8B" w14:textId="77777777" w:rsidR="003B59F7" w:rsidRPr="007A2ABF" w:rsidRDefault="003B59F7" w:rsidP="003B59F7">
            <w:pPr>
              <w:spacing w:line="240" w:lineRule="auto"/>
              <w:ind w:left="252"/>
              <w:jc w:val="right"/>
              <w:rPr>
                <w:rFonts w:ascii="Browallia New" w:hAnsi="Browallia New" w:cs="Browallia New"/>
                <w:sz w:val="14"/>
                <w:szCs w:val="14"/>
              </w:rPr>
            </w:pPr>
          </w:p>
        </w:tc>
        <w:tc>
          <w:tcPr>
            <w:tcW w:w="990" w:type="dxa"/>
            <w:tcBorders>
              <w:top w:val="single" w:sz="12" w:space="0" w:color="auto"/>
            </w:tcBorders>
            <w:shd w:val="clear" w:color="auto" w:fill="auto"/>
            <w:vAlign w:val="bottom"/>
          </w:tcPr>
          <w:p w14:paraId="49F2E536" w14:textId="77777777" w:rsidR="003B59F7" w:rsidRPr="007A2ABF" w:rsidRDefault="003B59F7" w:rsidP="003B59F7">
            <w:pPr>
              <w:spacing w:line="240" w:lineRule="auto"/>
              <w:ind w:right="-10"/>
              <w:jc w:val="center"/>
              <w:rPr>
                <w:rFonts w:ascii="Browallia New" w:hAnsi="Browallia New" w:cs="Browallia New"/>
                <w:sz w:val="14"/>
                <w:szCs w:val="14"/>
                <w:lang w:val="en-GB"/>
              </w:rPr>
            </w:pPr>
          </w:p>
        </w:tc>
        <w:tc>
          <w:tcPr>
            <w:tcW w:w="270" w:type="dxa"/>
            <w:shd w:val="clear" w:color="auto" w:fill="auto"/>
          </w:tcPr>
          <w:p w14:paraId="065023BC" w14:textId="77777777" w:rsidR="003B59F7" w:rsidRPr="007A2ABF"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80" w:type="dxa"/>
            <w:tcBorders>
              <w:top w:val="single" w:sz="12" w:space="0" w:color="auto"/>
            </w:tcBorders>
            <w:shd w:val="clear" w:color="auto" w:fill="auto"/>
            <w:vAlign w:val="bottom"/>
          </w:tcPr>
          <w:p w14:paraId="4B7791FA" w14:textId="77777777" w:rsidR="003B59F7" w:rsidRPr="007A2ABF"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c>
          <w:tcPr>
            <w:tcW w:w="270" w:type="dxa"/>
            <w:shd w:val="clear" w:color="auto" w:fill="auto"/>
            <w:vAlign w:val="bottom"/>
          </w:tcPr>
          <w:p w14:paraId="452803E1" w14:textId="77777777" w:rsidR="003B59F7" w:rsidRPr="007A2ABF"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80" w:type="dxa"/>
            <w:gridSpan w:val="2"/>
            <w:tcBorders>
              <w:top w:val="single" w:sz="12" w:space="0" w:color="auto"/>
            </w:tcBorders>
            <w:shd w:val="clear" w:color="auto" w:fill="auto"/>
            <w:vAlign w:val="bottom"/>
          </w:tcPr>
          <w:p w14:paraId="2B29A355" w14:textId="77777777" w:rsidR="003B59F7" w:rsidRPr="007A2ABF"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3B59F7" w:rsidRPr="00C2555B" w14:paraId="25F03E79" w14:textId="77777777" w:rsidTr="00E2072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417B9A6" w14:textId="2DCD5C1B" w:rsidR="003B59F7" w:rsidRPr="00C2555B" w:rsidRDefault="003B59F7" w:rsidP="003B59F7">
            <w:pPr>
              <w:tabs>
                <w:tab w:val="clear" w:pos="3742"/>
              </w:tabs>
              <w:spacing w:line="240" w:lineRule="auto"/>
              <w:ind w:left="250" w:right="-138" w:hanging="180"/>
              <w:rPr>
                <w:rFonts w:ascii="Browallia New" w:hAnsi="Browallia New" w:cs="Browallia New"/>
                <w:sz w:val="28"/>
                <w:szCs w:val="28"/>
              </w:rPr>
            </w:pPr>
            <w:r w:rsidRPr="00C2555B">
              <w:rPr>
                <w:rFonts w:ascii="Browallia New" w:hAnsi="Browallia New" w:cs="Browallia New"/>
                <w:b/>
                <w:bCs/>
                <w:sz w:val="28"/>
                <w:szCs w:val="28"/>
                <w:cs/>
              </w:rPr>
              <w:t>เจ้าหนี้การค้าและค่าใช้จ่ายค้างจ่าย - บุคคลและบริษัทที่เกี่ยวข้อง</w:t>
            </w:r>
            <w:r w:rsidRPr="00C2555B">
              <w:rPr>
                <w:rFonts w:ascii="Browallia New" w:hAnsi="Browallia New" w:cs="Browallia New"/>
                <w:sz w:val="28"/>
                <w:szCs w:val="28"/>
                <w:cs/>
              </w:rPr>
              <w:t xml:space="preserve"> </w:t>
            </w:r>
          </w:p>
        </w:tc>
        <w:tc>
          <w:tcPr>
            <w:tcW w:w="270" w:type="dxa"/>
            <w:shd w:val="clear" w:color="auto" w:fill="auto"/>
            <w:vAlign w:val="bottom"/>
          </w:tcPr>
          <w:p w14:paraId="4D3A09D1"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46978226"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3D68C2DF" w14:textId="77777777" w:rsidR="003B59F7" w:rsidRPr="00C2555B"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7708C165"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3B59F7" w:rsidRPr="00C2555B" w14:paraId="27AB6CBD" w14:textId="77777777" w:rsidTr="007A2ABF">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3B59F7" w:rsidRPr="00C2555B" w:rsidRDefault="003B59F7" w:rsidP="003B59F7">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990" w:type="dxa"/>
            <w:shd w:val="clear" w:color="auto" w:fill="auto"/>
            <w:vAlign w:val="bottom"/>
          </w:tcPr>
          <w:p w14:paraId="7443ECC0" w14:textId="431E9545" w:rsidR="003B59F7" w:rsidRPr="00C2555B" w:rsidRDefault="003B59F7"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BB457B"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6CDE6F38" w14:textId="77777777" w:rsidR="003B59F7" w:rsidRPr="00C2555B" w:rsidRDefault="003B59F7" w:rsidP="003B59F7">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2C5D9FB8" w14:textId="46F1BE4E" w:rsidR="003B59F7" w:rsidRPr="00C2555B" w:rsidRDefault="00BB457B"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3B59F7" w:rsidRPr="00C2555B">
              <w:rPr>
                <w:rFonts w:ascii="Browallia New" w:hAnsi="Browallia New" w:cs="Browallia New"/>
                <w:sz w:val="28"/>
                <w:szCs w:val="28"/>
                <w:lang w:val="en-GB"/>
              </w:rPr>
              <w:t xml:space="preserve">     -</w:t>
            </w:r>
          </w:p>
        </w:tc>
        <w:tc>
          <w:tcPr>
            <w:tcW w:w="270" w:type="dxa"/>
            <w:shd w:val="clear" w:color="auto" w:fill="auto"/>
          </w:tcPr>
          <w:p w14:paraId="1EC530BC"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0DEB5C70" w14:textId="3156FC88" w:rsidR="003B59F7" w:rsidRPr="00C2555B" w:rsidRDefault="00B814AD" w:rsidP="003B59F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5,844</w:t>
            </w:r>
          </w:p>
        </w:tc>
        <w:tc>
          <w:tcPr>
            <w:tcW w:w="270" w:type="dxa"/>
            <w:shd w:val="clear" w:color="auto" w:fill="auto"/>
          </w:tcPr>
          <w:p w14:paraId="1945FAC0"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2CB144DC" w14:textId="60E6D755"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1,692</w:t>
            </w:r>
          </w:p>
        </w:tc>
      </w:tr>
      <w:tr w:rsidR="003B59F7" w:rsidRPr="00C2555B" w14:paraId="5E29651C" w14:textId="77777777" w:rsidTr="007A2ABF">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3B59F7" w:rsidRPr="00C2555B" w:rsidRDefault="003B59F7" w:rsidP="003B59F7">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990" w:type="dxa"/>
            <w:shd w:val="clear" w:color="auto" w:fill="auto"/>
            <w:vAlign w:val="bottom"/>
          </w:tcPr>
          <w:p w14:paraId="4E990D03" w14:textId="0751573B" w:rsidR="003B59F7" w:rsidRPr="00C2555B" w:rsidRDefault="003B59F7"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BB457B"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609519A2" w14:textId="77777777" w:rsidR="003B59F7" w:rsidRPr="00C2555B" w:rsidRDefault="003B59F7" w:rsidP="003B59F7">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53054B1F" w14:textId="4CDFF61E" w:rsidR="003B59F7" w:rsidRPr="00C2555B" w:rsidRDefault="003B59F7" w:rsidP="003B59F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BB457B"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0D1FB3FD"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1448AE94" w14:textId="717043FC" w:rsidR="003B59F7" w:rsidRPr="00C2555B" w:rsidRDefault="00B8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115</w:t>
            </w:r>
          </w:p>
        </w:tc>
        <w:tc>
          <w:tcPr>
            <w:tcW w:w="270" w:type="dxa"/>
            <w:shd w:val="clear" w:color="auto" w:fill="auto"/>
          </w:tcPr>
          <w:p w14:paraId="435E2A0C" w14:textId="77777777"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0E7FF6BD" w14:textId="7AED1115" w:rsidR="003B59F7" w:rsidRPr="00C2555B"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11</w:t>
            </w:r>
            <w:r w:rsidR="006B5C8A" w:rsidRPr="00C2555B">
              <w:rPr>
                <w:rFonts w:ascii="Browallia New" w:hAnsi="Browallia New" w:cs="Browallia New"/>
                <w:sz w:val="28"/>
                <w:szCs w:val="28"/>
              </w:rPr>
              <w:t>5</w:t>
            </w:r>
          </w:p>
        </w:tc>
      </w:tr>
      <w:tr w:rsidR="00D93976" w:rsidRPr="00C2555B" w14:paraId="6BFE0AD1" w14:textId="77777777" w:rsidTr="007A2ABF">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D93976" w:rsidRPr="00C2555B" w:rsidRDefault="00D93976" w:rsidP="00D93976">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990" w:type="dxa"/>
            <w:shd w:val="clear" w:color="auto" w:fill="auto"/>
            <w:vAlign w:val="bottom"/>
          </w:tcPr>
          <w:p w14:paraId="536E8419" w14:textId="73B53A40" w:rsidR="00D93976" w:rsidRPr="00C2555B" w:rsidRDefault="00BB457B"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t>41</w:t>
            </w:r>
            <w:r w:rsidR="00FA6538" w:rsidRPr="00C2555B">
              <w:rPr>
                <w:rFonts w:ascii="Browallia New" w:hAnsi="Browallia New" w:cs="Browallia New"/>
                <w:sz w:val="28"/>
                <w:szCs w:val="28"/>
              </w:rPr>
              <w:t>6</w:t>
            </w:r>
          </w:p>
        </w:tc>
        <w:tc>
          <w:tcPr>
            <w:tcW w:w="270" w:type="dxa"/>
            <w:shd w:val="clear" w:color="auto" w:fill="auto"/>
          </w:tcPr>
          <w:p w14:paraId="51CE9BFB"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7E42D169" w14:textId="6039EA03"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484</w:t>
            </w:r>
          </w:p>
        </w:tc>
        <w:tc>
          <w:tcPr>
            <w:tcW w:w="270" w:type="dxa"/>
            <w:shd w:val="clear" w:color="auto" w:fill="auto"/>
          </w:tcPr>
          <w:p w14:paraId="64689231"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ABD551E" w14:textId="377FC904" w:rsidR="00D93976" w:rsidRPr="00C2555B" w:rsidRDefault="003A78B5"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333</w:t>
            </w:r>
          </w:p>
        </w:tc>
        <w:tc>
          <w:tcPr>
            <w:tcW w:w="270" w:type="dxa"/>
            <w:shd w:val="clear" w:color="auto" w:fill="auto"/>
          </w:tcPr>
          <w:p w14:paraId="6C772847"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2511777" w14:textId="5ECB08F0"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349</w:t>
            </w:r>
          </w:p>
        </w:tc>
      </w:tr>
      <w:tr w:rsidR="00D93976" w:rsidRPr="00C2555B" w14:paraId="0590E134" w14:textId="77777777" w:rsidTr="007A2ABF">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AFA780" w14:textId="483522EE" w:rsidR="00D93976" w:rsidRPr="00C2555B" w:rsidRDefault="00D93976" w:rsidP="00D93976">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21B9A2DB" w14:textId="3C4F6AA8" w:rsidR="00D93976" w:rsidRPr="00C2555B" w:rsidRDefault="00BB457B"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t>41</w:t>
            </w:r>
            <w:r w:rsidR="00FA6538" w:rsidRPr="00C2555B">
              <w:rPr>
                <w:rFonts w:ascii="Browallia New" w:hAnsi="Browallia New" w:cs="Browallia New"/>
                <w:sz w:val="28"/>
                <w:szCs w:val="28"/>
              </w:rPr>
              <w:t>6</w:t>
            </w:r>
          </w:p>
        </w:tc>
        <w:tc>
          <w:tcPr>
            <w:tcW w:w="270" w:type="dxa"/>
            <w:shd w:val="clear" w:color="auto" w:fill="auto"/>
            <w:vAlign w:val="bottom"/>
          </w:tcPr>
          <w:p w14:paraId="69A97EBA"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266F973D" w14:textId="08B609F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484</w:t>
            </w:r>
          </w:p>
        </w:tc>
        <w:tc>
          <w:tcPr>
            <w:tcW w:w="270" w:type="dxa"/>
            <w:shd w:val="clear" w:color="auto" w:fill="auto"/>
            <w:vAlign w:val="bottom"/>
          </w:tcPr>
          <w:p w14:paraId="2209C7B1"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tcPr>
          <w:p w14:paraId="6C3EA48B" w14:textId="2CEF16A9" w:rsidR="00D93976" w:rsidRPr="00C2555B" w:rsidRDefault="00B814AD"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6,292</w:t>
            </w:r>
            <w:r w:rsidRPr="007A2ABF">
              <w:rPr>
                <w:rFonts w:ascii="Browallia New" w:hAnsi="Browallia New" w:cs="Browallia New"/>
                <w:sz w:val="28"/>
                <w:szCs w:val="28"/>
              </w:rPr>
              <w:fldChar w:fldCharType="end"/>
            </w:r>
          </w:p>
        </w:tc>
        <w:tc>
          <w:tcPr>
            <w:tcW w:w="270" w:type="dxa"/>
            <w:shd w:val="clear" w:color="auto" w:fill="auto"/>
            <w:vAlign w:val="bottom"/>
          </w:tcPr>
          <w:p w14:paraId="3A3B6122"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130A19EA" w14:textId="572293C5" w:rsidR="00D93976" w:rsidRPr="00C2555B" w:rsidRDefault="008764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2,156</w:t>
            </w:r>
            <w:r w:rsidRPr="007A2ABF">
              <w:rPr>
                <w:rFonts w:ascii="Browallia New" w:hAnsi="Browallia New" w:cs="Browallia New"/>
                <w:sz w:val="28"/>
                <w:szCs w:val="28"/>
              </w:rPr>
              <w:fldChar w:fldCharType="end"/>
            </w:r>
          </w:p>
        </w:tc>
      </w:tr>
      <w:tr w:rsidR="00D93976" w:rsidRPr="00C2555B" w14:paraId="68DC4D5E" w14:textId="77777777" w:rsidTr="007A2ABF">
        <w:tblPrEx>
          <w:tblCellMar>
            <w:left w:w="46" w:type="dxa"/>
            <w:right w:w="46" w:type="dxa"/>
          </w:tblCellMar>
          <w:tblLook w:val="0000" w:firstRow="0" w:lastRow="0" w:firstColumn="0" w:lastColumn="0" w:noHBand="0" w:noVBand="0"/>
        </w:tblPrEx>
        <w:trPr>
          <w:cantSplit/>
          <w:trHeight w:val="330"/>
        </w:trPr>
        <w:tc>
          <w:tcPr>
            <w:tcW w:w="4074" w:type="dxa"/>
            <w:shd w:val="clear" w:color="auto" w:fill="auto"/>
          </w:tcPr>
          <w:p w14:paraId="221C4E66" w14:textId="77777777" w:rsidR="00D93976" w:rsidRPr="007A2ABF" w:rsidRDefault="00D93976" w:rsidP="00D93976">
            <w:pPr>
              <w:tabs>
                <w:tab w:val="clear" w:pos="227"/>
              </w:tabs>
              <w:spacing w:line="240" w:lineRule="auto"/>
              <w:ind w:left="248" w:hanging="270"/>
              <w:rPr>
                <w:rFonts w:ascii="Browallia New" w:hAnsi="Browallia New" w:cs="Browallia New"/>
                <w:b/>
                <w:bCs/>
                <w:sz w:val="14"/>
                <w:szCs w:val="14"/>
                <w:cs/>
              </w:rPr>
            </w:pPr>
          </w:p>
        </w:tc>
        <w:tc>
          <w:tcPr>
            <w:tcW w:w="990" w:type="dxa"/>
            <w:tcBorders>
              <w:top w:val="single" w:sz="12" w:space="0" w:color="auto"/>
            </w:tcBorders>
            <w:shd w:val="clear" w:color="auto" w:fill="auto"/>
          </w:tcPr>
          <w:p w14:paraId="32F875F9" w14:textId="77777777" w:rsidR="00D93976" w:rsidRPr="007A2AB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70" w:type="dxa"/>
            <w:shd w:val="clear" w:color="auto" w:fill="auto"/>
          </w:tcPr>
          <w:p w14:paraId="00D29FE9"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990" w:type="dxa"/>
            <w:tcBorders>
              <w:top w:val="single" w:sz="12" w:space="0" w:color="auto"/>
            </w:tcBorders>
            <w:shd w:val="clear" w:color="auto" w:fill="auto"/>
          </w:tcPr>
          <w:p w14:paraId="2B4D67F1" w14:textId="77777777" w:rsidR="00D93976" w:rsidRPr="007A2AB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70" w:type="dxa"/>
            <w:shd w:val="clear" w:color="auto" w:fill="auto"/>
          </w:tcPr>
          <w:p w14:paraId="5399482A"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80" w:type="dxa"/>
            <w:tcBorders>
              <w:top w:val="single" w:sz="12" w:space="0" w:color="auto"/>
            </w:tcBorders>
            <w:shd w:val="clear" w:color="auto" w:fill="auto"/>
            <w:vAlign w:val="bottom"/>
          </w:tcPr>
          <w:p w14:paraId="3A7260C4"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70" w:type="dxa"/>
            <w:shd w:val="clear" w:color="auto" w:fill="auto"/>
          </w:tcPr>
          <w:p w14:paraId="50F717C5"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80" w:type="dxa"/>
            <w:gridSpan w:val="2"/>
            <w:tcBorders>
              <w:top w:val="single" w:sz="12" w:space="0" w:color="auto"/>
            </w:tcBorders>
            <w:shd w:val="clear" w:color="auto" w:fill="auto"/>
            <w:vAlign w:val="bottom"/>
          </w:tcPr>
          <w:p w14:paraId="3257AEDE"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D93976" w:rsidRPr="00C2555B" w14:paraId="32E2C1CC" w14:textId="77777777" w:rsidTr="00E2072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7DF41A61" w14:textId="5D77E518" w:rsidR="00D93976" w:rsidRPr="00C2555B" w:rsidRDefault="00D93976" w:rsidP="00D93976">
            <w:pPr>
              <w:tabs>
                <w:tab w:val="clear" w:pos="3742"/>
              </w:tabs>
              <w:spacing w:line="240" w:lineRule="auto"/>
              <w:ind w:left="250" w:right="-138" w:hanging="180"/>
              <w:rPr>
                <w:rFonts w:ascii="Browallia New" w:hAnsi="Browallia New" w:cs="Browallia New"/>
                <w:b/>
                <w:bCs/>
                <w:sz w:val="28"/>
                <w:szCs w:val="28"/>
              </w:rPr>
            </w:pPr>
            <w:r w:rsidRPr="00C2555B">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70" w:type="dxa"/>
            <w:shd w:val="clear" w:color="auto" w:fill="auto"/>
          </w:tcPr>
          <w:p w14:paraId="18A4FDC4" w14:textId="77777777" w:rsidR="00D93976" w:rsidRPr="00C2555B"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0CA80BDE" w14:textId="77777777" w:rsidR="00D93976" w:rsidRPr="00C2555B"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5DBF7F3" w14:textId="77777777" w:rsidR="00D93976" w:rsidRPr="00C2555B"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2C3F6E1" w14:textId="77777777" w:rsidR="00D93976" w:rsidRPr="00C2555B" w:rsidRDefault="00D93976" w:rsidP="00D9397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93976" w:rsidRPr="00C2555B" w14:paraId="0D61BAF9"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D93976" w:rsidRPr="00C2555B" w:rsidRDefault="00D93976" w:rsidP="00D9397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990" w:type="dxa"/>
            <w:shd w:val="clear" w:color="auto" w:fill="auto"/>
            <w:vAlign w:val="bottom"/>
          </w:tcPr>
          <w:p w14:paraId="20794D63"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89A94B9"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0D485B2C"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BDE51EB"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0AF98149" w14:textId="0132F3CA"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20E189FD"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77778CB"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D93976" w:rsidRPr="00C2555B" w14:paraId="5290EF42" w14:textId="77777777" w:rsidTr="00C320BC">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D93976" w:rsidRPr="00C2555B" w:rsidRDefault="00D93976" w:rsidP="00D9397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990" w:type="dxa"/>
            <w:shd w:val="clear" w:color="auto" w:fill="auto"/>
            <w:vAlign w:val="bottom"/>
          </w:tcPr>
          <w:p w14:paraId="6B08211E" w14:textId="57C58244" w:rsidR="00D93976" w:rsidRPr="00C2555B" w:rsidRDefault="00D93976" w:rsidP="00D93976">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BB457B"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31EB7A01" w14:textId="77777777" w:rsidR="00D93976" w:rsidRPr="00C2555B" w:rsidRDefault="00D93976" w:rsidP="00D9397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1B446D0" w14:textId="4F235387" w:rsidR="00D93976" w:rsidRPr="00C2555B" w:rsidRDefault="00BB457B" w:rsidP="00D93976">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D93976" w:rsidRPr="00C2555B">
              <w:rPr>
                <w:rFonts w:ascii="Browallia New" w:hAnsi="Browallia New" w:cs="Browallia New"/>
                <w:sz w:val="28"/>
                <w:szCs w:val="28"/>
                <w:lang w:val="en-GB"/>
              </w:rPr>
              <w:t xml:space="preserve">    -</w:t>
            </w:r>
          </w:p>
        </w:tc>
        <w:tc>
          <w:tcPr>
            <w:tcW w:w="270" w:type="dxa"/>
            <w:shd w:val="clear" w:color="auto" w:fill="auto"/>
          </w:tcPr>
          <w:p w14:paraId="6C0D7A38"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C169C52" w14:textId="648BD58A" w:rsidR="00D93976" w:rsidRPr="00C2555B" w:rsidRDefault="009C33F1"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2ABF">
              <w:rPr>
                <w:rFonts w:ascii="Browallia New" w:hAnsi="Browallia New" w:cs="Browallia New"/>
                <w:sz w:val="28"/>
                <w:szCs w:val="28"/>
              </w:rPr>
              <w:t>48,430</w:t>
            </w:r>
          </w:p>
        </w:tc>
        <w:tc>
          <w:tcPr>
            <w:tcW w:w="270" w:type="dxa"/>
            <w:shd w:val="clear" w:color="auto" w:fill="auto"/>
          </w:tcPr>
          <w:p w14:paraId="6A77D7DE"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12A156F0" w14:textId="46306369"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lang w:val="en-GB"/>
              </w:rPr>
              <w:t>22,430</w:t>
            </w:r>
          </w:p>
        </w:tc>
      </w:tr>
      <w:tr w:rsidR="00D93976" w:rsidRPr="00C2555B" w14:paraId="3BF9C9ED" w14:textId="77777777" w:rsidTr="00C320B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D93976" w:rsidRPr="00C2555B" w:rsidRDefault="00D93976" w:rsidP="00D9397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990" w:type="dxa"/>
            <w:shd w:val="clear" w:color="auto" w:fill="auto"/>
            <w:vAlign w:val="bottom"/>
          </w:tcPr>
          <w:p w14:paraId="766B22BA" w14:textId="568C19C5" w:rsidR="00D93976" w:rsidRPr="00C2555B" w:rsidRDefault="00D93976" w:rsidP="00D93976">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BB457B"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072028C5" w14:textId="77777777" w:rsidR="00D93976" w:rsidRPr="00C2555B" w:rsidRDefault="00D93976" w:rsidP="00D93976">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7C8AFF5" w14:textId="1948404E" w:rsidR="00D93976" w:rsidRPr="00C2555B" w:rsidRDefault="00D93976" w:rsidP="00D93976">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BB457B"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c>
          <w:tcPr>
            <w:tcW w:w="270" w:type="dxa"/>
            <w:shd w:val="clear" w:color="auto" w:fill="auto"/>
          </w:tcPr>
          <w:p w14:paraId="69133227"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2077EE97" w14:textId="638BFB54" w:rsidR="00D93976" w:rsidRPr="00C2555B" w:rsidRDefault="0038067A"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2ABF">
              <w:rPr>
                <w:rFonts w:ascii="Browallia New" w:hAnsi="Browallia New" w:cs="Browallia New"/>
                <w:sz w:val="28"/>
                <w:szCs w:val="28"/>
              </w:rPr>
              <w:t>335</w:t>
            </w:r>
          </w:p>
        </w:tc>
        <w:tc>
          <w:tcPr>
            <w:tcW w:w="270" w:type="dxa"/>
            <w:shd w:val="clear" w:color="auto" w:fill="auto"/>
          </w:tcPr>
          <w:p w14:paraId="3408EA54" w14:textId="77777777"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55125954" w14:textId="3EED0AC6" w:rsidR="00D93976" w:rsidRPr="00C2555B" w:rsidRDefault="00D93976" w:rsidP="00D93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C2555B">
              <w:rPr>
                <w:rFonts w:ascii="Browallia New" w:hAnsi="Browallia New" w:cs="Browallia New"/>
                <w:sz w:val="28"/>
                <w:szCs w:val="28"/>
              </w:rPr>
              <w:t>105</w:t>
            </w:r>
          </w:p>
        </w:tc>
      </w:tr>
      <w:tr w:rsidR="00D93976" w:rsidRPr="00C2555B" w14:paraId="29A8AA95"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D93976" w:rsidRPr="00C2555B" w:rsidRDefault="00D93976" w:rsidP="00D93976">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77EAD63F"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72A28B9"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7769022B"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28517F8"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16F551C0" w14:textId="488E0818"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C4DDF42"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327ABCC5"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93976" w:rsidRPr="00C2555B" w14:paraId="4803B4CC" w14:textId="77777777" w:rsidTr="00E2072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D93976" w:rsidRPr="00C2555B" w:rsidRDefault="00D93976" w:rsidP="00D9397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w:t>
            </w:r>
            <w:r w:rsidR="00766902" w:rsidRPr="00C2555B">
              <w:rPr>
                <w:rFonts w:ascii="Browallia New" w:hAnsi="Browallia New" w:cs="Browallia New"/>
                <w:sz w:val="28"/>
                <w:szCs w:val="28"/>
                <w:cs/>
              </w:rPr>
              <w:t>และบริษัท</w:t>
            </w:r>
            <w:r w:rsidRPr="00C2555B">
              <w:rPr>
                <w:rFonts w:ascii="Browallia New" w:hAnsi="Browallia New" w:cs="Browallia New"/>
                <w:sz w:val="28"/>
                <w:szCs w:val="28"/>
                <w:cs/>
              </w:rPr>
              <w:t>ที่เกี่ยวข้อง</w:t>
            </w:r>
          </w:p>
        </w:tc>
        <w:tc>
          <w:tcPr>
            <w:tcW w:w="990" w:type="dxa"/>
            <w:shd w:val="clear" w:color="auto" w:fill="auto"/>
          </w:tcPr>
          <w:p w14:paraId="676441EE"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0C422EDE"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620CA13C"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92698B"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20E7BECF" w14:textId="0BD956E4"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58FBF59"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6ACA35C"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93976" w:rsidRPr="00C2555B" w14:paraId="166D51B0" w14:textId="77777777" w:rsidTr="007A2ABF">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D93976" w:rsidRPr="00C2555B" w:rsidRDefault="00D93976" w:rsidP="00D9397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990" w:type="dxa"/>
            <w:shd w:val="clear" w:color="auto" w:fill="auto"/>
            <w:vAlign w:val="bottom"/>
          </w:tcPr>
          <w:p w14:paraId="7E749125" w14:textId="0C35AA73" w:rsidR="00D93976" w:rsidRPr="00C2555B" w:rsidRDefault="00BB457B"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t>316,150</w:t>
            </w:r>
          </w:p>
        </w:tc>
        <w:tc>
          <w:tcPr>
            <w:tcW w:w="270" w:type="dxa"/>
            <w:shd w:val="clear" w:color="auto" w:fill="auto"/>
          </w:tcPr>
          <w:p w14:paraId="58F13186"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3805CFE6" w14:textId="238BB35F"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330,250</w:t>
            </w:r>
          </w:p>
        </w:tc>
        <w:tc>
          <w:tcPr>
            <w:tcW w:w="270" w:type="dxa"/>
            <w:shd w:val="clear" w:color="auto" w:fill="auto"/>
          </w:tcPr>
          <w:p w14:paraId="52058BD0"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9D17B90" w14:textId="01D8A498" w:rsidR="00D93976" w:rsidRPr="00C2555B" w:rsidRDefault="0038067A"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t>279,150</w:t>
            </w:r>
          </w:p>
        </w:tc>
        <w:tc>
          <w:tcPr>
            <w:tcW w:w="270" w:type="dxa"/>
            <w:shd w:val="clear" w:color="auto" w:fill="auto"/>
          </w:tcPr>
          <w:p w14:paraId="347E045A"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6179BDA5" w14:textId="0FB5F245"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293,250</w:t>
            </w:r>
          </w:p>
        </w:tc>
      </w:tr>
      <w:tr w:rsidR="00D93976" w:rsidRPr="00C2555B" w14:paraId="4CAF9AF9" w14:textId="77777777" w:rsidTr="007A2ABF">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D93976" w:rsidRPr="00C2555B" w:rsidRDefault="00D93976" w:rsidP="00D93976">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990" w:type="dxa"/>
            <w:shd w:val="clear" w:color="auto" w:fill="auto"/>
            <w:vAlign w:val="bottom"/>
          </w:tcPr>
          <w:p w14:paraId="076E5567" w14:textId="6F2F1223" w:rsidR="00D93976" w:rsidRPr="00C2555B" w:rsidRDefault="00BB457B"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t>11,305</w:t>
            </w:r>
          </w:p>
        </w:tc>
        <w:tc>
          <w:tcPr>
            <w:tcW w:w="270" w:type="dxa"/>
            <w:shd w:val="clear" w:color="auto" w:fill="auto"/>
          </w:tcPr>
          <w:p w14:paraId="2ECF1414"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59421DED" w14:textId="56C97E6C"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9,509</w:t>
            </w:r>
          </w:p>
        </w:tc>
        <w:tc>
          <w:tcPr>
            <w:tcW w:w="270" w:type="dxa"/>
            <w:shd w:val="clear" w:color="auto" w:fill="auto"/>
          </w:tcPr>
          <w:p w14:paraId="5883050F"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565E2DF" w14:textId="7BD7CE63"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10,</w:t>
            </w:r>
            <w:r w:rsidR="0038067A" w:rsidRPr="007A2ABF">
              <w:rPr>
                <w:rFonts w:ascii="Browallia New" w:hAnsi="Browallia New" w:cs="Browallia New"/>
                <w:sz w:val="28"/>
                <w:szCs w:val="28"/>
              </w:rPr>
              <w:t>859</w:t>
            </w:r>
          </w:p>
        </w:tc>
        <w:tc>
          <w:tcPr>
            <w:tcW w:w="270" w:type="dxa"/>
            <w:shd w:val="clear" w:color="auto" w:fill="auto"/>
          </w:tcPr>
          <w:p w14:paraId="20BD575C"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ACD2FCD" w14:textId="2E39E5E9"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8,717</w:t>
            </w:r>
          </w:p>
        </w:tc>
      </w:tr>
      <w:tr w:rsidR="00D93976" w:rsidRPr="00C2555B" w14:paraId="493E752C" w14:textId="77777777" w:rsidTr="007A2ABF">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D93976" w:rsidRPr="00C2555B" w:rsidRDefault="00D93976" w:rsidP="00D93976">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36EFEEEA" w14:textId="21159EAF" w:rsidR="00D93976" w:rsidRPr="00C2555B" w:rsidRDefault="00BB457B"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t>327,455</w:t>
            </w:r>
          </w:p>
        </w:tc>
        <w:tc>
          <w:tcPr>
            <w:tcW w:w="270" w:type="dxa"/>
            <w:shd w:val="clear" w:color="auto" w:fill="auto"/>
          </w:tcPr>
          <w:p w14:paraId="2DAD4D38"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C781863" w14:textId="179AF6D0"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339,759</w:t>
            </w: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end"/>
            </w:r>
          </w:p>
        </w:tc>
        <w:tc>
          <w:tcPr>
            <w:tcW w:w="270" w:type="dxa"/>
            <w:shd w:val="clear" w:color="auto" w:fill="auto"/>
          </w:tcPr>
          <w:p w14:paraId="564C6CE6"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4CFA92CA" w14:textId="1F2D5C2F"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338,774</w:t>
            </w:r>
            <w:r w:rsidRPr="007A2ABF">
              <w:rPr>
                <w:rFonts w:ascii="Browallia New" w:hAnsi="Browallia New" w:cs="Browallia New"/>
                <w:sz w:val="28"/>
                <w:szCs w:val="28"/>
              </w:rPr>
              <w:fldChar w:fldCharType="end"/>
            </w:r>
          </w:p>
        </w:tc>
        <w:tc>
          <w:tcPr>
            <w:tcW w:w="270" w:type="dxa"/>
            <w:shd w:val="clear" w:color="auto" w:fill="auto"/>
          </w:tcPr>
          <w:p w14:paraId="43DE240D"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C19EA4E" w14:textId="7A6F5720"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324,502</w:t>
            </w:r>
          </w:p>
        </w:tc>
      </w:tr>
      <w:tr w:rsidR="00D93976" w:rsidRPr="00C2555B" w14:paraId="6D0B4FDD" w14:textId="77777777" w:rsidTr="007A2ABF">
        <w:tblPrEx>
          <w:tblCellMar>
            <w:left w:w="46" w:type="dxa"/>
            <w:right w:w="46" w:type="dxa"/>
          </w:tblCellMar>
          <w:tblLook w:val="0000" w:firstRow="0" w:lastRow="0" w:firstColumn="0" w:lastColumn="0" w:noHBand="0" w:noVBand="0"/>
        </w:tblPrEx>
        <w:trPr>
          <w:trHeight w:val="321"/>
        </w:trPr>
        <w:tc>
          <w:tcPr>
            <w:tcW w:w="4074" w:type="dxa"/>
            <w:shd w:val="clear" w:color="auto" w:fill="auto"/>
          </w:tcPr>
          <w:p w14:paraId="0572EE57" w14:textId="77777777" w:rsidR="00D93976" w:rsidRPr="007A2ABF" w:rsidRDefault="00D93976" w:rsidP="00D93976">
            <w:pPr>
              <w:tabs>
                <w:tab w:val="clear" w:pos="227"/>
              </w:tabs>
              <w:spacing w:line="240" w:lineRule="auto"/>
              <w:ind w:left="237" w:hanging="177"/>
              <w:rPr>
                <w:rFonts w:ascii="Browallia New" w:hAnsi="Browallia New" w:cs="Browallia New"/>
                <w:sz w:val="12"/>
                <w:szCs w:val="12"/>
                <w:cs/>
              </w:rPr>
            </w:pPr>
          </w:p>
        </w:tc>
        <w:tc>
          <w:tcPr>
            <w:tcW w:w="990" w:type="dxa"/>
            <w:tcBorders>
              <w:top w:val="single" w:sz="12" w:space="0" w:color="auto"/>
            </w:tcBorders>
            <w:shd w:val="clear" w:color="auto" w:fill="auto"/>
          </w:tcPr>
          <w:p w14:paraId="252E340F" w14:textId="77777777" w:rsidR="00D93976" w:rsidRPr="007A2ABF" w:rsidDel="00917A5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70" w:type="dxa"/>
            <w:shd w:val="clear" w:color="auto" w:fill="auto"/>
          </w:tcPr>
          <w:p w14:paraId="788FDC9E"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990" w:type="dxa"/>
            <w:tcBorders>
              <w:top w:val="single" w:sz="12" w:space="0" w:color="auto"/>
            </w:tcBorders>
            <w:shd w:val="clear" w:color="auto" w:fill="auto"/>
            <w:vAlign w:val="bottom"/>
          </w:tcPr>
          <w:p w14:paraId="420F89F1" w14:textId="77777777" w:rsidR="00D93976" w:rsidRPr="007A2AB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70" w:type="dxa"/>
            <w:shd w:val="clear" w:color="auto" w:fill="auto"/>
          </w:tcPr>
          <w:p w14:paraId="692BB5CB"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80" w:type="dxa"/>
            <w:tcBorders>
              <w:top w:val="single" w:sz="12" w:space="0" w:color="auto"/>
            </w:tcBorders>
            <w:shd w:val="clear" w:color="auto" w:fill="auto"/>
            <w:vAlign w:val="bottom"/>
          </w:tcPr>
          <w:p w14:paraId="4CEA2561" w14:textId="77777777" w:rsidR="00D93976" w:rsidRPr="007A2ABF" w:rsidDel="00C179EE"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70" w:type="dxa"/>
            <w:shd w:val="clear" w:color="auto" w:fill="auto"/>
          </w:tcPr>
          <w:p w14:paraId="4DA8E503" w14:textId="77777777" w:rsidR="00D93976" w:rsidRPr="007A2ABF"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80" w:type="dxa"/>
            <w:gridSpan w:val="2"/>
            <w:tcBorders>
              <w:top w:val="single" w:sz="12" w:space="0" w:color="auto"/>
            </w:tcBorders>
            <w:shd w:val="clear" w:color="auto" w:fill="auto"/>
            <w:vAlign w:val="bottom"/>
          </w:tcPr>
          <w:p w14:paraId="636677B5" w14:textId="77777777" w:rsidR="00D93976" w:rsidRPr="007A2AB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D93976" w:rsidRPr="00C2555B" w14:paraId="17D42AF6" w14:textId="77777777" w:rsidTr="00C320BC">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4030F550" w:rsidR="00D93976" w:rsidRPr="00C2555B" w:rsidRDefault="00D93976" w:rsidP="00D9397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b/>
                <w:bCs/>
                <w:sz w:val="28"/>
                <w:szCs w:val="28"/>
                <w:cs/>
              </w:rPr>
              <w:t>ค่าตอบแทนผู้บริหารสำคัญ</w:t>
            </w:r>
          </w:p>
        </w:tc>
        <w:tc>
          <w:tcPr>
            <w:tcW w:w="990" w:type="dxa"/>
            <w:shd w:val="clear" w:color="auto" w:fill="auto"/>
          </w:tcPr>
          <w:p w14:paraId="65B152CA" w14:textId="77777777" w:rsidR="00D93976" w:rsidRPr="00C2555B" w:rsidDel="00917A5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EC20E29"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55A6219F"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6164ABB9"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6E1CC5AD" w14:textId="77777777" w:rsidR="00D93976" w:rsidRPr="00C2555B" w:rsidDel="00C179EE"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60D86625"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68D393A6" w14:textId="7777777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93976" w:rsidRPr="00C2555B" w14:paraId="5310DD8F" w14:textId="77777777" w:rsidTr="007A2ABF">
        <w:tblPrEx>
          <w:tblCellMar>
            <w:left w:w="46" w:type="dxa"/>
            <w:right w:w="46" w:type="dxa"/>
          </w:tblCellMar>
          <w:tblLook w:val="0000" w:firstRow="0" w:lastRow="0" w:firstColumn="0" w:lastColumn="0" w:noHBand="0" w:noVBand="0"/>
        </w:tblPrEx>
        <w:tc>
          <w:tcPr>
            <w:tcW w:w="4074" w:type="dxa"/>
            <w:shd w:val="clear" w:color="auto" w:fill="auto"/>
          </w:tcPr>
          <w:p w14:paraId="42699C3D" w14:textId="313FCF5C" w:rsidR="00D93976" w:rsidRPr="00C2555B" w:rsidRDefault="00D93976" w:rsidP="00D9397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ค่าเผื่อผลประโยชน์หลังออกจากงาน</w:t>
            </w:r>
          </w:p>
        </w:tc>
        <w:tc>
          <w:tcPr>
            <w:tcW w:w="990" w:type="dxa"/>
            <w:tcBorders>
              <w:bottom w:val="single" w:sz="12" w:space="0" w:color="auto"/>
            </w:tcBorders>
            <w:shd w:val="clear" w:color="auto" w:fill="auto"/>
          </w:tcPr>
          <w:p w14:paraId="689BA4FA" w14:textId="1D246444" w:rsidR="00D93976" w:rsidRPr="00C2555B" w:rsidDel="00917A5F"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7,224</w:t>
            </w:r>
          </w:p>
        </w:tc>
        <w:tc>
          <w:tcPr>
            <w:tcW w:w="270" w:type="dxa"/>
            <w:shd w:val="clear" w:color="auto" w:fill="auto"/>
          </w:tcPr>
          <w:p w14:paraId="3614FC56"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tcPr>
          <w:p w14:paraId="5E215033" w14:textId="4351C2CD"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10,258</w:t>
            </w:r>
          </w:p>
        </w:tc>
        <w:tc>
          <w:tcPr>
            <w:tcW w:w="270" w:type="dxa"/>
            <w:shd w:val="clear" w:color="auto" w:fill="auto"/>
          </w:tcPr>
          <w:p w14:paraId="3F0E9004"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tcPr>
          <w:p w14:paraId="2CB7BAFA" w14:textId="557556A5" w:rsidR="00D93976" w:rsidRPr="00C2555B" w:rsidDel="00C179EE"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3,095</w:t>
            </w:r>
          </w:p>
        </w:tc>
        <w:tc>
          <w:tcPr>
            <w:tcW w:w="270" w:type="dxa"/>
            <w:shd w:val="clear" w:color="auto" w:fill="auto"/>
          </w:tcPr>
          <w:p w14:paraId="1F8CD447" w14:textId="77777777" w:rsidR="00D93976" w:rsidRPr="00C2555B" w:rsidRDefault="00D93976" w:rsidP="00D939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bottom w:val="single" w:sz="12" w:space="0" w:color="auto"/>
            </w:tcBorders>
            <w:shd w:val="clear" w:color="auto" w:fill="auto"/>
          </w:tcPr>
          <w:p w14:paraId="78B857E5" w14:textId="69C3AC87" w:rsidR="00D93976" w:rsidRPr="00C2555B" w:rsidRDefault="00D93976" w:rsidP="00D9397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2,880</w:t>
            </w:r>
          </w:p>
        </w:tc>
      </w:tr>
    </w:tbl>
    <w:p w14:paraId="23415758" w14:textId="4B930239" w:rsidR="00101D00" w:rsidRPr="007A2ABF" w:rsidRDefault="0010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rPr>
      </w:pPr>
    </w:p>
    <w:p w14:paraId="1AC4DE67" w14:textId="77777777" w:rsidR="00681B1D" w:rsidRDefault="00681B1D"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15C4E5" w14:textId="1189E531" w:rsidR="00894747"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ระหว่างงวดสามเดือนสิ้นสุดวันที่</w:t>
      </w:r>
      <w:r w:rsidRPr="00C2555B">
        <w:rPr>
          <w:rFonts w:ascii="Browallia New" w:hAnsi="Browallia New" w:cs="Browallia New"/>
          <w:sz w:val="28"/>
          <w:szCs w:val="28"/>
        </w:rPr>
        <w:t xml:space="preserve"> </w:t>
      </w:r>
      <w:r w:rsidRPr="00C2555B">
        <w:rPr>
          <w:rFonts w:ascii="Browallia New" w:hAnsi="Browallia New" w:cs="Browallia New"/>
          <w:sz w:val="28"/>
          <w:szCs w:val="28"/>
          <w:lang w:val="en-GB"/>
        </w:rPr>
        <w:t xml:space="preserve">31 </w:t>
      </w:r>
      <w:r w:rsidRPr="00C2555B">
        <w:rPr>
          <w:rFonts w:ascii="Browallia New" w:hAnsi="Browallia New" w:cs="Browallia New"/>
          <w:sz w:val="28"/>
          <w:szCs w:val="28"/>
          <w:cs/>
          <w:lang w:val="en-GB"/>
        </w:rPr>
        <w:t>มีนาคม</w:t>
      </w:r>
      <w:r w:rsidRPr="00C2555B">
        <w:rPr>
          <w:rFonts w:ascii="Browallia New" w:hAnsi="Browallia New" w:cs="Browallia New"/>
          <w:sz w:val="28"/>
          <w:szCs w:val="28"/>
          <w:lang w:val="en-GB"/>
        </w:rPr>
        <w:t xml:space="preserve"> 2562 </w:t>
      </w:r>
      <w:r w:rsidRPr="00C2555B">
        <w:rPr>
          <w:rFonts w:ascii="Browallia New" w:hAnsi="Browallia New" w:cs="Browallia New"/>
          <w:sz w:val="28"/>
          <w:szCs w:val="28"/>
          <w:cs/>
        </w:rPr>
        <w:t>มีดังนี้</w:t>
      </w:r>
    </w:p>
    <w:p w14:paraId="2EFD9CD9" w14:textId="3EBD77DB" w:rsidR="00681B1D" w:rsidRPr="007A2ABF"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7A2ABF"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C2555B" w14:paraId="40EA79B4" w14:textId="77777777" w:rsidTr="00C15708">
        <w:trPr>
          <w:cantSplit/>
        </w:trPr>
        <w:tc>
          <w:tcPr>
            <w:tcW w:w="3677" w:type="dxa"/>
          </w:tcPr>
          <w:p w14:paraId="780E53E5" w14:textId="77777777" w:rsidR="00CC61E4" w:rsidRPr="00C2555B"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C2555B" w:rsidRDefault="00CC61E4" w:rsidP="00587142">
            <w:pPr>
              <w:tabs>
                <w:tab w:val="clear" w:pos="4678"/>
              </w:tabs>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CC61E4" w:rsidRPr="00C2555B" w14:paraId="3A721949" w14:textId="77777777" w:rsidTr="00C15708">
        <w:trPr>
          <w:cantSplit/>
        </w:trPr>
        <w:tc>
          <w:tcPr>
            <w:tcW w:w="3677" w:type="dxa"/>
          </w:tcPr>
          <w:p w14:paraId="7E4BBF4F" w14:textId="77777777" w:rsidR="00CC61E4" w:rsidRPr="00C2555B"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C2555B" w:rsidRDefault="00CC61E4" w:rsidP="00587142">
            <w:pPr>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5042BA" w:rsidRPr="00C2555B" w14:paraId="5E435501" w14:textId="77777777" w:rsidTr="00C15708">
        <w:trPr>
          <w:gridAfter w:val="1"/>
          <w:wAfter w:w="6" w:type="dxa"/>
          <w:cantSplit/>
        </w:trPr>
        <w:tc>
          <w:tcPr>
            <w:tcW w:w="3677" w:type="dxa"/>
          </w:tcPr>
          <w:p w14:paraId="4640D47E" w14:textId="77777777" w:rsidR="005042BA" w:rsidRPr="00C2555B" w:rsidRDefault="005042BA" w:rsidP="005042BA">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49023864"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ธันวาคม </w:t>
            </w:r>
          </w:p>
          <w:p w14:paraId="4024D0D9" w14:textId="7B6FFE63" w:rsidR="005042BA" w:rsidRPr="00C2555B" w:rsidRDefault="00894747"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rPr>
              <w:t>2561</w:t>
            </w:r>
          </w:p>
        </w:tc>
        <w:tc>
          <w:tcPr>
            <w:tcW w:w="142" w:type="dxa"/>
          </w:tcPr>
          <w:p w14:paraId="5F6CDDF6" w14:textId="77777777" w:rsidR="005042BA" w:rsidRPr="00C2555B"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C2555B" w:rsidRDefault="005042BA" w:rsidP="005042BA">
            <w:pPr>
              <w:tabs>
                <w:tab w:val="clear" w:pos="907"/>
              </w:tabs>
              <w:spacing w:line="240" w:lineRule="auto"/>
              <w:ind w:left="-46" w:right="-45"/>
              <w:jc w:val="center"/>
              <w:rPr>
                <w:rFonts w:ascii="Browallia New" w:hAnsi="Browallia New" w:cs="Browallia New"/>
                <w:sz w:val="28"/>
                <w:szCs w:val="28"/>
                <w:cs/>
              </w:rPr>
            </w:pPr>
            <w:r w:rsidRPr="00C2555B">
              <w:rPr>
                <w:rFonts w:ascii="Browallia New" w:hAnsi="Browallia New" w:cs="Browallia New"/>
                <w:sz w:val="28"/>
                <w:szCs w:val="28"/>
                <w:cs/>
              </w:rPr>
              <w:t>เพิ่ม</w:t>
            </w:r>
            <w:r w:rsidRPr="00C2555B">
              <w:rPr>
                <w:rStyle w:val="PageNumber"/>
                <w:rFonts w:ascii="Browallia New" w:hAnsi="Browallia New" w:cs="Browallia New"/>
                <w:sz w:val="28"/>
                <w:szCs w:val="28"/>
                <w:cs/>
              </w:rPr>
              <w:t>ขึ้น</w:t>
            </w:r>
          </w:p>
        </w:tc>
        <w:tc>
          <w:tcPr>
            <w:tcW w:w="210" w:type="dxa"/>
          </w:tcPr>
          <w:p w14:paraId="0D8EB04E" w14:textId="77777777" w:rsidR="005042BA" w:rsidRPr="00C2555B"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C2555B" w:rsidRDefault="005042BA" w:rsidP="005042BA">
            <w:pPr>
              <w:tabs>
                <w:tab w:val="clear" w:pos="907"/>
              </w:tabs>
              <w:spacing w:line="240" w:lineRule="auto"/>
              <w:ind w:left="-46" w:right="-45"/>
              <w:jc w:val="center"/>
              <w:rPr>
                <w:rFonts w:ascii="Browallia New" w:hAnsi="Browallia New" w:cs="Browallia New"/>
                <w:sz w:val="28"/>
                <w:szCs w:val="28"/>
                <w:cs/>
              </w:rPr>
            </w:pPr>
            <w:r w:rsidRPr="00C2555B">
              <w:rPr>
                <w:rFonts w:ascii="Browallia New" w:hAnsi="Browallia New" w:cs="Browallia New"/>
                <w:sz w:val="28"/>
                <w:szCs w:val="28"/>
                <w:cs/>
              </w:rPr>
              <w:t>ลดลง</w:t>
            </w:r>
          </w:p>
        </w:tc>
        <w:tc>
          <w:tcPr>
            <w:tcW w:w="182" w:type="dxa"/>
          </w:tcPr>
          <w:p w14:paraId="61B48193" w14:textId="77777777" w:rsidR="005042BA" w:rsidRPr="00C2555B"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59D307B4" w:rsidR="005042BA" w:rsidRPr="00C2555B" w:rsidRDefault="00894747" w:rsidP="005042BA">
            <w:pPr>
              <w:tabs>
                <w:tab w:val="clear" w:pos="907"/>
              </w:tabs>
              <w:spacing w:line="240" w:lineRule="auto"/>
              <w:ind w:left="-46" w:right="-45"/>
              <w:jc w:val="center"/>
              <w:rPr>
                <w:rFonts w:ascii="Browallia New" w:hAnsi="Browallia New" w:cs="Browallia New"/>
                <w:sz w:val="28"/>
                <w:szCs w:val="28"/>
                <w:cs/>
              </w:rPr>
            </w:pPr>
            <w:r w:rsidRPr="00C2555B">
              <w:rPr>
                <w:rFonts w:ascii="Browallia New" w:hAnsi="Browallia New" w:cs="Browallia New"/>
                <w:sz w:val="27"/>
                <w:szCs w:val="27"/>
              </w:rPr>
              <w:t xml:space="preserve">31 </w:t>
            </w:r>
            <w:r w:rsidRPr="00C2555B">
              <w:rPr>
                <w:rFonts w:ascii="Browallia New" w:hAnsi="Browallia New" w:cs="Browallia New"/>
                <w:sz w:val="27"/>
                <w:szCs w:val="27"/>
                <w:cs/>
              </w:rPr>
              <w:t xml:space="preserve">มีนาคม </w:t>
            </w:r>
            <w:r w:rsidRPr="00C2555B">
              <w:rPr>
                <w:rFonts w:ascii="Browallia New" w:hAnsi="Browallia New" w:cs="Browallia New"/>
                <w:sz w:val="27"/>
                <w:szCs w:val="27"/>
              </w:rPr>
              <w:t>2562</w:t>
            </w:r>
          </w:p>
        </w:tc>
      </w:tr>
      <w:tr w:rsidR="00CC61E4" w:rsidRPr="00C2555B" w14:paraId="13D4A3A0" w14:textId="77777777" w:rsidTr="007A2ABF">
        <w:trPr>
          <w:gridAfter w:val="1"/>
          <w:wAfter w:w="6" w:type="dxa"/>
          <w:cantSplit/>
          <w:trHeight w:val="233"/>
        </w:trPr>
        <w:tc>
          <w:tcPr>
            <w:tcW w:w="3677" w:type="dxa"/>
            <w:vAlign w:val="center"/>
          </w:tcPr>
          <w:p w14:paraId="5820E266" w14:textId="3E26ACA7" w:rsidR="00CC61E4" w:rsidRPr="007A2ABF" w:rsidRDefault="00CC61E4" w:rsidP="00EE5061">
            <w:pPr>
              <w:tabs>
                <w:tab w:val="clear" w:pos="227"/>
                <w:tab w:val="left" w:pos="0"/>
              </w:tabs>
              <w:spacing w:line="240" w:lineRule="auto"/>
              <w:ind w:left="237" w:hanging="177"/>
              <w:rPr>
                <w:rFonts w:ascii="Browallia New" w:hAnsi="Browallia New" w:cs="Browallia New"/>
                <w:b/>
                <w:bCs/>
                <w:sz w:val="14"/>
                <w:szCs w:val="14"/>
              </w:rPr>
            </w:pPr>
          </w:p>
        </w:tc>
        <w:tc>
          <w:tcPr>
            <w:tcW w:w="1216" w:type="dxa"/>
          </w:tcPr>
          <w:p w14:paraId="009A577F" w14:textId="77777777" w:rsidR="00CC61E4" w:rsidRPr="007A2ABF" w:rsidRDefault="00CC61E4" w:rsidP="00587142">
            <w:pPr>
              <w:spacing w:line="240" w:lineRule="auto"/>
              <w:ind w:right="96"/>
              <w:jc w:val="center"/>
              <w:rPr>
                <w:rFonts w:ascii="Browallia New" w:hAnsi="Browallia New" w:cs="Browallia New"/>
                <w:sz w:val="14"/>
                <w:szCs w:val="14"/>
              </w:rPr>
            </w:pPr>
          </w:p>
        </w:tc>
        <w:tc>
          <w:tcPr>
            <w:tcW w:w="142" w:type="dxa"/>
          </w:tcPr>
          <w:p w14:paraId="3C1B60F4" w14:textId="77777777" w:rsidR="00CC61E4" w:rsidRPr="007A2ABF" w:rsidRDefault="00CC61E4" w:rsidP="00587142">
            <w:pPr>
              <w:spacing w:line="240" w:lineRule="auto"/>
              <w:ind w:right="851"/>
              <w:jc w:val="right"/>
              <w:rPr>
                <w:rFonts w:ascii="Browallia New" w:hAnsi="Browallia New" w:cs="Browallia New"/>
                <w:sz w:val="14"/>
                <w:szCs w:val="14"/>
              </w:rPr>
            </w:pPr>
          </w:p>
        </w:tc>
        <w:tc>
          <w:tcPr>
            <w:tcW w:w="1181" w:type="dxa"/>
            <w:vAlign w:val="center"/>
          </w:tcPr>
          <w:p w14:paraId="016344DE" w14:textId="77777777" w:rsidR="00CC61E4" w:rsidRPr="007A2ABF" w:rsidRDefault="00CC61E4" w:rsidP="00587142">
            <w:pPr>
              <w:spacing w:line="240" w:lineRule="auto"/>
              <w:ind w:right="96"/>
              <w:jc w:val="right"/>
              <w:rPr>
                <w:rFonts w:ascii="Browallia New" w:hAnsi="Browallia New" w:cs="Browallia New"/>
                <w:sz w:val="14"/>
                <w:szCs w:val="14"/>
              </w:rPr>
            </w:pPr>
          </w:p>
        </w:tc>
        <w:tc>
          <w:tcPr>
            <w:tcW w:w="210" w:type="dxa"/>
          </w:tcPr>
          <w:p w14:paraId="58559785" w14:textId="77777777" w:rsidR="00CC61E4" w:rsidRPr="007A2ABF" w:rsidRDefault="00CC61E4" w:rsidP="00587142">
            <w:pPr>
              <w:spacing w:line="240" w:lineRule="auto"/>
              <w:ind w:right="851"/>
              <w:jc w:val="center"/>
              <w:rPr>
                <w:rFonts w:ascii="Browallia New" w:hAnsi="Browallia New" w:cs="Browallia New"/>
                <w:sz w:val="14"/>
                <w:szCs w:val="14"/>
              </w:rPr>
            </w:pPr>
          </w:p>
        </w:tc>
        <w:tc>
          <w:tcPr>
            <w:tcW w:w="1212" w:type="dxa"/>
            <w:vAlign w:val="center"/>
          </w:tcPr>
          <w:p w14:paraId="66A29CDC" w14:textId="77777777" w:rsidR="00CC61E4" w:rsidRPr="007A2ABF" w:rsidRDefault="00CC61E4" w:rsidP="00587142">
            <w:pPr>
              <w:spacing w:line="240" w:lineRule="auto"/>
              <w:ind w:right="74"/>
              <w:jc w:val="right"/>
              <w:rPr>
                <w:rFonts w:ascii="Browallia New" w:hAnsi="Browallia New" w:cs="Browallia New"/>
                <w:sz w:val="14"/>
                <w:szCs w:val="14"/>
              </w:rPr>
            </w:pPr>
          </w:p>
        </w:tc>
        <w:tc>
          <w:tcPr>
            <w:tcW w:w="182" w:type="dxa"/>
          </w:tcPr>
          <w:p w14:paraId="07689D89" w14:textId="77777777" w:rsidR="00CC61E4" w:rsidRPr="007A2ABF" w:rsidRDefault="00CC61E4" w:rsidP="00587142">
            <w:pPr>
              <w:spacing w:line="240" w:lineRule="auto"/>
              <w:ind w:right="851"/>
              <w:jc w:val="right"/>
              <w:rPr>
                <w:rFonts w:ascii="Browallia New" w:hAnsi="Browallia New" w:cs="Browallia New"/>
                <w:sz w:val="14"/>
                <w:szCs w:val="14"/>
              </w:rPr>
            </w:pPr>
          </w:p>
        </w:tc>
        <w:tc>
          <w:tcPr>
            <w:tcW w:w="1168" w:type="dxa"/>
            <w:vAlign w:val="center"/>
          </w:tcPr>
          <w:p w14:paraId="53703CAD" w14:textId="77777777" w:rsidR="00CC61E4" w:rsidRPr="007A2ABF" w:rsidRDefault="00CC61E4" w:rsidP="00587142">
            <w:pPr>
              <w:spacing w:line="240" w:lineRule="auto"/>
              <w:ind w:right="96"/>
              <w:jc w:val="center"/>
              <w:rPr>
                <w:rFonts w:ascii="Browallia New" w:hAnsi="Browallia New" w:cs="Browallia New"/>
                <w:sz w:val="14"/>
                <w:szCs w:val="14"/>
              </w:rPr>
            </w:pPr>
          </w:p>
        </w:tc>
      </w:tr>
      <w:tr w:rsidR="00C01E4F" w:rsidRPr="00C2555B" w14:paraId="724F7CDA" w14:textId="77777777" w:rsidTr="00C15708">
        <w:trPr>
          <w:gridAfter w:val="1"/>
          <w:wAfter w:w="6" w:type="dxa"/>
          <w:cantSplit/>
        </w:trPr>
        <w:tc>
          <w:tcPr>
            <w:tcW w:w="4893" w:type="dxa"/>
            <w:gridSpan w:val="2"/>
            <w:vAlign w:val="center"/>
          </w:tcPr>
          <w:p w14:paraId="3EE67F27" w14:textId="55A978F2" w:rsidR="00C01E4F" w:rsidRPr="00C2555B" w:rsidRDefault="00A7311D" w:rsidP="006244A6">
            <w:pPr>
              <w:tabs>
                <w:tab w:val="clear" w:pos="3742"/>
              </w:tabs>
              <w:spacing w:line="240" w:lineRule="auto"/>
              <w:ind w:left="250" w:right="175" w:hanging="180"/>
              <w:rPr>
                <w:rFonts w:ascii="Browallia New" w:hAnsi="Browallia New" w:cs="Browallia New"/>
                <w:sz w:val="28"/>
                <w:szCs w:val="28"/>
              </w:rPr>
            </w:pPr>
            <w:r w:rsidRPr="00C2555B">
              <w:rPr>
                <w:rFonts w:ascii="Browallia New" w:hAnsi="Browallia New" w:cs="Browallia New"/>
                <w:b/>
                <w:bCs/>
                <w:sz w:val="28"/>
                <w:szCs w:val="28"/>
                <w:cs/>
              </w:rPr>
              <w:t>เงินให้กู้ยืมระยะสั้น</w:t>
            </w:r>
            <w:r w:rsidR="00A77F28" w:rsidRPr="00C2555B">
              <w:rPr>
                <w:rFonts w:ascii="Browallia New" w:hAnsi="Browallia New" w:cs="Browallia New"/>
                <w:b/>
                <w:bCs/>
                <w:sz w:val="28"/>
                <w:szCs w:val="28"/>
                <w:cs/>
              </w:rPr>
              <w:t>แก่บริษัทย่อย</w:t>
            </w:r>
            <w:r w:rsidRPr="00C2555B">
              <w:rPr>
                <w:rFonts w:ascii="Browallia New" w:hAnsi="Browallia New" w:cs="Browallia New"/>
                <w:b/>
                <w:bCs/>
                <w:sz w:val="28"/>
                <w:szCs w:val="28"/>
                <w:cs/>
              </w:rPr>
              <w:t>และดอกเบี้ยค้างรับ</w:t>
            </w:r>
          </w:p>
        </w:tc>
        <w:tc>
          <w:tcPr>
            <w:tcW w:w="142" w:type="dxa"/>
          </w:tcPr>
          <w:p w14:paraId="2BA8D89B" w14:textId="77777777" w:rsidR="00C01E4F" w:rsidRPr="00C2555B"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C2555B"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C2555B"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C2555B"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C2555B"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C2555B" w:rsidRDefault="00C01E4F" w:rsidP="003D1F85">
            <w:pPr>
              <w:spacing w:line="240" w:lineRule="auto"/>
              <w:ind w:right="96"/>
              <w:jc w:val="center"/>
              <w:rPr>
                <w:rFonts w:ascii="Browallia New" w:hAnsi="Browallia New" w:cs="Browallia New"/>
                <w:sz w:val="28"/>
                <w:szCs w:val="28"/>
              </w:rPr>
            </w:pPr>
          </w:p>
        </w:tc>
      </w:tr>
      <w:tr w:rsidR="003D1F85" w:rsidRPr="00C2555B" w14:paraId="3DA2B7CC" w14:textId="77777777" w:rsidTr="00C15708">
        <w:trPr>
          <w:gridAfter w:val="1"/>
          <w:wAfter w:w="6" w:type="dxa"/>
          <w:cantSplit/>
        </w:trPr>
        <w:tc>
          <w:tcPr>
            <w:tcW w:w="3677" w:type="dxa"/>
          </w:tcPr>
          <w:p w14:paraId="5F95DE61" w14:textId="2974F587" w:rsidR="003D1F85" w:rsidRPr="00C2555B"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C2555B">
              <w:rPr>
                <w:rFonts w:ascii="Browallia New" w:hAnsi="Browallia New" w:cs="Browallia New"/>
                <w:sz w:val="28"/>
                <w:szCs w:val="28"/>
                <w:cs/>
              </w:rPr>
              <w:t>บริษัทย่อย</w:t>
            </w:r>
          </w:p>
        </w:tc>
        <w:tc>
          <w:tcPr>
            <w:tcW w:w="1216" w:type="dxa"/>
            <w:vAlign w:val="bottom"/>
          </w:tcPr>
          <w:p w14:paraId="1381245B"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C2555B"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894747" w:rsidRPr="00C2555B" w14:paraId="049E2FCC" w14:textId="77777777" w:rsidTr="00C15708">
        <w:trPr>
          <w:gridAfter w:val="1"/>
          <w:wAfter w:w="6" w:type="dxa"/>
          <w:cantSplit/>
        </w:trPr>
        <w:tc>
          <w:tcPr>
            <w:tcW w:w="3677" w:type="dxa"/>
            <w:vAlign w:val="bottom"/>
          </w:tcPr>
          <w:p w14:paraId="5917693F" w14:textId="77777777" w:rsidR="00894747" w:rsidRPr="00C2555B" w:rsidRDefault="00894747" w:rsidP="00894747">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เงินให้กู้ยืม</w:t>
            </w:r>
          </w:p>
        </w:tc>
        <w:tc>
          <w:tcPr>
            <w:tcW w:w="1216" w:type="dxa"/>
          </w:tcPr>
          <w:p w14:paraId="722D82E8" w14:textId="0FDB74DC" w:rsidR="00894747" w:rsidRPr="00C2555B" w:rsidRDefault="00894747" w:rsidP="0089474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lang w:val="en-GB"/>
              </w:rPr>
              <w:t>1,662,606</w:t>
            </w:r>
          </w:p>
        </w:tc>
        <w:tc>
          <w:tcPr>
            <w:tcW w:w="142" w:type="dxa"/>
            <w:vAlign w:val="bottom"/>
          </w:tcPr>
          <w:p w14:paraId="5703E322" w14:textId="77777777" w:rsidR="00894747" w:rsidRPr="00C2555B" w:rsidRDefault="00894747" w:rsidP="0089474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4B2D7C12" w14:textId="722A35D4"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36,8</w:t>
            </w:r>
            <w:r w:rsidR="00D71806" w:rsidRPr="00C2555B">
              <w:rPr>
                <w:rFonts w:ascii="Browallia New" w:hAnsi="Browallia New" w:cs="Browallia New"/>
                <w:sz w:val="28"/>
                <w:szCs w:val="28"/>
              </w:rPr>
              <w:t>70</w:t>
            </w:r>
          </w:p>
        </w:tc>
        <w:tc>
          <w:tcPr>
            <w:tcW w:w="210" w:type="dxa"/>
            <w:vAlign w:val="bottom"/>
          </w:tcPr>
          <w:p w14:paraId="2AFDADE2" w14:textId="77777777" w:rsidR="00894747" w:rsidRPr="00C2555B"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61048DCB" w14:textId="500B270B"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C2555B">
              <w:rPr>
                <w:rFonts w:ascii="Browallia New" w:hAnsi="Browallia New" w:cs="Browallia New"/>
                <w:sz w:val="28"/>
                <w:szCs w:val="28"/>
              </w:rPr>
              <w:t>(17,300)</w:t>
            </w:r>
          </w:p>
        </w:tc>
        <w:tc>
          <w:tcPr>
            <w:tcW w:w="182" w:type="dxa"/>
            <w:vAlign w:val="bottom"/>
          </w:tcPr>
          <w:p w14:paraId="06C084A8" w14:textId="77777777" w:rsidR="00894747" w:rsidRPr="00C2555B"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vAlign w:val="bottom"/>
          </w:tcPr>
          <w:p w14:paraId="22ADE7B1" w14:textId="58600C96"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1,682,17</w:t>
            </w:r>
            <w:r w:rsidR="00846301" w:rsidRPr="00C2555B">
              <w:rPr>
                <w:rFonts w:ascii="Browallia New" w:hAnsi="Browallia New" w:cs="Browallia New"/>
                <w:sz w:val="28"/>
                <w:szCs w:val="28"/>
              </w:rPr>
              <w:t>6</w:t>
            </w:r>
          </w:p>
        </w:tc>
      </w:tr>
      <w:tr w:rsidR="00894747" w:rsidRPr="00C2555B" w14:paraId="59B9C9B8" w14:textId="77777777" w:rsidTr="00C15708">
        <w:trPr>
          <w:gridAfter w:val="1"/>
          <w:wAfter w:w="6" w:type="dxa"/>
          <w:cantSplit/>
        </w:trPr>
        <w:tc>
          <w:tcPr>
            <w:tcW w:w="3677" w:type="dxa"/>
            <w:vAlign w:val="bottom"/>
          </w:tcPr>
          <w:p w14:paraId="439C44F4" w14:textId="77777777" w:rsidR="00894747" w:rsidRPr="00C2555B" w:rsidRDefault="00894747" w:rsidP="00894747">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216" w:type="dxa"/>
          </w:tcPr>
          <w:p w14:paraId="5D0E260C" w14:textId="7CA1F364" w:rsidR="00894747" w:rsidRPr="00C2555B" w:rsidRDefault="00894747" w:rsidP="0089474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lang w:val="en-GB"/>
              </w:rPr>
              <w:t>65,068</w:t>
            </w:r>
          </w:p>
        </w:tc>
        <w:tc>
          <w:tcPr>
            <w:tcW w:w="142" w:type="dxa"/>
            <w:vAlign w:val="bottom"/>
          </w:tcPr>
          <w:p w14:paraId="02D6794C" w14:textId="77777777" w:rsidR="00894747" w:rsidRPr="00C2555B" w:rsidRDefault="00894747" w:rsidP="00894747">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78F81167" w14:textId="2A86C0D6"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23,738</w:t>
            </w:r>
          </w:p>
        </w:tc>
        <w:tc>
          <w:tcPr>
            <w:tcW w:w="210" w:type="dxa"/>
            <w:vAlign w:val="bottom"/>
          </w:tcPr>
          <w:p w14:paraId="5FC0907C" w14:textId="77777777" w:rsidR="00894747" w:rsidRPr="00C2555B"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7973BD62" w14:textId="76F9EF8C"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C2555B">
              <w:rPr>
                <w:rFonts w:ascii="Browallia New" w:hAnsi="Browallia New" w:cs="Browallia New"/>
                <w:sz w:val="28"/>
                <w:szCs w:val="28"/>
              </w:rPr>
              <w:t>(19,06</w:t>
            </w:r>
            <w:r w:rsidR="00846301" w:rsidRPr="00C2555B">
              <w:rPr>
                <w:rFonts w:ascii="Browallia New" w:hAnsi="Browallia New" w:cs="Browallia New"/>
                <w:sz w:val="28"/>
                <w:szCs w:val="28"/>
              </w:rPr>
              <w:t>1</w:t>
            </w:r>
            <w:r w:rsidRPr="00C2555B">
              <w:rPr>
                <w:rFonts w:ascii="Browallia New" w:hAnsi="Browallia New" w:cs="Browallia New"/>
                <w:sz w:val="28"/>
                <w:szCs w:val="28"/>
              </w:rPr>
              <w:t>)</w:t>
            </w:r>
          </w:p>
        </w:tc>
        <w:tc>
          <w:tcPr>
            <w:tcW w:w="182" w:type="dxa"/>
            <w:vAlign w:val="bottom"/>
          </w:tcPr>
          <w:p w14:paraId="68355EB9" w14:textId="77777777" w:rsidR="00894747" w:rsidRPr="00C2555B"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vAlign w:val="bottom"/>
          </w:tcPr>
          <w:p w14:paraId="627FBE70" w14:textId="3FA72C99"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69,74</w:t>
            </w:r>
            <w:r w:rsidR="00846301" w:rsidRPr="00C2555B">
              <w:rPr>
                <w:rFonts w:ascii="Browallia New" w:hAnsi="Browallia New" w:cs="Browallia New"/>
                <w:sz w:val="28"/>
                <w:szCs w:val="28"/>
              </w:rPr>
              <w:t>5</w:t>
            </w:r>
          </w:p>
        </w:tc>
      </w:tr>
      <w:tr w:rsidR="00894747" w:rsidRPr="00C2555B" w14:paraId="4ACAE01F" w14:textId="77777777" w:rsidTr="00C320BC">
        <w:trPr>
          <w:gridAfter w:val="1"/>
          <w:wAfter w:w="6" w:type="dxa"/>
          <w:cantSplit/>
        </w:trPr>
        <w:tc>
          <w:tcPr>
            <w:tcW w:w="3677" w:type="dxa"/>
          </w:tcPr>
          <w:p w14:paraId="7FF2576F" w14:textId="77777777" w:rsidR="00894747" w:rsidRPr="00C2555B" w:rsidRDefault="00894747" w:rsidP="00894747">
            <w:pPr>
              <w:tabs>
                <w:tab w:val="clear" w:pos="227"/>
              </w:tabs>
              <w:spacing w:line="240" w:lineRule="auto"/>
              <w:ind w:left="237" w:firstLine="13"/>
              <w:rPr>
                <w:rFonts w:ascii="Browallia New" w:hAnsi="Browallia New" w:cs="Browallia New"/>
                <w:sz w:val="28"/>
                <w:szCs w:val="28"/>
              </w:rPr>
            </w:pPr>
            <w:r w:rsidRPr="00C2555B">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5A0D089F" w:rsidR="00894747" w:rsidRPr="00C2555B" w:rsidRDefault="00894747" w:rsidP="0089474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lang w:val="en-GB"/>
              </w:rPr>
              <w:t>1,727,674</w:t>
            </w:r>
          </w:p>
        </w:tc>
        <w:tc>
          <w:tcPr>
            <w:tcW w:w="142" w:type="dxa"/>
            <w:vAlign w:val="bottom"/>
          </w:tcPr>
          <w:p w14:paraId="2418EE4A" w14:textId="77777777" w:rsidR="00894747" w:rsidRPr="00C2555B" w:rsidRDefault="00894747" w:rsidP="00894747">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6B7A6466" w14:textId="0B66C1A0"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60,60</w:t>
            </w:r>
            <w:r w:rsidR="00D71806" w:rsidRPr="00C2555B">
              <w:rPr>
                <w:rFonts w:ascii="Browallia New" w:hAnsi="Browallia New" w:cs="Browallia New"/>
                <w:sz w:val="28"/>
                <w:szCs w:val="28"/>
              </w:rPr>
              <w:t>8</w:t>
            </w:r>
          </w:p>
        </w:tc>
        <w:tc>
          <w:tcPr>
            <w:tcW w:w="210" w:type="dxa"/>
            <w:vAlign w:val="bottom"/>
          </w:tcPr>
          <w:p w14:paraId="516A7CE3" w14:textId="77777777" w:rsidR="00894747" w:rsidRPr="00C2555B"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7D45F697" w14:textId="6C462B66" w:rsidR="00894747" w:rsidRPr="00C2555B" w:rsidRDefault="00846301"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(36,361)</w:t>
            </w:r>
            <w:r w:rsidRPr="007A2ABF">
              <w:rPr>
                <w:rFonts w:ascii="Browallia New" w:hAnsi="Browallia New" w:cs="Browallia New"/>
                <w:sz w:val="28"/>
                <w:szCs w:val="28"/>
              </w:rPr>
              <w:fldChar w:fldCharType="end"/>
            </w:r>
          </w:p>
        </w:tc>
        <w:tc>
          <w:tcPr>
            <w:tcW w:w="182" w:type="dxa"/>
            <w:vAlign w:val="bottom"/>
          </w:tcPr>
          <w:p w14:paraId="0011EECD" w14:textId="77777777" w:rsidR="00894747" w:rsidRPr="00C2555B" w:rsidRDefault="00894747"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4B02F056" w14:textId="5AFBD167" w:rsidR="00894747" w:rsidRPr="00C2555B" w:rsidRDefault="00A17325" w:rsidP="00894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1,751,92</w:t>
            </w:r>
            <w:r w:rsidR="00984208" w:rsidRPr="00C2555B">
              <w:rPr>
                <w:rFonts w:ascii="Browallia New" w:hAnsi="Browallia New" w:cs="Browallia New"/>
                <w:sz w:val="28"/>
                <w:szCs w:val="28"/>
              </w:rPr>
              <w:t>1</w:t>
            </w:r>
          </w:p>
        </w:tc>
      </w:tr>
    </w:tbl>
    <w:p w14:paraId="7956007F" w14:textId="77777777" w:rsidR="00681B1D" w:rsidRPr="00C2555B"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C69A21" w14:textId="3A043330" w:rsidR="009E3D5C" w:rsidRPr="00C2555B" w:rsidRDefault="009E3D5C"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7A2ABF">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7A2ABF">
        <w:rPr>
          <w:rFonts w:ascii="Browallia New" w:hAnsi="Browallia New" w:cs="Browallia New"/>
          <w:sz w:val="28"/>
          <w:szCs w:val="28"/>
          <w:cs/>
        </w:rPr>
        <w:t>จ่าย</w:t>
      </w:r>
      <w:r w:rsidRPr="00C2555B">
        <w:rPr>
          <w:rFonts w:ascii="Browallia New" w:hAnsi="Browallia New" w:cs="Browallia New"/>
          <w:sz w:val="28"/>
          <w:szCs w:val="28"/>
          <w:cs/>
        </w:rPr>
        <w:t>ระหว่างงวดสามเดือนสิ้นสุดวันที่</w:t>
      </w:r>
      <w:r w:rsidRPr="00C2555B">
        <w:rPr>
          <w:rFonts w:ascii="Browallia New" w:hAnsi="Browallia New" w:cs="Browallia New"/>
          <w:sz w:val="28"/>
          <w:szCs w:val="28"/>
        </w:rPr>
        <w:t xml:space="preserve"> </w:t>
      </w:r>
      <w:r w:rsidRPr="007A2ABF">
        <w:rPr>
          <w:rFonts w:ascii="Browallia New" w:hAnsi="Browallia New" w:cs="Browallia New"/>
          <w:sz w:val="28"/>
          <w:szCs w:val="28"/>
        </w:rPr>
        <w:t xml:space="preserve">31 </w:t>
      </w:r>
      <w:r w:rsidRPr="007A2ABF">
        <w:rPr>
          <w:rFonts w:ascii="Browallia New" w:hAnsi="Browallia New" w:cs="Browallia New"/>
          <w:sz w:val="28"/>
          <w:szCs w:val="28"/>
          <w:cs/>
        </w:rPr>
        <w:t>มีนาคม</w:t>
      </w:r>
      <w:r w:rsidRPr="007A2ABF">
        <w:rPr>
          <w:rFonts w:ascii="Browallia New" w:hAnsi="Browallia New" w:cs="Browallia New"/>
          <w:sz w:val="28"/>
          <w:szCs w:val="28"/>
        </w:rPr>
        <w:t xml:space="preserve"> 2562 </w:t>
      </w:r>
      <w:r w:rsidRPr="00C2555B">
        <w:rPr>
          <w:rFonts w:ascii="Browallia New" w:hAnsi="Browallia New" w:cs="Browallia New"/>
          <w:sz w:val="28"/>
          <w:szCs w:val="28"/>
          <w:cs/>
        </w:rPr>
        <w:t>มีดังนี้</w:t>
      </w:r>
    </w:p>
    <w:p w14:paraId="5812C9E9" w14:textId="77777777" w:rsidR="006971B8" w:rsidRPr="007A2ABF" w:rsidRDefault="006971B8" w:rsidP="001B4041">
      <w:pPr>
        <w:spacing w:line="240" w:lineRule="auto"/>
        <w:ind w:left="426"/>
        <w:jc w:val="thaiDistribute"/>
        <w:rPr>
          <w:rFonts w:ascii="Browallia New" w:hAnsi="Browallia New" w:cs="Browallia New"/>
          <w:sz w:val="16"/>
          <w:szCs w:val="16"/>
          <w:lang w:val="en-GB"/>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6701DA" w:rsidRPr="00C2555B" w14:paraId="4A67DB8B" w14:textId="77777777" w:rsidTr="008078E7">
        <w:trPr>
          <w:tblHeader/>
        </w:trPr>
        <w:tc>
          <w:tcPr>
            <w:tcW w:w="3678" w:type="dxa"/>
          </w:tcPr>
          <w:p w14:paraId="63D8C3CA" w14:textId="77777777" w:rsidR="006701DA" w:rsidRPr="00C2555B" w:rsidRDefault="006701DA" w:rsidP="001B4041">
            <w:pPr>
              <w:spacing w:line="240" w:lineRule="auto"/>
              <w:ind w:right="851"/>
              <w:jc w:val="both"/>
              <w:rPr>
                <w:rFonts w:ascii="Browallia New" w:hAnsi="Browallia New" w:cs="Browallia New"/>
                <w:sz w:val="28"/>
                <w:szCs w:val="28"/>
              </w:rPr>
            </w:pPr>
            <w:r w:rsidRPr="00C2555B">
              <w:rPr>
                <w:rFonts w:ascii="Browallia New" w:hAnsi="Browallia New" w:cs="Browallia New"/>
                <w:sz w:val="28"/>
                <w:szCs w:val="28"/>
                <w:cs/>
              </w:rPr>
              <w:br w:type="page"/>
            </w:r>
          </w:p>
        </w:tc>
        <w:tc>
          <w:tcPr>
            <w:tcW w:w="5328" w:type="dxa"/>
            <w:gridSpan w:val="7"/>
            <w:hideMark/>
          </w:tcPr>
          <w:p w14:paraId="0DDBF58D" w14:textId="77777777" w:rsidR="006701DA" w:rsidRPr="00C2555B" w:rsidRDefault="006701DA" w:rsidP="001B4041">
            <w:pPr>
              <w:tabs>
                <w:tab w:val="clear" w:pos="4678"/>
              </w:tabs>
              <w:spacing w:line="240" w:lineRule="auto"/>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701DA" w:rsidRPr="00C2555B" w14:paraId="70F1AFE9" w14:textId="77777777" w:rsidTr="008078E7">
        <w:trPr>
          <w:tblHeader/>
        </w:trPr>
        <w:tc>
          <w:tcPr>
            <w:tcW w:w="3678" w:type="dxa"/>
          </w:tcPr>
          <w:p w14:paraId="0D5E3B9D" w14:textId="77777777" w:rsidR="006701DA" w:rsidRPr="00C2555B"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C2555B" w:rsidRDefault="006701DA" w:rsidP="001B4041">
            <w:pPr>
              <w:spacing w:line="240" w:lineRule="auto"/>
              <w:ind w:right="-45"/>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r>
      <w:tr w:rsidR="005042BA" w:rsidRPr="00C2555B" w14:paraId="69215947" w14:textId="77777777" w:rsidTr="008078E7">
        <w:trPr>
          <w:tblHeader/>
        </w:trPr>
        <w:tc>
          <w:tcPr>
            <w:tcW w:w="3678" w:type="dxa"/>
          </w:tcPr>
          <w:p w14:paraId="02F669C5" w14:textId="77777777" w:rsidR="005042BA" w:rsidRPr="00C2555B" w:rsidRDefault="005042BA" w:rsidP="005042BA">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D329DE6"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ธันวาคม </w:t>
            </w:r>
          </w:p>
          <w:p w14:paraId="4244623D" w14:textId="6EF962E5" w:rsidR="005042BA" w:rsidRPr="00C2555B" w:rsidRDefault="009E3D5C"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rPr>
              <w:t>2561</w:t>
            </w:r>
          </w:p>
        </w:tc>
        <w:tc>
          <w:tcPr>
            <w:tcW w:w="180" w:type="dxa"/>
          </w:tcPr>
          <w:p w14:paraId="5479966D" w14:textId="77777777" w:rsidR="005042BA" w:rsidRPr="00C2555B" w:rsidRDefault="005042BA" w:rsidP="005042BA">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300880A"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p w14:paraId="578CC364" w14:textId="466FA11A"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cs/>
              </w:rPr>
              <w:t>เพิ่ม</w:t>
            </w:r>
            <w:r w:rsidRPr="00C2555B">
              <w:rPr>
                <w:rStyle w:val="PageNumber"/>
                <w:rFonts w:ascii="Browallia New" w:hAnsi="Browallia New" w:cs="Browallia New"/>
                <w:sz w:val="28"/>
                <w:szCs w:val="28"/>
                <w:cs/>
              </w:rPr>
              <w:t>ขึ้น</w:t>
            </w:r>
          </w:p>
        </w:tc>
        <w:tc>
          <w:tcPr>
            <w:tcW w:w="180" w:type="dxa"/>
          </w:tcPr>
          <w:p w14:paraId="4E30AD77" w14:textId="77777777" w:rsidR="005042BA" w:rsidRPr="00C2555B" w:rsidRDefault="005042BA" w:rsidP="005042BA">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4DE301D"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p w14:paraId="3C7B9BC7" w14:textId="1AE8ABAB"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cs/>
              </w:rPr>
              <w:t>ลดลง</w:t>
            </w:r>
          </w:p>
        </w:tc>
        <w:tc>
          <w:tcPr>
            <w:tcW w:w="180" w:type="dxa"/>
          </w:tcPr>
          <w:p w14:paraId="6D13EA32" w14:textId="77777777" w:rsidR="005042BA" w:rsidRPr="00C2555B" w:rsidRDefault="005042BA" w:rsidP="005042BA">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5D1E2BF5" w:rsidR="005042BA" w:rsidRPr="00C2555B" w:rsidRDefault="009E3D5C" w:rsidP="005042BA">
            <w:pPr>
              <w:tabs>
                <w:tab w:val="clear" w:pos="907"/>
              </w:tabs>
              <w:spacing w:line="240" w:lineRule="auto"/>
              <w:ind w:left="-46" w:right="-45"/>
              <w:jc w:val="center"/>
              <w:rPr>
                <w:rFonts w:ascii="Browallia New" w:hAnsi="Browallia New" w:cs="Browallia New"/>
                <w:sz w:val="28"/>
                <w:szCs w:val="28"/>
                <w:lang w:val="en-GB"/>
              </w:rPr>
            </w:pPr>
            <w:r w:rsidRPr="00C2555B">
              <w:rPr>
                <w:rFonts w:ascii="Browallia New" w:hAnsi="Browallia New" w:cs="Browallia New"/>
                <w:sz w:val="27"/>
                <w:szCs w:val="27"/>
              </w:rPr>
              <w:t xml:space="preserve">31 </w:t>
            </w:r>
            <w:r w:rsidRPr="00C2555B">
              <w:rPr>
                <w:rFonts w:ascii="Browallia New" w:hAnsi="Browallia New" w:cs="Browallia New"/>
                <w:sz w:val="27"/>
                <w:szCs w:val="27"/>
                <w:cs/>
              </w:rPr>
              <w:t xml:space="preserve">มีนาคม </w:t>
            </w:r>
            <w:r w:rsidRPr="00C2555B">
              <w:rPr>
                <w:rFonts w:ascii="Browallia New" w:hAnsi="Browallia New" w:cs="Browallia New"/>
                <w:sz w:val="27"/>
                <w:szCs w:val="27"/>
              </w:rPr>
              <w:t>2562</w:t>
            </w:r>
          </w:p>
        </w:tc>
      </w:tr>
      <w:tr w:rsidR="006701DA" w:rsidRPr="00C2555B" w14:paraId="2387D20C" w14:textId="77777777" w:rsidTr="007A2ABF">
        <w:trPr>
          <w:trHeight w:hRule="exact" w:val="216"/>
        </w:trPr>
        <w:tc>
          <w:tcPr>
            <w:tcW w:w="3678" w:type="dxa"/>
            <w:vAlign w:val="bottom"/>
          </w:tcPr>
          <w:p w14:paraId="3F6AE570" w14:textId="3016C745" w:rsidR="006701DA" w:rsidRPr="00C2555B" w:rsidRDefault="006701DA" w:rsidP="001B4041">
            <w:pPr>
              <w:spacing w:line="240" w:lineRule="auto"/>
              <w:ind w:right="-44"/>
              <w:rPr>
                <w:rFonts w:ascii="Browallia New" w:hAnsi="Browallia New" w:cs="Browallia New"/>
                <w:sz w:val="28"/>
                <w:szCs w:val="28"/>
              </w:rPr>
            </w:pPr>
          </w:p>
        </w:tc>
        <w:tc>
          <w:tcPr>
            <w:tcW w:w="1215" w:type="dxa"/>
            <w:vAlign w:val="center"/>
          </w:tcPr>
          <w:p w14:paraId="02F0E211" w14:textId="77777777" w:rsidR="006701DA" w:rsidRPr="00C2555B" w:rsidRDefault="006701DA" w:rsidP="001B4041">
            <w:pPr>
              <w:spacing w:line="240" w:lineRule="auto"/>
              <w:ind w:right="81"/>
              <w:jc w:val="center"/>
              <w:rPr>
                <w:rFonts w:ascii="Browallia New" w:hAnsi="Browallia New" w:cs="Browallia New"/>
                <w:sz w:val="28"/>
                <w:szCs w:val="28"/>
              </w:rPr>
            </w:pPr>
          </w:p>
        </w:tc>
        <w:tc>
          <w:tcPr>
            <w:tcW w:w="180" w:type="dxa"/>
          </w:tcPr>
          <w:p w14:paraId="6E1D5AA0" w14:textId="77777777" w:rsidR="006701DA" w:rsidRPr="00C2555B" w:rsidRDefault="006701DA" w:rsidP="001B4041">
            <w:pPr>
              <w:spacing w:line="240" w:lineRule="auto"/>
              <w:ind w:right="851"/>
              <w:jc w:val="right"/>
              <w:rPr>
                <w:rFonts w:ascii="Browallia New" w:hAnsi="Browallia New" w:cs="Browallia New"/>
                <w:sz w:val="28"/>
                <w:szCs w:val="28"/>
              </w:rPr>
            </w:pPr>
          </w:p>
        </w:tc>
        <w:tc>
          <w:tcPr>
            <w:tcW w:w="1152" w:type="dxa"/>
            <w:vAlign w:val="center"/>
          </w:tcPr>
          <w:p w14:paraId="772A8BA8" w14:textId="77777777" w:rsidR="006701DA" w:rsidRPr="00C2555B" w:rsidRDefault="006701DA" w:rsidP="001B4041">
            <w:pPr>
              <w:spacing w:line="240" w:lineRule="auto"/>
              <w:ind w:right="96"/>
              <w:jc w:val="right"/>
              <w:rPr>
                <w:rFonts w:ascii="Browallia New" w:hAnsi="Browallia New" w:cs="Browallia New"/>
                <w:sz w:val="28"/>
                <w:szCs w:val="28"/>
              </w:rPr>
            </w:pPr>
          </w:p>
        </w:tc>
        <w:tc>
          <w:tcPr>
            <w:tcW w:w="180" w:type="dxa"/>
          </w:tcPr>
          <w:p w14:paraId="363CB394" w14:textId="77777777" w:rsidR="006701DA" w:rsidRPr="00C2555B" w:rsidRDefault="006701DA" w:rsidP="001B4041">
            <w:pPr>
              <w:spacing w:line="240" w:lineRule="auto"/>
              <w:ind w:right="851"/>
              <w:jc w:val="right"/>
              <w:rPr>
                <w:rFonts w:ascii="Browallia New" w:hAnsi="Browallia New" w:cs="Browallia New"/>
                <w:sz w:val="28"/>
                <w:szCs w:val="28"/>
              </w:rPr>
            </w:pPr>
          </w:p>
        </w:tc>
        <w:tc>
          <w:tcPr>
            <w:tcW w:w="1171" w:type="dxa"/>
            <w:vAlign w:val="center"/>
          </w:tcPr>
          <w:p w14:paraId="51C1FEDE" w14:textId="77777777" w:rsidR="006701DA" w:rsidRPr="00C2555B" w:rsidRDefault="006701DA" w:rsidP="001B4041">
            <w:pPr>
              <w:spacing w:line="240" w:lineRule="auto"/>
              <w:ind w:right="74"/>
              <w:jc w:val="right"/>
              <w:rPr>
                <w:rFonts w:ascii="Browallia New" w:hAnsi="Browallia New" w:cs="Browallia New"/>
                <w:sz w:val="28"/>
                <w:szCs w:val="28"/>
              </w:rPr>
            </w:pPr>
          </w:p>
        </w:tc>
        <w:tc>
          <w:tcPr>
            <w:tcW w:w="180" w:type="dxa"/>
          </w:tcPr>
          <w:p w14:paraId="1A5B7D24" w14:textId="77777777" w:rsidR="006701DA" w:rsidRPr="00C2555B" w:rsidRDefault="006701DA" w:rsidP="001B4041">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42DC9689" w14:textId="77777777" w:rsidR="006701DA" w:rsidRPr="00C2555B" w:rsidRDefault="006701DA" w:rsidP="001B4041">
            <w:pPr>
              <w:spacing w:line="240" w:lineRule="auto"/>
              <w:ind w:right="74"/>
              <w:jc w:val="right"/>
              <w:rPr>
                <w:rFonts w:ascii="Browallia New" w:hAnsi="Browallia New" w:cs="Browallia New"/>
                <w:sz w:val="28"/>
                <w:szCs w:val="28"/>
              </w:rPr>
            </w:pPr>
          </w:p>
        </w:tc>
      </w:tr>
      <w:tr w:rsidR="00401619" w:rsidRPr="00C2555B" w14:paraId="57876A66" w14:textId="77777777" w:rsidTr="008078E7">
        <w:tc>
          <w:tcPr>
            <w:tcW w:w="6225" w:type="dxa"/>
            <w:gridSpan w:val="4"/>
            <w:vAlign w:val="center"/>
          </w:tcPr>
          <w:p w14:paraId="5DD4D953" w14:textId="10CEB9A0" w:rsidR="00401619" w:rsidRPr="00C2555B" w:rsidRDefault="00401619" w:rsidP="006244A6">
            <w:pPr>
              <w:tabs>
                <w:tab w:val="clear" w:pos="3742"/>
              </w:tabs>
              <w:spacing w:line="240" w:lineRule="auto"/>
              <w:ind w:left="250" w:right="175" w:hanging="180"/>
              <w:rPr>
                <w:rFonts w:ascii="Browallia New" w:hAnsi="Browallia New" w:cs="Browallia New"/>
                <w:sz w:val="28"/>
                <w:szCs w:val="28"/>
              </w:rPr>
            </w:pPr>
            <w:r w:rsidRPr="00C2555B">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C2555B"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C2555B"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C2555B"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C2555B" w:rsidRDefault="00401619" w:rsidP="006729DE">
            <w:pPr>
              <w:spacing w:line="240" w:lineRule="auto"/>
              <w:ind w:right="74"/>
              <w:jc w:val="right"/>
              <w:rPr>
                <w:rFonts w:ascii="Browallia New" w:hAnsi="Browallia New" w:cs="Browallia New"/>
                <w:sz w:val="28"/>
                <w:szCs w:val="28"/>
              </w:rPr>
            </w:pPr>
          </w:p>
        </w:tc>
      </w:tr>
      <w:tr w:rsidR="006729DE" w:rsidRPr="00C2555B" w14:paraId="2724460A" w14:textId="77777777" w:rsidTr="008078E7">
        <w:tc>
          <w:tcPr>
            <w:tcW w:w="3678" w:type="dxa"/>
            <w:vAlign w:val="bottom"/>
            <w:hideMark/>
          </w:tcPr>
          <w:p w14:paraId="2C91ECC1" w14:textId="77777777" w:rsidR="006729DE" w:rsidRPr="00C2555B" w:rsidRDefault="006729DE" w:rsidP="006729DE">
            <w:pPr>
              <w:spacing w:line="240" w:lineRule="auto"/>
              <w:ind w:left="70"/>
              <w:rPr>
                <w:rFonts w:ascii="Browallia New" w:hAnsi="Browallia New" w:cs="Browallia New"/>
                <w:sz w:val="28"/>
                <w:szCs w:val="28"/>
              </w:rPr>
            </w:pPr>
            <w:bookmarkStart w:id="8" w:name="_Hlk482144152"/>
            <w:r w:rsidRPr="00C2555B">
              <w:rPr>
                <w:rFonts w:ascii="Browallia New" w:hAnsi="Browallia New" w:cs="Browallia New"/>
                <w:sz w:val="28"/>
                <w:szCs w:val="28"/>
                <w:cs/>
              </w:rPr>
              <w:t>บุคคลที่เกี่ยวข้อง</w:t>
            </w:r>
          </w:p>
        </w:tc>
        <w:tc>
          <w:tcPr>
            <w:tcW w:w="1215" w:type="dxa"/>
            <w:vAlign w:val="center"/>
          </w:tcPr>
          <w:p w14:paraId="75346C25" w14:textId="77777777" w:rsidR="006729DE" w:rsidRPr="00C2555B"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C2555B"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7777777" w:rsidR="006729DE" w:rsidRPr="00C2555B"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C2555B"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C2555B"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C2555B"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C2555B" w:rsidRDefault="006729DE" w:rsidP="006729DE">
            <w:pPr>
              <w:spacing w:line="240" w:lineRule="auto"/>
              <w:ind w:right="74"/>
              <w:jc w:val="right"/>
              <w:rPr>
                <w:rFonts w:ascii="Browallia New" w:hAnsi="Browallia New" w:cs="Browallia New"/>
                <w:sz w:val="28"/>
                <w:szCs w:val="28"/>
              </w:rPr>
            </w:pPr>
          </w:p>
        </w:tc>
      </w:tr>
      <w:tr w:rsidR="009E3D5C" w:rsidRPr="00C2555B" w14:paraId="3EB95896" w14:textId="77777777" w:rsidTr="008078E7">
        <w:tc>
          <w:tcPr>
            <w:tcW w:w="3678" w:type="dxa"/>
            <w:vAlign w:val="bottom"/>
            <w:hideMark/>
          </w:tcPr>
          <w:p w14:paraId="359FBC3C" w14:textId="77777777" w:rsidR="009E3D5C" w:rsidRPr="00C2555B" w:rsidRDefault="009E3D5C" w:rsidP="009E3D5C">
            <w:pPr>
              <w:tabs>
                <w:tab w:val="clear" w:pos="227"/>
              </w:tabs>
              <w:spacing w:line="240" w:lineRule="auto"/>
              <w:ind w:left="237"/>
              <w:rPr>
                <w:rFonts w:ascii="Browallia New" w:hAnsi="Browallia New" w:cs="Browallia New"/>
                <w:sz w:val="28"/>
                <w:szCs w:val="28"/>
                <w:lang w:val="en-GB"/>
              </w:rPr>
            </w:pPr>
            <w:r w:rsidRPr="00C2555B">
              <w:rPr>
                <w:rFonts w:ascii="Browallia New" w:hAnsi="Browallia New" w:cs="Browallia New"/>
                <w:sz w:val="28"/>
                <w:szCs w:val="28"/>
                <w:cs/>
              </w:rPr>
              <w:t>เงินกู้ยืม</w:t>
            </w:r>
          </w:p>
        </w:tc>
        <w:tc>
          <w:tcPr>
            <w:tcW w:w="1215" w:type="dxa"/>
            <w:shd w:val="clear" w:color="auto" w:fill="auto"/>
          </w:tcPr>
          <w:p w14:paraId="4C051207" w14:textId="69894A97"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330,250</w:t>
            </w:r>
          </w:p>
        </w:tc>
        <w:tc>
          <w:tcPr>
            <w:tcW w:w="180" w:type="dxa"/>
            <w:shd w:val="clear" w:color="auto" w:fill="auto"/>
          </w:tcPr>
          <w:p w14:paraId="79917446" w14:textId="2C523F36" w:rsidR="009E3D5C" w:rsidRPr="00C2555B" w:rsidRDefault="009E3D5C" w:rsidP="009E3D5C">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12D3E79B" w:rsidR="009E3D5C" w:rsidRPr="00C2555B" w:rsidRDefault="006C03EC" w:rsidP="00C320B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100,000</w:t>
            </w:r>
          </w:p>
        </w:tc>
        <w:tc>
          <w:tcPr>
            <w:tcW w:w="180" w:type="dxa"/>
            <w:shd w:val="clear" w:color="auto" w:fill="auto"/>
          </w:tcPr>
          <w:p w14:paraId="5269A648" w14:textId="6B7ECE12"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717639C8"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(114,1</w:t>
            </w:r>
            <w:r w:rsidR="00785C56" w:rsidRPr="00C2555B">
              <w:rPr>
                <w:rFonts w:ascii="Browallia New" w:hAnsi="Browallia New" w:cs="Browallia New"/>
                <w:sz w:val="28"/>
                <w:szCs w:val="28"/>
              </w:rPr>
              <w:t>0</w:t>
            </w:r>
            <w:r w:rsidRPr="00C2555B">
              <w:rPr>
                <w:rFonts w:ascii="Browallia New" w:hAnsi="Browallia New" w:cs="Browallia New"/>
                <w:sz w:val="28"/>
                <w:szCs w:val="28"/>
              </w:rPr>
              <w:t>0)</w:t>
            </w:r>
          </w:p>
        </w:tc>
        <w:tc>
          <w:tcPr>
            <w:tcW w:w="180" w:type="dxa"/>
            <w:shd w:val="clear" w:color="auto" w:fill="auto"/>
          </w:tcPr>
          <w:p w14:paraId="06C10FAE" w14:textId="6B88B489"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730B428D"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316,150</w:t>
            </w:r>
          </w:p>
        </w:tc>
      </w:tr>
      <w:tr w:rsidR="009E3D5C" w:rsidRPr="00C2555B" w14:paraId="78D6B02B" w14:textId="77777777" w:rsidTr="008078E7">
        <w:tc>
          <w:tcPr>
            <w:tcW w:w="3678" w:type="dxa"/>
            <w:vAlign w:val="bottom"/>
            <w:hideMark/>
          </w:tcPr>
          <w:p w14:paraId="67884942" w14:textId="77777777" w:rsidR="009E3D5C" w:rsidRPr="00C2555B" w:rsidRDefault="009E3D5C" w:rsidP="009E3D5C">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26F4FDA" w14:textId="3109EBD6"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9,509</w:t>
            </w:r>
          </w:p>
        </w:tc>
        <w:tc>
          <w:tcPr>
            <w:tcW w:w="180" w:type="dxa"/>
            <w:shd w:val="clear" w:color="auto" w:fill="auto"/>
          </w:tcPr>
          <w:p w14:paraId="33574719" w14:textId="6A4FC684" w:rsidR="009E3D5C" w:rsidRPr="00C2555B" w:rsidRDefault="009E3D5C" w:rsidP="009E3D5C">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53F8FD06"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6,318</w:t>
            </w:r>
          </w:p>
        </w:tc>
        <w:tc>
          <w:tcPr>
            <w:tcW w:w="180" w:type="dxa"/>
            <w:shd w:val="clear" w:color="auto" w:fill="auto"/>
          </w:tcPr>
          <w:p w14:paraId="1AAE54F7" w14:textId="7AB4842B"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41E80305"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(4,522)</w:t>
            </w:r>
          </w:p>
        </w:tc>
        <w:tc>
          <w:tcPr>
            <w:tcW w:w="180" w:type="dxa"/>
            <w:shd w:val="clear" w:color="auto" w:fill="auto"/>
          </w:tcPr>
          <w:p w14:paraId="33FDC637" w14:textId="7682EEAB"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241DA89C"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11,305</w:t>
            </w:r>
          </w:p>
        </w:tc>
      </w:tr>
      <w:tr w:rsidR="009E3D5C" w:rsidRPr="00C2555B" w14:paraId="0AA2F252" w14:textId="77777777" w:rsidTr="008078E7">
        <w:tc>
          <w:tcPr>
            <w:tcW w:w="3678" w:type="dxa"/>
            <w:hideMark/>
          </w:tcPr>
          <w:p w14:paraId="5F3152B0" w14:textId="77777777" w:rsidR="009E3D5C" w:rsidRPr="00C2555B" w:rsidRDefault="009E3D5C" w:rsidP="009E3D5C">
            <w:pPr>
              <w:tabs>
                <w:tab w:val="clear" w:pos="227"/>
              </w:tabs>
              <w:spacing w:line="240" w:lineRule="auto"/>
              <w:ind w:left="237" w:firstLine="13"/>
              <w:rPr>
                <w:rFonts w:ascii="Browallia New" w:hAnsi="Browallia New" w:cs="Browallia New"/>
                <w:sz w:val="28"/>
                <w:szCs w:val="28"/>
              </w:rPr>
            </w:pPr>
            <w:r w:rsidRPr="00C2555B">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023E0787" w14:textId="1EAFA4C7"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339,759</w:t>
            </w:r>
          </w:p>
        </w:tc>
        <w:tc>
          <w:tcPr>
            <w:tcW w:w="180" w:type="dxa"/>
            <w:shd w:val="clear" w:color="auto" w:fill="auto"/>
          </w:tcPr>
          <w:p w14:paraId="20B37480" w14:textId="117FB63C" w:rsidR="009E3D5C" w:rsidRPr="00C2555B" w:rsidRDefault="009E3D5C" w:rsidP="009E3D5C">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05457F36"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106,318</w:t>
            </w:r>
            <w:r w:rsidRPr="007A2ABF">
              <w:rPr>
                <w:rFonts w:ascii="Browallia New" w:hAnsi="Browallia New" w:cs="Browallia New"/>
                <w:sz w:val="28"/>
                <w:szCs w:val="28"/>
              </w:rPr>
              <w:fldChar w:fldCharType="end"/>
            </w:r>
          </w:p>
        </w:tc>
        <w:tc>
          <w:tcPr>
            <w:tcW w:w="180" w:type="dxa"/>
            <w:shd w:val="clear" w:color="auto" w:fill="auto"/>
          </w:tcPr>
          <w:p w14:paraId="6A4387A0" w14:textId="7A3F5ABB"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5F939AD3" w:rsidR="009E3D5C" w:rsidRPr="00C2555B" w:rsidRDefault="005B7C67"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(118,622)</w:t>
            </w:r>
            <w:r w:rsidRPr="007A2ABF">
              <w:rPr>
                <w:rFonts w:ascii="Browallia New" w:hAnsi="Browallia New" w:cs="Browallia New"/>
                <w:sz w:val="28"/>
                <w:szCs w:val="28"/>
              </w:rPr>
              <w:fldChar w:fldCharType="end"/>
            </w:r>
          </w:p>
        </w:tc>
        <w:tc>
          <w:tcPr>
            <w:tcW w:w="180" w:type="dxa"/>
            <w:shd w:val="clear" w:color="auto" w:fill="auto"/>
          </w:tcPr>
          <w:p w14:paraId="7637A5FD" w14:textId="180AFC8D" w:rsidR="009E3D5C" w:rsidRPr="00C2555B" w:rsidRDefault="009E3D5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41CE8F0A" w:rsidR="009E3D5C" w:rsidRPr="00C2555B" w:rsidRDefault="006C03EC" w:rsidP="009E3D5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327,455</w:t>
            </w:r>
            <w:r w:rsidRPr="007A2ABF">
              <w:rPr>
                <w:rFonts w:ascii="Browallia New" w:hAnsi="Browallia New" w:cs="Browallia New"/>
                <w:sz w:val="28"/>
                <w:szCs w:val="28"/>
              </w:rPr>
              <w:fldChar w:fldCharType="end"/>
            </w:r>
          </w:p>
        </w:tc>
      </w:tr>
      <w:bookmarkEnd w:id="8"/>
    </w:tbl>
    <w:p w14:paraId="0D3E2147" w14:textId="6320F698" w:rsidR="00DB74FC" w:rsidRPr="00C2555B"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06"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62"/>
      </w:tblGrid>
      <w:tr w:rsidR="0068660D" w:rsidRPr="00C2555B" w14:paraId="39712DAE" w14:textId="77777777" w:rsidTr="00C320BC">
        <w:trPr>
          <w:tblHeader/>
        </w:trPr>
        <w:tc>
          <w:tcPr>
            <w:tcW w:w="3685" w:type="dxa"/>
          </w:tcPr>
          <w:p w14:paraId="5DCE87D0" w14:textId="77777777" w:rsidR="0068660D" w:rsidRPr="00C2555B" w:rsidRDefault="0068660D" w:rsidP="001B4041">
            <w:pPr>
              <w:tabs>
                <w:tab w:val="clear" w:pos="227"/>
              </w:tabs>
              <w:spacing w:line="240" w:lineRule="auto"/>
              <w:ind w:left="237" w:hanging="177"/>
              <w:rPr>
                <w:rFonts w:ascii="Browallia New" w:hAnsi="Browallia New" w:cs="Browallia New"/>
                <w:sz w:val="28"/>
                <w:szCs w:val="28"/>
                <w:u w:val="single"/>
                <w:cs/>
              </w:rPr>
            </w:pPr>
            <w:r w:rsidRPr="00C2555B">
              <w:rPr>
                <w:rFonts w:ascii="Browallia New" w:hAnsi="Browallia New" w:cs="Browallia New"/>
                <w:sz w:val="28"/>
                <w:szCs w:val="28"/>
                <w:u w:val="single"/>
              </w:rPr>
              <w:br w:type="page"/>
            </w:r>
          </w:p>
        </w:tc>
        <w:tc>
          <w:tcPr>
            <w:tcW w:w="1190" w:type="dxa"/>
            <w:vAlign w:val="bottom"/>
          </w:tcPr>
          <w:p w14:paraId="573D1E90" w14:textId="77777777" w:rsidR="0068660D" w:rsidRPr="00C2555B"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C2555B"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C2555B"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C2555B"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C2555B"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9F11B4" w:rsidRPr="00C2555B" w14:paraId="7AADA4FD" w14:textId="77777777" w:rsidTr="00C320BC">
        <w:trPr>
          <w:tblHeader/>
        </w:trPr>
        <w:tc>
          <w:tcPr>
            <w:tcW w:w="3685" w:type="dxa"/>
          </w:tcPr>
          <w:p w14:paraId="45F22F7F" w14:textId="77777777" w:rsidR="009F11B4" w:rsidRPr="00C2555B"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C2555B" w:rsidRDefault="009F11B4" w:rsidP="001B4041">
            <w:pPr>
              <w:tabs>
                <w:tab w:val="left" w:pos="5059"/>
              </w:tabs>
              <w:spacing w:line="240" w:lineRule="auto"/>
              <w:ind w:right="851"/>
              <w:jc w:val="center"/>
              <w:rPr>
                <w:rFonts w:ascii="Browallia New" w:hAnsi="Browallia New" w:cs="Browallia New"/>
                <w:sz w:val="28"/>
                <w:szCs w:val="28"/>
                <w:cs/>
              </w:rPr>
            </w:pPr>
            <w:r w:rsidRPr="00C2555B">
              <w:rPr>
                <w:rFonts w:ascii="Browallia New" w:hAnsi="Browallia New" w:cs="Browallia New"/>
                <w:sz w:val="28"/>
                <w:szCs w:val="28"/>
                <w:cs/>
              </w:rPr>
              <w:t xml:space="preserve">                 งบการเงินเฉพาะของบริษัท</w:t>
            </w:r>
          </w:p>
        </w:tc>
      </w:tr>
      <w:tr w:rsidR="005042BA" w:rsidRPr="00C2555B" w14:paraId="6AFBAACF" w14:textId="77777777" w:rsidTr="00C320BC">
        <w:trPr>
          <w:tblHeader/>
        </w:trPr>
        <w:tc>
          <w:tcPr>
            <w:tcW w:w="3685" w:type="dxa"/>
          </w:tcPr>
          <w:p w14:paraId="729F74D2" w14:textId="77777777" w:rsidR="005042BA" w:rsidRPr="00C2555B" w:rsidRDefault="005042BA" w:rsidP="005042BA">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058AEF5D" w14:textId="77777777" w:rsidR="009E3D5C" w:rsidRPr="00C2555B" w:rsidRDefault="009E3D5C" w:rsidP="009E3D5C">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ธันวาคม </w:t>
            </w:r>
          </w:p>
          <w:p w14:paraId="6A518051" w14:textId="07F60BF4" w:rsidR="005042BA" w:rsidRPr="00C2555B" w:rsidRDefault="009E3D5C" w:rsidP="005042BA">
            <w:pPr>
              <w:tabs>
                <w:tab w:val="clear" w:pos="907"/>
              </w:tabs>
              <w:spacing w:line="240" w:lineRule="auto"/>
              <w:ind w:left="-46" w:right="-45"/>
              <w:jc w:val="center"/>
              <w:rPr>
                <w:rFonts w:ascii="Browallia New" w:hAnsi="Browallia New" w:cs="Browallia New"/>
                <w:sz w:val="28"/>
                <w:szCs w:val="28"/>
              </w:rPr>
            </w:pPr>
            <w:r w:rsidRPr="00C2555B">
              <w:rPr>
                <w:rFonts w:ascii="Browallia New" w:hAnsi="Browallia New" w:cs="Browallia New"/>
                <w:sz w:val="28"/>
                <w:szCs w:val="28"/>
              </w:rPr>
              <w:t>2561</w:t>
            </w:r>
          </w:p>
        </w:tc>
        <w:tc>
          <w:tcPr>
            <w:tcW w:w="180" w:type="dxa"/>
          </w:tcPr>
          <w:p w14:paraId="53B49025"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0067E550"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p w14:paraId="510ACAC9" w14:textId="2CD4D10E" w:rsidR="005042BA" w:rsidRPr="00C2555B" w:rsidRDefault="005042BA" w:rsidP="005042BA">
            <w:pPr>
              <w:tabs>
                <w:tab w:val="clear" w:pos="907"/>
              </w:tabs>
              <w:spacing w:line="240" w:lineRule="auto"/>
              <w:ind w:left="-46" w:right="-45"/>
              <w:jc w:val="center"/>
              <w:rPr>
                <w:rFonts w:ascii="Browallia New" w:hAnsi="Browallia New" w:cs="Browallia New"/>
                <w:sz w:val="28"/>
                <w:szCs w:val="28"/>
                <w:cs/>
              </w:rPr>
            </w:pPr>
            <w:r w:rsidRPr="00C2555B">
              <w:rPr>
                <w:rFonts w:ascii="Browallia New" w:hAnsi="Browallia New" w:cs="Browallia New"/>
                <w:sz w:val="28"/>
                <w:szCs w:val="28"/>
                <w:cs/>
              </w:rPr>
              <w:t>เพิ่ม</w:t>
            </w:r>
            <w:r w:rsidRPr="00C2555B">
              <w:rPr>
                <w:rStyle w:val="PageNumber"/>
                <w:rFonts w:ascii="Browallia New" w:hAnsi="Browallia New" w:cs="Browallia New"/>
                <w:sz w:val="28"/>
                <w:szCs w:val="28"/>
                <w:cs/>
              </w:rPr>
              <w:t>ขึ้น</w:t>
            </w:r>
          </w:p>
        </w:tc>
        <w:tc>
          <w:tcPr>
            <w:tcW w:w="180" w:type="dxa"/>
          </w:tcPr>
          <w:p w14:paraId="261257B7"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66EF92AA"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p w14:paraId="28BBC107" w14:textId="0FDA6DEF" w:rsidR="005042BA" w:rsidRPr="00C2555B" w:rsidRDefault="005042BA" w:rsidP="005042BA">
            <w:pPr>
              <w:tabs>
                <w:tab w:val="clear" w:pos="907"/>
              </w:tabs>
              <w:spacing w:line="240" w:lineRule="auto"/>
              <w:ind w:left="-46" w:right="-45"/>
              <w:jc w:val="center"/>
              <w:rPr>
                <w:rFonts w:ascii="Browallia New" w:hAnsi="Browallia New" w:cs="Browallia New"/>
                <w:sz w:val="28"/>
                <w:szCs w:val="28"/>
                <w:cs/>
              </w:rPr>
            </w:pPr>
            <w:r w:rsidRPr="00C2555B">
              <w:rPr>
                <w:rFonts w:ascii="Browallia New" w:hAnsi="Browallia New" w:cs="Browallia New"/>
                <w:sz w:val="28"/>
                <w:szCs w:val="28"/>
                <w:cs/>
              </w:rPr>
              <w:t>ลดลง</w:t>
            </w:r>
          </w:p>
        </w:tc>
        <w:tc>
          <w:tcPr>
            <w:tcW w:w="180" w:type="dxa"/>
          </w:tcPr>
          <w:p w14:paraId="45E8F033" w14:textId="77777777" w:rsidR="005042BA" w:rsidRPr="00C2555B" w:rsidRDefault="005042BA" w:rsidP="005042BA">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039F4690" w:rsidR="005042BA" w:rsidRPr="00C2555B" w:rsidRDefault="009E3D5C" w:rsidP="005042BA">
            <w:pPr>
              <w:tabs>
                <w:tab w:val="clear" w:pos="907"/>
              </w:tabs>
              <w:spacing w:line="240" w:lineRule="auto"/>
              <w:ind w:left="-46" w:right="-45"/>
              <w:jc w:val="center"/>
              <w:rPr>
                <w:rFonts w:ascii="Browallia New" w:hAnsi="Browallia New" w:cs="Browallia New"/>
                <w:sz w:val="28"/>
                <w:szCs w:val="28"/>
                <w:lang w:val="en-GB"/>
              </w:rPr>
            </w:pPr>
            <w:r w:rsidRPr="00C2555B">
              <w:rPr>
                <w:rFonts w:ascii="Browallia New" w:hAnsi="Browallia New" w:cs="Browallia New"/>
                <w:sz w:val="27"/>
                <w:szCs w:val="27"/>
              </w:rPr>
              <w:t xml:space="preserve">31 </w:t>
            </w:r>
            <w:r w:rsidRPr="00C2555B">
              <w:rPr>
                <w:rFonts w:ascii="Browallia New" w:hAnsi="Browallia New" w:cs="Browallia New"/>
                <w:sz w:val="27"/>
                <w:szCs w:val="27"/>
                <w:cs/>
              </w:rPr>
              <w:t xml:space="preserve">มีนาคม </w:t>
            </w:r>
            <w:r w:rsidRPr="00C2555B">
              <w:rPr>
                <w:rFonts w:ascii="Browallia New" w:hAnsi="Browallia New" w:cs="Browallia New"/>
                <w:sz w:val="27"/>
                <w:szCs w:val="27"/>
              </w:rPr>
              <w:t>2562</w:t>
            </w:r>
          </w:p>
        </w:tc>
      </w:tr>
      <w:tr w:rsidR="009F11B4" w:rsidRPr="00C2555B" w14:paraId="6465FCA9" w14:textId="77777777" w:rsidTr="007A2ABF">
        <w:trPr>
          <w:cantSplit/>
          <w:trHeight w:hRule="exact" w:val="216"/>
        </w:trPr>
        <w:tc>
          <w:tcPr>
            <w:tcW w:w="3685" w:type="dxa"/>
          </w:tcPr>
          <w:p w14:paraId="53D4A89B" w14:textId="5F9772D6" w:rsidR="009F11B4" w:rsidRPr="00C2555B"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C2555B"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C2555B"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C2555B"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C2555B"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C2555B"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C2555B"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C2555B" w:rsidRDefault="009F11B4" w:rsidP="001B4041">
            <w:pPr>
              <w:spacing w:line="240" w:lineRule="auto"/>
              <w:ind w:right="74"/>
              <w:jc w:val="right"/>
              <w:rPr>
                <w:rFonts w:ascii="Browallia New" w:hAnsi="Browallia New" w:cs="Browallia New"/>
                <w:sz w:val="28"/>
                <w:szCs w:val="28"/>
              </w:rPr>
            </w:pPr>
          </w:p>
        </w:tc>
      </w:tr>
      <w:tr w:rsidR="007F2B9A" w:rsidRPr="00C2555B" w14:paraId="5D15A63F" w14:textId="77777777" w:rsidTr="008078E7">
        <w:trPr>
          <w:cantSplit/>
        </w:trPr>
        <w:tc>
          <w:tcPr>
            <w:tcW w:w="6207" w:type="dxa"/>
            <w:gridSpan w:val="4"/>
            <w:vAlign w:val="center"/>
          </w:tcPr>
          <w:p w14:paraId="166FEF52" w14:textId="65B3E931" w:rsidR="007F2B9A" w:rsidRPr="00C2555B" w:rsidRDefault="007F2B9A" w:rsidP="006244A6">
            <w:pPr>
              <w:tabs>
                <w:tab w:val="clear" w:pos="3742"/>
              </w:tabs>
              <w:spacing w:line="240" w:lineRule="auto"/>
              <w:ind w:left="250" w:right="175" w:hanging="180"/>
              <w:rPr>
                <w:rFonts w:ascii="Browallia New" w:hAnsi="Browallia New" w:cs="Browallia New"/>
                <w:sz w:val="28"/>
                <w:szCs w:val="28"/>
              </w:rPr>
            </w:pPr>
            <w:r w:rsidRPr="00C2555B">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C2555B"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C2555B"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C2555B"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C2555B" w:rsidRDefault="007F2B9A" w:rsidP="007F2B9A">
            <w:pPr>
              <w:spacing w:line="240" w:lineRule="auto"/>
              <w:ind w:right="74"/>
              <w:jc w:val="right"/>
              <w:rPr>
                <w:rFonts w:ascii="Browallia New" w:hAnsi="Browallia New" w:cs="Browallia New"/>
                <w:sz w:val="28"/>
                <w:szCs w:val="28"/>
              </w:rPr>
            </w:pPr>
          </w:p>
        </w:tc>
      </w:tr>
      <w:tr w:rsidR="007F2B9A" w:rsidRPr="00C2555B" w14:paraId="03EF2450" w14:textId="77777777" w:rsidTr="008078E7">
        <w:trPr>
          <w:cantSplit/>
        </w:trPr>
        <w:tc>
          <w:tcPr>
            <w:tcW w:w="3685" w:type="dxa"/>
          </w:tcPr>
          <w:p w14:paraId="379AD57B" w14:textId="77777777" w:rsidR="007F2B9A" w:rsidRPr="00C2555B" w:rsidRDefault="007F2B9A" w:rsidP="007F2B9A">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190" w:type="dxa"/>
            <w:vAlign w:val="bottom"/>
          </w:tcPr>
          <w:p w14:paraId="49FCB3B6" w14:textId="77777777" w:rsidR="007F2B9A" w:rsidRPr="00C2555B"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C2555B"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C2555B"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C2555B"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C2555B"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C2555B"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C2555B"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FD440C" w:rsidRPr="00C2555B" w14:paraId="2CC67C9F" w14:textId="77777777" w:rsidTr="00C320BC">
        <w:trPr>
          <w:cantSplit/>
        </w:trPr>
        <w:tc>
          <w:tcPr>
            <w:tcW w:w="3685" w:type="dxa"/>
          </w:tcPr>
          <w:p w14:paraId="309ED94E" w14:textId="77777777" w:rsidR="00FD440C" w:rsidRPr="00C2555B" w:rsidRDefault="00FD440C" w:rsidP="00FD440C">
            <w:pPr>
              <w:tabs>
                <w:tab w:val="clear" w:pos="227"/>
              </w:tabs>
              <w:spacing w:line="240" w:lineRule="auto"/>
              <w:ind w:left="237"/>
              <w:rPr>
                <w:rFonts w:ascii="Browallia New" w:hAnsi="Browallia New" w:cs="Browallia New"/>
                <w:sz w:val="28"/>
                <w:szCs w:val="28"/>
                <w:lang w:val="en-GB"/>
              </w:rPr>
            </w:pPr>
            <w:r w:rsidRPr="00C2555B">
              <w:rPr>
                <w:rFonts w:ascii="Browallia New" w:hAnsi="Browallia New" w:cs="Browallia New"/>
                <w:sz w:val="28"/>
                <w:szCs w:val="28"/>
                <w:cs/>
              </w:rPr>
              <w:t>เงินกู้ยืม</w:t>
            </w:r>
          </w:p>
        </w:tc>
        <w:tc>
          <w:tcPr>
            <w:tcW w:w="1190" w:type="dxa"/>
            <w:vAlign w:val="bottom"/>
          </w:tcPr>
          <w:p w14:paraId="590362EC" w14:textId="1062BF02" w:rsidR="00FD440C" w:rsidRPr="00C2555B" w:rsidRDefault="00FD440C" w:rsidP="00FD440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22,430</w:t>
            </w:r>
          </w:p>
        </w:tc>
        <w:tc>
          <w:tcPr>
            <w:tcW w:w="180" w:type="dxa"/>
          </w:tcPr>
          <w:p w14:paraId="71F6CC8D" w14:textId="77777777" w:rsidR="00FD440C" w:rsidRPr="00C2555B" w:rsidRDefault="00FD440C" w:rsidP="00FD440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24122EBE" w14:textId="58C65749" w:rsidR="00FD440C" w:rsidRPr="00C2555B" w:rsidRDefault="00FD440C" w:rsidP="00FD440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26,000</w:t>
            </w:r>
          </w:p>
        </w:tc>
        <w:tc>
          <w:tcPr>
            <w:tcW w:w="180" w:type="dxa"/>
            <w:vAlign w:val="bottom"/>
          </w:tcPr>
          <w:p w14:paraId="6897E9B1" w14:textId="77777777" w:rsidR="00FD440C" w:rsidRPr="00C2555B" w:rsidRDefault="00FD440C" w:rsidP="00FD440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26ED0DC2" w14:textId="4C0F63C9" w:rsidR="00FD440C" w:rsidRPr="00C2555B" w:rsidRDefault="008725B5" w:rsidP="007A2ABF">
            <w:pPr>
              <w:tabs>
                <w:tab w:val="clear" w:pos="227"/>
                <w:tab w:val="clear" w:pos="454"/>
                <w:tab w:val="clear" w:pos="680"/>
                <w:tab w:val="clear" w:pos="907"/>
              </w:tabs>
              <w:spacing w:line="240" w:lineRule="auto"/>
              <w:ind w:left="-45" w:right="23"/>
              <w:jc w:val="center"/>
              <w:rPr>
                <w:rFonts w:ascii="Browallia New" w:hAnsi="Browallia New" w:cs="Browallia New"/>
                <w:sz w:val="28"/>
                <w:szCs w:val="28"/>
                <w:cs/>
              </w:rPr>
            </w:pPr>
            <w:r w:rsidRPr="007A2ABF">
              <w:rPr>
                <w:rFonts w:ascii="Browallia New" w:hAnsi="Browallia New" w:cs="Browallia New"/>
                <w:sz w:val="28"/>
                <w:szCs w:val="28"/>
              </w:rPr>
              <w:t xml:space="preserve">     -</w:t>
            </w:r>
          </w:p>
        </w:tc>
        <w:tc>
          <w:tcPr>
            <w:tcW w:w="180" w:type="dxa"/>
            <w:vAlign w:val="bottom"/>
          </w:tcPr>
          <w:p w14:paraId="6F3598E0" w14:textId="77777777" w:rsidR="00FD440C" w:rsidRPr="00C2555B" w:rsidRDefault="00FD440C" w:rsidP="00FD4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0573FA47" w:rsidR="00FD440C" w:rsidRPr="00C2555B" w:rsidRDefault="00FD440C" w:rsidP="007A2AB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48,430</w:t>
            </w:r>
          </w:p>
        </w:tc>
      </w:tr>
      <w:tr w:rsidR="00FD440C" w:rsidRPr="00C2555B" w14:paraId="4FA0CE7C" w14:textId="77777777" w:rsidTr="00C320BC">
        <w:trPr>
          <w:cantSplit/>
        </w:trPr>
        <w:tc>
          <w:tcPr>
            <w:tcW w:w="3685" w:type="dxa"/>
            <w:vAlign w:val="bottom"/>
          </w:tcPr>
          <w:p w14:paraId="55A7BC99" w14:textId="77777777" w:rsidR="00FD440C" w:rsidRPr="00C2555B" w:rsidRDefault="00FD440C" w:rsidP="00FD440C">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190" w:type="dxa"/>
            <w:vAlign w:val="bottom"/>
          </w:tcPr>
          <w:p w14:paraId="1EFB1572" w14:textId="06153C0D" w:rsidR="00FD440C" w:rsidRPr="00C2555B" w:rsidRDefault="00FD440C" w:rsidP="00FD440C">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105</w:t>
            </w:r>
          </w:p>
        </w:tc>
        <w:tc>
          <w:tcPr>
            <w:tcW w:w="180" w:type="dxa"/>
          </w:tcPr>
          <w:p w14:paraId="2172846B" w14:textId="77777777" w:rsidR="00FD440C" w:rsidRPr="00C2555B" w:rsidRDefault="00FD440C" w:rsidP="00FD440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414EB3B8" w14:textId="4D552A9E" w:rsidR="00FD440C" w:rsidRPr="00C2555B" w:rsidRDefault="008725B5" w:rsidP="00FD440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t>683</w:t>
            </w:r>
          </w:p>
        </w:tc>
        <w:tc>
          <w:tcPr>
            <w:tcW w:w="180" w:type="dxa"/>
            <w:vAlign w:val="bottom"/>
          </w:tcPr>
          <w:p w14:paraId="03517230" w14:textId="77777777" w:rsidR="00FD440C" w:rsidRPr="00C2555B" w:rsidRDefault="00FD440C" w:rsidP="00FD440C">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669654D5" w14:textId="5750CB69" w:rsidR="00FD440C" w:rsidRPr="00C2555B" w:rsidRDefault="00FD440C" w:rsidP="00FD440C">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C2555B">
              <w:rPr>
                <w:rFonts w:ascii="Browallia New" w:hAnsi="Browallia New" w:cs="Browallia New"/>
                <w:sz w:val="28"/>
                <w:szCs w:val="28"/>
                <w:lang w:val="en-GB"/>
              </w:rPr>
              <w:t>(</w:t>
            </w:r>
            <w:r w:rsidR="008725B5" w:rsidRPr="00C2555B">
              <w:rPr>
                <w:rFonts w:ascii="Browallia New" w:hAnsi="Browallia New" w:cs="Browallia New"/>
                <w:sz w:val="28"/>
                <w:szCs w:val="28"/>
                <w:lang w:val="en-GB"/>
              </w:rPr>
              <w:t>453</w:t>
            </w:r>
            <w:r w:rsidRPr="00C2555B">
              <w:rPr>
                <w:rFonts w:ascii="Browallia New" w:hAnsi="Browallia New" w:cs="Browallia New"/>
                <w:sz w:val="28"/>
                <w:szCs w:val="28"/>
                <w:lang w:val="en-GB"/>
              </w:rPr>
              <w:t>)</w:t>
            </w:r>
          </w:p>
        </w:tc>
        <w:tc>
          <w:tcPr>
            <w:tcW w:w="180" w:type="dxa"/>
            <w:vAlign w:val="bottom"/>
          </w:tcPr>
          <w:p w14:paraId="30414E77" w14:textId="77777777" w:rsidR="00FD440C" w:rsidRPr="00C2555B" w:rsidRDefault="00FD440C" w:rsidP="00FD4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51985715" w:rsidR="00FD440C" w:rsidRPr="00C2555B" w:rsidRDefault="00FD440C" w:rsidP="007A2AB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335</w:t>
            </w:r>
          </w:p>
        </w:tc>
      </w:tr>
      <w:tr w:rsidR="00DD6BC5" w:rsidRPr="00C2555B" w14:paraId="7F8C8F71" w14:textId="77777777" w:rsidTr="007A2ABF">
        <w:trPr>
          <w:cantSplit/>
          <w:trHeight w:hRule="exact" w:val="245"/>
        </w:trPr>
        <w:tc>
          <w:tcPr>
            <w:tcW w:w="3685" w:type="dxa"/>
            <w:vAlign w:val="bottom"/>
          </w:tcPr>
          <w:p w14:paraId="34B755E6" w14:textId="77777777" w:rsidR="00DD6BC5" w:rsidRPr="00C2555B" w:rsidRDefault="00DD6BC5" w:rsidP="00B918F9">
            <w:pPr>
              <w:spacing w:line="240" w:lineRule="auto"/>
              <w:ind w:left="250" w:right="851" w:hanging="148"/>
              <w:jc w:val="both"/>
              <w:rPr>
                <w:rFonts w:ascii="Browallia New" w:hAnsi="Browallia New" w:cs="Browallia New"/>
                <w:sz w:val="28"/>
                <w:szCs w:val="28"/>
                <w:cs/>
              </w:rPr>
            </w:pPr>
          </w:p>
        </w:tc>
        <w:tc>
          <w:tcPr>
            <w:tcW w:w="1190" w:type="dxa"/>
            <w:vAlign w:val="bottom"/>
          </w:tcPr>
          <w:p w14:paraId="7867395C" w14:textId="77777777" w:rsidR="00DD6BC5" w:rsidRPr="00C2555B" w:rsidRDefault="00DD6BC5"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2B107256" w14:textId="77777777" w:rsidR="00DD6BC5" w:rsidRPr="00C2555B" w:rsidRDefault="00DD6BC5" w:rsidP="00B918F9">
            <w:pPr>
              <w:spacing w:line="240" w:lineRule="auto"/>
              <w:ind w:left="-45" w:right="23"/>
              <w:jc w:val="right"/>
              <w:rPr>
                <w:rFonts w:ascii="Browallia New" w:hAnsi="Browallia New" w:cs="Browallia New"/>
                <w:sz w:val="28"/>
                <w:szCs w:val="28"/>
              </w:rPr>
            </w:pPr>
          </w:p>
        </w:tc>
        <w:tc>
          <w:tcPr>
            <w:tcW w:w="1152" w:type="dxa"/>
            <w:vAlign w:val="bottom"/>
          </w:tcPr>
          <w:p w14:paraId="30FF2715" w14:textId="77777777" w:rsidR="00DD6BC5" w:rsidRPr="00C2555B" w:rsidRDefault="00DD6BC5"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478B224D" w14:textId="77777777" w:rsidR="00DD6BC5" w:rsidRPr="00C2555B" w:rsidRDefault="00DD6BC5"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3FAFBD5D" w14:textId="77777777" w:rsidR="00DD6BC5" w:rsidRPr="00C2555B" w:rsidRDefault="00DD6BC5"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54006702" w14:textId="77777777" w:rsidR="00DD6BC5" w:rsidRPr="00C2555B" w:rsidRDefault="00DD6BC5"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2E7CA9D8" w14:textId="77777777" w:rsidR="00DD6BC5" w:rsidRPr="00C2555B" w:rsidRDefault="00DD6BC5"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918F9" w:rsidRPr="00C2555B" w14:paraId="091C7A93" w14:textId="77777777" w:rsidTr="008078E7">
        <w:trPr>
          <w:cantSplit/>
        </w:trPr>
        <w:tc>
          <w:tcPr>
            <w:tcW w:w="3685" w:type="dxa"/>
            <w:vAlign w:val="bottom"/>
          </w:tcPr>
          <w:p w14:paraId="1180A7D3" w14:textId="5C519599" w:rsidR="00B918F9" w:rsidRPr="00C2555B" w:rsidRDefault="00766902" w:rsidP="00B918F9">
            <w:pPr>
              <w:spacing w:line="240" w:lineRule="auto"/>
              <w:ind w:left="250" w:right="851" w:hanging="148"/>
              <w:jc w:val="both"/>
              <w:rPr>
                <w:rFonts w:ascii="Browallia New" w:hAnsi="Browallia New" w:cs="Browallia New"/>
                <w:sz w:val="28"/>
                <w:szCs w:val="28"/>
              </w:rPr>
            </w:pPr>
            <w:r w:rsidRPr="00C2555B">
              <w:rPr>
                <w:rFonts w:ascii="Browallia New" w:hAnsi="Browallia New" w:cs="Browallia New"/>
                <w:sz w:val="28"/>
                <w:szCs w:val="28"/>
                <w:cs/>
              </w:rPr>
              <w:t>บุคคลและบริษัท</w:t>
            </w:r>
            <w:r w:rsidR="00B918F9" w:rsidRPr="00C2555B">
              <w:rPr>
                <w:rFonts w:ascii="Browallia New" w:hAnsi="Browallia New" w:cs="Browallia New"/>
                <w:sz w:val="28"/>
                <w:szCs w:val="28"/>
                <w:cs/>
              </w:rPr>
              <w:t>ที่เกี่ยวข้อง</w:t>
            </w:r>
          </w:p>
        </w:tc>
        <w:tc>
          <w:tcPr>
            <w:tcW w:w="1190" w:type="dxa"/>
            <w:vAlign w:val="bottom"/>
          </w:tcPr>
          <w:p w14:paraId="0FB2F1F8" w14:textId="77777777" w:rsidR="00B918F9" w:rsidRPr="00C2555B" w:rsidRDefault="00B918F9" w:rsidP="00B918F9">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B918F9" w:rsidRPr="00C2555B" w:rsidRDefault="00B918F9" w:rsidP="00B918F9">
            <w:pPr>
              <w:spacing w:line="240" w:lineRule="auto"/>
              <w:ind w:left="-45" w:right="23"/>
              <w:jc w:val="right"/>
              <w:rPr>
                <w:rFonts w:ascii="Browallia New" w:hAnsi="Browallia New" w:cs="Browallia New"/>
                <w:sz w:val="28"/>
                <w:szCs w:val="28"/>
              </w:rPr>
            </w:pPr>
          </w:p>
        </w:tc>
        <w:tc>
          <w:tcPr>
            <w:tcW w:w="1152" w:type="dxa"/>
            <w:vAlign w:val="bottom"/>
          </w:tcPr>
          <w:p w14:paraId="1FE20714" w14:textId="77777777" w:rsidR="00B918F9" w:rsidRPr="00C2555B"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3D364708" w14:textId="77777777" w:rsidR="00B918F9" w:rsidRPr="00C2555B"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664FE3A8" w14:textId="77777777" w:rsidR="00B918F9" w:rsidRPr="00C2555B"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21DD977F" w14:textId="77777777" w:rsidR="00B918F9" w:rsidRPr="00C2555B"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77777777" w:rsidR="00B918F9" w:rsidRPr="00C2555B" w:rsidRDefault="00B918F9" w:rsidP="00B918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F2A77" w:rsidRPr="00C2555B" w14:paraId="72A4243B" w14:textId="77777777" w:rsidTr="007A2ABF">
        <w:trPr>
          <w:cantSplit/>
        </w:trPr>
        <w:tc>
          <w:tcPr>
            <w:tcW w:w="3685" w:type="dxa"/>
          </w:tcPr>
          <w:p w14:paraId="24970E4E" w14:textId="271E8745" w:rsidR="001F2A77" w:rsidRPr="00C2555B" w:rsidRDefault="001F2A77" w:rsidP="001F2A77">
            <w:pPr>
              <w:spacing w:line="240" w:lineRule="auto"/>
              <w:ind w:left="250" w:right="851"/>
              <w:jc w:val="both"/>
              <w:rPr>
                <w:rFonts w:ascii="Browallia New" w:hAnsi="Browallia New" w:cs="Browallia New"/>
                <w:sz w:val="28"/>
                <w:szCs w:val="28"/>
              </w:rPr>
            </w:pPr>
            <w:r w:rsidRPr="00C2555B">
              <w:rPr>
                <w:rFonts w:ascii="Browallia New" w:hAnsi="Browallia New" w:cs="Browallia New"/>
                <w:sz w:val="28"/>
                <w:szCs w:val="28"/>
                <w:cs/>
              </w:rPr>
              <w:t>เงินกู้ยืม</w:t>
            </w:r>
          </w:p>
        </w:tc>
        <w:tc>
          <w:tcPr>
            <w:tcW w:w="1190" w:type="dxa"/>
            <w:shd w:val="clear" w:color="auto" w:fill="auto"/>
            <w:vAlign w:val="bottom"/>
          </w:tcPr>
          <w:p w14:paraId="520C82F4" w14:textId="71794D3C" w:rsidR="001F2A77" w:rsidRPr="00C2555B" w:rsidRDefault="001F2A77" w:rsidP="001F2A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lang w:val="en-GB"/>
              </w:rPr>
              <w:t>293,250</w:t>
            </w:r>
          </w:p>
        </w:tc>
        <w:tc>
          <w:tcPr>
            <w:tcW w:w="180" w:type="dxa"/>
            <w:shd w:val="clear" w:color="auto" w:fill="auto"/>
            <w:vAlign w:val="bottom"/>
          </w:tcPr>
          <w:p w14:paraId="4508A275" w14:textId="77777777" w:rsidR="001F2A77" w:rsidRPr="00C2555B" w:rsidRDefault="001F2A77" w:rsidP="001F2A77">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774D37D8" w14:textId="7EFAA2C3" w:rsidR="001F2A77" w:rsidRPr="007A2ABF" w:rsidRDefault="001F2A77" w:rsidP="007A2AB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2555B">
              <w:rPr>
                <w:rFonts w:ascii="Browallia New" w:hAnsi="Browallia New" w:cs="Browallia New"/>
                <w:sz w:val="28"/>
                <w:szCs w:val="28"/>
                <w:lang w:val="en-GB"/>
              </w:rPr>
              <w:t>100,000</w:t>
            </w:r>
          </w:p>
        </w:tc>
        <w:tc>
          <w:tcPr>
            <w:tcW w:w="180" w:type="dxa"/>
            <w:shd w:val="clear" w:color="auto" w:fill="auto"/>
            <w:vAlign w:val="bottom"/>
          </w:tcPr>
          <w:p w14:paraId="68645566" w14:textId="77777777"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shd w:val="clear" w:color="auto" w:fill="auto"/>
            <w:vAlign w:val="bottom"/>
          </w:tcPr>
          <w:p w14:paraId="6C2D14AD" w14:textId="704303AE" w:rsidR="001F2A77" w:rsidRPr="00C2555B" w:rsidRDefault="001F2A77" w:rsidP="001F2A7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2555B">
              <w:rPr>
                <w:rFonts w:ascii="Browallia New" w:hAnsi="Browallia New" w:cs="Browallia New"/>
                <w:sz w:val="28"/>
                <w:szCs w:val="28"/>
                <w:lang w:val="en-GB"/>
              </w:rPr>
              <w:t>(1</w:t>
            </w:r>
            <w:r w:rsidR="006461CE" w:rsidRPr="007A2ABF">
              <w:rPr>
                <w:rFonts w:ascii="Browallia New" w:hAnsi="Browallia New" w:cs="Browallia New"/>
                <w:sz w:val="28"/>
                <w:szCs w:val="28"/>
                <w:lang w:val="en-GB"/>
              </w:rPr>
              <w:t>14,100</w:t>
            </w:r>
            <w:r w:rsidRPr="00C2555B">
              <w:rPr>
                <w:rFonts w:ascii="Browallia New" w:hAnsi="Browallia New" w:cs="Browallia New"/>
                <w:sz w:val="28"/>
                <w:szCs w:val="28"/>
                <w:lang w:val="en-GB"/>
              </w:rPr>
              <w:t>)</w:t>
            </w:r>
          </w:p>
        </w:tc>
        <w:tc>
          <w:tcPr>
            <w:tcW w:w="180" w:type="dxa"/>
            <w:shd w:val="clear" w:color="auto" w:fill="auto"/>
            <w:vAlign w:val="bottom"/>
          </w:tcPr>
          <w:p w14:paraId="187F1CE6" w14:textId="77777777"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shd w:val="clear" w:color="auto" w:fill="auto"/>
          </w:tcPr>
          <w:p w14:paraId="5F845455" w14:textId="55F11954" w:rsidR="001F2A77" w:rsidRPr="007A2ABF" w:rsidRDefault="001F2A77" w:rsidP="007A2AB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A2ABF">
              <w:rPr>
                <w:rFonts w:ascii="Browallia New" w:hAnsi="Browallia New" w:cs="Browallia New"/>
                <w:sz w:val="28"/>
                <w:szCs w:val="28"/>
                <w:lang w:val="en-GB"/>
              </w:rPr>
              <w:t>279,150</w:t>
            </w:r>
          </w:p>
        </w:tc>
      </w:tr>
      <w:tr w:rsidR="001F2A77" w:rsidRPr="00C2555B" w14:paraId="551EBDD2" w14:textId="77777777" w:rsidTr="007A2ABF">
        <w:trPr>
          <w:cantSplit/>
        </w:trPr>
        <w:tc>
          <w:tcPr>
            <w:tcW w:w="3685" w:type="dxa"/>
            <w:vAlign w:val="bottom"/>
          </w:tcPr>
          <w:p w14:paraId="1E0EE618" w14:textId="57F58349" w:rsidR="001F2A77" w:rsidRPr="00C2555B" w:rsidRDefault="001F2A77" w:rsidP="001F2A77">
            <w:pPr>
              <w:spacing w:line="240" w:lineRule="auto"/>
              <w:ind w:left="250" w:right="851"/>
              <w:jc w:val="both"/>
              <w:rPr>
                <w:rFonts w:ascii="Browallia New" w:hAnsi="Browallia New" w:cs="Browallia New"/>
                <w:sz w:val="28"/>
                <w:szCs w:val="28"/>
              </w:rPr>
            </w:pPr>
            <w:r w:rsidRPr="00C2555B">
              <w:rPr>
                <w:rFonts w:ascii="Browallia New" w:hAnsi="Browallia New" w:cs="Browallia New"/>
                <w:sz w:val="28"/>
                <w:szCs w:val="28"/>
                <w:cs/>
              </w:rPr>
              <w:t>ดอกเบี้ยค้างจ่าย</w:t>
            </w:r>
          </w:p>
        </w:tc>
        <w:tc>
          <w:tcPr>
            <w:tcW w:w="1190" w:type="dxa"/>
            <w:shd w:val="clear" w:color="auto" w:fill="auto"/>
            <w:vAlign w:val="bottom"/>
          </w:tcPr>
          <w:p w14:paraId="3C9DE788" w14:textId="2CD7E501" w:rsidR="001F2A77" w:rsidRPr="00C2555B" w:rsidRDefault="001F2A77" w:rsidP="001F2A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lang w:val="en-GB"/>
              </w:rPr>
              <w:t>8,717</w:t>
            </w:r>
          </w:p>
        </w:tc>
        <w:tc>
          <w:tcPr>
            <w:tcW w:w="180" w:type="dxa"/>
            <w:shd w:val="clear" w:color="auto" w:fill="auto"/>
            <w:vAlign w:val="bottom"/>
          </w:tcPr>
          <w:p w14:paraId="10C82AD2" w14:textId="77777777" w:rsidR="001F2A77" w:rsidRPr="00C2555B" w:rsidRDefault="001F2A77" w:rsidP="001F2A77">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6A1F68AB" w14:textId="1D6593BE"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t>5,611</w:t>
            </w:r>
          </w:p>
        </w:tc>
        <w:tc>
          <w:tcPr>
            <w:tcW w:w="180" w:type="dxa"/>
            <w:shd w:val="clear" w:color="auto" w:fill="auto"/>
            <w:vAlign w:val="bottom"/>
          </w:tcPr>
          <w:p w14:paraId="51FF52AB" w14:textId="77777777"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shd w:val="clear" w:color="auto" w:fill="auto"/>
            <w:vAlign w:val="bottom"/>
          </w:tcPr>
          <w:p w14:paraId="4B134F33" w14:textId="5CE1ACE6" w:rsidR="001F2A77" w:rsidRPr="00C2555B" w:rsidRDefault="001F2A77" w:rsidP="001F2A7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2555B">
              <w:rPr>
                <w:rFonts w:ascii="Browallia New" w:hAnsi="Browallia New" w:cs="Browallia New"/>
                <w:sz w:val="28"/>
                <w:szCs w:val="28"/>
                <w:lang w:val="en-GB"/>
              </w:rPr>
              <w:t>(</w:t>
            </w:r>
            <w:r w:rsidR="006461CE" w:rsidRPr="007A2ABF">
              <w:rPr>
                <w:rFonts w:ascii="Browallia New" w:hAnsi="Browallia New" w:cs="Browallia New"/>
                <w:sz w:val="28"/>
                <w:szCs w:val="28"/>
                <w:lang w:val="en-GB"/>
              </w:rPr>
              <w:t>3,469</w:t>
            </w:r>
            <w:r w:rsidRPr="00C2555B">
              <w:rPr>
                <w:rFonts w:ascii="Browallia New" w:hAnsi="Browallia New" w:cs="Browallia New"/>
                <w:sz w:val="28"/>
                <w:szCs w:val="28"/>
                <w:lang w:val="en-GB"/>
              </w:rPr>
              <w:t>)</w:t>
            </w:r>
          </w:p>
        </w:tc>
        <w:tc>
          <w:tcPr>
            <w:tcW w:w="180" w:type="dxa"/>
            <w:shd w:val="clear" w:color="auto" w:fill="auto"/>
            <w:vAlign w:val="bottom"/>
          </w:tcPr>
          <w:p w14:paraId="3ED232A4" w14:textId="77777777"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shd w:val="clear" w:color="auto" w:fill="auto"/>
          </w:tcPr>
          <w:p w14:paraId="20ED92A0" w14:textId="58B2DB54" w:rsidR="001F2A77" w:rsidRPr="007A2ABF" w:rsidRDefault="001F2A77" w:rsidP="007A2ABF">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7A2ABF">
              <w:rPr>
                <w:rFonts w:ascii="Browallia New" w:hAnsi="Browallia New" w:cs="Browallia New"/>
                <w:sz w:val="28"/>
                <w:szCs w:val="28"/>
                <w:lang w:val="en-GB"/>
              </w:rPr>
              <w:t>10,859</w:t>
            </w:r>
          </w:p>
        </w:tc>
      </w:tr>
      <w:tr w:rsidR="001F2A77" w:rsidRPr="00C2555B" w14:paraId="7C859633" w14:textId="77777777" w:rsidTr="008078E7">
        <w:trPr>
          <w:cantSplit/>
        </w:trPr>
        <w:tc>
          <w:tcPr>
            <w:tcW w:w="3685" w:type="dxa"/>
          </w:tcPr>
          <w:p w14:paraId="1764F5E3" w14:textId="0D9CA567" w:rsidR="001F2A77" w:rsidRPr="00C2555B" w:rsidRDefault="001F2A77" w:rsidP="001F2A77">
            <w:pPr>
              <w:spacing w:line="240" w:lineRule="auto"/>
              <w:ind w:right="851" w:firstLine="102"/>
              <w:jc w:val="both"/>
              <w:rPr>
                <w:rFonts w:ascii="Browallia New" w:hAnsi="Browallia New" w:cs="Browallia New"/>
                <w:sz w:val="28"/>
                <w:szCs w:val="28"/>
              </w:rPr>
            </w:pPr>
            <w:r w:rsidRPr="00C2555B">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754827FA" w:rsidR="001F2A77" w:rsidRPr="00C2555B" w:rsidRDefault="001F2A77" w:rsidP="001F2A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324,502</w:t>
            </w:r>
            <w:r w:rsidRPr="007A2ABF">
              <w:rPr>
                <w:rFonts w:ascii="Browallia New" w:hAnsi="Browallia New" w:cs="Browallia New"/>
                <w:sz w:val="28"/>
                <w:szCs w:val="28"/>
              </w:rPr>
              <w:fldChar w:fldCharType="end"/>
            </w:r>
          </w:p>
        </w:tc>
        <w:tc>
          <w:tcPr>
            <w:tcW w:w="180" w:type="dxa"/>
            <w:shd w:val="clear" w:color="auto" w:fill="auto"/>
            <w:vAlign w:val="bottom"/>
          </w:tcPr>
          <w:p w14:paraId="1CE32271" w14:textId="77777777" w:rsidR="001F2A77" w:rsidRPr="00C2555B" w:rsidRDefault="001F2A77" w:rsidP="001F2A77">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50ACFD0D" w14:textId="6095154F" w:rsidR="001F2A77" w:rsidRPr="00C2555B" w:rsidRDefault="008725B5"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2555B">
              <w:rPr>
                <w:rFonts w:ascii="Browallia New" w:hAnsi="Browallia New" w:cs="Browallia New"/>
                <w:sz w:val="28"/>
                <w:szCs w:val="28"/>
              </w:rPr>
              <w:t>132,294</w:t>
            </w:r>
          </w:p>
        </w:tc>
        <w:tc>
          <w:tcPr>
            <w:tcW w:w="180" w:type="dxa"/>
            <w:shd w:val="clear" w:color="auto" w:fill="auto"/>
            <w:vAlign w:val="bottom"/>
          </w:tcPr>
          <w:p w14:paraId="1774B7D0" w14:textId="77777777"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bottom w:val="single" w:sz="12" w:space="0" w:color="auto"/>
            </w:tcBorders>
            <w:shd w:val="clear" w:color="auto" w:fill="auto"/>
            <w:vAlign w:val="bottom"/>
          </w:tcPr>
          <w:p w14:paraId="73BC631A" w14:textId="22EE1BCA" w:rsidR="001F2A77" w:rsidRPr="00C2555B" w:rsidRDefault="006461CE" w:rsidP="001F2A7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A2ABF">
              <w:rPr>
                <w:rFonts w:ascii="Browallia New" w:hAnsi="Browallia New" w:cs="Browallia New"/>
                <w:sz w:val="28"/>
                <w:szCs w:val="28"/>
                <w:lang w:val="en-GB"/>
              </w:rPr>
              <w:t>(</w:t>
            </w:r>
            <w:r w:rsidR="008725B5" w:rsidRPr="00C2555B">
              <w:rPr>
                <w:rFonts w:ascii="Browallia New" w:hAnsi="Browallia New" w:cs="Browallia New"/>
                <w:sz w:val="28"/>
                <w:szCs w:val="28"/>
                <w:lang w:val="en-GB"/>
              </w:rPr>
              <w:t>118,022</w:t>
            </w:r>
            <w:r w:rsidRPr="007A2ABF">
              <w:rPr>
                <w:rFonts w:ascii="Browallia New" w:hAnsi="Browallia New" w:cs="Browallia New"/>
                <w:sz w:val="28"/>
                <w:szCs w:val="28"/>
                <w:lang w:val="en-GB"/>
              </w:rPr>
              <w:t>)</w:t>
            </w:r>
            <w:r w:rsidRPr="007A2ABF" w:rsidDel="006461CE">
              <w:rPr>
                <w:rFonts w:ascii="Browallia New" w:hAnsi="Browallia New" w:cs="Browallia New"/>
                <w:sz w:val="28"/>
                <w:szCs w:val="28"/>
                <w:lang w:val="en-GB"/>
              </w:rPr>
              <w:t xml:space="preserve"> </w:t>
            </w:r>
          </w:p>
        </w:tc>
        <w:tc>
          <w:tcPr>
            <w:tcW w:w="180" w:type="dxa"/>
            <w:shd w:val="clear" w:color="auto" w:fill="auto"/>
            <w:vAlign w:val="bottom"/>
          </w:tcPr>
          <w:p w14:paraId="1D32D3A9" w14:textId="77777777"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shd w:val="clear" w:color="auto" w:fill="auto"/>
            <w:vAlign w:val="bottom"/>
          </w:tcPr>
          <w:p w14:paraId="41EEAD92" w14:textId="49A2C480" w:rsidR="001F2A77" w:rsidRPr="00C2555B" w:rsidRDefault="001F2A77" w:rsidP="001F2A77">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C2555B">
              <w:rPr>
                <w:rFonts w:ascii="Browallia New" w:hAnsi="Browallia New" w:cs="Browallia New"/>
                <w:sz w:val="28"/>
                <w:szCs w:val="28"/>
              </w:rPr>
              <w:t>338,774</w:t>
            </w:r>
          </w:p>
        </w:tc>
      </w:tr>
    </w:tbl>
    <w:p w14:paraId="6C167AC9" w14:textId="73768D67" w:rsidR="006971B8" w:rsidRPr="00C2555B" w:rsidRDefault="006971B8" w:rsidP="00981725">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ลูกหนี้การค้าและลูกหนี้อื่น</w:t>
      </w:r>
      <w:r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สุทธิ</w:t>
      </w:r>
    </w:p>
    <w:p w14:paraId="5CEAB5D1" w14:textId="77777777" w:rsidR="00340C41" w:rsidRPr="007A2ABF"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7D351A" w:rsidRPr="00C2555B" w14:paraId="6BF138F6" w14:textId="77777777" w:rsidTr="008078E7">
        <w:trPr>
          <w:tblHeader/>
        </w:trPr>
        <w:tc>
          <w:tcPr>
            <w:tcW w:w="3651" w:type="dxa"/>
          </w:tcPr>
          <w:p w14:paraId="332CD3DD" w14:textId="77777777" w:rsidR="007D351A" w:rsidRPr="00C2555B" w:rsidRDefault="007D351A" w:rsidP="007D351A">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4D49CBE5" w:rsidR="007D351A" w:rsidRPr="00C2555B" w:rsidRDefault="007D351A" w:rsidP="007D351A">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Pr="00C2555B">
              <w:rPr>
                <w:rFonts w:ascii="Browallia New" w:hAnsi="Browallia New" w:cs="Browallia New"/>
                <w:sz w:val="28"/>
                <w:szCs w:val="28"/>
              </w:rPr>
              <w:t>2562</w:t>
            </w:r>
          </w:p>
        </w:tc>
        <w:tc>
          <w:tcPr>
            <w:tcW w:w="236" w:type="dxa"/>
            <w:tcBorders>
              <w:top w:val="single" w:sz="4" w:space="0" w:color="auto"/>
            </w:tcBorders>
            <w:vAlign w:val="bottom"/>
          </w:tcPr>
          <w:p w14:paraId="0095FFEA" w14:textId="77777777" w:rsidR="007D351A" w:rsidRPr="00C2555B" w:rsidRDefault="007D351A" w:rsidP="007D351A">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231FF07A" w:rsidR="007D351A" w:rsidRPr="00C2555B" w:rsidRDefault="007D351A" w:rsidP="007D351A">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04AE47D7" w14:textId="77777777" w:rsidR="007D351A" w:rsidRPr="00C2555B" w:rsidRDefault="007D351A" w:rsidP="007D351A">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1B593B75" w:rsidR="007D351A" w:rsidRPr="00C2555B" w:rsidRDefault="007D351A" w:rsidP="007D351A">
            <w:pPr>
              <w:spacing w:line="240" w:lineRule="auto"/>
              <w:ind w:right="-10"/>
              <w:jc w:val="center"/>
              <w:rPr>
                <w:rFonts w:ascii="Browallia New" w:hAnsi="Browallia New" w:cs="Browallia New"/>
                <w:sz w:val="28"/>
                <w:szCs w:val="28"/>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Pr="00C2555B">
              <w:rPr>
                <w:rFonts w:ascii="Browallia New" w:hAnsi="Browallia New" w:cs="Browallia New"/>
                <w:sz w:val="28"/>
                <w:szCs w:val="28"/>
              </w:rPr>
              <w:t>2562</w:t>
            </w:r>
          </w:p>
        </w:tc>
        <w:tc>
          <w:tcPr>
            <w:tcW w:w="236" w:type="dxa"/>
            <w:tcBorders>
              <w:top w:val="single" w:sz="4" w:space="0" w:color="auto"/>
            </w:tcBorders>
            <w:vAlign w:val="bottom"/>
          </w:tcPr>
          <w:p w14:paraId="739ECA7F" w14:textId="77777777" w:rsidR="007D351A" w:rsidRPr="00C2555B" w:rsidRDefault="007D351A" w:rsidP="007D351A">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494AC7C0" w:rsidR="007D351A" w:rsidRPr="00C2555B" w:rsidRDefault="007D351A" w:rsidP="007D351A">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7D351A" w:rsidRPr="00C2555B" w14:paraId="06956D5A" w14:textId="77777777" w:rsidTr="00CD446E">
        <w:trPr>
          <w:trHeight w:hRule="exact" w:val="28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7D351A" w:rsidRPr="00C2555B" w14:paraId="2CC9D253" w14:textId="77777777" w:rsidTr="008078E7">
        <w:trPr>
          <w:trHeight w:val="323"/>
        </w:trPr>
        <w:tc>
          <w:tcPr>
            <w:tcW w:w="3651" w:type="dxa"/>
          </w:tcPr>
          <w:p w14:paraId="2D90D191" w14:textId="77777777" w:rsidR="007D351A" w:rsidRPr="00C2555B" w:rsidRDefault="007D351A" w:rsidP="007D351A">
            <w:pPr>
              <w:pStyle w:val="a"/>
              <w:tabs>
                <w:tab w:val="clear" w:pos="1080"/>
                <w:tab w:val="left" w:pos="540"/>
              </w:tabs>
              <w:rPr>
                <w:rFonts w:ascii="Browallia New" w:hAnsi="Browallia New" w:cs="Browallia New"/>
                <w:sz w:val="28"/>
                <w:szCs w:val="28"/>
                <w:cs/>
                <w:lang w:val="en-GB"/>
              </w:rPr>
            </w:pPr>
            <w:r w:rsidRPr="00C2555B">
              <w:rPr>
                <w:rFonts w:ascii="Browallia New" w:hAnsi="Browallia New" w:cs="Browallia New"/>
                <w:sz w:val="28"/>
                <w:szCs w:val="28"/>
                <w:cs/>
                <w:lang w:val="en-GB"/>
              </w:rPr>
              <w:t>ลูกหนี้การค้า</w:t>
            </w:r>
          </w:p>
        </w:tc>
        <w:tc>
          <w:tcPr>
            <w:tcW w:w="1204" w:type="dxa"/>
            <w:shd w:val="clear" w:color="auto" w:fill="auto"/>
          </w:tcPr>
          <w:p w14:paraId="27C4602C" w14:textId="23ACE41C" w:rsidR="007D351A" w:rsidRPr="00C2555B" w:rsidRDefault="00580150" w:rsidP="007D351A">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23,</w:t>
            </w:r>
            <w:r w:rsidR="00D40BB1" w:rsidRPr="00C2555B">
              <w:rPr>
                <w:rFonts w:ascii="Browallia New" w:hAnsi="Browallia New" w:cs="Browallia New"/>
                <w:sz w:val="28"/>
                <w:szCs w:val="28"/>
                <w:lang w:val="en-US"/>
              </w:rPr>
              <w:t>479</w:t>
            </w:r>
          </w:p>
        </w:tc>
        <w:tc>
          <w:tcPr>
            <w:tcW w:w="236" w:type="dxa"/>
          </w:tcPr>
          <w:p w14:paraId="33AA502D"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4F1DB106" w:rsidR="007D351A" w:rsidRPr="00C2555B" w:rsidRDefault="007D351A" w:rsidP="007D351A">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25,584</w:t>
            </w:r>
          </w:p>
        </w:tc>
        <w:tc>
          <w:tcPr>
            <w:tcW w:w="236" w:type="dxa"/>
          </w:tcPr>
          <w:p w14:paraId="565778F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tcPr>
          <w:p w14:paraId="74C7C842" w14:textId="3AB7C3D7" w:rsidR="007D351A" w:rsidRPr="00C2555B" w:rsidRDefault="00FD7EAB" w:rsidP="007D351A">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2,29</w:t>
            </w:r>
            <w:r w:rsidR="0091148E" w:rsidRPr="00C2555B">
              <w:rPr>
                <w:rFonts w:ascii="Browallia New" w:hAnsi="Browallia New" w:cs="Browallia New"/>
                <w:sz w:val="28"/>
                <w:szCs w:val="28"/>
                <w:lang w:val="en-US"/>
              </w:rPr>
              <w:t>9</w:t>
            </w:r>
          </w:p>
        </w:tc>
        <w:tc>
          <w:tcPr>
            <w:tcW w:w="236" w:type="dxa"/>
          </w:tcPr>
          <w:p w14:paraId="2F5A7ED8"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12D12742" w:rsidR="007D351A" w:rsidRPr="00C2555B" w:rsidRDefault="007D351A" w:rsidP="007D351A">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3,437</w:t>
            </w:r>
          </w:p>
        </w:tc>
      </w:tr>
      <w:tr w:rsidR="00FD7EAB" w:rsidRPr="00C2555B" w14:paraId="24E2C251" w14:textId="77777777" w:rsidTr="007A2ABF">
        <w:trPr>
          <w:trHeight w:val="186"/>
        </w:trPr>
        <w:tc>
          <w:tcPr>
            <w:tcW w:w="3651" w:type="dxa"/>
          </w:tcPr>
          <w:p w14:paraId="55968E4C"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tcPr>
          <w:p w14:paraId="0BDDD2C7" w14:textId="6A671F56" w:rsidR="00FD7EAB" w:rsidRPr="00C2555B" w:rsidRDefault="00580150">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w:t>
            </w:r>
            <w:r w:rsidR="00D40BB1" w:rsidRPr="00C2555B">
              <w:rPr>
                <w:rFonts w:ascii="Browallia New" w:hAnsi="Browallia New" w:cs="Browallia New"/>
                <w:sz w:val="28"/>
                <w:szCs w:val="28"/>
                <w:lang w:val="en-US"/>
              </w:rPr>
              <w:t>806</w:t>
            </w:r>
            <w:r w:rsidRPr="00C2555B">
              <w:rPr>
                <w:rFonts w:ascii="Browallia New" w:hAnsi="Browallia New" w:cs="Browallia New"/>
                <w:sz w:val="28"/>
                <w:szCs w:val="28"/>
                <w:lang w:val="en-US"/>
              </w:rPr>
              <w:t>)</w:t>
            </w:r>
          </w:p>
        </w:tc>
        <w:tc>
          <w:tcPr>
            <w:tcW w:w="236" w:type="dxa"/>
          </w:tcPr>
          <w:p w14:paraId="57EBD59D"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center"/>
          </w:tcPr>
          <w:p w14:paraId="0D6EC027" w14:textId="2B36172B" w:rsidR="00FD7EAB" w:rsidRPr="00C2555B" w:rsidRDefault="00FD7EAB" w:rsidP="00FD7EAB">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(2,777)</w:t>
            </w:r>
          </w:p>
        </w:tc>
        <w:tc>
          <w:tcPr>
            <w:tcW w:w="236" w:type="dxa"/>
          </w:tcPr>
          <w:p w14:paraId="6CCE6305"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112A276C" w:rsidR="00FD7EAB" w:rsidRPr="00C2555B" w:rsidRDefault="00FD7EAB">
            <w:pPr>
              <w:tabs>
                <w:tab w:val="clear" w:pos="680"/>
                <w:tab w:val="left" w:pos="730"/>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rPr>
              <w:t xml:space="preserve">  </w:t>
            </w:r>
            <w:r w:rsidR="005A6E24" w:rsidRPr="00C2555B">
              <w:rPr>
                <w:rFonts w:ascii="Browallia New" w:hAnsi="Browallia New" w:cs="Browallia New"/>
                <w:sz w:val="28"/>
                <w:szCs w:val="28"/>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c>
          <w:tcPr>
            <w:tcW w:w="236" w:type="dxa"/>
          </w:tcPr>
          <w:p w14:paraId="2092D077"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center"/>
          </w:tcPr>
          <w:p w14:paraId="3B541CD4" w14:textId="6DBC74E2" w:rsidR="00FD7EAB" w:rsidRPr="00C2555B" w:rsidRDefault="00FD7EAB" w:rsidP="00FD7EAB">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cs/>
              </w:rPr>
              <w:t xml:space="preserve">       -</w:t>
            </w:r>
          </w:p>
        </w:tc>
      </w:tr>
      <w:tr w:rsidR="009C637E" w:rsidRPr="00C2555B" w14:paraId="00155B7E" w14:textId="77777777" w:rsidTr="008078E7">
        <w:tc>
          <w:tcPr>
            <w:tcW w:w="3651" w:type="dxa"/>
          </w:tcPr>
          <w:p w14:paraId="2A4553FA"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19371368" w:rsidR="009C637E" w:rsidRPr="00C2555B" w:rsidRDefault="00D40BB1" w:rsidP="009C637E">
            <w:pPr>
              <w:pStyle w:val="acctfourfigures"/>
              <w:tabs>
                <w:tab w:val="clear" w:pos="765"/>
              </w:tabs>
              <w:spacing w:line="240" w:lineRule="auto"/>
              <w:ind w:left="-117"/>
              <w:jc w:val="right"/>
              <w:rPr>
                <w:rFonts w:ascii="Browallia New" w:hAnsi="Browallia New" w:cs="Browallia New"/>
                <w:sz w:val="28"/>
                <w:szCs w:val="28"/>
                <w:cs/>
                <w:lang w:val="en-US" w:bidi="th-TH"/>
              </w:rPr>
            </w:pPr>
            <w:r w:rsidRPr="007A2ABF">
              <w:rPr>
                <w:rFonts w:ascii="Browallia New" w:hAnsi="Browallia New" w:cs="Browallia New"/>
                <w:sz w:val="28"/>
                <w:szCs w:val="28"/>
                <w:lang w:val="en-US" w:bidi="th-TH"/>
              </w:rPr>
              <w:fldChar w:fldCharType="begin"/>
            </w:r>
            <w:r w:rsidRPr="00C2555B">
              <w:rPr>
                <w:rFonts w:ascii="Browallia New" w:hAnsi="Browallia New" w:cs="Browallia New"/>
                <w:sz w:val="28"/>
                <w:szCs w:val="28"/>
                <w:lang w:val="en-US" w:bidi="th-TH"/>
              </w:rPr>
              <w:instrText xml:space="preserve"> =SUM(ABOVE) </w:instrText>
            </w:r>
            <w:r w:rsidRPr="007A2ABF">
              <w:rPr>
                <w:rFonts w:ascii="Browallia New" w:hAnsi="Browallia New" w:cs="Browallia New"/>
                <w:sz w:val="28"/>
                <w:szCs w:val="28"/>
                <w:lang w:val="en-US" w:bidi="th-TH"/>
              </w:rPr>
              <w:fldChar w:fldCharType="separate"/>
            </w:r>
            <w:r w:rsidRPr="00C2555B">
              <w:rPr>
                <w:rFonts w:ascii="Browallia New" w:hAnsi="Browallia New" w:cs="Browallia New"/>
                <w:noProof/>
                <w:sz w:val="28"/>
                <w:szCs w:val="28"/>
                <w:lang w:val="en-US" w:bidi="th-TH"/>
              </w:rPr>
              <w:t>22,673</w:t>
            </w:r>
            <w:r w:rsidRPr="007A2ABF">
              <w:rPr>
                <w:rFonts w:ascii="Browallia New" w:hAnsi="Browallia New" w:cs="Browallia New"/>
                <w:sz w:val="28"/>
                <w:szCs w:val="28"/>
                <w:lang w:val="en-US" w:bidi="th-TH"/>
              </w:rPr>
              <w:fldChar w:fldCharType="end"/>
            </w:r>
          </w:p>
        </w:tc>
        <w:tc>
          <w:tcPr>
            <w:tcW w:w="236" w:type="dxa"/>
          </w:tcPr>
          <w:p w14:paraId="3B9B92C3"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tcPr>
          <w:p w14:paraId="5A5A206D" w14:textId="41F9D232"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22,807</w:t>
            </w:r>
          </w:p>
        </w:tc>
        <w:tc>
          <w:tcPr>
            <w:tcW w:w="236" w:type="dxa"/>
          </w:tcPr>
          <w:p w14:paraId="4E9ACA6A"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70F046F5" w:rsidR="009C637E" w:rsidRPr="00C2555B" w:rsidRDefault="00FD7EAB">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2,29</w:t>
            </w:r>
            <w:r w:rsidR="0091148E" w:rsidRPr="00C2555B">
              <w:rPr>
                <w:rFonts w:ascii="Browallia New" w:hAnsi="Browallia New" w:cs="Browallia New"/>
                <w:sz w:val="28"/>
                <w:szCs w:val="28"/>
                <w:lang w:val="en-US"/>
              </w:rPr>
              <w:t>9</w:t>
            </w:r>
          </w:p>
        </w:tc>
        <w:tc>
          <w:tcPr>
            <w:tcW w:w="236" w:type="dxa"/>
          </w:tcPr>
          <w:p w14:paraId="70A96522"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tcPr>
          <w:p w14:paraId="2D99CB34" w14:textId="61B0D209"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3,437</w:t>
            </w:r>
          </w:p>
        </w:tc>
      </w:tr>
      <w:tr w:rsidR="007D351A" w:rsidRPr="00C2555B" w14:paraId="3C5ECECD" w14:textId="77777777" w:rsidTr="00CD446E">
        <w:trPr>
          <w:trHeight w:hRule="exact" w:val="334"/>
        </w:trPr>
        <w:tc>
          <w:tcPr>
            <w:tcW w:w="3651" w:type="dxa"/>
          </w:tcPr>
          <w:p w14:paraId="4E639CD5" w14:textId="496DC03B"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tcPr>
          <w:p w14:paraId="5E8469BA"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18D8DD96"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tcBorders>
              <w:top w:val="single" w:sz="4" w:space="0" w:color="auto"/>
            </w:tcBorders>
          </w:tcPr>
          <w:p w14:paraId="52B9953D"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49F2585"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0" w:type="dxa"/>
            <w:tcBorders>
              <w:top w:val="single" w:sz="4" w:space="0" w:color="auto"/>
            </w:tcBorders>
          </w:tcPr>
          <w:p w14:paraId="586F296B"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B94E05D"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4" w:space="0" w:color="auto"/>
            </w:tcBorders>
          </w:tcPr>
          <w:p w14:paraId="5970183D"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18"/>
                <w:szCs w:val="18"/>
                <w:lang w:val="en-US"/>
              </w:rPr>
            </w:pPr>
          </w:p>
        </w:tc>
      </w:tr>
      <w:tr w:rsidR="007D351A" w:rsidRPr="00C2555B" w14:paraId="139E940A" w14:textId="77777777" w:rsidTr="008078E7">
        <w:tc>
          <w:tcPr>
            <w:tcW w:w="3651" w:type="dxa"/>
          </w:tcPr>
          <w:p w14:paraId="1C3064DE"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C2555B">
              <w:rPr>
                <w:rFonts w:ascii="Browallia New" w:hAnsi="Browallia New" w:cs="Browallia New"/>
                <w:sz w:val="28"/>
                <w:szCs w:val="28"/>
                <w:cs/>
              </w:rPr>
              <w:t>ลูกหนี้อื่น</w:t>
            </w:r>
          </w:p>
        </w:tc>
        <w:tc>
          <w:tcPr>
            <w:tcW w:w="1204" w:type="dxa"/>
          </w:tcPr>
          <w:p w14:paraId="079A5CB0"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7E27C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56D75BD6"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EEAF50A"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36C7415F"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523B0F5"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5485982" w14:textId="77777777" w:rsidR="007D351A" w:rsidRPr="00C2555B" w:rsidRDefault="007D351A" w:rsidP="007D351A">
            <w:pPr>
              <w:pStyle w:val="acctfourfigures"/>
              <w:tabs>
                <w:tab w:val="clear" w:pos="765"/>
              </w:tabs>
              <w:spacing w:line="240" w:lineRule="auto"/>
              <w:ind w:left="-117"/>
              <w:jc w:val="right"/>
              <w:rPr>
                <w:rFonts w:ascii="Browallia New" w:hAnsi="Browallia New" w:cs="Browallia New"/>
                <w:sz w:val="28"/>
                <w:szCs w:val="28"/>
                <w:lang w:val="en-US"/>
              </w:rPr>
            </w:pPr>
          </w:p>
        </w:tc>
      </w:tr>
      <w:tr w:rsidR="00FD7EAB" w:rsidRPr="00C2555B" w14:paraId="7E6C2904" w14:textId="77777777" w:rsidTr="007A2ABF">
        <w:tc>
          <w:tcPr>
            <w:tcW w:w="3651" w:type="dxa"/>
          </w:tcPr>
          <w:p w14:paraId="45A205DF" w14:textId="22727AF6"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C2555B">
              <w:rPr>
                <w:rFonts w:ascii="Browallia New" w:hAnsi="Browallia New" w:cs="Browallia New"/>
                <w:sz w:val="28"/>
                <w:szCs w:val="28"/>
                <w:cs/>
              </w:rPr>
              <w:t>ค่าเบี้ยปรับค้างรับ</w:t>
            </w:r>
          </w:p>
        </w:tc>
        <w:tc>
          <w:tcPr>
            <w:tcW w:w="1204" w:type="dxa"/>
          </w:tcPr>
          <w:p w14:paraId="73C8055D" w14:textId="4CDF1E76" w:rsidR="00FD7EAB" w:rsidRPr="00C2555B" w:rsidRDefault="00CC782D" w:rsidP="00FD7EAB">
            <w:pPr>
              <w:pStyle w:val="acctfourfigures"/>
              <w:tabs>
                <w:tab w:val="clear" w:pos="765"/>
              </w:tabs>
              <w:spacing w:line="240" w:lineRule="auto"/>
              <w:ind w:left="-117"/>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49,14</w:t>
            </w:r>
            <w:r w:rsidR="00876476" w:rsidRPr="00C2555B">
              <w:rPr>
                <w:rFonts w:ascii="Browallia New" w:hAnsi="Browallia New" w:cs="Browallia New"/>
                <w:sz w:val="28"/>
                <w:szCs w:val="28"/>
                <w:lang w:val="en-US" w:bidi="th-TH"/>
              </w:rPr>
              <w:t>5</w:t>
            </w:r>
          </w:p>
        </w:tc>
        <w:tc>
          <w:tcPr>
            <w:tcW w:w="236" w:type="dxa"/>
          </w:tcPr>
          <w:p w14:paraId="5B82BA51"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Pr>
          <w:p w14:paraId="4132A73E" w14:textId="77992D9E" w:rsidR="00FD7EAB" w:rsidRPr="00C2555B" w:rsidRDefault="00FD7EAB" w:rsidP="00FD7EAB">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47,045</w:t>
            </w:r>
          </w:p>
        </w:tc>
        <w:tc>
          <w:tcPr>
            <w:tcW w:w="236" w:type="dxa"/>
          </w:tcPr>
          <w:p w14:paraId="4F46CBFD"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6A0C9A46" w14:textId="764D8A32" w:rsidR="00FD7EAB" w:rsidRPr="00681B1D" w:rsidRDefault="00FD7EAB" w:rsidP="007A2ABF">
            <w:pPr>
              <w:pStyle w:val="acctfourfigures"/>
              <w:tabs>
                <w:tab w:val="clear" w:pos="765"/>
              </w:tabs>
              <w:spacing w:line="240" w:lineRule="auto"/>
              <w:ind w:left="-117" w:right="247"/>
              <w:jc w:val="right"/>
              <w:rPr>
                <w:rFonts w:ascii="Browallia New" w:hAnsi="Browallia New" w:cs="Browallia New"/>
                <w:sz w:val="28"/>
                <w:szCs w:val="28"/>
                <w:lang w:val="en-US"/>
              </w:rPr>
            </w:pPr>
            <w:r w:rsidRPr="00681B1D">
              <w:rPr>
                <w:rFonts w:ascii="Browallia New" w:hAnsi="Browallia New" w:cs="Browallia New"/>
                <w:sz w:val="28"/>
                <w:szCs w:val="28"/>
              </w:rPr>
              <w:t xml:space="preserve">    </w:t>
            </w:r>
            <w:r w:rsidRPr="007A2ABF">
              <w:rPr>
                <w:rFonts w:ascii="Browallia New" w:hAnsi="Browallia New" w:cs="Browallia New"/>
                <w:sz w:val="28"/>
                <w:szCs w:val="28"/>
                <w:rtl/>
              </w:rPr>
              <w:t xml:space="preserve">  </w:t>
            </w:r>
            <w:r w:rsidRPr="00681B1D">
              <w:rPr>
                <w:rFonts w:ascii="Browallia New" w:hAnsi="Browallia New" w:cs="Browallia New"/>
                <w:sz w:val="28"/>
                <w:szCs w:val="28"/>
              </w:rPr>
              <w:t xml:space="preserve">     </w:t>
            </w:r>
            <w:r w:rsidRPr="007A2ABF">
              <w:rPr>
                <w:rFonts w:ascii="Browallia New" w:hAnsi="Browallia New" w:cs="Browallia New"/>
                <w:sz w:val="28"/>
                <w:szCs w:val="28"/>
                <w:rtl/>
              </w:rPr>
              <w:t>-</w:t>
            </w:r>
          </w:p>
        </w:tc>
        <w:tc>
          <w:tcPr>
            <w:tcW w:w="236" w:type="dxa"/>
          </w:tcPr>
          <w:p w14:paraId="008768D1" w14:textId="77777777" w:rsidR="00FD7EAB" w:rsidRPr="00681B1D"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65CCD74A" w14:textId="7785AC01" w:rsidR="00FD7EAB" w:rsidRPr="00681B1D" w:rsidRDefault="00FD7EAB" w:rsidP="00FD7EAB">
            <w:pPr>
              <w:pStyle w:val="acctfourfigures"/>
              <w:tabs>
                <w:tab w:val="clear" w:pos="765"/>
              </w:tabs>
              <w:spacing w:line="240" w:lineRule="auto"/>
              <w:ind w:left="-117"/>
              <w:jc w:val="center"/>
              <w:rPr>
                <w:rFonts w:ascii="Browallia New" w:hAnsi="Browallia New" w:cs="Browallia New"/>
                <w:sz w:val="28"/>
                <w:szCs w:val="28"/>
                <w:lang w:val="en-US"/>
              </w:rPr>
            </w:pPr>
            <w:r w:rsidRPr="00681B1D">
              <w:rPr>
                <w:rFonts w:ascii="Browallia New" w:hAnsi="Browallia New" w:cs="Browallia New"/>
                <w:sz w:val="28"/>
                <w:szCs w:val="28"/>
              </w:rPr>
              <w:t xml:space="preserve">   </w:t>
            </w:r>
            <w:r w:rsidRPr="007A2ABF">
              <w:rPr>
                <w:rFonts w:ascii="Browallia New" w:hAnsi="Browallia New" w:cs="Browallia New"/>
                <w:sz w:val="28"/>
                <w:szCs w:val="28"/>
                <w:rtl/>
              </w:rPr>
              <w:t xml:space="preserve">   </w:t>
            </w:r>
            <w:r w:rsidRPr="00681B1D">
              <w:rPr>
                <w:rFonts w:ascii="Browallia New" w:hAnsi="Browallia New" w:cs="Browallia New"/>
                <w:sz w:val="28"/>
                <w:szCs w:val="28"/>
              </w:rPr>
              <w:t xml:space="preserve">   </w:t>
            </w:r>
            <w:r w:rsidRPr="007A2ABF">
              <w:rPr>
                <w:rFonts w:ascii="Browallia New" w:hAnsi="Browallia New" w:cs="Browallia New"/>
                <w:sz w:val="28"/>
                <w:szCs w:val="28"/>
                <w:rtl/>
              </w:rPr>
              <w:t>-</w:t>
            </w:r>
          </w:p>
        </w:tc>
      </w:tr>
      <w:tr w:rsidR="009C637E" w:rsidRPr="00C2555B" w14:paraId="30F0627C" w14:textId="77777777" w:rsidTr="007A2ABF">
        <w:tc>
          <w:tcPr>
            <w:tcW w:w="3651" w:type="dxa"/>
            <w:vAlign w:val="bottom"/>
          </w:tcPr>
          <w:p w14:paraId="4E3D4A2D" w14:textId="1CE3E59E"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C2555B">
              <w:rPr>
                <w:rFonts w:ascii="Browallia New" w:hAnsi="Browallia New" w:cs="Browallia New"/>
                <w:sz w:val="28"/>
                <w:szCs w:val="28"/>
                <w:cs/>
              </w:rPr>
              <w:t>ค่าเบี้ยประกันภัยจ่ายแทนลูกค้า</w:t>
            </w:r>
          </w:p>
        </w:tc>
        <w:tc>
          <w:tcPr>
            <w:tcW w:w="1204" w:type="dxa"/>
          </w:tcPr>
          <w:p w14:paraId="20537684" w14:textId="1912AA42" w:rsidR="009C637E" w:rsidRPr="00C2555B" w:rsidRDefault="00CC782D" w:rsidP="009C637E">
            <w:pPr>
              <w:pStyle w:val="acctfourfigures"/>
              <w:tabs>
                <w:tab w:val="clear" w:pos="765"/>
              </w:tabs>
              <w:spacing w:line="240" w:lineRule="auto"/>
              <w:ind w:left="-117"/>
              <w:jc w:val="right"/>
              <w:rPr>
                <w:rFonts w:ascii="Browallia New" w:hAnsi="Browallia New" w:cs="Browallia New"/>
                <w:sz w:val="28"/>
                <w:szCs w:val="28"/>
                <w:rtl/>
                <w:cs/>
                <w:lang w:val="en-US"/>
              </w:rPr>
            </w:pPr>
            <w:r w:rsidRPr="00C2555B">
              <w:rPr>
                <w:rFonts w:ascii="Browallia New" w:hAnsi="Browallia New" w:cs="Browallia New"/>
                <w:sz w:val="28"/>
                <w:szCs w:val="28"/>
                <w:lang w:val="en-US"/>
              </w:rPr>
              <w:t>1,544</w:t>
            </w:r>
          </w:p>
        </w:tc>
        <w:tc>
          <w:tcPr>
            <w:tcW w:w="236" w:type="dxa"/>
          </w:tcPr>
          <w:p w14:paraId="3CF67B72"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3AD73087"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1,617</w:t>
            </w:r>
          </w:p>
        </w:tc>
        <w:tc>
          <w:tcPr>
            <w:tcW w:w="236" w:type="dxa"/>
          </w:tcPr>
          <w:p w14:paraId="0338C49B"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Pr>
          <w:p w14:paraId="33DB26CE" w14:textId="17BB9548" w:rsidR="009C637E" w:rsidRPr="00C2555B" w:rsidRDefault="00FD7EAB" w:rsidP="007A2ABF">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658</w:t>
            </w:r>
          </w:p>
        </w:tc>
        <w:tc>
          <w:tcPr>
            <w:tcW w:w="236" w:type="dxa"/>
          </w:tcPr>
          <w:p w14:paraId="796C8507"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5338465E" w14:textId="4213B251" w:rsidR="009C637E" w:rsidRPr="00681B1D" w:rsidRDefault="009C637E" w:rsidP="009C637E">
            <w:pPr>
              <w:pStyle w:val="acctfourfigures"/>
              <w:tabs>
                <w:tab w:val="clear" w:pos="765"/>
              </w:tabs>
              <w:spacing w:line="240" w:lineRule="auto"/>
              <w:ind w:left="-117"/>
              <w:jc w:val="center"/>
              <w:rPr>
                <w:rFonts w:ascii="Browallia New" w:hAnsi="Browallia New" w:cs="Browallia New"/>
                <w:sz w:val="28"/>
                <w:szCs w:val="28"/>
                <w:lang w:val="en-US"/>
              </w:rPr>
            </w:pPr>
            <w:r w:rsidRPr="00681B1D">
              <w:rPr>
                <w:rFonts w:ascii="Browallia New" w:hAnsi="Browallia New" w:cs="Browallia New"/>
                <w:sz w:val="28"/>
                <w:szCs w:val="28"/>
              </w:rPr>
              <w:t xml:space="preserve">   </w:t>
            </w:r>
            <w:r w:rsidRPr="007A2ABF">
              <w:rPr>
                <w:rFonts w:ascii="Browallia New" w:hAnsi="Browallia New" w:cs="Browallia New"/>
                <w:sz w:val="28"/>
                <w:szCs w:val="28"/>
                <w:rtl/>
              </w:rPr>
              <w:t xml:space="preserve">   </w:t>
            </w:r>
            <w:r w:rsidRPr="00681B1D">
              <w:rPr>
                <w:rFonts w:ascii="Browallia New" w:hAnsi="Browallia New" w:cs="Browallia New"/>
                <w:sz w:val="28"/>
                <w:szCs w:val="28"/>
              </w:rPr>
              <w:t xml:space="preserve">   </w:t>
            </w:r>
            <w:r w:rsidRPr="007A2ABF">
              <w:rPr>
                <w:rFonts w:ascii="Browallia New" w:hAnsi="Browallia New" w:cs="Browallia New"/>
                <w:sz w:val="28"/>
                <w:szCs w:val="28"/>
                <w:rtl/>
              </w:rPr>
              <w:t>-</w:t>
            </w:r>
          </w:p>
        </w:tc>
      </w:tr>
      <w:tr w:rsidR="009C637E" w:rsidRPr="00C2555B" w14:paraId="0BE96731" w14:textId="77777777" w:rsidTr="008078E7">
        <w:tc>
          <w:tcPr>
            <w:tcW w:w="3651" w:type="dxa"/>
          </w:tcPr>
          <w:p w14:paraId="4877C0BA" w14:textId="62EA496F"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C2555B">
              <w:rPr>
                <w:rFonts w:ascii="Browallia New" w:hAnsi="Browallia New" w:cs="Browallia New"/>
                <w:sz w:val="28"/>
                <w:szCs w:val="28"/>
                <w:cs/>
              </w:rPr>
              <w:t>อื่นๆ</w:t>
            </w:r>
          </w:p>
        </w:tc>
        <w:tc>
          <w:tcPr>
            <w:tcW w:w="1204" w:type="dxa"/>
            <w:tcBorders>
              <w:bottom w:val="single" w:sz="4" w:space="0" w:color="auto"/>
            </w:tcBorders>
          </w:tcPr>
          <w:p w14:paraId="35297118" w14:textId="125A9B0A" w:rsidR="009C637E" w:rsidRPr="00C2555B" w:rsidRDefault="00CC782D" w:rsidP="009C637E">
            <w:pPr>
              <w:pStyle w:val="acctfourfigures"/>
              <w:tabs>
                <w:tab w:val="clear" w:pos="765"/>
              </w:tabs>
              <w:spacing w:line="240" w:lineRule="auto"/>
              <w:ind w:left="-117"/>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58,2</w:t>
            </w:r>
            <w:r w:rsidR="00D40BB1" w:rsidRPr="00C2555B">
              <w:rPr>
                <w:rFonts w:ascii="Browallia New" w:hAnsi="Browallia New" w:cs="Browallia New"/>
                <w:sz w:val="28"/>
                <w:szCs w:val="28"/>
                <w:lang w:val="en-US" w:bidi="th-TH"/>
              </w:rPr>
              <w:t>38</w:t>
            </w:r>
          </w:p>
        </w:tc>
        <w:tc>
          <w:tcPr>
            <w:tcW w:w="236" w:type="dxa"/>
          </w:tcPr>
          <w:p w14:paraId="11E47CA4"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058E47AB" w14:textId="5FA88F42"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56,380</w:t>
            </w:r>
          </w:p>
        </w:tc>
        <w:tc>
          <w:tcPr>
            <w:tcW w:w="236" w:type="dxa"/>
          </w:tcPr>
          <w:p w14:paraId="3E60256A"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38FA84BB" w:rsidR="009C637E" w:rsidRPr="00C2555B" w:rsidRDefault="00FD7EAB">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C2555B">
              <w:rPr>
                <w:rFonts w:ascii="Browallia New" w:hAnsi="Browallia New" w:cs="Browallia New"/>
                <w:sz w:val="28"/>
                <w:szCs w:val="28"/>
                <w:lang w:val="en-US"/>
              </w:rPr>
              <w:t>9,690</w:t>
            </w:r>
          </w:p>
        </w:tc>
        <w:tc>
          <w:tcPr>
            <w:tcW w:w="236" w:type="dxa"/>
          </w:tcPr>
          <w:p w14:paraId="4A122C0E"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112B8ACF"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9</w:t>
            </w:r>
            <w:r w:rsidRPr="00C2555B">
              <w:rPr>
                <w:rFonts w:ascii="Browallia New" w:hAnsi="Browallia New" w:cs="Browallia New"/>
                <w:sz w:val="28"/>
                <w:szCs w:val="28"/>
                <w:lang w:bidi="th-TH"/>
              </w:rPr>
              <w:t>,732</w:t>
            </w:r>
          </w:p>
        </w:tc>
      </w:tr>
      <w:tr w:rsidR="009C637E" w:rsidRPr="00C2555B" w14:paraId="2318CEA6" w14:textId="77777777" w:rsidTr="008078E7">
        <w:tc>
          <w:tcPr>
            <w:tcW w:w="3651" w:type="dxa"/>
          </w:tcPr>
          <w:p w14:paraId="14286D23"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C2555B">
              <w:rPr>
                <w:rFonts w:ascii="Browallia New" w:hAnsi="Browallia New" w:cs="Browallia New"/>
                <w:sz w:val="28"/>
                <w:szCs w:val="28"/>
                <w:cs/>
              </w:rPr>
              <w:t>รวม</w:t>
            </w:r>
          </w:p>
        </w:tc>
        <w:tc>
          <w:tcPr>
            <w:tcW w:w="1204" w:type="dxa"/>
            <w:tcBorders>
              <w:top w:val="single" w:sz="4" w:space="0" w:color="auto"/>
            </w:tcBorders>
          </w:tcPr>
          <w:p w14:paraId="6DEFA33D" w14:textId="7DC2D950" w:rsidR="009C637E" w:rsidRPr="00C2555B" w:rsidRDefault="00876476" w:rsidP="009C637E">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fldChar w:fldCharType="begin"/>
            </w:r>
            <w:r w:rsidRPr="00C2555B">
              <w:rPr>
                <w:rFonts w:ascii="Browallia New" w:hAnsi="Browallia New" w:cs="Browallia New"/>
                <w:sz w:val="28"/>
                <w:szCs w:val="28"/>
                <w:lang w:val="en-US" w:bidi="th-TH"/>
              </w:rPr>
              <w:instrText xml:space="preserve"> =SUM(ABOVE) </w:instrText>
            </w:r>
            <w:r w:rsidRPr="007A2ABF">
              <w:rPr>
                <w:rFonts w:ascii="Browallia New" w:hAnsi="Browallia New" w:cs="Browallia New"/>
                <w:sz w:val="28"/>
                <w:szCs w:val="28"/>
                <w:lang w:val="en-US" w:bidi="th-TH"/>
              </w:rPr>
              <w:fldChar w:fldCharType="separate"/>
            </w:r>
            <w:r w:rsidRPr="00C2555B">
              <w:rPr>
                <w:rFonts w:ascii="Browallia New" w:hAnsi="Browallia New" w:cs="Browallia New"/>
                <w:noProof/>
                <w:sz w:val="28"/>
                <w:szCs w:val="28"/>
                <w:lang w:val="en-US" w:bidi="th-TH"/>
              </w:rPr>
              <w:t>108,927</w:t>
            </w:r>
            <w:r w:rsidRPr="007A2ABF">
              <w:rPr>
                <w:rFonts w:ascii="Browallia New" w:hAnsi="Browallia New" w:cs="Browallia New"/>
                <w:sz w:val="28"/>
                <w:szCs w:val="28"/>
                <w:lang w:val="en-US" w:bidi="th-TH"/>
              </w:rPr>
              <w:fldChar w:fldCharType="end"/>
            </w:r>
          </w:p>
        </w:tc>
        <w:tc>
          <w:tcPr>
            <w:tcW w:w="236" w:type="dxa"/>
          </w:tcPr>
          <w:p w14:paraId="1D565EF6"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tcPr>
          <w:p w14:paraId="1585CA54" w14:textId="0B984579"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105,042</w:t>
            </w:r>
          </w:p>
        </w:tc>
        <w:tc>
          <w:tcPr>
            <w:tcW w:w="236" w:type="dxa"/>
          </w:tcPr>
          <w:p w14:paraId="48AFAC84"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3717DB08" w:rsidR="009C637E" w:rsidRPr="00C2555B" w:rsidRDefault="00FD7EAB">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C2555B">
              <w:rPr>
                <w:rFonts w:ascii="Browallia New" w:hAnsi="Browallia New" w:cs="Browallia New"/>
                <w:sz w:val="28"/>
                <w:szCs w:val="28"/>
                <w:lang w:val="en-US"/>
              </w:rPr>
              <w:t>10,348</w:t>
            </w:r>
          </w:p>
        </w:tc>
        <w:tc>
          <w:tcPr>
            <w:tcW w:w="236" w:type="dxa"/>
          </w:tcPr>
          <w:p w14:paraId="662C0289"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0BACE822"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9,732</w:t>
            </w:r>
          </w:p>
        </w:tc>
      </w:tr>
      <w:tr w:rsidR="00FD7EAB" w:rsidRPr="00C2555B" w14:paraId="540228A2" w14:textId="77777777" w:rsidTr="007A2ABF">
        <w:tc>
          <w:tcPr>
            <w:tcW w:w="3651" w:type="dxa"/>
          </w:tcPr>
          <w:p w14:paraId="1C96D138" w14:textId="51FF7654"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ค่าเผื่อหนี้สงสัยจะสูญ</w:t>
            </w:r>
          </w:p>
        </w:tc>
        <w:tc>
          <w:tcPr>
            <w:tcW w:w="1204" w:type="dxa"/>
            <w:tcBorders>
              <w:bottom w:val="single" w:sz="4" w:space="0" w:color="auto"/>
            </w:tcBorders>
          </w:tcPr>
          <w:p w14:paraId="60E505CB" w14:textId="773C5A04" w:rsidR="00FD7EAB" w:rsidRPr="00C2555B" w:rsidRDefault="00CC782D" w:rsidP="00FD7EAB">
            <w:pPr>
              <w:pStyle w:val="acctfourfigures"/>
              <w:tabs>
                <w:tab w:val="clear" w:pos="765"/>
              </w:tabs>
              <w:spacing w:line="240" w:lineRule="auto"/>
              <w:ind w:left="-117"/>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(21,398)</w:t>
            </w:r>
          </w:p>
        </w:tc>
        <w:tc>
          <w:tcPr>
            <w:tcW w:w="236" w:type="dxa"/>
          </w:tcPr>
          <w:p w14:paraId="4D1C1C47"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4A75C056" w14:textId="2782CA76" w:rsidR="00FD7EAB" w:rsidRPr="00C2555B" w:rsidRDefault="00FD7EAB" w:rsidP="00FD7EAB">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(19,812)</w:t>
            </w:r>
          </w:p>
        </w:tc>
        <w:tc>
          <w:tcPr>
            <w:tcW w:w="236" w:type="dxa"/>
          </w:tcPr>
          <w:p w14:paraId="22607657"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293A9D3F" w:rsidR="00FD7EAB" w:rsidRPr="00C2555B" w:rsidRDefault="00FD7EAB" w:rsidP="007A2ABF">
            <w:pPr>
              <w:pStyle w:val="acctfourfigures"/>
              <w:tabs>
                <w:tab w:val="clear" w:pos="765"/>
              </w:tabs>
              <w:spacing w:line="240" w:lineRule="auto"/>
              <w:ind w:left="-117" w:right="247"/>
              <w:jc w:val="right"/>
              <w:rPr>
                <w:rFonts w:ascii="Browallia New" w:hAnsi="Browallia New" w:cs="Browallia New"/>
                <w:noProof/>
                <w:sz w:val="28"/>
                <w:szCs w:val="28"/>
                <w:lang w:val="en-US" w:bidi="th-TH"/>
              </w:rPr>
            </w:pPr>
            <w:r w:rsidRPr="00C2555B">
              <w:rPr>
                <w:rFonts w:ascii="Browallia New" w:hAnsi="Browallia New" w:cs="Browallia New"/>
                <w:sz w:val="28"/>
                <w:szCs w:val="28"/>
                <w:cs/>
                <w:lang w:bidi="th-TH"/>
              </w:rPr>
              <w:t xml:space="preserve">    </w:t>
            </w:r>
            <w:r w:rsidRPr="00C2555B">
              <w:rPr>
                <w:rFonts w:ascii="Browallia New" w:hAnsi="Browallia New" w:cs="Browallia New"/>
                <w:sz w:val="28"/>
                <w:szCs w:val="28"/>
              </w:rPr>
              <w:t xml:space="preserve">     -</w:t>
            </w:r>
          </w:p>
        </w:tc>
        <w:tc>
          <w:tcPr>
            <w:tcW w:w="236" w:type="dxa"/>
          </w:tcPr>
          <w:p w14:paraId="06D90935"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46ADFA8" w:rsidR="00FD7EAB" w:rsidRPr="00C2555B" w:rsidRDefault="00FD7EAB" w:rsidP="00FD7EAB">
            <w:pPr>
              <w:pStyle w:val="acctfourfigures"/>
              <w:tabs>
                <w:tab w:val="clear" w:pos="765"/>
              </w:tabs>
              <w:spacing w:line="240" w:lineRule="auto"/>
              <w:ind w:left="-117"/>
              <w:jc w:val="center"/>
              <w:rPr>
                <w:rFonts w:ascii="Browallia New" w:hAnsi="Browallia New" w:cs="Browallia New"/>
                <w:sz w:val="28"/>
                <w:szCs w:val="28"/>
                <w:lang w:val="en-US"/>
              </w:rPr>
            </w:pPr>
            <w:r w:rsidRPr="00C2555B">
              <w:rPr>
                <w:rFonts w:ascii="Browallia New" w:hAnsi="Browallia New" w:cs="Browallia New"/>
                <w:sz w:val="28"/>
                <w:szCs w:val="28"/>
                <w:cs/>
                <w:lang w:bidi="th-TH"/>
              </w:rPr>
              <w:t xml:space="preserve">    </w:t>
            </w:r>
            <w:r w:rsidRPr="00C2555B">
              <w:rPr>
                <w:rFonts w:ascii="Browallia New" w:hAnsi="Browallia New" w:cs="Browallia New"/>
                <w:sz w:val="28"/>
                <w:szCs w:val="28"/>
              </w:rPr>
              <w:t xml:space="preserve">     -</w:t>
            </w:r>
          </w:p>
        </w:tc>
      </w:tr>
      <w:tr w:rsidR="00FD7EAB" w:rsidRPr="00C2555B" w14:paraId="108B3A24" w14:textId="77777777" w:rsidTr="008078E7">
        <w:tc>
          <w:tcPr>
            <w:tcW w:w="3651" w:type="dxa"/>
          </w:tcPr>
          <w:p w14:paraId="6139C22F" w14:textId="506B66A1"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48AF3D79" w:rsidR="00FD7EAB" w:rsidRPr="00C2555B" w:rsidRDefault="00CC782D" w:rsidP="00FD7EAB">
            <w:pPr>
              <w:pStyle w:val="acctfourfigures"/>
              <w:tabs>
                <w:tab w:val="clear" w:pos="765"/>
              </w:tabs>
              <w:spacing w:line="240" w:lineRule="auto"/>
              <w:ind w:left="-117"/>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87,5</w:t>
            </w:r>
            <w:r w:rsidR="00876476" w:rsidRPr="00C2555B">
              <w:rPr>
                <w:rFonts w:ascii="Browallia New" w:hAnsi="Browallia New" w:cs="Browallia New"/>
                <w:sz w:val="28"/>
                <w:szCs w:val="28"/>
                <w:lang w:val="en-US" w:bidi="th-TH"/>
              </w:rPr>
              <w:t>29</w:t>
            </w:r>
          </w:p>
        </w:tc>
        <w:tc>
          <w:tcPr>
            <w:tcW w:w="236" w:type="dxa"/>
          </w:tcPr>
          <w:p w14:paraId="1FDD5FA9"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tcPr>
          <w:p w14:paraId="0AAB9A0F" w14:textId="1ADC13CB" w:rsidR="00FD7EAB" w:rsidRPr="00C2555B" w:rsidRDefault="00FD7EAB" w:rsidP="00FD7EAB">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85,230</w:t>
            </w:r>
          </w:p>
        </w:tc>
        <w:tc>
          <w:tcPr>
            <w:tcW w:w="236" w:type="dxa"/>
          </w:tcPr>
          <w:p w14:paraId="7441E5BF"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05D61EA8" w:rsidR="00FD7EAB" w:rsidRPr="00C2555B" w:rsidRDefault="00FD7EAB" w:rsidP="00FD7EAB">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C2555B">
              <w:rPr>
                <w:rFonts w:ascii="Browallia New" w:hAnsi="Browallia New" w:cs="Browallia New"/>
                <w:sz w:val="28"/>
                <w:szCs w:val="28"/>
                <w:lang w:val="en-US"/>
              </w:rPr>
              <w:t>10,348</w:t>
            </w:r>
          </w:p>
        </w:tc>
        <w:tc>
          <w:tcPr>
            <w:tcW w:w="236" w:type="dxa"/>
          </w:tcPr>
          <w:p w14:paraId="6E6DD0D3" w14:textId="77777777" w:rsidR="00FD7EAB" w:rsidRPr="00C2555B" w:rsidRDefault="00FD7EAB" w:rsidP="00F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05F12E56" w14:textId="1E53C892" w:rsidR="00FD7EAB" w:rsidRPr="00C2555B" w:rsidRDefault="00FD7EAB" w:rsidP="00FD7EAB">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9,732</w:t>
            </w:r>
          </w:p>
        </w:tc>
      </w:tr>
      <w:tr w:rsidR="009C637E" w:rsidRPr="00C2555B" w14:paraId="589DFC3A" w14:textId="77777777" w:rsidTr="00CD446E">
        <w:trPr>
          <w:trHeight w:hRule="exact" w:val="327"/>
        </w:trPr>
        <w:tc>
          <w:tcPr>
            <w:tcW w:w="3651" w:type="dxa"/>
          </w:tcPr>
          <w:p w14:paraId="09BC8B80"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9C637E" w:rsidRPr="00C2555B" w:rsidRDefault="009C637E" w:rsidP="009C637E">
            <w:pPr>
              <w:pStyle w:val="acctfourfigures"/>
              <w:tabs>
                <w:tab w:val="clear" w:pos="765"/>
              </w:tabs>
              <w:spacing w:line="240" w:lineRule="auto"/>
              <w:ind w:left="-117"/>
              <w:jc w:val="right"/>
              <w:rPr>
                <w:rFonts w:ascii="Browallia New" w:hAnsi="Browallia New" w:cs="Browallia New"/>
                <w:sz w:val="18"/>
                <w:szCs w:val="18"/>
                <w:lang w:val="en-US" w:bidi="th-TH"/>
              </w:rPr>
            </w:pPr>
          </w:p>
        </w:tc>
        <w:tc>
          <w:tcPr>
            <w:tcW w:w="236" w:type="dxa"/>
          </w:tcPr>
          <w:p w14:paraId="40DA65B4"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tcBorders>
              <w:top w:val="single" w:sz="12" w:space="0" w:color="auto"/>
            </w:tcBorders>
          </w:tcPr>
          <w:p w14:paraId="157C87C1" w14:textId="77777777" w:rsidR="009C637E" w:rsidRPr="00C2555B" w:rsidRDefault="009C637E" w:rsidP="009C637E">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6570B706"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Borders>
              <w:top w:val="single" w:sz="12" w:space="0" w:color="auto"/>
            </w:tcBorders>
          </w:tcPr>
          <w:p w14:paraId="302A5F0F" w14:textId="4CA3EF7C" w:rsidR="009C637E" w:rsidRPr="00C2555B" w:rsidRDefault="009C637E">
            <w:pPr>
              <w:pStyle w:val="acctfourfigures"/>
              <w:tabs>
                <w:tab w:val="clear" w:pos="765"/>
              </w:tabs>
              <w:spacing w:line="240" w:lineRule="auto"/>
              <w:ind w:left="-117"/>
              <w:jc w:val="right"/>
              <w:rPr>
                <w:rFonts w:ascii="Browallia New" w:hAnsi="Browallia New" w:cs="Browallia New"/>
                <w:noProof/>
                <w:sz w:val="18"/>
                <w:szCs w:val="18"/>
                <w:lang w:val="en-US" w:bidi="th-TH"/>
              </w:rPr>
            </w:pPr>
          </w:p>
        </w:tc>
        <w:tc>
          <w:tcPr>
            <w:tcW w:w="236" w:type="dxa"/>
          </w:tcPr>
          <w:p w14:paraId="648DA248"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12" w:space="0" w:color="auto"/>
            </w:tcBorders>
          </w:tcPr>
          <w:p w14:paraId="28978A36" w14:textId="77777777" w:rsidR="009C637E" w:rsidRPr="00C2555B" w:rsidRDefault="009C637E" w:rsidP="009C637E">
            <w:pPr>
              <w:pStyle w:val="acctfourfigures"/>
              <w:tabs>
                <w:tab w:val="clear" w:pos="765"/>
              </w:tabs>
              <w:spacing w:line="240" w:lineRule="auto"/>
              <w:ind w:left="-117"/>
              <w:jc w:val="right"/>
              <w:rPr>
                <w:rFonts w:ascii="Browallia New" w:hAnsi="Browallia New" w:cs="Browallia New"/>
                <w:sz w:val="18"/>
                <w:szCs w:val="18"/>
                <w:lang w:val="en-US"/>
              </w:rPr>
            </w:pPr>
          </w:p>
        </w:tc>
      </w:tr>
      <w:tr w:rsidR="009C637E" w:rsidRPr="00C2555B" w14:paraId="5D78B180" w14:textId="77777777" w:rsidTr="008078E7">
        <w:tc>
          <w:tcPr>
            <w:tcW w:w="3651" w:type="dxa"/>
          </w:tcPr>
          <w:p w14:paraId="3FE22944"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C2555B">
              <w:rPr>
                <w:rFonts w:ascii="Browallia New" w:hAnsi="Browallia New" w:cs="Browallia New"/>
                <w:sz w:val="28"/>
                <w:szCs w:val="28"/>
                <w:cs/>
              </w:rPr>
              <w:t>รวมลูกหนี้การค้าและลูกหนี้อื่น</w:t>
            </w:r>
          </w:p>
        </w:tc>
        <w:tc>
          <w:tcPr>
            <w:tcW w:w="1204" w:type="dxa"/>
            <w:tcBorders>
              <w:bottom w:val="single" w:sz="12" w:space="0" w:color="auto"/>
            </w:tcBorders>
          </w:tcPr>
          <w:p w14:paraId="6255FAA1" w14:textId="0262C264" w:rsidR="009C637E" w:rsidRPr="00C2555B" w:rsidRDefault="00CC782D" w:rsidP="009C637E">
            <w:pPr>
              <w:pStyle w:val="acctfourfigures"/>
              <w:tabs>
                <w:tab w:val="clear" w:pos="765"/>
              </w:tabs>
              <w:spacing w:line="240" w:lineRule="auto"/>
              <w:ind w:left="-117"/>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110,20</w:t>
            </w:r>
            <w:r w:rsidR="00876476" w:rsidRPr="00C2555B">
              <w:rPr>
                <w:rFonts w:ascii="Browallia New" w:hAnsi="Browallia New" w:cs="Browallia New"/>
                <w:sz w:val="28"/>
                <w:szCs w:val="28"/>
                <w:lang w:val="en-US" w:bidi="th-TH"/>
              </w:rPr>
              <w:t>2</w:t>
            </w:r>
          </w:p>
        </w:tc>
        <w:tc>
          <w:tcPr>
            <w:tcW w:w="236" w:type="dxa"/>
          </w:tcPr>
          <w:p w14:paraId="177CE608"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tcPr>
          <w:p w14:paraId="2D9177D5" w14:textId="7DE1458C"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108,037</w:t>
            </w:r>
          </w:p>
        </w:tc>
        <w:tc>
          <w:tcPr>
            <w:tcW w:w="236" w:type="dxa"/>
          </w:tcPr>
          <w:p w14:paraId="40AEDF53"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21C82203" w:rsidR="009C637E" w:rsidRPr="00C2555B" w:rsidRDefault="00FD7EAB">
            <w:pPr>
              <w:pStyle w:val="acctfourfigures"/>
              <w:tabs>
                <w:tab w:val="clear" w:pos="765"/>
              </w:tabs>
              <w:spacing w:line="240" w:lineRule="auto"/>
              <w:ind w:left="-117"/>
              <w:jc w:val="right"/>
              <w:rPr>
                <w:rFonts w:ascii="Browallia New" w:hAnsi="Browallia New" w:cs="Browallia New"/>
                <w:noProof/>
                <w:sz w:val="28"/>
                <w:szCs w:val="28"/>
                <w:lang w:val="en-US" w:bidi="th-TH"/>
              </w:rPr>
            </w:pPr>
            <w:r w:rsidRPr="00C2555B">
              <w:rPr>
                <w:rFonts w:ascii="Browallia New" w:hAnsi="Browallia New" w:cs="Browallia New"/>
                <w:sz w:val="28"/>
                <w:szCs w:val="28"/>
                <w:lang w:val="en-US"/>
              </w:rPr>
              <w:t>12,</w:t>
            </w:r>
            <w:r w:rsidR="0091148E" w:rsidRPr="00C2555B">
              <w:rPr>
                <w:rFonts w:ascii="Browallia New" w:hAnsi="Browallia New" w:cs="Browallia New"/>
                <w:sz w:val="28"/>
                <w:szCs w:val="28"/>
                <w:lang w:val="en-US"/>
              </w:rPr>
              <w:t>647</w:t>
            </w:r>
          </w:p>
        </w:tc>
        <w:tc>
          <w:tcPr>
            <w:tcW w:w="236" w:type="dxa"/>
          </w:tcPr>
          <w:p w14:paraId="796D7AD7" w14:textId="77777777" w:rsidR="009C637E" w:rsidRPr="00C2555B" w:rsidRDefault="009C637E" w:rsidP="009C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tcPr>
          <w:p w14:paraId="780E73AD" w14:textId="24793C8B" w:rsidR="009C637E" w:rsidRPr="00C2555B" w:rsidRDefault="009C637E" w:rsidP="009C637E">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13,169</w:t>
            </w:r>
          </w:p>
        </w:tc>
      </w:tr>
    </w:tbl>
    <w:p w14:paraId="1547B0BF" w14:textId="50647270" w:rsidR="00DB74FC" w:rsidRPr="00C2555B" w:rsidRDefault="00DB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C4A5D92" w14:textId="1DEB4682" w:rsidR="001A1745" w:rsidRPr="00C2555B" w:rsidRDefault="001A1745"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C2555B">
        <w:rPr>
          <w:rFonts w:ascii="Browallia New" w:hAnsi="Browallia New" w:cs="Browallia New"/>
          <w:sz w:val="28"/>
          <w:szCs w:val="28"/>
          <w:cs/>
        </w:rPr>
        <w:t xml:space="preserve">ยอดคงเหลือของลูกหนี้การค้า ณ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Pr="00C2555B">
        <w:rPr>
          <w:rFonts w:ascii="Browallia New" w:hAnsi="Browallia New" w:cs="Browallia New"/>
          <w:sz w:val="28"/>
          <w:szCs w:val="28"/>
          <w:cs/>
        </w:rPr>
        <w:t xml:space="preserve"> จัดจำแนกตามอายุหนี้ได้ดังนี้</w:t>
      </w:r>
    </w:p>
    <w:p w14:paraId="770DAAD9"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681B1D" w14:paraId="3552AAEA" w14:textId="77777777" w:rsidTr="00AF3824">
        <w:trPr>
          <w:tblHeader/>
        </w:trPr>
        <w:tc>
          <w:tcPr>
            <w:tcW w:w="3669" w:type="dxa"/>
          </w:tcPr>
          <w:p w14:paraId="62603DF7"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7A2ABF" w:rsidRDefault="006971B8" w:rsidP="001B4041">
            <w:pPr>
              <w:spacing w:line="240" w:lineRule="auto"/>
              <w:ind w:right="-45"/>
              <w:jc w:val="right"/>
              <w:rPr>
                <w:rFonts w:ascii="Browallia New" w:hAnsi="Browallia New" w:cs="Browallia New"/>
                <w:sz w:val="28"/>
                <w:szCs w:val="28"/>
                <w:cs/>
              </w:rPr>
            </w:pPr>
            <w:r w:rsidRPr="007A2ABF">
              <w:rPr>
                <w:rFonts w:ascii="Browallia New" w:hAnsi="Browallia New" w:cs="Browallia New"/>
                <w:sz w:val="28"/>
                <w:szCs w:val="28"/>
                <w:cs/>
              </w:rPr>
              <w:t xml:space="preserve">(หน่วย </w:t>
            </w:r>
            <w:r w:rsidRPr="007A2ABF">
              <w:rPr>
                <w:rFonts w:ascii="Browallia New" w:hAnsi="Browallia New" w:cs="Browallia New"/>
                <w:sz w:val="28"/>
                <w:szCs w:val="28"/>
                <w:lang w:val="en-GB"/>
              </w:rPr>
              <w:t xml:space="preserve">: </w:t>
            </w:r>
            <w:r w:rsidRPr="007A2ABF">
              <w:rPr>
                <w:rFonts w:ascii="Browallia New" w:hAnsi="Browallia New" w:cs="Browallia New"/>
                <w:sz w:val="28"/>
                <w:szCs w:val="28"/>
                <w:cs/>
              </w:rPr>
              <w:t>พันบาท)</w:t>
            </w:r>
          </w:p>
        </w:tc>
      </w:tr>
      <w:tr w:rsidR="006971B8" w:rsidRPr="00681B1D" w14:paraId="13028CC3" w14:textId="77777777" w:rsidTr="00AF3824">
        <w:trPr>
          <w:tblHeader/>
        </w:trPr>
        <w:tc>
          <w:tcPr>
            <w:tcW w:w="3669" w:type="dxa"/>
          </w:tcPr>
          <w:p w14:paraId="3F739206"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A2ABF">
              <w:rPr>
                <w:rFonts w:ascii="Browallia New" w:hAnsi="Browallia New" w:cs="Browallia New"/>
                <w:sz w:val="28"/>
                <w:szCs w:val="28"/>
                <w:cs/>
              </w:rPr>
              <w:t>งบการเงินรวม</w:t>
            </w:r>
          </w:p>
        </w:tc>
        <w:tc>
          <w:tcPr>
            <w:tcW w:w="236" w:type="dxa"/>
          </w:tcPr>
          <w:p w14:paraId="0AB26366"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A2ABF">
              <w:rPr>
                <w:rFonts w:ascii="Browallia New" w:hAnsi="Browallia New" w:cs="Browallia New"/>
                <w:sz w:val="28"/>
                <w:szCs w:val="28"/>
                <w:cs/>
              </w:rPr>
              <w:t>งบการเงินเฉพาะของบริษัท</w:t>
            </w:r>
          </w:p>
        </w:tc>
      </w:tr>
      <w:tr w:rsidR="001A1745" w:rsidRPr="00681B1D" w14:paraId="53F03DF4" w14:textId="77777777" w:rsidTr="00AF3824">
        <w:trPr>
          <w:tblHeader/>
        </w:trPr>
        <w:tc>
          <w:tcPr>
            <w:tcW w:w="3669" w:type="dxa"/>
          </w:tcPr>
          <w:p w14:paraId="63DEC577" w14:textId="77777777" w:rsidR="001A1745" w:rsidRPr="007A2ABF" w:rsidRDefault="001A1745" w:rsidP="001A1745">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1EE92C7B"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r w:rsidRPr="00681B1D">
              <w:rPr>
                <w:rFonts w:ascii="Browallia New" w:hAnsi="Browallia New" w:cs="Browallia New"/>
                <w:sz w:val="28"/>
                <w:szCs w:val="28"/>
              </w:rPr>
              <w:t xml:space="preserve">31 </w:t>
            </w:r>
            <w:r w:rsidRPr="00681B1D">
              <w:rPr>
                <w:rFonts w:ascii="Browallia New" w:hAnsi="Browallia New" w:cs="Browallia New"/>
                <w:sz w:val="28"/>
                <w:szCs w:val="28"/>
                <w:cs/>
              </w:rPr>
              <w:t xml:space="preserve">มีนาคม </w:t>
            </w:r>
            <w:r w:rsidR="00CA746A" w:rsidRPr="00681B1D">
              <w:rPr>
                <w:rFonts w:ascii="Browallia New" w:hAnsi="Browallia New" w:cs="Browallia New"/>
                <w:sz w:val="28"/>
                <w:szCs w:val="28"/>
              </w:rPr>
              <w:t>2562</w:t>
            </w:r>
          </w:p>
        </w:tc>
        <w:tc>
          <w:tcPr>
            <w:tcW w:w="236" w:type="dxa"/>
            <w:tcBorders>
              <w:top w:val="single" w:sz="4" w:space="0" w:color="auto"/>
            </w:tcBorders>
            <w:vAlign w:val="bottom"/>
          </w:tcPr>
          <w:p w14:paraId="649EE9A0" w14:textId="77777777"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45676CC"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r w:rsidRPr="00681B1D">
              <w:rPr>
                <w:rFonts w:ascii="Browallia New" w:eastAsia="SimSun" w:hAnsi="Browallia New" w:cs="Browallia New"/>
                <w:sz w:val="28"/>
                <w:szCs w:val="28"/>
                <w:lang w:val="en-GB"/>
              </w:rPr>
              <w:t xml:space="preserve">31 </w:t>
            </w:r>
            <w:r w:rsidRPr="00681B1D">
              <w:rPr>
                <w:rFonts w:ascii="Browallia New" w:eastAsia="SimSun" w:hAnsi="Browallia New" w:cs="Browallia New"/>
                <w:sz w:val="28"/>
                <w:szCs w:val="28"/>
                <w:cs/>
                <w:lang w:val="en-GB"/>
              </w:rPr>
              <w:t xml:space="preserve">ธันวาคม </w:t>
            </w:r>
            <w:r w:rsidRPr="00681B1D">
              <w:rPr>
                <w:rFonts w:ascii="Browallia New" w:hAnsi="Browallia New" w:cs="Browallia New"/>
                <w:sz w:val="28"/>
                <w:szCs w:val="28"/>
              </w:rPr>
              <w:t>2561</w:t>
            </w:r>
          </w:p>
        </w:tc>
        <w:tc>
          <w:tcPr>
            <w:tcW w:w="236" w:type="dxa"/>
          </w:tcPr>
          <w:p w14:paraId="1A9157AE" w14:textId="77777777"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54DD5F70" w14:textId="64853ECD"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r w:rsidRPr="00681B1D">
              <w:rPr>
                <w:rFonts w:ascii="Browallia New" w:hAnsi="Browallia New" w:cs="Browallia New"/>
                <w:sz w:val="28"/>
                <w:szCs w:val="28"/>
              </w:rPr>
              <w:t xml:space="preserve">31 </w:t>
            </w:r>
            <w:r w:rsidRPr="00681B1D">
              <w:rPr>
                <w:rFonts w:ascii="Browallia New" w:hAnsi="Browallia New" w:cs="Browallia New"/>
                <w:sz w:val="28"/>
                <w:szCs w:val="28"/>
                <w:cs/>
              </w:rPr>
              <w:t xml:space="preserve">มีนาคม </w:t>
            </w:r>
            <w:r w:rsidR="00CA746A" w:rsidRPr="00681B1D">
              <w:rPr>
                <w:rFonts w:ascii="Browallia New" w:hAnsi="Browallia New" w:cs="Browallia New"/>
                <w:sz w:val="28"/>
                <w:szCs w:val="28"/>
              </w:rPr>
              <w:t>2562</w:t>
            </w:r>
          </w:p>
        </w:tc>
        <w:tc>
          <w:tcPr>
            <w:tcW w:w="236" w:type="dxa"/>
            <w:tcBorders>
              <w:top w:val="single" w:sz="4" w:space="0" w:color="auto"/>
            </w:tcBorders>
            <w:vAlign w:val="bottom"/>
          </w:tcPr>
          <w:p w14:paraId="4BA3327D" w14:textId="77777777"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28B8C76E" w:rsidR="001A1745" w:rsidRPr="007A2ABF" w:rsidRDefault="001A1745" w:rsidP="001A1745">
            <w:pPr>
              <w:tabs>
                <w:tab w:val="clear" w:pos="680"/>
                <w:tab w:val="clear" w:pos="907"/>
              </w:tabs>
              <w:spacing w:line="240" w:lineRule="auto"/>
              <w:ind w:left="-109" w:right="-111"/>
              <w:jc w:val="center"/>
              <w:rPr>
                <w:rFonts w:ascii="Browallia New" w:hAnsi="Browallia New" w:cs="Browallia New"/>
                <w:sz w:val="28"/>
                <w:szCs w:val="28"/>
              </w:rPr>
            </w:pPr>
            <w:r w:rsidRPr="00681B1D">
              <w:rPr>
                <w:rFonts w:ascii="Browallia New" w:eastAsia="SimSun" w:hAnsi="Browallia New" w:cs="Browallia New"/>
                <w:sz w:val="28"/>
                <w:szCs w:val="28"/>
                <w:lang w:val="en-GB"/>
              </w:rPr>
              <w:t xml:space="preserve">31 </w:t>
            </w:r>
            <w:r w:rsidRPr="00681B1D">
              <w:rPr>
                <w:rFonts w:ascii="Browallia New" w:eastAsia="SimSun" w:hAnsi="Browallia New" w:cs="Browallia New"/>
                <w:sz w:val="28"/>
                <w:szCs w:val="28"/>
                <w:cs/>
                <w:lang w:val="en-GB"/>
              </w:rPr>
              <w:t xml:space="preserve">ธันวาคม </w:t>
            </w:r>
            <w:r w:rsidRPr="00681B1D">
              <w:rPr>
                <w:rFonts w:ascii="Browallia New" w:hAnsi="Browallia New" w:cs="Browallia New"/>
                <w:sz w:val="28"/>
                <w:szCs w:val="28"/>
              </w:rPr>
              <w:t>2561</w:t>
            </w:r>
          </w:p>
        </w:tc>
      </w:tr>
      <w:tr w:rsidR="006971B8" w:rsidRPr="00681B1D" w14:paraId="7E8B530E" w14:textId="77777777" w:rsidTr="00AF3824">
        <w:tc>
          <w:tcPr>
            <w:tcW w:w="3669" w:type="dxa"/>
          </w:tcPr>
          <w:p w14:paraId="4285A251"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7A2ABF">
              <w:rPr>
                <w:rFonts w:ascii="Browallia New" w:hAnsi="Browallia New" w:cs="Browallia New"/>
                <w:sz w:val="28"/>
                <w:szCs w:val="28"/>
                <w:u w:val="single"/>
                <w:cs/>
                <w:lang w:val="en-GB"/>
              </w:rPr>
              <w:t>ลูกหนี้การค้า</w:t>
            </w:r>
          </w:p>
        </w:tc>
        <w:tc>
          <w:tcPr>
            <w:tcW w:w="1197" w:type="dxa"/>
          </w:tcPr>
          <w:p w14:paraId="1BB0CDC0"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025FE" w:rsidRPr="00681B1D" w14:paraId="59351283" w14:textId="77777777" w:rsidTr="00C320BC">
        <w:tc>
          <w:tcPr>
            <w:tcW w:w="3669" w:type="dxa"/>
          </w:tcPr>
          <w:p w14:paraId="5317F0DE" w14:textId="474F980C"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A2ABF">
              <w:rPr>
                <w:rFonts w:ascii="Browallia New" w:hAnsi="Browallia New" w:cs="Browallia New"/>
                <w:sz w:val="28"/>
                <w:szCs w:val="28"/>
                <w:cs/>
              </w:rPr>
              <w:t>ยังไม่ถึงกำหนดชำระ</w:t>
            </w:r>
          </w:p>
        </w:tc>
        <w:tc>
          <w:tcPr>
            <w:tcW w:w="1197" w:type="dxa"/>
          </w:tcPr>
          <w:p w14:paraId="588066FD" w14:textId="28FADFD6" w:rsidR="000025FE" w:rsidRPr="007A2ABF" w:rsidRDefault="00AD1AA6"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A2ABF">
              <w:rPr>
                <w:rFonts w:ascii="Browallia New" w:hAnsi="Browallia New" w:cs="Browallia New"/>
                <w:sz w:val="28"/>
                <w:szCs w:val="28"/>
              </w:rPr>
              <w:t>1</w:t>
            </w:r>
            <w:r w:rsidR="00D40BB1" w:rsidRPr="007A2ABF">
              <w:rPr>
                <w:rFonts w:ascii="Browallia New" w:hAnsi="Browallia New" w:cs="Browallia New"/>
                <w:sz w:val="28"/>
                <w:szCs w:val="28"/>
              </w:rPr>
              <w:t>5,898</w:t>
            </w:r>
          </w:p>
        </w:tc>
        <w:tc>
          <w:tcPr>
            <w:tcW w:w="236" w:type="dxa"/>
          </w:tcPr>
          <w:p w14:paraId="50FBD8CB"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2893E223" w:rsidR="000025FE" w:rsidRPr="00681B1D" w:rsidRDefault="000025FE" w:rsidP="00C320BC">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11,918</w:t>
            </w:r>
          </w:p>
        </w:tc>
        <w:tc>
          <w:tcPr>
            <w:tcW w:w="236" w:type="dxa"/>
          </w:tcPr>
          <w:p w14:paraId="1181DE59"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655AF0B1" w:rsidR="000025FE" w:rsidRPr="007A2ABF" w:rsidRDefault="00D27708" w:rsidP="007A2ABF">
            <w:pPr>
              <w:pStyle w:val="acctfourfigures"/>
              <w:tabs>
                <w:tab w:val="clear" w:pos="765"/>
              </w:tabs>
              <w:spacing w:line="240" w:lineRule="auto"/>
              <w:ind w:left="-117"/>
              <w:jc w:val="right"/>
              <w:rPr>
                <w:rFonts w:ascii="Browallia New" w:hAnsi="Browallia New" w:cs="Browallia New"/>
                <w:sz w:val="28"/>
                <w:szCs w:val="28"/>
              </w:rPr>
            </w:pPr>
            <w:r w:rsidRPr="007A2ABF">
              <w:rPr>
                <w:rFonts w:ascii="Browallia New" w:hAnsi="Browallia New" w:cs="Browallia New"/>
                <w:sz w:val="28"/>
                <w:szCs w:val="28"/>
                <w:lang w:val="en-US"/>
              </w:rPr>
              <w:t>1,</w:t>
            </w:r>
            <w:r w:rsidR="009012D5" w:rsidRPr="007A2ABF">
              <w:rPr>
                <w:rFonts w:ascii="Browallia New" w:hAnsi="Browallia New" w:cs="Browallia New"/>
                <w:sz w:val="28"/>
                <w:szCs w:val="28"/>
                <w:lang w:val="en-US"/>
              </w:rPr>
              <w:t>845</w:t>
            </w:r>
          </w:p>
        </w:tc>
        <w:tc>
          <w:tcPr>
            <w:tcW w:w="236" w:type="dxa"/>
          </w:tcPr>
          <w:p w14:paraId="165DE123"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4455D022" w:rsidR="000025FE" w:rsidRPr="00681B1D" w:rsidRDefault="000025FE" w:rsidP="00C320BC">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1,796</w:t>
            </w:r>
          </w:p>
        </w:tc>
      </w:tr>
      <w:tr w:rsidR="000025FE" w:rsidRPr="00681B1D" w14:paraId="48A8D2D5" w14:textId="77777777" w:rsidTr="00AF3824">
        <w:tc>
          <w:tcPr>
            <w:tcW w:w="3669" w:type="dxa"/>
          </w:tcPr>
          <w:p w14:paraId="41FE49AC"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A2ABF">
              <w:rPr>
                <w:rFonts w:ascii="Browallia New" w:hAnsi="Browallia New" w:cs="Browallia New"/>
                <w:sz w:val="28"/>
                <w:szCs w:val="28"/>
                <w:cs/>
              </w:rPr>
              <w:t>เกินกำหนดชำระเป็นเวลา</w:t>
            </w:r>
            <w:r w:rsidRPr="007A2ABF">
              <w:rPr>
                <w:rFonts w:ascii="Browallia New" w:hAnsi="Browallia New" w:cs="Browallia New"/>
                <w:sz w:val="28"/>
                <w:szCs w:val="28"/>
              </w:rPr>
              <w:t>:</w:t>
            </w:r>
          </w:p>
        </w:tc>
        <w:tc>
          <w:tcPr>
            <w:tcW w:w="1197" w:type="dxa"/>
          </w:tcPr>
          <w:p w14:paraId="535D3069" w14:textId="5D00CC08"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9171FAF"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77777777" w:rsidR="000025FE" w:rsidRPr="007A2ABF" w:rsidRDefault="000025FE" w:rsidP="007A2ABF">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025FE" w:rsidRPr="00681B1D" w14:paraId="1CDECD5F" w14:textId="77777777" w:rsidTr="00306C7E">
        <w:tc>
          <w:tcPr>
            <w:tcW w:w="3669" w:type="dxa"/>
          </w:tcPr>
          <w:p w14:paraId="0FAD1FB5" w14:textId="0D22896C"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7A2ABF">
              <w:rPr>
                <w:rFonts w:ascii="Browallia New" w:hAnsi="Browallia New" w:cs="Browallia New"/>
                <w:sz w:val="28"/>
                <w:szCs w:val="28"/>
                <w:cs/>
              </w:rPr>
              <w:t xml:space="preserve">น้อยกว่าหรือเท่ากับ </w:t>
            </w:r>
            <w:r w:rsidRPr="007A2ABF">
              <w:rPr>
                <w:rFonts w:ascii="Browallia New" w:hAnsi="Browallia New" w:cs="Browallia New"/>
                <w:sz w:val="28"/>
                <w:szCs w:val="28"/>
              </w:rPr>
              <w:t xml:space="preserve">3 </w:t>
            </w:r>
            <w:r w:rsidRPr="007A2ABF">
              <w:rPr>
                <w:rFonts w:ascii="Browallia New" w:hAnsi="Browallia New" w:cs="Browallia New"/>
                <w:sz w:val="28"/>
                <w:szCs w:val="28"/>
                <w:cs/>
              </w:rPr>
              <w:t>เดือน</w:t>
            </w:r>
          </w:p>
        </w:tc>
        <w:tc>
          <w:tcPr>
            <w:tcW w:w="1197" w:type="dxa"/>
          </w:tcPr>
          <w:p w14:paraId="7FA60C8F" w14:textId="6CD0B394" w:rsidR="000025FE" w:rsidRPr="007A2ABF" w:rsidRDefault="00D40BB1"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5,992</w:t>
            </w:r>
          </w:p>
        </w:tc>
        <w:tc>
          <w:tcPr>
            <w:tcW w:w="236" w:type="dxa"/>
          </w:tcPr>
          <w:p w14:paraId="203CD7CA"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7597C995"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9,356</w:t>
            </w:r>
          </w:p>
        </w:tc>
        <w:tc>
          <w:tcPr>
            <w:tcW w:w="236" w:type="dxa"/>
          </w:tcPr>
          <w:p w14:paraId="02F93878"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2DF81528" w14:textId="1D862995" w:rsidR="000025FE" w:rsidRPr="007A2ABF" w:rsidRDefault="009012D5" w:rsidP="007A2ABF">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412</w:t>
            </w:r>
          </w:p>
        </w:tc>
        <w:tc>
          <w:tcPr>
            <w:tcW w:w="236" w:type="dxa"/>
          </w:tcPr>
          <w:p w14:paraId="215076E7"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100FE298"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1,641</w:t>
            </w:r>
          </w:p>
        </w:tc>
      </w:tr>
      <w:tr w:rsidR="000025FE" w:rsidRPr="00681B1D" w14:paraId="099A7C80" w14:textId="77777777" w:rsidTr="00AF3824">
        <w:tc>
          <w:tcPr>
            <w:tcW w:w="3669" w:type="dxa"/>
          </w:tcPr>
          <w:p w14:paraId="2A797833"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7A2ABF">
              <w:rPr>
                <w:rFonts w:ascii="Browallia New" w:hAnsi="Browallia New" w:cs="Browallia New"/>
                <w:sz w:val="28"/>
                <w:szCs w:val="28"/>
                <w:cs/>
              </w:rPr>
              <w:t xml:space="preserve">ระหว่าง </w:t>
            </w:r>
            <w:r w:rsidRPr="007A2ABF">
              <w:rPr>
                <w:rFonts w:ascii="Browallia New" w:hAnsi="Browallia New" w:cs="Browallia New"/>
                <w:sz w:val="28"/>
                <w:szCs w:val="28"/>
              </w:rPr>
              <w:t xml:space="preserve">3 </w:t>
            </w:r>
            <w:r w:rsidRPr="007A2ABF">
              <w:rPr>
                <w:rFonts w:ascii="Browallia New" w:hAnsi="Browallia New" w:cs="Browallia New"/>
                <w:sz w:val="28"/>
                <w:szCs w:val="28"/>
                <w:cs/>
              </w:rPr>
              <w:t xml:space="preserve">เดือนถึง </w:t>
            </w:r>
            <w:r w:rsidRPr="007A2ABF">
              <w:rPr>
                <w:rFonts w:ascii="Browallia New" w:hAnsi="Browallia New" w:cs="Browallia New"/>
                <w:sz w:val="28"/>
                <w:szCs w:val="28"/>
              </w:rPr>
              <w:t xml:space="preserve">6 </w:t>
            </w:r>
            <w:r w:rsidRPr="007A2ABF">
              <w:rPr>
                <w:rFonts w:ascii="Browallia New" w:hAnsi="Browallia New" w:cs="Browallia New"/>
                <w:sz w:val="28"/>
                <w:szCs w:val="28"/>
                <w:cs/>
              </w:rPr>
              <w:t>เดือน</w:t>
            </w:r>
          </w:p>
        </w:tc>
        <w:tc>
          <w:tcPr>
            <w:tcW w:w="1197" w:type="dxa"/>
          </w:tcPr>
          <w:p w14:paraId="11050955" w14:textId="7C8B3C14" w:rsidR="000025FE" w:rsidRPr="007A2ABF" w:rsidRDefault="009012D5"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322</w:t>
            </w:r>
          </w:p>
        </w:tc>
        <w:tc>
          <w:tcPr>
            <w:tcW w:w="236" w:type="dxa"/>
          </w:tcPr>
          <w:p w14:paraId="0943BC54"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31424DC6"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635</w:t>
            </w:r>
          </w:p>
        </w:tc>
        <w:tc>
          <w:tcPr>
            <w:tcW w:w="236" w:type="dxa"/>
          </w:tcPr>
          <w:p w14:paraId="3E5B9828"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048CCF85" w:rsidR="000025FE" w:rsidRPr="007A2ABF" w:rsidRDefault="0091148E" w:rsidP="007A2ABF">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4</w:t>
            </w:r>
            <w:r w:rsidR="009012D5" w:rsidRPr="007A2ABF">
              <w:rPr>
                <w:rFonts w:ascii="Browallia New" w:hAnsi="Browallia New" w:cs="Browallia New"/>
                <w:sz w:val="28"/>
                <w:szCs w:val="28"/>
                <w:lang w:val="en-US"/>
              </w:rPr>
              <w:t>2</w:t>
            </w:r>
          </w:p>
        </w:tc>
        <w:tc>
          <w:tcPr>
            <w:tcW w:w="236" w:type="dxa"/>
          </w:tcPr>
          <w:p w14:paraId="37E1384F"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3F27B6BE" w:rsidR="000025FE" w:rsidRPr="007A2ABF" w:rsidRDefault="005A6E24" w:rsidP="000025FE">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000025FE" w:rsidRPr="00681B1D">
              <w:rPr>
                <w:rFonts w:ascii="Browallia New" w:hAnsi="Browallia New" w:cs="Browallia New"/>
                <w:sz w:val="28"/>
                <w:szCs w:val="28"/>
                <w:cs/>
                <w:lang w:val="en-GB"/>
              </w:rPr>
              <w:t xml:space="preserve"> </w:t>
            </w:r>
            <w:r w:rsidRPr="00681B1D">
              <w:rPr>
                <w:rFonts w:ascii="Browallia New" w:hAnsi="Browallia New" w:cs="Browallia New"/>
                <w:sz w:val="28"/>
                <w:szCs w:val="28"/>
                <w:lang w:val="en-GB"/>
              </w:rPr>
              <w:t xml:space="preserve"> </w:t>
            </w:r>
            <w:r w:rsidR="000025FE" w:rsidRPr="00681B1D">
              <w:rPr>
                <w:rFonts w:ascii="Browallia New" w:hAnsi="Browallia New" w:cs="Browallia New"/>
                <w:sz w:val="28"/>
                <w:szCs w:val="28"/>
                <w:cs/>
                <w:lang w:val="en-GB"/>
              </w:rPr>
              <w:t xml:space="preserve">    -</w:t>
            </w:r>
          </w:p>
        </w:tc>
      </w:tr>
      <w:tr w:rsidR="000025FE" w:rsidRPr="00681B1D" w14:paraId="0100177C" w14:textId="77777777" w:rsidTr="00AF3824">
        <w:tc>
          <w:tcPr>
            <w:tcW w:w="3669" w:type="dxa"/>
          </w:tcPr>
          <w:p w14:paraId="06A6F4B9"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7A2ABF">
              <w:rPr>
                <w:rFonts w:ascii="Browallia New" w:hAnsi="Browallia New" w:cs="Browallia New"/>
                <w:sz w:val="28"/>
                <w:szCs w:val="28"/>
                <w:cs/>
              </w:rPr>
              <w:t xml:space="preserve">ระหว่าง </w:t>
            </w:r>
            <w:r w:rsidRPr="007A2ABF">
              <w:rPr>
                <w:rFonts w:ascii="Browallia New" w:hAnsi="Browallia New" w:cs="Browallia New"/>
                <w:sz w:val="28"/>
                <w:szCs w:val="28"/>
              </w:rPr>
              <w:t xml:space="preserve">6 </w:t>
            </w:r>
            <w:r w:rsidRPr="007A2ABF">
              <w:rPr>
                <w:rFonts w:ascii="Browallia New" w:hAnsi="Browallia New" w:cs="Browallia New"/>
                <w:sz w:val="28"/>
                <w:szCs w:val="28"/>
                <w:cs/>
              </w:rPr>
              <w:t xml:space="preserve">เดือนถึง </w:t>
            </w:r>
            <w:r w:rsidRPr="007A2ABF">
              <w:rPr>
                <w:rFonts w:ascii="Browallia New" w:hAnsi="Browallia New" w:cs="Browallia New"/>
                <w:sz w:val="28"/>
                <w:szCs w:val="28"/>
              </w:rPr>
              <w:t xml:space="preserve">12 </w:t>
            </w:r>
            <w:r w:rsidRPr="007A2ABF">
              <w:rPr>
                <w:rFonts w:ascii="Browallia New" w:hAnsi="Browallia New" w:cs="Browallia New"/>
                <w:sz w:val="28"/>
                <w:szCs w:val="28"/>
                <w:cs/>
              </w:rPr>
              <w:t>เดือน</w:t>
            </w:r>
          </w:p>
        </w:tc>
        <w:tc>
          <w:tcPr>
            <w:tcW w:w="1197" w:type="dxa"/>
          </w:tcPr>
          <w:p w14:paraId="4E0715DA" w14:textId="4666302D" w:rsidR="000025FE" w:rsidRPr="007A2ABF" w:rsidRDefault="00AD1AA6"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274</w:t>
            </w:r>
          </w:p>
        </w:tc>
        <w:tc>
          <w:tcPr>
            <w:tcW w:w="236" w:type="dxa"/>
          </w:tcPr>
          <w:p w14:paraId="00DE3254"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7CFBE3EA" w:rsidR="000025FE" w:rsidRPr="007A2ABF" w:rsidRDefault="000025FE" w:rsidP="000025FE">
            <w:pPr>
              <w:spacing w:line="240" w:lineRule="auto"/>
              <w:ind w:right="-10"/>
              <w:jc w:val="right"/>
              <w:rPr>
                <w:rFonts w:ascii="Browallia New" w:hAnsi="Browallia New" w:cs="Browallia New"/>
                <w:sz w:val="28"/>
                <w:szCs w:val="28"/>
                <w:lang w:val="en-GB"/>
              </w:rPr>
            </w:pPr>
            <w:r w:rsidRPr="00681B1D">
              <w:rPr>
                <w:rFonts w:ascii="Browallia New" w:hAnsi="Browallia New" w:cs="Browallia New"/>
                <w:sz w:val="28"/>
                <w:szCs w:val="28"/>
              </w:rPr>
              <w:t>198</w:t>
            </w:r>
          </w:p>
        </w:tc>
        <w:tc>
          <w:tcPr>
            <w:tcW w:w="236" w:type="dxa"/>
          </w:tcPr>
          <w:p w14:paraId="3927E503"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222E1C34" w:rsidR="000025FE" w:rsidRPr="007A2ABF" w:rsidRDefault="0091148E" w:rsidP="007A2ABF">
            <w:pPr>
              <w:pStyle w:val="acctfourfigures"/>
              <w:tabs>
                <w:tab w:val="clear" w:pos="765"/>
              </w:tabs>
              <w:spacing w:line="240" w:lineRule="auto"/>
              <w:ind w:left="-117"/>
              <w:rPr>
                <w:rFonts w:ascii="Browallia New" w:hAnsi="Browallia New" w:cs="Browallia New"/>
                <w:sz w:val="28"/>
                <w:szCs w:val="28"/>
                <w:lang w:val="en-US"/>
              </w:rPr>
            </w:pPr>
            <w:r w:rsidRPr="007A2ABF">
              <w:rPr>
                <w:rFonts w:ascii="Browallia New" w:hAnsi="Browallia New" w:cs="Browallia New"/>
                <w:sz w:val="28"/>
                <w:szCs w:val="28"/>
                <w:lang w:val="en-US"/>
              </w:rPr>
              <w:t xml:space="preserve">            -</w:t>
            </w:r>
          </w:p>
        </w:tc>
        <w:tc>
          <w:tcPr>
            <w:tcW w:w="236" w:type="dxa"/>
          </w:tcPr>
          <w:p w14:paraId="1560BFC7"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10C3B5F2" w:rsidR="000025FE" w:rsidRPr="007A2ABF" w:rsidRDefault="005A6E24" w:rsidP="000025FE">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000025FE" w:rsidRPr="00681B1D">
              <w:rPr>
                <w:rFonts w:ascii="Browallia New" w:hAnsi="Browallia New" w:cs="Browallia New"/>
                <w:sz w:val="28"/>
                <w:szCs w:val="28"/>
                <w:cs/>
                <w:lang w:val="en-GB"/>
              </w:rPr>
              <w:t xml:space="preserve">     -</w:t>
            </w:r>
          </w:p>
        </w:tc>
      </w:tr>
      <w:tr w:rsidR="000025FE" w:rsidRPr="00681B1D" w14:paraId="5FC336CA" w14:textId="77777777" w:rsidTr="00AF3824">
        <w:tc>
          <w:tcPr>
            <w:tcW w:w="3669" w:type="dxa"/>
          </w:tcPr>
          <w:p w14:paraId="7B9191FC"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7A2ABF">
              <w:rPr>
                <w:rFonts w:ascii="Browallia New" w:hAnsi="Browallia New" w:cs="Browallia New"/>
                <w:sz w:val="28"/>
                <w:szCs w:val="28"/>
                <w:cs/>
              </w:rPr>
              <w:t xml:space="preserve">มากกว่า </w:t>
            </w:r>
            <w:r w:rsidRPr="007A2ABF">
              <w:rPr>
                <w:rFonts w:ascii="Browallia New" w:hAnsi="Browallia New" w:cs="Browallia New"/>
                <w:sz w:val="28"/>
                <w:szCs w:val="28"/>
              </w:rPr>
              <w:t xml:space="preserve">12 </w:t>
            </w:r>
            <w:r w:rsidRPr="007A2ABF">
              <w:rPr>
                <w:rFonts w:ascii="Browallia New" w:hAnsi="Browallia New" w:cs="Browallia New"/>
                <w:sz w:val="28"/>
                <w:szCs w:val="28"/>
                <w:cs/>
              </w:rPr>
              <w:t>เดือนขึ้นไป</w:t>
            </w:r>
          </w:p>
        </w:tc>
        <w:tc>
          <w:tcPr>
            <w:tcW w:w="1197" w:type="dxa"/>
            <w:tcBorders>
              <w:bottom w:val="single" w:sz="4" w:space="0" w:color="auto"/>
            </w:tcBorders>
          </w:tcPr>
          <w:p w14:paraId="1A9A7B9E" w14:textId="2901C55C" w:rsidR="000025FE" w:rsidRPr="007A2ABF" w:rsidRDefault="00D40BB1"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993</w:t>
            </w:r>
          </w:p>
        </w:tc>
        <w:tc>
          <w:tcPr>
            <w:tcW w:w="236" w:type="dxa"/>
          </w:tcPr>
          <w:p w14:paraId="33852036"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0BFE9F2F"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3,477</w:t>
            </w:r>
          </w:p>
        </w:tc>
        <w:tc>
          <w:tcPr>
            <w:tcW w:w="236" w:type="dxa"/>
          </w:tcPr>
          <w:p w14:paraId="261C8FEA"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43FD1C0F" w:rsidR="000025FE" w:rsidRPr="007A2ABF" w:rsidRDefault="00D27708" w:rsidP="007A2ABF">
            <w:pPr>
              <w:pStyle w:val="acctfourfigures"/>
              <w:tabs>
                <w:tab w:val="clear" w:pos="765"/>
              </w:tabs>
              <w:spacing w:line="240" w:lineRule="auto"/>
              <w:ind w:left="-117"/>
              <w:rPr>
                <w:rFonts w:ascii="Browallia New" w:hAnsi="Browallia New" w:cs="Browallia New"/>
                <w:sz w:val="28"/>
                <w:szCs w:val="28"/>
                <w:lang w:val="en-US"/>
              </w:rPr>
            </w:pPr>
            <w:r w:rsidRPr="007A2ABF">
              <w:rPr>
                <w:rFonts w:ascii="Browallia New" w:hAnsi="Browallia New" w:cs="Browallia New"/>
                <w:sz w:val="28"/>
                <w:szCs w:val="28"/>
                <w:lang w:val="en-US"/>
              </w:rPr>
              <w:t xml:space="preserve">            -</w:t>
            </w:r>
          </w:p>
        </w:tc>
        <w:tc>
          <w:tcPr>
            <w:tcW w:w="236" w:type="dxa"/>
          </w:tcPr>
          <w:p w14:paraId="4A50CB03"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581DF819" w:rsidR="000025FE" w:rsidRPr="007A2ABF" w:rsidRDefault="005A6E24" w:rsidP="000025FE">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lang w:val="en-GB"/>
              </w:rPr>
              <w:t xml:space="preserve">  </w:t>
            </w:r>
            <w:r w:rsidR="000025FE" w:rsidRPr="00681B1D">
              <w:rPr>
                <w:rFonts w:ascii="Browallia New" w:hAnsi="Browallia New" w:cs="Browallia New"/>
                <w:sz w:val="28"/>
                <w:szCs w:val="28"/>
                <w:cs/>
                <w:lang w:val="en-GB"/>
              </w:rPr>
              <w:t xml:space="preserve">     -</w:t>
            </w:r>
          </w:p>
        </w:tc>
      </w:tr>
      <w:tr w:rsidR="000025FE" w:rsidRPr="00681B1D" w14:paraId="41D8CC2E" w14:textId="77777777" w:rsidTr="00AF3824">
        <w:tc>
          <w:tcPr>
            <w:tcW w:w="3669" w:type="dxa"/>
          </w:tcPr>
          <w:p w14:paraId="5F19DC04"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A2ABF">
              <w:rPr>
                <w:rFonts w:ascii="Browallia New" w:hAnsi="Browallia New" w:cs="Browallia New"/>
                <w:sz w:val="28"/>
                <w:szCs w:val="28"/>
                <w:cs/>
              </w:rPr>
              <w:t>รวม</w:t>
            </w:r>
          </w:p>
        </w:tc>
        <w:tc>
          <w:tcPr>
            <w:tcW w:w="1197" w:type="dxa"/>
            <w:tcBorders>
              <w:top w:val="single" w:sz="4" w:space="0" w:color="auto"/>
            </w:tcBorders>
          </w:tcPr>
          <w:p w14:paraId="7E1A7039" w14:textId="602A49C8" w:rsidR="000025FE" w:rsidRPr="007A2ABF" w:rsidRDefault="00D40BB1"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23,479</w:t>
            </w:r>
          </w:p>
        </w:tc>
        <w:tc>
          <w:tcPr>
            <w:tcW w:w="236" w:type="dxa"/>
          </w:tcPr>
          <w:p w14:paraId="575034B0"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4D7BC6E9"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25,584</w:t>
            </w:r>
          </w:p>
        </w:tc>
        <w:tc>
          <w:tcPr>
            <w:tcW w:w="236" w:type="dxa"/>
          </w:tcPr>
          <w:p w14:paraId="5F537DE3"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515D71CB" w:rsidR="000025FE" w:rsidRPr="007A2ABF" w:rsidRDefault="0091148E"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2,</w:t>
            </w:r>
            <w:r w:rsidR="00D27708" w:rsidRPr="00681B1D">
              <w:rPr>
                <w:rFonts w:ascii="Browallia New" w:hAnsi="Browallia New" w:cs="Browallia New"/>
                <w:sz w:val="28"/>
                <w:szCs w:val="28"/>
                <w:lang w:val="en-US"/>
              </w:rPr>
              <w:t>299</w:t>
            </w:r>
          </w:p>
        </w:tc>
        <w:tc>
          <w:tcPr>
            <w:tcW w:w="236" w:type="dxa"/>
          </w:tcPr>
          <w:p w14:paraId="3402524B"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063B5636"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3,437</w:t>
            </w:r>
          </w:p>
        </w:tc>
      </w:tr>
      <w:tr w:rsidR="000025FE" w:rsidRPr="00681B1D" w14:paraId="09831E4A" w14:textId="77777777" w:rsidTr="00855FCE">
        <w:tc>
          <w:tcPr>
            <w:tcW w:w="3669" w:type="dxa"/>
          </w:tcPr>
          <w:p w14:paraId="351DD8E7"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A2ABF">
              <w:rPr>
                <w:rFonts w:ascii="Browallia New" w:hAnsi="Browallia New" w:cs="Browallia New"/>
                <w:sz w:val="28"/>
                <w:szCs w:val="28"/>
                <w:u w:val="single"/>
                <w:cs/>
              </w:rPr>
              <w:t>หัก</w:t>
            </w:r>
            <w:r w:rsidRPr="007A2ABF">
              <w:rPr>
                <w:rFonts w:ascii="Browallia New" w:hAnsi="Browallia New" w:cs="Browallia New"/>
                <w:sz w:val="28"/>
                <w:szCs w:val="28"/>
                <w:cs/>
              </w:rPr>
              <w:t xml:space="preserve">  ค่าเผื่อหนี้สงสัยจะสูญ</w:t>
            </w:r>
          </w:p>
        </w:tc>
        <w:tc>
          <w:tcPr>
            <w:tcW w:w="1197" w:type="dxa"/>
            <w:tcBorders>
              <w:bottom w:val="single" w:sz="4" w:space="0" w:color="auto"/>
            </w:tcBorders>
            <w:vAlign w:val="bottom"/>
          </w:tcPr>
          <w:p w14:paraId="5516E7BD" w14:textId="08E3676B" w:rsidR="000025FE" w:rsidRPr="007A2ABF" w:rsidRDefault="00AD1AA6"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t>(</w:t>
            </w:r>
            <w:r w:rsidR="00D40BB1" w:rsidRPr="007A2ABF">
              <w:rPr>
                <w:rFonts w:ascii="Browallia New" w:hAnsi="Browallia New" w:cs="Browallia New"/>
                <w:sz w:val="28"/>
                <w:szCs w:val="28"/>
                <w:lang w:val="en-US"/>
              </w:rPr>
              <w:t>806</w:t>
            </w:r>
            <w:r w:rsidRPr="007A2ABF">
              <w:rPr>
                <w:rFonts w:ascii="Browallia New" w:hAnsi="Browallia New" w:cs="Browallia New"/>
                <w:sz w:val="28"/>
                <w:szCs w:val="28"/>
                <w:lang w:val="en-US"/>
              </w:rPr>
              <w:t>)</w:t>
            </w:r>
          </w:p>
        </w:tc>
        <w:tc>
          <w:tcPr>
            <w:tcW w:w="236" w:type="dxa"/>
          </w:tcPr>
          <w:p w14:paraId="6AC524FC"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07F56EB0"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(2,777)</w:t>
            </w:r>
          </w:p>
        </w:tc>
        <w:tc>
          <w:tcPr>
            <w:tcW w:w="236" w:type="dxa"/>
          </w:tcPr>
          <w:p w14:paraId="3EEFF4D8"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5F54E724" w:rsidR="000025FE" w:rsidRPr="007A2ABF" w:rsidRDefault="0091148E" w:rsidP="007A2ABF">
            <w:pPr>
              <w:pStyle w:val="acctfourfigures"/>
              <w:tabs>
                <w:tab w:val="clear" w:pos="765"/>
              </w:tabs>
              <w:spacing w:line="240" w:lineRule="auto"/>
              <w:ind w:left="-117"/>
              <w:jc w:val="center"/>
              <w:rPr>
                <w:rFonts w:ascii="Browallia New" w:hAnsi="Browallia New" w:cs="Browallia New"/>
                <w:sz w:val="28"/>
                <w:szCs w:val="28"/>
                <w:lang w:val="en-US"/>
              </w:rPr>
            </w:pPr>
            <w:r w:rsidRPr="007A2ABF">
              <w:rPr>
                <w:rFonts w:ascii="Browallia New" w:hAnsi="Browallia New" w:cs="Browallia New"/>
                <w:sz w:val="28"/>
                <w:szCs w:val="28"/>
                <w:lang w:val="en-US"/>
              </w:rPr>
              <w:t xml:space="preserve">        -</w:t>
            </w:r>
          </w:p>
        </w:tc>
        <w:tc>
          <w:tcPr>
            <w:tcW w:w="236" w:type="dxa"/>
          </w:tcPr>
          <w:p w14:paraId="4D554066"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3589376" w:rsidR="000025FE" w:rsidRPr="007A2ABF" w:rsidRDefault="000025FE" w:rsidP="000025FE">
            <w:pPr>
              <w:spacing w:line="240" w:lineRule="auto"/>
              <w:ind w:right="-10"/>
              <w:jc w:val="center"/>
              <w:rPr>
                <w:rFonts w:ascii="Browallia New" w:hAnsi="Browallia New" w:cs="Browallia New"/>
                <w:sz w:val="28"/>
                <w:szCs w:val="28"/>
                <w:lang w:val="en-GB"/>
              </w:rPr>
            </w:pPr>
            <w:r w:rsidRPr="00681B1D">
              <w:rPr>
                <w:rFonts w:ascii="Browallia New" w:hAnsi="Browallia New" w:cs="Browallia New"/>
                <w:sz w:val="28"/>
                <w:szCs w:val="28"/>
                <w:cs/>
                <w:lang w:val="en-GB"/>
              </w:rPr>
              <w:t xml:space="preserve">  </w:t>
            </w:r>
            <w:r w:rsidR="005A6E24" w:rsidRPr="00681B1D">
              <w:rPr>
                <w:rFonts w:ascii="Browallia New" w:hAnsi="Browallia New" w:cs="Browallia New"/>
                <w:sz w:val="28"/>
                <w:szCs w:val="28"/>
                <w:lang w:val="en-GB"/>
              </w:rPr>
              <w:t xml:space="preserve">  </w:t>
            </w:r>
            <w:r w:rsidRPr="00681B1D">
              <w:rPr>
                <w:rFonts w:ascii="Browallia New" w:hAnsi="Browallia New" w:cs="Browallia New"/>
                <w:sz w:val="28"/>
                <w:szCs w:val="28"/>
                <w:cs/>
                <w:lang w:val="en-GB"/>
              </w:rPr>
              <w:t xml:space="preserve">   -</w:t>
            </w:r>
          </w:p>
        </w:tc>
      </w:tr>
      <w:tr w:rsidR="000025FE" w:rsidRPr="00681B1D" w14:paraId="1FC0C6D8" w14:textId="77777777" w:rsidTr="00AF3824">
        <w:tc>
          <w:tcPr>
            <w:tcW w:w="3669" w:type="dxa"/>
          </w:tcPr>
          <w:p w14:paraId="062DB6E2"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A2ABF">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0E5267FD" w:rsidR="000025FE" w:rsidRPr="007A2ABF" w:rsidRDefault="00AD1AA6" w:rsidP="000025FE">
            <w:pPr>
              <w:pStyle w:val="acctfourfigures"/>
              <w:tabs>
                <w:tab w:val="clear" w:pos="765"/>
              </w:tabs>
              <w:spacing w:line="240" w:lineRule="auto"/>
              <w:ind w:left="-117"/>
              <w:jc w:val="right"/>
              <w:rPr>
                <w:rFonts w:ascii="Browallia New" w:hAnsi="Browallia New" w:cs="Browallia New"/>
                <w:sz w:val="28"/>
                <w:szCs w:val="28"/>
                <w:lang w:val="en-US"/>
              </w:rPr>
            </w:pPr>
            <w:r w:rsidRPr="007A2ABF">
              <w:rPr>
                <w:rFonts w:ascii="Browallia New" w:hAnsi="Browallia New" w:cs="Browallia New"/>
                <w:sz w:val="28"/>
                <w:szCs w:val="28"/>
                <w:lang w:val="en-US"/>
              </w:rPr>
              <w:fldChar w:fldCharType="begin"/>
            </w:r>
            <w:r w:rsidRPr="00681B1D">
              <w:rPr>
                <w:rFonts w:ascii="Browallia New" w:hAnsi="Browallia New" w:cs="Browallia New"/>
                <w:sz w:val="28"/>
                <w:szCs w:val="28"/>
                <w:lang w:val="en-US"/>
              </w:rPr>
              <w:instrText xml:space="preserve"> =SUM(ABOVE) </w:instrText>
            </w:r>
            <w:r w:rsidRPr="007A2ABF">
              <w:rPr>
                <w:rFonts w:ascii="Browallia New" w:hAnsi="Browallia New" w:cs="Browallia New"/>
                <w:sz w:val="28"/>
                <w:szCs w:val="28"/>
                <w:lang w:val="en-US"/>
              </w:rPr>
              <w:fldChar w:fldCharType="separate"/>
            </w:r>
            <w:r w:rsidRPr="00681B1D">
              <w:rPr>
                <w:rFonts w:ascii="Browallia New" w:hAnsi="Browallia New" w:cs="Browallia New"/>
                <w:sz w:val="28"/>
                <w:szCs w:val="28"/>
                <w:lang w:val="en-US"/>
              </w:rPr>
              <w:t>22,673</w:t>
            </w:r>
            <w:r w:rsidRPr="007A2ABF">
              <w:rPr>
                <w:rFonts w:ascii="Browallia New" w:hAnsi="Browallia New" w:cs="Browallia New"/>
                <w:sz w:val="28"/>
                <w:szCs w:val="28"/>
                <w:lang w:val="en-US"/>
              </w:rPr>
              <w:fldChar w:fldCharType="end"/>
            </w:r>
          </w:p>
        </w:tc>
        <w:tc>
          <w:tcPr>
            <w:tcW w:w="236" w:type="dxa"/>
          </w:tcPr>
          <w:p w14:paraId="4579ED99"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7BA9B437"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22,807</w:t>
            </w:r>
          </w:p>
        </w:tc>
        <w:tc>
          <w:tcPr>
            <w:tcW w:w="236" w:type="dxa"/>
          </w:tcPr>
          <w:p w14:paraId="27BF7EE9"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17033237" w:rsidR="000025FE" w:rsidRPr="007A2ABF" w:rsidRDefault="0091148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2,</w:t>
            </w:r>
            <w:r w:rsidR="00D27708" w:rsidRPr="00681B1D">
              <w:rPr>
                <w:rFonts w:ascii="Browallia New" w:hAnsi="Browallia New" w:cs="Browallia New"/>
                <w:sz w:val="28"/>
                <w:szCs w:val="28"/>
                <w:lang w:val="en-US"/>
              </w:rPr>
              <w:t>299</w:t>
            </w:r>
          </w:p>
        </w:tc>
        <w:tc>
          <w:tcPr>
            <w:tcW w:w="236" w:type="dxa"/>
          </w:tcPr>
          <w:p w14:paraId="29730E69"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4783726C" w:rsidR="000025FE" w:rsidRPr="007A2ABF" w:rsidRDefault="000025FE" w:rsidP="000025FE">
            <w:pPr>
              <w:pStyle w:val="acctfourfigures"/>
              <w:tabs>
                <w:tab w:val="clear" w:pos="765"/>
              </w:tabs>
              <w:spacing w:line="240" w:lineRule="auto"/>
              <w:ind w:left="-117"/>
              <w:jc w:val="right"/>
              <w:rPr>
                <w:rFonts w:ascii="Browallia New" w:hAnsi="Browallia New" w:cs="Browallia New"/>
                <w:sz w:val="28"/>
                <w:szCs w:val="28"/>
                <w:lang w:val="en-US"/>
              </w:rPr>
            </w:pPr>
            <w:r w:rsidRPr="00681B1D">
              <w:rPr>
                <w:rFonts w:ascii="Browallia New" w:hAnsi="Browallia New" w:cs="Browallia New"/>
                <w:sz w:val="28"/>
                <w:szCs w:val="28"/>
                <w:lang w:val="en-US"/>
              </w:rPr>
              <w:t>3,437</w:t>
            </w:r>
          </w:p>
        </w:tc>
      </w:tr>
      <w:tr w:rsidR="00D576A4" w:rsidRPr="00681B1D" w14:paraId="46D6B268" w14:textId="77777777" w:rsidTr="00AF3824">
        <w:tc>
          <w:tcPr>
            <w:tcW w:w="3669" w:type="dxa"/>
          </w:tcPr>
          <w:p w14:paraId="4199117A"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97" w:type="dxa"/>
          </w:tcPr>
          <w:p w14:paraId="28405A53"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7D5F64C"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76569AC5"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737C7D9C"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9EBC83B"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56D2AF8"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38163407"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D576A4" w:rsidRPr="00681B1D" w14:paraId="481FBE66" w14:textId="77777777" w:rsidTr="00CD446E">
        <w:tc>
          <w:tcPr>
            <w:tcW w:w="3669" w:type="dxa"/>
          </w:tcPr>
          <w:p w14:paraId="35870CA9" w14:textId="70AA2040"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7A2ABF">
              <w:rPr>
                <w:rFonts w:ascii="Browallia New" w:hAnsi="Browallia New" w:cs="Browallia New"/>
                <w:sz w:val="28"/>
                <w:szCs w:val="28"/>
                <w:u w:val="single"/>
                <w:cs/>
              </w:rPr>
              <w:t>ลูกหนี้การค้า</w:t>
            </w:r>
            <w:r w:rsidRPr="007A2ABF">
              <w:rPr>
                <w:rFonts w:ascii="Browallia New" w:hAnsi="Browallia New" w:cs="Browallia New"/>
                <w:sz w:val="28"/>
                <w:szCs w:val="28"/>
                <w:u w:val="single"/>
                <w:lang w:val="en-GB"/>
              </w:rPr>
              <w:t xml:space="preserve"> </w:t>
            </w:r>
            <w:r w:rsidR="00972094" w:rsidRPr="007A2ABF">
              <w:rPr>
                <w:rFonts w:ascii="Browallia New" w:hAnsi="Browallia New" w:cs="Browallia New"/>
                <w:sz w:val="28"/>
                <w:szCs w:val="28"/>
                <w:u w:val="single"/>
                <w:lang w:val="en-GB"/>
              </w:rPr>
              <w:t>-</w:t>
            </w:r>
            <w:r w:rsidRPr="007A2ABF">
              <w:rPr>
                <w:rFonts w:ascii="Browallia New" w:hAnsi="Browallia New" w:cs="Browallia New"/>
                <w:sz w:val="28"/>
                <w:szCs w:val="28"/>
                <w:u w:val="single"/>
                <w:lang w:val="en-GB"/>
              </w:rPr>
              <w:t xml:space="preserve"> </w:t>
            </w:r>
            <w:r w:rsidRPr="007A2ABF">
              <w:rPr>
                <w:rFonts w:ascii="Browallia New" w:hAnsi="Browallia New" w:cs="Browallia New"/>
                <w:sz w:val="28"/>
                <w:szCs w:val="28"/>
                <w:u w:val="single"/>
                <w:cs/>
              </w:rPr>
              <w:t>บริษัทที่เกี่ยวข้อง</w:t>
            </w:r>
          </w:p>
        </w:tc>
        <w:tc>
          <w:tcPr>
            <w:tcW w:w="1197" w:type="dxa"/>
          </w:tcPr>
          <w:p w14:paraId="18FD70CF"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7BD57CC0" w14:textId="77777777" w:rsidR="00D576A4" w:rsidRPr="007A2ABF" w:rsidRDefault="00D576A4" w:rsidP="00D57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025FE" w:rsidRPr="00681B1D" w14:paraId="58BB091E" w14:textId="77777777" w:rsidTr="00CD446E">
        <w:tc>
          <w:tcPr>
            <w:tcW w:w="3669" w:type="dxa"/>
          </w:tcPr>
          <w:p w14:paraId="6C4345C6" w14:textId="2FA40692"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A2ABF">
              <w:rPr>
                <w:rFonts w:ascii="Browallia New" w:hAnsi="Browallia New" w:cs="Browallia New"/>
                <w:sz w:val="28"/>
                <w:szCs w:val="28"/>
                <w:cs/>
              </w:rPr>
              <w:t>ยังไม่ถึงกำหนดชำระ</w:t>
            </w:r>
          </w:p>
        </w:tc>
        <w:tc>
          <w:tcPr>
            <w:tcW w:w="1197" w:type="dxa"/>
            <w:tcBorders>
              <w:bottom w:val="single" w:sz="12" w:space="0" w:color="auto"/>
            </w:tcBorders>
          </w:tcPr>
          <w:p w14:paraId="6BD8B0C4" w14:textId="5F7BF99A" w:rsidR="000025FE" w:rsidRPr="007A2ABF" w:rsidRDefault="006865F7"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65F7">
              <w:rPr>
                <w:rFonts w:ascii="Browallia New" w:hAnsi="Browallia New" w:cs="Browallia New"/>
                <w:sz w:val="28"/>
                <w:szCs w:val="28"/>
              </w:rPr>
              <w:t>1</w:t>
            </w:r>
            <w:r w:rsidR="003063D3" w:rsidRPr="007A2ABF">
              <w:rPr>
                <w:rFonts w:ascii="Browallia New" w:hAnsi="Browallia New" w:cs="Browallia New"/>
                <w:sz w:val="28"/>
                <w:szCs w:val="28"/>
                <w:lang w:val="en-GB"/>
              </w:rPr>
              <w:t>,</w:t>
            </w:r>
            <w:r w:rsidRPr="006865F7">
              <w:rPr>
                <w:rFonts w:ascii="Browallia New" w:hAnsi="Browallia New" w:cs="Browallia New"/>
                <w:sz w:val="28"/>
                <w:szCs w:val="28"/>
              </w:rPr>
              <w:t>13</w:t>
            </w:r>
            <w:r w:rsidR="006272E1" w:rsidRPr="007A2ABF">
              <w:rPr>
                <w:rFonts w:ascii="Browallia New" w:hAnsi="Browallia New" w:cs="Browallia New"/>
                <w:sz w:val="28"/>
                <w:szCs w:val="28"/>
                <w:lang w:val="en-GB"/>
              </w:rPr>
              <w:t>0</w:t>
            </w:r>
          </w:p>
        </w:tc>
        <w:tc>
          <w:tcPr>
            <w:tcW w:w="236" w:type="dxa"/>
          </w:tcPr>
          <w:p w14:paraId="73024882"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12" w:space="0" w:color="auto"/>
            </w:tcBorders>
            <w:vAlign w:val="bottom"/>
          </w:tcPr>
          <w:p w14:paraId="39A4A66D" w14:textId="67058AD1"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1B1D">
              <w:rPr>
                <w:rFonts w:ascii="Browallia New" w:hAnsi="Browallia New" w:cs="Browallia New"/>
                <w:sz w:val="28"/>
                <w:szCs w:val="28"/>
              </w:rPr>
              <w:t>1,163</w:t>
            </w:r>
          </w:p>
        </w:tc>
        <w:tc>
          <w:tcPr>
            <w:tcW w:w="236" w:type="dxa"/>
          </w:tcPr>
          <w:p w14:paraId="7C917F88"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12" w:space="0" w:color="auto"/>
            </w:tcBorders>
            <w:vAlign w:val="bottom"/>
          </w:tcPr>
          <w:p w14:paraId="74D67FBC" w14:textId="1440B461" w:rsidR="000025FE" w:rsidRPr="007A2ABF" w:rsidRDefault="006865F7"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65F7">
              <w:rPr>
                <w:rFonts w:ascii="Browallia New" w:hAnsi="Browallia New" w:cs="Browallia New"/>
                <w:sz w:val="28"/>
                <w:szCs w:val="28"/>
              </w:rPr>
              <w:t>7</w:t>
            </w:r>
            <w:r w:rsidR="003063D3" w:rsidRPr="007A2ABF">
              <w:rPr>
                <w:rFonts w:ascii="Browallia New" w:hAnsi="Browallia New" w:cs="Browallia New"/>
                <w:sz w:val="28"/>
                <w:szCs w:val="28"/>
              </w:rPr>
              <w:t>,</w:t>
            </w:r>
            <w:r w:rsidRPr="006865F7">
              <w:rPr>
                <w:rFonts w:ascii="Browallia New" w:hAnsi="Browallia New" w:cs="Browallia New"/>
                <w:sz w:val="28"/>
                <w:szCs w:val="28"/>
              </w:rPr>
              <w:t>305</w:t>
            </w:r>
          </w:p>
        </w:tc>
        <w:tc>
          <w:tcPr>
            <w:tcW w:w="236" w:type="dxa"/>
          </w:tcPr>
          <w:p w14:paraId="63EF4EE6" w14:textId="77777777"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6EB2B447" w14:textId="3C22B3CD" w:rsidR="000025FE" w:rsidRPr="007A2ABF" w:rsidRDefault="000025FE" w:rsidP="0000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681B1D">
              <w:rPr>
                <w:rFonts w:ascii="Browallia New" w:hAnsi="Browallia New" w:cs="Browallia New"/>
                <w:sz w:val="28"/>
                <w:szCs w:val="28"/>
                <w:lang w:val="en-GB"/>
              </w:rPr>
              <w:t>7,291</w:t>
            </w:r>
          </w:p>
        </w:tc>
      </w:tr>
    </w:tbl>
    <w:p w14:paraId="2D433822" w14:textId="06CD4EB1"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0D5083B7" w14:textId="64D9CBC9"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126BC2BA" w14:textId="4B1A11D7"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422B4EC1" w14:textId="1279204D"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4BD8E9D0" w14:textId="5B8EA11C"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2E0A953A" w14:textId="7880A8CF" w:rsidR="006971B8" w:rsidRPr="007A2ABF" w:rsidRDefault="00681B1D" w:rsidP="007A2ABF">
      <w:pPr>
        <w:pStyle w:val="ListParagraph"/>
        <w:numPr>
          <w:ilvl w:val="0"/>
          <w:numId w:val="16"/>
        </w:numPr>
        <w:tabs>
          <w:tab w:val="clear" w:pos="454"/>
          <w:tab w:val="clear" w:pos="680"/>
          <w:tab w:val="left" w:pos="432"/>
          <w:tab w:val="left" w:pos="549"/>
        </w:tabs>
        <w:ind w:hanging="2212"/>
        <w:rPr>
          <w:rFonts w:ascii="Browallia New" w:hAnsi="Browallia New" w:cs="Browallia New"/>
          <w:b/>
          <w:bCs/>
          <w:sz w:val="28"/>
          <w:szCs w:val="28"/>
          <w:lang w:val="en-GB"/>
        </w:rPr>
      </w:pPr>
      <w:r w:rsidRPr="007A2ABF">
        <w:rPr>
          <w:rFonts w:ascii="Browallia New" w:hAnsi="Browallia New" w:cs="Browallia New"/>
          <w:b/>
          <w:bCs/>
          <w:sz w:val="28"/>
          <w:szCs w:val="28"/>
          <w:cs/>
          <w:lang w:val="en-GB"/>
        </w:rPr>
        <w:lastRenderedPageBreak/>
        <w:t xml:space="preserve">    </w:t>
      </w:r>
      <w:r w:rsidR="006971B8" w:rsidRPr="007A2ABF">
        <w:rPr>
          <w:rFonts w:ascii="Browallia New" w:hAnsi="Browallia New" w:cs="Browallia New"/>
          <w:b/>
          <w:bCs/>
          <w:sz w:val="28"/>
          <w:szCs w:val="28"/>
          <w:cs/>
          <w:lang w:val="en-GB"/>
        </w:rPr>
        <w:t xml:space="preserve">เงินให้กู้ยืมและดอกเบี้ยค้างรับ </w:t>
      </w:r>
      <w:r w:rsidR="006971B8" w:rsidRPr="007A2ABF">
        <w:rPr>
          <w:rFonts w:ascii="Browallia New" w:hAnsi="Browallia New" w:cs="Browallia New"/>
          <w:b/>
          <w:bCs/>
          <w:sz w:val="28"/>
          <w:szCs w:val="28"/>
          <w:lang w:val="en-GB"/>
        </w:rPr>
        <w:t xml:space="preserve">- </w:t>
      </w:r>
      <w:r w:rsidR="006971B8" w:rsidRPr="007A2ABF">
        <w:rPr>
          <w:rFonts w:ascii="Browallia New" w:hAnsi="Browallia New" w:cs="Browallia New"/>
          <w:b/>
          <w:bCs/>
          <w:sz w:val="28"/>
          <w:szCs w:val="28"/>
          <w:cs/>
          <w:lang w:val="en-GB"/>
        </w:rPr>
        <w:t>บุคคลและบริษัทอื่น</w:t>
      </w:r>
    </w:p>
    <w:p w14:paraId="670BA457"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0"/>
          <w:szCs w:val="20"/>
          <w:lang w:val="en-GB"/>
        </w:rPr>
      </w:pPr>
    </w:p>
    <w:p w14:paraId="44AC8861" w14:textId="2F22A26B" w:rsidR="006971B8" w:rsidRPr="00C2555B" w:rsidRDefault="006C5146" w:rsidP="00AF382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851" w:hanging="419"/>
        <w:jc w:val="both"/>
        <w:outlineLvl w:val="0"/>
        <w:rPr>
          <w:rFonts w:ascii="Browallia New" w:hAnsi="Browallia New" w:cs="Browallia New"/>
          <w:sz w:val="28"/>
          <w:szCs w:val="28"/>
        </w:rPr>
      </w:pPr>
      <w:r w:rsidRPr="00C2555B">
        <w:rPr>
          <w:rFonts w:ascii="Browallia New" w:hAnsi="Browallia New" w:cs="Browallia New"/>
          <w:sz w:val="28"/>
          <w:szCs w:val="28"/>
          <w:cs/>
        </w:rPr>
        <w:t>เงินให้กู้ยืม</w:t>
      </w:r>
      <w:r w:rsidR="006971B8" w:rsidRPr="00C2555B">
        <w:rPr>
          <w:rFonts w:ascii="Browallia New" w:hAnsi="Browallia New" w:cs="Browallia New"/>
          <w:sz w:val="28"/>
          <w:szCs w:val="28"/>
          <w:cs/>
        </w:rPr>
        <w:t>ระยะสั้น</w:t>
      </w:r>
    </w:p>
    <w:p w14:paraId="29F8C4DC" w14:textId="77777777" w:rsidR="00A653C0" w:rsidRPr="00C2555B"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6971B8" w:rsidRPr="00C2555B" w14:paraId="466ED229" w14:textId="77777777" w:rsidTr="00AF3824">
        <w:tc>
          <w:tcPr>
            <w:tcW w:w="3244" w:type="dxa"/>
          </w:tcPr>
          <w:p w14:paraId="47A4FAA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1F316EA7"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5EB0DADB" w14:textId="77777777" w:rsidTr="00AF3824">
        <w:tc>
          <w:tcPr>
            <w:tcW w:w="3244" w:type="dxa"/>
          </w:tcPr>
          <w:p w14:paraId="2481526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1042F54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3C8D06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79EEF16D"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A277CD" w:rsidRPr="00C2555B" w14:paraId="3B51B4EB" w14:textId="77777777" w:rsidTr="00AF3824">
        <w:tc>
          <w:tcPr>
            <w:tcW w:w="3244" w:type="dxa"/>
          </w:tcPr>
          <w:p w14:paraId="41C8F1EE" w14:textId="77777777" w:rsidR="00A277CD" w:rsidRPr="00C2555B" w:rsidRDefault="00A277CD" w:rsidP="00A2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54F6004A" w14:textId="01B2C725" w:rsidR="00A277CD" w:rsidRPr="00C2555B" w:rsidRDefault="00910948" w:rsidP="00A277CD">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39" w:type="dxa"/>
            <w:tcBorders>
              <w:top w:val="single" w:sz="4" w:space="0" w:color="auto"/>
            </w:tcBorders>
            <w:vAlign w:val="bottom"/>
          </w:tcPr>
          <w:p w14:paraId="7C760600" w14:textId="77777777" w:rsidR="00A277CD" w:rsidRPr="00C2555B"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56D11626" w14:textId="428E80A0" w:rsidR="00A277CD" w:rsidRPr="00C2555B"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910948" w:rsidRPr="00C2555B">
              <w:rPr>
                <w:rFonts w:ascii="Browallia New" w:hAnsi="Browallia New" w:cs="Browallia New"/>
                <w:sz w:val="28"/>
                <w:szCs w:val="28"/>
              </w:rPr>
              <w:t>2561</w:t>
            </w:r>
          </w:p>
        </w:tc>
        <w:tc>
          <w:tcPr>
            <w:tcW w:w="236" w:type="dxa"/>
          </w:tcPr>
          <w:p w14:paraId="2E4B9C3A" w14:textId="77777777" w:rsidR="00A277CD" w:rsidRPr="00C2555B" w:rsidRDefault="00A277CD" w:rsidP="00A277CD">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25B5308B" w14:textId="13991F3C" w:rsidR="00A277CD" w:rsidRPr="00C2555B" w:rsidRDefault="00910948" w:rsidP="00A277CD">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48" w:type="dxa"/>
            <w:tcBorders>
              <w:top w:val="single" w:sz="4" w:space="0" w:color="auto"/>
            </w:tcBorders>
            <w:vAlign w:val="bottom"/>
          </w:tcPr>
          <w:p w14:paraId="3314054F" w14:textId="77777777" w:rsidR="00A277CD" w:rsidRPr="00C2555B" w:rsidRDefault="00A277CD" w:rsidP="00A277CD">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221C861C" w14:textId="744FFD69" w:rsidR="00A277CD" w:rsidRPr="00C2555B" w:rsidRDefault="00A277CD" w:rsidP="00A277CD">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910948" w:rsidRPr="00C2555B">
              <w:rPr>
                <w:rFonts w:ascii="Browallia New" w:hAnsi="Browallia New" w:cs="Browallia New"/>
                <w:sz w:val="28"/>
                <w:szCs w:val="28"/>
              </w:rPr>
              <w:t>2561</w:t>
            </w:r>
          </w:p>
        </w:tc>
      </w:tr>
      <w:tr w:rsidR="006971B8" w:rsidRPr="00C2555B" w14:paraId="5717772E" w14:textId="77777777" w:rsidTr="007A2ABF">
        <w:trPr>
          <w:trHeight w:hRule="exact" w:val="216"/>
        </w:trPr>
        <w:tc>
          <w:tcPr>
            <w:tcW w:w="3244" w:type="dxa"/>
            <w:vAlign w:val="center"/>
          </w:tcPr>
          <w:p w14:paraId="48965F8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4BDCAFA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6C4BE7D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70B2B0E"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27F983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33FF77E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AA7D7C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40D8E4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1D7199" w:rsidRPr="00C2555B" w14:paraId="2B425A32" w14:textId="77777777" w:rsidTr="00AF3824">
        <w:tc>
          <w:tcPr>
            <w:tcW w:w="3244" w:type="dxa"/>
          </w:tcPr>
          <w:p w14:paraId="3A440D8E" w14:textId="77777777" w:rsidR="001D7199" w:rsidRPr="00C2555B" w:rsidRDefault="001D7199" w:rsidP="001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5FC8E55D" w14:textId="756808C7" w:rsidR="001D7199" w:rsidRPr="00C2555B" w:rsidRDefault="00D40BB1"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C2555B">
              <w:rPr>
                <w:rFonts w:ascii="Browallia New" w:hAnsi="Browallia New" w:cs="Browallia New"/>
                <w:sz w:val="28"/>
                <w:szCs w:val="28"/>
              </w:rPr>
              <w:t>30,000</w:t>
            </w:r>
          </w:p>
        </w:tc>
        <w:tc>
          <w:tcPr>
            <w:tcW w:w="239" w:type="dxa"/>
          </w:tcPr>
          <w:p w14:paraId="39140663" w14:textId="77777777" w:rsidR="001D7199" w:rsidRPr="00C2555B" w:rsidRDefault="001D7199" w:rsidP="001D7199">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45E97E" w14:textId="5BBB7C7F"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30,000</w:t>
            </w:r>
          </w:p>
        </w:tc>
        <w:tc>
          <w:tcPr>
            <w:tcW w:w="236" w:type="dxa"/>
          </w:tcPr>
          <w:p w14:paraId="251B6556" w14:textId="77777777"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270B5090" w14:textId="3325B4CD" w:rsidR="001D7199" w:rsidRPr="00C2555B" w:rsidRDefault="00D40BB1"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30,000</w:t>
            </w:r>
          </w:p>
        </w:tc>
        <w:tc>
          <w:tcPr>
            <w:tcW w:w="248" w:type="dxa"/>
          </w:tcPr>
          <w:p w14:paraId="781E6041" w14:textId="77777777"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05F8371" w14:textId="254988DE"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30,000</w:t>
            </w:r>
          </w:p>
        </w:tc>
      </w:tr>
      <w:tr w:rsidR="001D7199" w:rsidRPr="00C2555B" w14:paraId="659A7347" w14:textId="77777777" w:rsidTr="00AF3824">
        <w:tc>
          <w:tcPr>
            <w:tcW w:w="3244" w:type="dxa"/>
          </w:tcPr>
          <w:p w14:paraId="2B8B0955" w14:textId="77777777" w:rsidR="001D7199" w:rsidRPr="00C2555B" w:rsidRDefault="001D7199" w:rsidP="001D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FF1BB34" w14:textId="3C002DC5" w:rsidR="001D7199" w:rsidRPr="00C2555B" w:rsidRDefault="00D40BB1"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1,500</w:t>
            </w:r>
          </w:p>
        </w:tc>
        <w:tc>
          <w:tcPr>
            <w:tcW w:w="239" w:type="dxa"/>
          </w:tcPr>
          <w:p w14:paraId="47A76BA5" w14:textId="77777777" w:rsidR="001D7199" w:rsidRPr="00C2555B" w:rsidRDefault="001D7199" w:rsidP="001D7199">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7CD963CB" w14:textId="565C55ED"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900</w:t>
            </w:r>
          </w:p>
        </w:tc>
        <w:tc>
          <w:tcPr>
            <w:tcW w:w="236" w:type="dxa"/>
          </w:tcPr>
          <w:p w14:paraId="3AD64E32" w14:textId="77777777"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A8299EC" w14:textId="6DE8B28F" w:rsidR="001D7199" w:rsidRPr="00C2555B" w:rsidRDefault="00D40BB1"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1,500</w:t>
            </w:r>
          </w:p>
        </w:tc>
        <w:tc>
          <w:tcPr>
            <w:tcW w:w="248" w:type="dxa"/>
          </w:tcPr>
          <w:p w14:paraId="0F57D0B3" w14:textId="77777777"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36EE0DF6" w14:textId="0D09F7C9" w:rsidR="001D7199" w:rsidRPr="00C2555B" w:rsidRDefault="001D7199" w:rsidP="001D7199">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900</w:t>
            </w:r>
          </w:p>
        </w:tc>
      </w:tr>
      <w:tr w:rsidR="00DC31FD" w:rsidRPr="00C2555B" w14:paraId="05CC8519" w14:textId="77777777" w:rsidTr="00AF3824">
        <w:tc>
          <w:tcPr>
            <w:tcW w:w="3244" w:type="dxa"/>
          </w:tcPr>
          <w:p w14:paraId="71454D9F" w14:textId="77777777" w:rsidR="00DC31FD" w:rsidRPr="00C2555B" w:rsidRDefault="00DC31FD" w:rsidP="00DC3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ABFBD02" w14:textId="75D5DB0E" w:rsidR="00DC31FD" w:rsidRPr="00C2555B" w:rsidRDefault="00D40BB1" w:rsidP="00DC31F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31,500</w:t>
            </w:r>
            <w:r w:rsidRPr="007A2ABF">
              <w:rPr>
                <w:rFonts w:ascii="Browallia New" w:hAnsi="Browallia New" w:cs="Browallia New"/>
                <w:sz w:val="28"/>
                <w:szCs w:val="28"/>
              </w:rPr>
              <w:fldChar w:fldCharType="end"/>
            </w:r>
          </w:p>
        </w:tc>
        <w:tc>
          <w:tcPr>
            <w:tcW w:w="239" w:type="dxa"/>
          </w:tcPr>
          <w:p w14:paraId="78C2AD18" w14:textId="77777777" w:rsidR="00DC31FD" w:rsidRPr="00C2555B" w:rsidRDefault="00DC31FD" w:rsidP="00DC31FD">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5F777AD6" w14:textId="3855584C" w:rsidR="00DC31FD" w:rsidRPr="00C2555B" w:rsidRDefault="00DC31FD" w:rsidP="00DC31F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30,900</w:t>
            </w:r>
          </w:p>
        </w:tc>
        <w:tc>
          <w:tcPr>
            <w:tcW w:w="236" w:type="dxa"/>
          </w:tcPr>
          <w:p w14:paraId="05B04D2C" w14:textId="77777777" w:rsidR="00DC31FD" w:rsidRPr="00C2555B" w:rsidRDefault="00DC31FD" w:rsidP="00DC31F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78D33E6" w14:textId="2841A5D1" w:rsidR="00DC31FD" w:rsidRPr="00C2555B" w:rsidRDefault="00D40BB1" w:rsidP="00DC31F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31,500</w:t>
            </w:r>
            <w:r w:rsidRPr="007A2ABF">
              <w:rPr>
                <w:rFonts w:ascii="Browallia New" w:hAnsi="Browallia New" w:cs="Browallia New"/>
                <w:sz w:val="28"/>
                <w:szCs w:val="28"/>
              </w:rPr>
              <w:fldChar w:fldCharType="end"/>
            </w:r>
          </w:p>
        </w:tc>
        <w:tc>
          <w:tcPr>
            <w:tcW w:w="248" w:type="dxa"/>
          </w:tcPr>
          <w:p w14:paraId="5F0CF11E" w14:textId="77777777" w:rsidR="00DC31FD" w:rsidRPr="00C2555B" w:rsidRDefault="00DC31FD" w:rsidP="00DC31F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0E8B01B0" w14:textId="7374CB65" w:rsidR="00DC31FD" w:rsidRPr="00C2555B" w:rsidRDefault="00DC31FD" w:rsidP="00DC31FD">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30,900</w:t>
            </w:r>
          </w:p>
        </w:tc>
      </w:tr>
    </w:tbl>
    <w:p w14:paraId="77D27766" w14:textId="0F7A1025" w:rsidR="006B1F3E" w:rsidRPr="00C2555B" w:rsidRDefault="006B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0F102BC0" w14:textId="65E2B60D" w:rsidR="00BF5E58" w:rsidRPr="00C2555B" w:rsidRDefault="00A4095F" w:rsidP="00AF3824">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
        </w:tabs>
        <w:spacing w:line="240" w:lineRule="auto"/>
        <w:ind w:hanging="185"/>
        <w:jc w:val="both"/>
        <w:outlineLvl w:val="0"/>
        <w:rPr>
          <w:rFonts w:ascii="Browallia New" w:hAnsi="Browallia New" w:cs="Browallia New"/>
          <w:sz w:val="28"/>
          <w:szCs w:val="28"/>
        </w:rPr>
      </w:pPr>
      <w:r w:rsidRPr="00C2555B">
        <w:rPr>
          <w:rFonts w:ascii="Browallia New" w:hAnsi="Browallia New" w:cs="Browallia New"/>
          <w:sz w:val="28"/>
          <w:szCs w:val="28"/>
          <w:cs/>
        </w:rPr>
        <w:t>เงินให้กู้ยืม</w:t>
      </w:r>
      <w:r w:rsidR="00BF5E58" w:rsidRPr="00C2555B">
        <w:rPr>
          <w:rFonts w:ascii="Browallia New" w:hAnsi="Browallia New" w:cs="Browallia New"/>
          <w:sz w:val="28"/>
          <w:szCs w:val="28"/>
          <w:cs/>
        </w:rPr>
        <w:t>ระยะ</w:t>
      </w:r>
      <w:r w:rsidR="00AB3705" w:rsidRPr="00C2555B">
        <w:rPr>
          <w:rFonts w:ascii="Browallia New" w:hAnsi="Browallia New" w:cs="Browallia New"/>
          <w:sz w:val="28"/>
          <w:szCs w:val="28"/>
          <w:cs/>
        </w:rPr>
        <w:t>ยาว</w:t>
      </w:r>
    </w:p>
    <w:p w14:paraId="6107E29C" w14:textId="77777777" w:rsidR="007858BA" w:rsidRPr="00C2555B" w:rsidRDefault="007858BA" w:rsidP="00A7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outlineLvl w:val="0"/>
        <w:rPr>
          <w:rFonts w:ascii="Browallia New" w:hAnsi="Browallia New" w:cs="Browallia New"/>
        </w:rPr>
      </w:pPr>
    </w:p>
    <w:tbl>
      <w:tblPr>
        <w:tblW w:w="8617" w:type="dxa"/>
        <w:tblInd w:w="851" w:type="dxa"/>
        <w:tblLayout w:type="fixed"/>
        <w:tblLook w:val="0000" w:firstRow="0" w:lastRow="0" w:firstColumn="0" w:lastColumn="0" w:noHBand="0" w:noVBand="0"/>
      </w:tblPr>
      <w:tblGrid>
        <w:gridCol w:w="3262"/>
        <w:gridCol w:w="1179"/>
        <w:gridCol w:w="236"/>
        <w:gridCol w:w="1141"/>
        <w:gridCol w:w="239"/>
        <w:gridCol w:w="1156"/>
        <w:gridCol w:w="236"/>
        <w:gridCol w:w="1168"/>
      </w:tblGrid>
      <w:tr w:rsidR="006971B8" w:rsidRPr="00C2555B" w14:paraId="64EEB5FB" w14:textId="77777777" w:rsidTr="00AF3824">
        <w:tc>
          <w:tcPr>
            <w:tcW w:w="3262"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AF3824">
        <w:tc>
          <w:tcPr>
            <w:tcW w:w="3262"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910948" w:rsidRPr="00C2555B" w14:paraId="7965F859" w14:textId="77777777" w:rsidTr="00AF3824">
        <w:tc>
          <w:tcPr>
            <w:tcW w:w="3262" w:type="dxa"/>
          </w:tcPr>
          <w:p w14:paraId="73A9DDB5" w14:textId="77777777" w:rsidR="00910948" w:rsidRPr="00C2555B" w:rsidRDefault="00910948" w:rsidP="0091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56AB6D27" w14:textId="147C8756" w:rsidR="00910948" w:rsidRPr="00C2555B" w:rsidRDefault="00910948" w:rsidP="0091094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36" w:type="dxa"/>
            <w:tcBorders>
              <w:top w:val="single" w:sz="4" w:space="0" w:color="auto"/>
            </w:tcBorders>
            <w:vAlign w:val="bottom"/>
          </w:tcPr>
          <w:p w14:paraId="09874983" w14:textId="77777777" w:rsidR="00910948" w:rsidRPr="00C2555B" w:rsidRDefault="00910948" w:rsidP="00910948">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26BA6EA1" w:rsidR="00910948" w:rsidRPr="00C2555B" w:rsidRDefault="00910948" w:rsidP="0091094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9" w:type="dxa"/>
          </w:tcPr>
          <w:p w14:paraId="166CA5A2" w14:textId="77777777" w:rsidR="00910948" w:rsidRPr="00C2555B" w:rsidRDefault="00910948" w:rsidP="00910948">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vAlign w:val="bottom"/>
          </w:tcPr>
          <w:p w14:paraId="611AFE95" w14:textId="014E28AC" w:rsidR="00910948" w:rsidRPr="00C2555B" w:rsidRDefault="00910948" w:rsidP="0091094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36" w:type="dxa"/>
            <w:tcBorders>
              <w:top w:val="single" w:sz="4" w:space="0" w:color="auto"/>
            </w:tcBorders>
            <w:vAlign w:val="bottom"/>
          </w:tcPr>
          <w:p w14:paraId="63A585F3" w14:textId="77777777" w:rsidR="00910948" w:rsidRPr="00C2555B" w:rsidRDefault="00910948" w:rsidP="00910948">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18807F58" w:rsidR="00910948" w:rsidRPr="00C2555B" w:rsidRDefault="00910948" w:rsidP="0091094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69B54026" w14:textId="77777777" w:rsidTr="007A2ABF">
        <w:trPr>
          <w:trHeight w:hRule="exact" w:val="216"/>
        </w:trPr>
        <w:tc>
          <w:tcPr>
            <w:tcW w:w="3262" w:type="dxa"/>
            <w:vAlign w:val="center"/>
          </w:tcPr>
          <w:p w14:paraId="57F5701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9" w:type="dxa"/>
            <w:tcBorders>
              <w:top w:val="single" w:sz="4" w:space="0" w:color="auto"/>
            </w:tcBorders>
          </w:tcPr>
          <w:p w14:paraId="7DDAACB9" w14:textId="77777777" w:rsidR="006971B8" w:rsidRPr="00C2555B" w:rsidRDefault="006971B8" w:rsidP="001B4041">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36" w:type="dxa"/>
          </w:tcPr>
          <w:p w14:paraId="49212B2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1" w:type="dxa"/>
            <w:tcBorders>
              <w:top w:val="single" w:sz="4" w:space="0" w:color="auto"/>
            </w:tcBorders>
          </w:tcPr>
          <w:p w14:paraId="188100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16"/>
                <w:szCs w:val="16"/>
                <w:lang w:val="en-GB"/>
              </w:rPr>
            </w:pPr>
          </w:p>
        </w:tc>
        <w:tc>
          <w:tcPr>
            <w:tcW w:w="239" w:type="dxa"/>
          </w:tcPr>
          <w:p w14:paraId="2804160A"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6" w:type="dxa"/>
            <w:tcBorders>
              <w:top w:val="single" w:sz="4" w:space="0" w:color="auto"/>
            </w:tcBorders>
          </w:tcPr>
          <w:p w14:paraId="3FCE36A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68" w:type="dxa"/>
            <w:tcBorders>
              <w:top w:val="single" w:sz="4" w:space="0" w:color="auto"/>
            </w:tcBorders>
          </w:tcPr>
          <w:p w14:paraId="393963C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FB7FFA" w:rsidRPr="00C2555B" w14:paraId="0CBB5C77" w14:textId="77777777" w:rsidTr="007A2ABF">
        <w:tc>
          <w:tcPr>
            <w:tcW w:w="3262" w:type="dxa"/>
            <w:vAlign w:val="bottom"/>
          </w:tcPr>
          <w:p w14:paraId="696AEBDC" w14:textId="77777777" w:rsidR="00FB7FFA" w:rsidRPr="00C2555B"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798314F8"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7A2ABF">
              <w:rPr>
                <w:rFonts w:ascii="Browallia New" w:hAnsi="Browallia New" w:cs="Browallia New"/>
                <w:sz w:val="28"/>
                <w:szCs w:val="28"/>
              </w:rPr>
              <w:t>351,801</w:t>
            </w:r>
          </w:p>
        </w:tc>
        <w:tc>
          <w:tcPr>
            <w:tcW w:w="236" w:type="dxa"/>
            <w:shd w:val="clear" w:color="auto" w:fill="auto"/>
            <w:vAlign w:val="bottom"/>
          </w:tcPr>
          <w:p w14:paraId="56681F69"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38D4ADF5"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2555B">
              <w:rPr>
                <w:rFonts w:ascii="Browallia New" w:hAnsi="Browallia New" w:cs="Browallia New"/>
                <w:sz w:val="28"/>
                <w:szCs w:val="28"/>
              </w:rPr>
              <w:t>358,227</w:t>
            </w:r>
          </w:p>
        </w:tc>
        <w:tc>
          <w:tcPr>
            <w:tcW w:w="239" w:type="dxa"/>
            <w:shd w:val="clear" w:color="auto" w:fill="auto"/>
            <w:vAlign w:val="bottom"/>
          </w:tcPr>
          <w:p w14:paraId="09BDB414" w14:textId="77777777" w:rsidR="00FB7FFA" w:rsidRPr="00C2555B" w:rsidRDefault="00FB7FFA" w:rsidP="00FB7F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DB20A9A" w14:textId="34C86A53"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102,792</w:t>
            </w:r>
          </w:p>
        </w:tc>
        <w:tc>
          <w:tcPr>
            <w:tcW w:w="236" w:type="dxa"/>
          </w:tcPr>
          <w:p w14:paraId="424D9DA5" w14:textId="77777777" w:rsidR="00FB7FFA" w:rsidRPr="00C2555B" w:rsidRDefault="00FB7FFA" w:rsidP="00FB7F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0E6887F4"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102,792</w:t>
            </w:r>
          </w:p>
        </w:tc>
      </w:tr>
      <w:tr w:rsidR="00FB7FFA" w:rsidRPr="00C2555B" w14:paraId="42D35AD7" w14:textId="77777777" w:rsidTr="007A2ABF">
        <w:tc>
          <w:tcPr>
            <w:tcW w:w="3262" w:type="dxa"/>
            <w:shd w:val="clear" w:color="auto" w:fill="auto"/>
            <w:vAlign w:val="bottom"/>
          </w:tcPr>
          <w:p w14:paraId="0EA4E1AE" w14:textId="0FCFD2BE" w:rsidR="00FB7FFA" w:rsidRPr="007A2ABF"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07A3D24A"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7A2ABF">
              <w:rPr>
                <w:rFonts w:ascii="Browallia New" w:hAnsi="Browallia New" w:cs="Browallia New"/>
                <w:sz w:val="28"/>
                <w:szCs w:val="28"/>
              </w:rPr>
              <w:t>27,530</w:t>
            </w:r>
          </w:p>
        </w:tc>
        <w:tc>
          <w:tcPr>
            <w:tcW w:w="236" w:type="dxa"/>
            <w:shd w:val="clear" w:color="auto" w:fill="auto"/>
            <w:vAlign w:val="bottom"/>
          </w:tcPr>
          <w:p w14:paraId="5027A025"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00FA0181"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27,245</w:t>
            </w:r>
          </w:p>
        </w:tc>
        <w:tc>
          <w:tcPr>
            <w:tcW w:w="239" w:type="dxa"/>
            <w:shd w:val="clear" w:color="auto" w:fill="auto"/>
            <w:vAlign w:val="bottom"/>
          </w:tcPr>
          <w:p w14:paraId="3F1A4922" w14:textId="77777777"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vAlign w:val="bottom"/>
          </w:tcPr>
          <w:p w14:paraId="6E74843A" w14:textId="3FA7B610"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25,302</w:t>
            </w:r>
          </w:p>
        </w:tc>
        <w:tc>
          <w:tcPr>
            <w:tcW w:w="236" w:type="dxa"/>
            <w:shd w:val="clear" w:color="auto" w:fill="auto"/>
          </w:tcPr>
          <w:p w14:paraId="07018DF9" w14:textId="77777777"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4EAB7998"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25,164</w:t>
            </w:r>
          </w:p>
        </w:tc>
      </w:tr>
      <w:tr w:rsidR="00FB7FFA" w:rsidRPr="00C2555B" w14:paraId="360EA57E" w14:textId="77777777" w:rsidTr="007A2ABF">
        <w:tc>
          <w:tcPr>
            <w:tcW w:w="3262" w:type="dxa"/>
            <w:vAlign w:val="bottom"/>
          </w:tcPr>
          <w:p w14:paraId="7B4D9E88" w14:textId="77777777" w:rsidR="00FB7FFA" w:rsidRPr="00C2555B"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20004B4C"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7A2ABF">
              <w:rPr>
                <w:rFonts w:ascii="Browallia New" w:hAnsi="Browallia New" w:cs="Browallia New"/>
                <w:sz w:val="28"/>
                <w:szCs w:val="28"/>
              </w:rPr>
              <w:fldChar w:fldCharType="begin"/>
            </w:r>
            <w:r w:rsidRPr="007A2ABF">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7A2ABF">
              <w:rPr>
                <w:rFonts w:ascii="Browallia New" w:hAnsi="Browallia New" w:cs="Browallia New"/>
                <w:sz w:val="28"/>
                <w:szCs w:val="28"/>
              </w:rPr>
              <w:t>379,331</w:t>
            </w:r>
            <w:r w:rsidRPr="007A2ABF">
              <w:rPr>
                <w:rFonts w:ascii="Browallia New" w:hAnsi="Browallia New" w:cs="Browallia New"/>
                <w:sz w:val="28"/>
                <w:szCs w:val="28"/>
              </w:rPr>
              <w:fldChar w:fldCharType="end"/>
            </w:r>
          </w:p>
        </w:tc>
        <w:tc>
          <w:tcPr>
            <w:tcW w:w="236" w:type="dxa"/>
            <w:shd w:val="clear" w:color="auto" w:fill="auto"/>
            <w:vAlign w:val="bottom"/>
          </w:tcPr>
          <w:p w14:paraId="68E88CF0"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790507B4"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2555B">
              <w:rPr>
                <w:rFonts w:ascii="Browallia New" w:hAnsi="Browallia New" w:cs="Browallia New"/>
                <w:sz w:val="28"/>
                <w:szCs w:val="28"/>
              </w:rPr>
              <w:t>385,472</w:t>
            </w:r>
          </w:p>
        </w:tc>
        <w:tc>
          <w:tcPr>
            <w:tcW w:w="239" w:type="dxa"/>
            <w:shd w:val="clear" w:color="auto" w:fill="auto"/>
            <w:vAlign w:val="bottom"/>
          </w:tcPr>
          <w:p w14:paraId="3D1DB314" w14:textId="77777777" w:rsidR="00FB7FFA" w:rsidRPr="00C2555B" w:rsidRDefault="00FB7FFA" w:rsidP="00FB7F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376BCEDF" w14:textId="3EC0D7A2"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7A2ABF">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7A2ABF">
              <w:rPr>
                <w:rFonts w:ascii="Browallia New" w:hAnsi="Browallia New" w:cs="Browallia New"/>
                <w:sz w:val="28"/>
                <w:szCs w:val="28"/>
              </w:rPr>
              <w:t>128,094</w:t>
            </w:r>
            <w:r w:rsidRPr="007A2ABF">
              <w:rPr>
                <w:rFonts w:ascii="Browallia New" w:hAnsi="Browallia New" w:cs="Browallia New"/>
                <w:sz w:val="28"/>
                <w:szCs w:val="28"/>
              </w:rPr>
              <w:fldChar w:fldCharType="end"/>
            </w:r>
          </w:p>
        </w:tc>
        <w:tc>
          <w:tcPr>
            <w:tcW w:w="236" w:type="dxa"/>
          </w:tcPr>
          <w:p w14:paraId="3DEC1B3A" w14:textId="77777777" w:rsidR="00FB7FFA" w:rsidRPr="00C2555B" w:rsidRDefault="00FB7FFA" w:rsidP="00FB7F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3C5E0146"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127,956</w:t>
            </w:r>
          </w:p>
        </w:tc>
      </w:tr>
      <w:tr w:rsidR="00FB7FFA" w:rsidRPr="00C2555B" w14:paraId="0ED31973" w14:textId="77777777" w:rsidTr="007A2ABF">
        <w:tc>
          <w:tcPr>
            <w:tcW w:w="3262" w:type="dxa"/>
            <w:vAlign w:val="bottom"/>
          </w:tcPr>
          <w:p w14:paraId="6AEFA2DF" w14:textId="77777777" w:rsidR="00FB7FFA" w:rsidRPr="00C2555B"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ค่าเผื่อหนี้สงสัยจะสูญ</w:t>
            </w:r>
          </w:p>
        </w:tc>
        <w:tc>
          <w:tcPr>
            <w:tcW w:w="1179" w:type="dxa"/>
            <w:shd w:val="clear" w:color="auto" w:fill="auto"/>
          </w:tcPr>
          <w:p w14:paraId="06482586" w14:textId="071D4489" w:rsidR="00FB7FFA" w:rsidRPr="00C2555B" w:rsidRDefault="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(118,483)</w:t>
            </w:r>
          </w:p>
        </w:tc>
        <w:tc>
          <w:tcPr>
            <w:tcW w:w="236" w:type="dxa"/>
            <w:shd w:val="clear" w:color="auto" w:fill="auto"/>
            <w:vAlign w:val="bottom"/>
          </w:tcPr>
          <w:p w14:paraId="18D4375C"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205C884F" w14:textId="7C5488AE"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(118,483)</w:t>
            </w:r>
          </w:p>
        </w:tc>
        <w:tc>
          <w:tcPr>
            <w:tcW w:w="239" w:type="dxa"/>
            <w:shd w:val="clear" w:color="auto" w:fill="auto"/>
            <w:vAlign w:val="bottom"/>
          </w:tcPr>
          <w:p w14:paraId="18E607E8" w14:textId="77777777" w:rsidR="00FB7FFA" w:rsidRPr="00C2555B" w:rsidRDefault="00FB7FFA" w:rsidP="00FB7F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bottom"/>
          </w:tcPr>
          <w:p w14:paraId="4BCA1484" w14:textId="26F986BF"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(115,895)</w:t>
            </w:r>
          </w:p>
        </w:tc>
        <w:tc>
          <w:tcPr>
            <w:tcW w:w="236" w:type="dxa"/>
            <w:vAlign w:val="center"/>
          </w:tcPr>
          <w:p w14:paraId="2281DF80" w14:textId="77777777" w:rsidR="00FB7FFA" w:rsidRPr="00C2555B" w:rsidRDefault="00FB7FFA" w:rsidP="00FB7F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42AE116D"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cs/>
              </w:rPr>
              <w:t>(</w:t>
            </w:r>
            <w:r w:rsidRPr="00C2555B">
              <w:rPr>
                <w:rFonts w:ascii="Browallia New" w:hAnsi="Browallia New" w:cs="Browallia New"/>
                <w:sz w:val="28"/>
                <w:szCs w:val="28"/>
              </w:rPr>
              <w:t>115,895</w:t>
            </w:r>
            <w:r w:rsidRPr="00C2555B">
              <w:rPr>
                <w:rFonts w:ascii="Browallia New" w:hAnsi="Browallia New" w:cs="Browallia New"/>
                <w:sz w:val="28"/>
                <w:szCs w:val="28"/>
                <w:cs/>
              </w:rPr>
              <w:t>)</w:t>
            </w:r>
          </w:p>
        </w:tc>
      </w:tr>
      <w:tr w:rsidR="00FB7FFA" w:rsidRPr="00C2555B" w14:paraId="4AC481B5" w14:textId="77777777" w:rsidTr="007A2ABF">
        <w:tc>
          <w:tcPr>
            <w:tcW w:w="3262" w:type="dxa"/>
            <w:vAlign w:val="bottom"/>
          </w:tcPr>
          <w:p w14:paraId="5383FF9B" w14:textId="77777777" w:rsidR="00FB7FFA" w:rsidRPr="00C2555B"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4DB30AD4"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260,848</w:t>
            </w:r>
          </w:p>
        </w:tc>
        <w:tc>
          <w:tcPr>
            <w:tcW w:w="236" w:type="dxa"/>
            <w:shd w:val="clear" w:color="auto" w:fill="auto"/>
            <w:vAlign w:val="bottom"/>
          </w:tcPr>
          <w:p w14:paraId="1C113BB1"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244C18F7"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266,989</w:t>
            </w:r>
          </w:p>
        </w:tc>
        <w:tc>
          <w:tcPr>
            <w:tcW w:w="239" w:type="dxa"/>
            <w:shd w:val="clear" w:color="auto" w:fill="auto"/>
            <w:vAlign w:val="bottom"/>
          </w:tcPr>
          <w:p w14:paraId="127DC5E4" w14:textId="77777777" w:rsidR="00FB7FFA" w:rsidRPr="00C2555B" w:rsidRDefault="00FB7FFA" w:rsidP="00FB7F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bottom"/>
          </w:tcPr>
          <w:p w14:paraId="7E1D6CFA" w14:textId="68B33EC1" w:rsidR="00FB7FFA" w:rsidRPr="00C2555B" w:rsidRDefault="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12,199</w:t>
            </w:r>
          </w:p>
        </w:tc>
        <w:tc>
          <w:tcPr>
            <w:tcW w:w="236" w:type="dxa"/>
            <w:vAlign w:val="center"/>
          </w:tcPr>
          <w:p w14:paraId="49EAB904" w14:textId="77777777" w:rsidR="00FB7FFA" w:rsidRPr="00C2555B" w:rsidRDefault="00FB7FFA" w:rsidP="00FB7F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5E4FCB3E"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12,061</w:t>
            </w:r>
          </w:p>
        </w:tc>
      </w:tr>
      <w:tr w:rsidR="00FB7FFA" w:rsidRPr="00C2555B" w14:paraId="3606F8C3" w14:textId="77777777" w:rsidTr="007A2ABF">
        <w:tc>
          <w:tcPr>
            <w:tcW w:w="3262" w:type="dxa"/>
            <w:vAlign w:val="bottom"/>
          </w:tcPr>
          <w:p w14:paraId="6FB0E4D4" w14:textId="77777777" w:rsidR="00FB7FFA" w:rsidRPr="00C2555B"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3F7B66DA"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(201,570)</w:t>
            </w:r>
          </w:p>
        </w:tc>
        <w:tc>
          <w:tcPr>
            <w:tcW w:w="236" w:type="dxa"/>
            <w:shd w:val="clear" w:color="auto" w:fill="auto"/>
            <w:vAlign w:val="bottom"/>
          </w:tcPr>
          <w:p w14:paraId="01C5D973"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0EFCAC15"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(208,678)</w:t>
            </w:r>
          </w:p>
        </w:tc>
        <w:tc>
          <w:tcPr>
            <w:tcW w:w="239" w:type="dxa"/>
            <w:shd w:val="clear" w:color="auto" w:fill="auto"/>
            <w:vAlign w:val="bottom"/>
          </w:tcPr>
          <w:p w14:paraId="406D60C6" w14:textId="77777777" w:rsidR="00FB7FFA" w:rsidRPr="00C2555B" w:rsidRDefault="00FB7FFA" w:rsidP="00FB7F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110CD029" w:rsidR="00FB7FFA" w:rsidRPr="00C2555B" w:rsidRDefault="00FB7FFA">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7A2ABF">
              <w:rPr>
                <w:rFonts w:ascii="Browallia New" w:hAnsi="Browallia New" w:cs="Browallia New"/>
                <w:sz w:val="28"/>
                <w:szCs w:val="28"/>
                <w:cs/>
              </w:rPr>
              <w:t xml:space="preserve">      </w:t>
            </w:r>
            <w:r w:rsidRPr="007A2ABF">
              <w:rPr>
                <w:rFonts w:ascii="Browallia New" w:hAnsi="Browallia New" w:cs="Browallia New"/>
                <w:sz w:val="28"/>
                <w:szCs w:val="28"/>
              </w:rPr>
              <w:t xml:space="preserve">  </w:t>
            </w:r>
            <w:r w:rsidRPr="007A2ABF">
              <w:rPr>
                <w:rFonts w:ascii="Browallia New" w:hAnsi="Browallia New" w:cs="Browallia New"/>
                <w:sz w:val="28"/>
                <w:szCs w:val="28"/>
                <w:cs/>
              </w:rPr>
              <w:t>-</w:t>
            </w:r>
          </w:p>
        </w:tc>
        <w:tc>
          <w:tcPr>
            <w:tcW w:w="236" w:type="dxa"/>
            <w:vAlign w:val="center"/>
          </w:tcPr>
          <w:p w14:paraId="3F90E2F0" w14:textId="77777777" w:rsidR="00FB7FFA" w:rsidRPr="00C2555B" w:rsidRDefault="00FB7FFA" w:rsidP="00FB7F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380C5125" w:rsidR="00FB7FFA" w:rsidRPr="00C2555B" w:rsidRDefault="00FB7FFA" w:rsidP="00FB7FFA">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     -</w:t>
            </w:r>
          </w:p>
        </w:tc>
      </w:tr>
      <w:tr w:rsidR="00FB7FFA" w:rsidRPr="00C2555B" w14:paraId="60184766" w14:textId="77777777" w:rsidTr="007A2ABF">
        <w:tc>
          <w:tcPr>
            <w:tcW w:w="3262" w:type="dxa"/>
            <w:vAlign w:val="bottom"/>
          </w:tcPr>
          <w:p w14:paraId="448225A9" w14:textId="77777777" w:rsidR="00FB7FFA" w:rsidRPr="00C2555B" w:rsidRDefault="00FB7FFA" w:rsidP="00FB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4988494F"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7A2ABF">
              <w:rPr>
                <w:rFonts w:ascii="Browallia New" w:hAnsi="Browallia New" w:cs="Browallia New"/>
                <w:sz w:val="28"/>
                <w:szCs w:val="28"/>
              </w:rPr>
              <w:t>59,278</w:t>
            </w:r>
          </w:p>
        </w:tc>
        <w:tc>
          <w:tcPr>
            <w:tcW w:w="236" w:type="dxa"/>
            <w:shd w:val="clear" w:color="auto" w:fill="auto"/>
            <w:vAlign w:val="bottom"/>
          </w:tcPr>
          <w:p w14:paraId="1AEECED2" w14:textId="77777777" w:rsidR="00FB7FFA" w:rsidRPr="00C2555B" w:rsidRDefault="00FB7FFA" w:rsidP="00FB7FFA">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27F1AA94"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58,311</w:t>
            </w:r>
            <w:r w:rsidRPr="007A2ABF">
              <w:rPr>
                <w:rFonts w:ascii="Browallia New" w:hAnsi="Browallia New" w:cs="Browallia New"/>
                <w:sz w:val="28"/>
                <w:szCs w:val="28"/>
              </w:rPr>
              <w:fldChar w:fldCharType="end"/>
            </w:r>
          </w:p>
        </w:tc>
        <w:tc>
          <w:tcPr>
            <w:tcW w:w="239" w:type="dxa"/>
            <w:shd w:val="clear" w:color="auto" w:fill="auto"/>
            <w:vAlign w:val="bottom"/>
          </w:tcPr>
          <w:p w14:paraId="2E6CCB08" w14:textId="77777777" w:rsidR="00FB7FFA" w:rsidRPr="00C2555B" w:rsidRDefault="00FB7FFA" w:rsidP="00FB7FFA">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bottom"/>
          </w:tcPr>
          <w:p w14:paraId="1EB5BD5D" w14:textId="0C712A87" w:rsidR="00FB7FFA" w:rsidRPr="00C2555B" w:rsidRDefault="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7A2ABF">
              <w:rPr>
                <w:rFonts w:ascii="Browallia New" w:hAnsi="Browallia New" w:cs="Browallia New"/>
                <w:sz w:val="28"/>
                <w:szCs w:val="28"/>
              </w:rPr>
              <w:t>12,199</w:t>
            </w:r>
          </w:p>
        </w:tc>
        <w:tc>
          <w:tcPr>
            <w:tcW w:w="236" w:type="dxa"/>
            <w:vAlign w:val="bottom"/>
          </w:tcPr>
          <w:p w14:paraId="3D2E48E4" w14:textId="77777777" w:rsidR="00FB7FFA" w:rsidRPr="00C2555B" w:rsidRDefault="00FB7FFA" w:rsidP="00FB7FFA">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6B0D2BE1" w:rsidR="00FB7FFA" w:rsidRPr="00C2555B" w:rsidRDefault="00FB7FFA" w:rsidP="00FB7FFA">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2555B">
              <w:rPr>
                <w:rFonts w:ascii="Browallia New" w:hAnsi="Browallia New" w:cs="Browallia New"/>
                <w:sz w:val="28"/>
                <w:szCs w:val="28"/>
              </w:rPr>
              <w:t>12,061</w:t>
            </w:r>
          </w:p>
        </w:tc>
      </w:tr>
    </w:tbl>
    <w:p w14:paraId="4662CBAB" w14:textId="77777777" w:rsidR="001466AC" w:rsidRPr="00C2555B" w:rsidRDefault="001466AC" w:rsidP="00981C39">
      <w:pPr>
        <w:spacing w:line="240" w:lineRule="auto"/>
        <w:ind w:left="900"/>
        <w:rPr>
          <w:rFonts w:ascii="Browallia New" w:hAnsi="Browallia New" w:cs="Browallia New"/>
          <w:spacing w:val="-2"/>
          <w:lang w:val="en-GB"/>
        </w:rPr>
      </w:pPr>
    </w:p>
    <w:p w14:paraId="0D93A27B" w14:textId="00C5AA4D" w:rsidR="0012502A" w:rsidRPr="00C2555B" w:rsidRDefault="0090445D" w:rsidP="0012502A">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บริษัท ไมด้า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C2555B">
        <w:rPr>
          <w:rFonts w:ascii="Browallia New" w:hAnsi="Browallia New" w:cs="Browallia New"/>
          <w:spacing w:val="-2"/>
          <w:sz w:val="28"/>
          <w:szCs w:val="28"/>
        </w:rPr>
        <w:t>12</w:t>
      </w:r>
      <w:r w:rsidR="00F84A59" w:rsidRPr="00C2555B">
        <w:rPr>
          <w:rFonts w:ascii="Browallia New" w:hAnsi="Browallia New" w:cs="Browallia New"/>
          <w:spacing w:val="-2"/>
          <w:sz w:val="28"/>
          <w:szCs w:val="28"/>
          <w:cs/>
        </w:rPr>
        <w:t xml:space="preserve"> </w:t>
      </w:r>
      <w:r w:rsidR="00087A0F" w:rsidRPr="00C2555B">
        <w:rPr>
          <w:rFonts w:ascii="Browallia New" w:hAnsi="Browallia New" w:cs="Browallia New"/>
          <w:spacing w:val="-2"/>
          <w:sz w:val="28"/>
          <w:szCs w:val="28"/>
        </w:rPr>
        <w:t>-</w:t>
      </w:r>
      <w:r w:rsidR="00F84A59"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12502A" w:rsidRPr="00C2555B">
        <w:rPr>
          <w:rFonts w:ascii="Browallia New" w:hAnsi="Browallia New" w:cs="Browallia New"/>
          <w:sz w:val="28"/>
          <w:szCs w:val="28"/>
          <w:lang w:val="en-GB"/>
        </w:rPr>
        <w:t>31</w:t>
      </w:r>
      <w:r w:rsidR="0012502A" w:rsidRPr="00C2555B">
        <w:rPr>
          <w:rFonts w:ascii="Browallia New" w:hAnsi="Browallia New" w:cs="Browallia New"/>
          <w:sz w:val="28"/>
          <w:szCs w:val="28"/>
          <w:cs/>
        </w:rPr>
        <w:t xml:space="preserve"> มีนาคม </w:t>
      </w:r>
      <w:r w:rsidR="0012502A"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0012502A" w:rsidRPr="00C2555B">
        <w:rPr>
          <w:rFonts w:ascii="Browallia New" w:hAnsi="Browallia New" w:cs="Browallia New"/>
          <w:sz w:val="28"/>
          <w:szCs w:val="28"/>
          <w:cs/>
        </w:rPr>
        <w:t xml:space="preserve"> และ</w:t>
      </w:r>
      <w:r w:rsidR="00736F6E" w:rsidRPr="00C2555B">
        <w:rPr>
          <w:rFonts w:ascii="Browallia New" w:hAnsi="Browallia New" w:cs="Browallia New"/>
          <w:sz w:val="28"/>
          <w:szCs w:val="28"/>
        </w:rPr>
        <w:t xml:space="preserve"> </w:t>
      </w:r>
      <w:r w:rsidR="0012502A" w:rsidRPr="00C2555B">
        <w:rPr>
          <w:rFonts w:ascii="Browallia New" w:hAnsi="Browallia New" w:cs="Browallia New"/>
          <w:sz w:val="28"/>
          <w:szCs w:val="28"/>
          <w:cs/>
        </w:rPr>
        <w:t xml:space="preserve">วันที่ </w:t>
      </w:r>
      <w:r w:rsidR="0012502A" w:rsidRPr="00C2555B">
        <w:rPr>
          <w:rFonts w:ascii="Browallia New" w:hAnsi="Browallia New" w:cs="Browallia New"/>
          <w:sz w:val="28"/>
          <w:szCs w:val="28"/>
          <w:lang w:val="en-GB"/>
        </w:rPr>
        <w:t>31</w:t>
      </w:r>
      <w:r w:rsidR="0012502A" w:rsidRPr="00C2555B">
        <w:rPr>
          <w:rFonts w:ascii="Browallia New" w:hAnsi="Browallia New" w:cs="Browallia New"/>
          <w:sz w:val="28"/>
          <w:szCs w:val="28"/>
          <w:cs/>
        </w:rPr>
        <w:t xml:space="preserve"> ธันวาคม </w:t>
      </w:r>
      <w:r w:rsidR="0012502A" w:rsidRPr="00C2555B">
        <w:rPr>
          <w:rFonts w:ascii="Browallia New" w:hAnsi="Browallia New" w:cs="Browallia New"/>
          <w:sz w:val="28"/>
          <w:szCs w:val="28"/>
          <w:lang w:val="en-GB"/>
        </w:rPr>
        <w:t>2561</w:t>
      </w:r>
      <w:r w:rsidR="0012502A" w:rsidRPr="00C2555B">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C75257B" w14:textId="77777777" w:rsidR="00F84A59" w:rsidRPr="00C2555B"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cs/>
          <w:lang w:val="en-GB"/>
        </w:rPr>
      </w:pPr>
    </w:p>
    <w:tbl>
      <w:tblPr>
        <w:tblW w:w="8550" w:type="dxa"/>
        <w:tblInd w:w="900" w:type="dxa"/>
        <w:tblLook w:val="01E0" w:firstRow="1" w:lastRow="1" w:firstColumn="1" w:lastColumn="1" w:noHBand="0" w:noVBand="0"/>
      </w:tblPr>
      <w:tblGrid>
        <w:gridCol w:w="410"/>
        <w:gridCol w:w="1195"/>
        <w:gridCol w:w="1271"/>
        <w:gridCol w:w="5674"/>
      </w:tblGrid>
      <w:tr w:rsidR="00F84A59" w:rsidRPr="00C2555B" w14:paraId="60B9650A" w14:textId="77777777" w:rsidTr="000702C8">
        <w:tc>
          <w:tcPr>
            <w:tcW w:w="410" w:type="dxa"/>
          </w:tcPr>
          <w:p w14:paraId="552B99AD" w14:textId="77777777" w:rsidR="00F84A59" w:rsidRPr="00C2555B"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04B37252" w14:textId="77777777" w:rsidR="00F84A59" w:rsidRPr="00C2555B" w:rsidRDefault="00F84A59" w:rsidP="00415863">
            <w:pPr>
              <w:tabs>
                <w:tab w:val="left" w:pos="1680"/>
              </w:tabs>
              <w:ind w:right="-22"/>
              <w:jc w:val="right"/>
              <w:rPr>
                <w:rFonts w:ascii="Browallia New" w:hAnsi="Browallia New" w:cs="Browallia New"/>
                <w:sz w:val="26"/>
                <w:szCs w:val="26"/>
                <w:cs/>
              </w:rPr>
            </w:pPr>
            <w:r w:rsidRPr="00C2555B">
              <w:rPr>
                <w:rFonts w:ascii="Browallia New" w:hAnsi="Browallia New" w:cs="Browallia New"/>
                <w:sz w:val="26"/>
                <w:szCs w:val="26"/>
                <w:cs/>
              </w:rPr>
              <w:t>(หน่วย : ล้านบาท)</w:t>
            </w:r>
          </w:p>
        </w:tc>
        <w:tc>
          <w:tcPr>
            <w:tcW w:w="5674" w:type="dxa"/>
            <w:vAlign w:val="center"/>
          </w:tcPr>
          <w:p w14:paraId="7335598D" w14:textId="77777777" w:rsidR="00F84A59" w:rsidRPr="00C2555B" w:rsidRDefault="00F84A59" w:rsidP="00415863">
            <w:pPr>
              <w:tabs>
                <w:tab w:val="left" w:pos="1680"/>
              </w:tabs>
              <w:ind w:left="-108" w:right="-22"/>
              <w:jc w:val="center"/>
              <w:rPr>
                <w:rFonts w:ascii="Browallia New" w:hAnsi="Browallia New" w:cs="Browallia New"/>
                <w:sz w:val="26"/>
                <w:szCs w:val="26"/>
                <w:cs/>
              </w:rPr>
            </w:pPr>
          </w:p>
        </w:tc>
      </w:tr>
      <w:tr w:rsidR="00F84A59" w:rsidRPr="00C2555B" w14:paraId="740CFB47" w14:textId="77777777" w:rsidTr="000702C8">
        <w:tc>
          <w:tcPr>
            <w:tcW w:w="410" w:type="dxa"/>
          </w:tcPr>
          <w:p w14:paraId="43662359" w14:textId="77777777" w:rsidR="00F84A59" w:rsidRPr="00C2555B"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4066EAB1" w14:textId="77777777" w:rsidR="00F84A59" w:rsidRPr="00C2555B" w:rsidRDefault="00F84A59" w:rsidP="00415863">
            <w:pPr>
              <w:pBdr>
                <w:bottom w:val="single" w:sz="4" w:space="1" w:color="auto"/>
              </w:pBdr>
              <w:tabs>
                <w:tab w:val="left" w:pos="1680"/>
              </w:tabs>
              <w:ind w:right="-22"/>
              <w:jc w:val="center"/>
              <w:rPr>
                <w:rFonts w:ascii="Browallia New" w:hAnsi="Browallia New" w:cs="Browallia New"/>
                <w:sz w:val="26"/>
                <w:szCs w:val="26"/>
                <w:cs/>
              </w:rPr>
            </w:pPr>
            <w:r w:rsidRPr="00C2555B">
              <w:rPr>
                <w:rFonts w:ascii="Browallia New" w:hAnsi="Browallia New" w:cs="Browallia New"/>
                <w:sz w:val="26"/>
                <w:szCs w:val="26"/>
                <w:cs/>
              </w:rPr>
              <w:t xml:space="preserve">เงินต้น </w:t>
            </w:r>
          </w:p>
        </w:tc>
        <w:tc>
          <w:tcPr>
            <w:tcW w:w="5674" w:type="dxa"/>
            <w:vAlign w:val="center"/>
          </w:tcPr>
          <w:p w14:paraId="47466E94" w14:textId="77777777" w:rsidR="00F84A59" w:rsidRPr="00C2555B" w:rsidRDefault="00F84A59" w:rsidP="00415863">
            <w:pPr>
              <w:tabs>
                <w:tab w:val="left" w:pos="1680"/>
              </w:tabs>
              <w:ind w:left="-108" w:right="-22"/>
              <w:jc w:val="center"/>
              <w:rPr>
                <w:rFonts w:ascii="Browallia New" w:hAnsi="Browallia New" w:cs="Browallia New"/>
                <w:sz w:val="26"/>
                <w:szCs w:val="26"/>
                <w:cs/>
              </w:rPr>
            </w:pPr>
          </w:p>
        </w:tc>
      </w:tr>
      <w:tr w:rsidR="00F84A59" w:rsidRPr="00C2555B" w14:paraId="42A50CD8" w14:textId="77777777" w:rsidTr="000702C8">
        <w:tc>
          <w:tcPr>
            <w:tcW w:w="410" w:type="dxa"/>
          </w:tcPr>
          <w:p w14:paraId="3110D8FE" w14:textId="77777777" w:rsidR="00F84A59" w:rsidRPr="00C2555B" w:rsidRDefault="00F84A59" w:rsidP="00415863">
            <w:pPr>
              <w:tabs>
                <w:tab w:val="left" w:pos="1680"/>
              </w:tabs>
              <w:ind w:left="-108" w:right="-22"/>
              <w:jc w:val="thaiDistribute"/>
              <w:rPr>
                <w:rFonts w:ascii="Browallia New" w:hAnsi="Browallia New" w:cs="Browallia New"/>
                <w:sz w:val="26"/>
                <w:szCs w:val="26"/>
              </w:rPr>
            </w:pPr>
          </w:p>
        </w:tc>
        <w:tc>
          <w:tcPr>
            <w:tcW w:w="2466" w:type="dxa"/>
            <w:gridSpan w:val="2"/>
          </w:tcPr>
          <w:p w14:paraId="6E614809" w14:textId="77777777" w:rsidR="00F84A59" w:rsidRPr="00C2555B" w:rsidRDefault="00F84A59" w:rsidP="00415863">
            <w:pPr>
              <w:pBdr>
                <w:bottom w:val="single" w:sz="4" w:space="1" w:color="auto"/>
              </w:pBdr>
              <w:ind w:left="-15"/>
              <w:jc w:val="center"/>
              <w:rPr>
                <w:rFonts w:ascii="Browallia New" w:hAnsi="Browallia New" w:cs="Browallia New"/>
                <w:sz w:val="26"/>
                <w:szCs w:val="26"/>
              </w:rPr>
            </w:pPr>
            <w:r w:rsidRPr="00C2555B">
              <w:rPr>
                <w:rFonts w:ascii="Browallia New" w:hAnsi="Browallia New" w:cs="Browallia New"/>
                <w:sz w:val="26"/>
                <w:szCs w:val="26"/>
                <w:cs/>
              </w:rPr>
              <w:t>งบการเงินรวม</w:t>
            </w:r>
          </w:p>
        </w:tc>
        <w:tc>
          <w:tcPr>
            <w:tcW w:w="5674" w:type="dxa"/>
          </w:tcPr>
          <w:p w14:paraId="25157137" w14:textId="77777777" w:rsidR="00F84A59" w:rsidRPr="00C2555B" w:rsidRDefault="00F84A59" w:rsidP="00415863">
            <w:pPr>
              <w:tabs>
                <w:tab w:val="left" w:pos="1680"/>
              </w:tabs>
              <w:ind w:left="-15"/>
              <w:jc w:val="center"/>
              <w:rPr>
                <w:rFonts w:ascii="Browallia New" w:hAnsi="Browallia New" w:cs="Browallia New"/>
                <w:sz w:val="26"/>
                <w:szCs w:val="26"/>
              </w:rPr>
            </w:pPr>
          </w:p>
        </w:tc>
      </w:tr>
      <w:tr w:rsidR="007C1D6B" w:rsidRPr="00C2555B" w14:paraId="3031A15C" w14:textId="77777777" w:rsidTr="000702C8">
        <w:tc>
          <w:tcPr>
            <w:tcW w:w="410" w:type="dxa"/>
          </w:tcPr>
          <w:p w14:paraId="50EA8758" w14:textId="77777777" w:rsidR="007C1D6B" w:rsidRPr="00C2555B" w:rsidRDefault="007C1D6B" w:rsidP="007C1D6B">
            <w:pPr>
              <w:tabs>
                <w:tab w:val="left" w:pos="1680"/>
              </w:tabs>
              <w:ind w:left="-108" w:right="-22"/>
              <w:jc w:val="thaiDistribute"/>
              <w:rPr>
                <w:rFonts w:ascii="Browallia New" w:hAnsi="Browallia New" w:cs="Browallia New"/>
                <w:sz w:val="26"/>
                <w:szCs w:val="26"/>
              </w:rPr>
            </w:pPr>
          </w:p>
        </w:tc>
        <w:tc>
          <w:tcPr>
            <w:tcW w:w="1195" w:type="dxa"/>
          </w:tcPr>
          <w:p w14:paraId="505722BE" w14:textId="33108D86" w:rsidR="007C1D6B" w:rsidRPr="00C2555B" w:rsidRDefault="0012502A" w:rsidP="007C1D6B">
            <w:pPr>
              <w:pBdr>
                <w:bottom w:val="single" w:sz="4" w:space="1" w:color="auto"/>
              </w:pBdr>
              <w:ind w:left="-15"/>
              <w:jc w:val="center"/>
              <w:rPr>
                <w:rFonts w:ascii="Browallia New" w:hAnsi="Browallia New" w:cs="Browallia New"/>
                <w:sz w:val="26"/>
                <w:szCs w:val="26"/>
              </w:rPr>
            </w:pPr>
            <w:r w:rsidRPr="00C2555B">
              <w:rPr>
                <w:rFonts w:ascii="Browallia New" w:hAnsi="Browallia New" w:cs="Browallia New"/>
                <w:sz w:val="26"/>
                <w:szCs w:val="26"/>
              </w:rPr>
              <w:t xml:space="preserve">31 </w:t>
            </w:r>
            <w:r w:rsidRPr="00C2555B">
              <w:rPr>
                <w:rFonts w:ascii="Browallia New" w:hAnsi="Browallia New" w:cs="Browallia New"/>
                <w:sz w:val="26"/>
                <w:szCs w:val="26"/>
                <w:cs/>
              </w:rPr>
              <w:t xml:space="preserve">มีนาคม </w:t>
            </w:r>
            <w:r w:rsidR="00CA746A" w:rsidRPr="00C2555B">
              <w:rPr>
                <w:rFonts w:ascii="Browallia New" w:hAnsi="Browallia New" w:cs="Browallia New"/>
                <w:sz w:val="26"/>
                <w:szCs w:val="26"/>
              </w:rPr>
              <w:t>2562</w:t>
            </w:r>
          </w:p>
        </w:tc>
        <w:tc>
          <w:tcPr>
            <w:tcW w:w="1271" w:type="dxa"/>
            <w:vAlign w:val="bottom"/>
          </w:tcPr>
          <w:p w14:paraId="39DCC2D1" w14:textId="1D122785" w:rsidR="007C1D6B" w:rsidRPr="00C2555B" w:rsidRDefault="007C1D6B" w:rsidP="007C1D6B">
            <w:pPr>
              <w:pBdr>
                <w:bottom w:val="single" w:sz="4" w:space="1" w:color="auto"/>
              </w:pBdr>
              <w:ind w:left="-15"/>
              <w:jc w:val="center"/>
              <w:rPr>
                <w:rFonts w:ascii="Browallia New" w:hAnsi="Browallia New" w:cs="Browallia New"/>
                <w:sz w:val="26"/>
                <w:szCs w:val="26"/>
              </w:rPr>
            </w:pPr>
            <w:r w:rsidRPr="00C2555B">
              <w:rPr>
                <w:rFonts w:ascii="Browallia New" w:eastAsia="SimSun" w:hAnsi="Browallia New" w:cs="Browallia New"/>
                <w:sz w:val="26"/>
                <w:szCs w:val="26"/>
                <w:lang w:val="en-GB"/>
              </w:rPr>
              <w:t xml:space="preserve">31 </w:t>
            </w:r>
            <w:r w:rsidRPr="00C2555B">
              <w:rPr>
                <w:rFonts w:ascii="Browallia New" w:eastAsia="SimSun" w:hAnsi="Browallia New" w:cs="Browallia New"/>
                <w:sz w:val="26"/>
                <w:szCs w:val="26"/>
                <w:cs/>
                <w:lang w:val="en-GB"/>
              </w:rPr>
              <w:t xml:space="preserve">ธันวาคม </w:t>
            </w:r>
            <w:r w:rsidR="00CA746A" w:rsidRPr="00C2555B">
              <w:rPr>
                <w:rFonts w:ascii="Browallia New" w:hAnsi="Browallia New" w:cs="Browallia New"/>
                <w:sz w:val="26"/>
                <w:szCs w:val="26"/>
              </w:rPr>
              <w:t>2561</w:t>
            </w:r>
          </w:p>
        </w:tc>
        <w:tc>
          <w:tcPr>
            <w:tcW w:w="5674" w:type="dxa"/>
            <w:vAlign w:val="bottom"/>
          </w:tcPr>
          <w:p w14:paraId="652AA610" w14:textId="77777777" w:rsidR="007C1D6B" w:rsidRPr="00C2555B" w:rsidRDefault="007C1D6B" w:rsidP="007C1D6B">
            <w:pPr>
              <w:pBdr>
                <w:bottom w:val="single" w:sz="4" w:space="1" w:color="auto"/>
              </w:pBdr>
              <w:tabs>
                <w:tab w:val="left" w:pos="1680"/>
              </w:tabs>
              <w:ind w:left="-15"/>
              <w:jc w:val="center"/>
              <w:rPr>
                <w:rFonts w:ascii="Browallia New" w:hAnsi="Browallia New" w:cs="Browallia New"/>
                <w:sz w:val="26"/>
                <w:szCs w:val="26"/>
                <w:cs/>
              </w:rPr>
            </w:pPr>
            <w:r w:rsidRPr="00C2555B">
              <w:rPr>
                <w:rFonts w:ascii="Browallia New" w:hAnsi="Browallia New" w:cs="Browallia New"/>
                <w:sz w:val="26"/>
                <w:szCs w:val="26"/>
                <w:cs/>
              </w:rPr>
              <w:t>หลักประกัน</w:t>
            </w:r>
          </w:p>
        </w:tc>
      </w:tr>
      <w:tr w:rsidR="007C1D6B" w:rsidRPr="00C2555B" w14:paraId="6ED658F2" w14:textId="77777777" w:rsidTr="000702C8">
        <w:tc>
          <w:tcPr>
            <w:tcW w:w="410" w:type="dxa"/>
          </w:tcPr>
          <w:p w14:paraId="7B080F53" w14:textId="77777777" w:rsidR="007C1D6B" w:rsidRPr="00C2555B" w:rsidRDefault="007C1D6B" w:rsidP="007C1D6B">
            <w:pPr>
              <w:tabs>
                <w:tab w:val="left" w:pos="1680"/>
              </w:tabs>
              <w:ind w:left="-108" w:right="-22"/>
              <w:jc w:val="center"/>
              <w:rPr>
                <w:rFonts w:ascii="Browallia New" w:hAnsi="Browallia New" w:cs="Browallia New"/>
                <w:sz w:val="26"/>
                <w:szCs w:val="26"/>
                <w:cs/>
              </w:rPr>
            </w:pPr>
          </w:p>
        </w:tc>
        <w:tc>
          <w:tcPr>
            <w:tcW w:w="1195" w:type="dxa"/>
          </w:tcPr>
          <w:p w14:paraId="7F40D93C" w14:textId="77777777" w:rsidR="007C1D6B" w:rsidRPr="00C2555B" w:rsidRDefault="007C1D6B" w:rsidP="007C1D6B">
            <w:pPr>
              <w:ind w:left="-108" w:right="-22"/>
              <w:jc w:val="center"/>
              <w:rPr>
                <w:rFonts w:ascii="Browallia New" w:hAnsi="Browallia New" w:cs="Browallia New"/>
                <w:sz w:val="26"/>
                <w:szCs w:val="26"/>
              </w:rPr>
            </w:pPr>
          </w:p>
        </w:tc>
        <w:tc>
          <w:tcPr>
            <w:tcW w:w="1271" w:type="dxa"/>
          </w:tcPr>
          <w:p w14:paraId="75DADD30" w14:textId="77777777" w:rsidR="007C1D6B" w:rsidRPr="00C2555B" w:rsidRDefault="007C1D6B" w:rsidP="007C1D6B">
            <w:pPr>
              <w:ind w:left="-108" w:right="-22"/>
              <w:jc w:val="center"/>
              <w:rPr>
                <w:rFonts w:ascii="Browallia New" w:hAnsi="Browallia New" w:cs="Browallia New"/>
                <w:sz w:val="26"/>
                <w:szCs w:val="26"/>
              </w:rPr>
            </w:pPr>
          </w:p>
        </w:tc>
        <w:tc>
          <w:tcPr>
            <w:tcW w:w="5674" w:type="dxa"/>
          </w:tcPr>
          <w:p w14:paraId="68646728" w14:textId="77777777" w:rsidR="007C1D6B" w:rsidRPr="00C2555B" w:rsidRDefault="007C1D6B" w:rsidP="007C1D6B">
            <w:pPr>
              <w:tabs>
                <w:tab w:val="left" w:pos="1680"/>
              </w:tabs>
              <w:ind w:left="-108" w:right="-22"/>
              <w:jc w:val="thaiDistribute"/>
              <w:rPr>
                <w:rFonts w:ascii="Browallia New" w:hAnsi="Browallia New" w:cs="Browallia New"/>
                <w:sz w:val="26"/>
                <w:szCs w:val="26"/>
                <w:cs/>
              </w:rPr>
            </w:pPr>
          </w:p>
        </w:tc>
      </w:tr>
      <w:tr w:rsidR="0012502A" w:rsidRPr="00C2555B" w14:paraId="3667FD6A" w14:textId="77777777" w:rsidTr="000702C8">
        <w:tc>
          <w:tcPr>
            <w:tcW w:w="410" w:type="dxa"/>
          </w:tcPr>
          <w:p w14:paraId="301F3FF0" w14:textId="77777777" w:rsidR="0012502A" w:rsidRPr="00C2555B" w:rsidRDefault="0012502A" w:rsidP="0012502A">
            <w:pPr>
              <w:tabs>
                <w:tab w:val="left" w:pos="1680"/>
              </w:tabs>
              <w:ind w:left="-108" w:right="-22"/>
              <w:jc w:val="center"/>
              <w:rPr>
                <w:rFonts w:ascii="Browallia New" w:hAnsi="Browallia New" w:cs="Browallia New"/>
                <w:sz w:val="26"/>
                <w:szCs w:val="26"/>
              </w:rPr>
            </w:pPr>
            <w:r w:rsidRPr="00C2555B">
              <w:rPr>
                <w:rFonts w:ascii="Browallia New" w:hAnsi="Browallia New" w:cs="Browallia New"/>
                <w:sz w:val="26"/>
                <w:szCs w:val="26"/>
              </w:rPr>
              <w:t>1</w:t>
            </w:r>
            <w:r w:rsidRPr="00C2555B">
              <w:rPr>
                <w:rFonts w:ascii="Browallia New" w:hAnsi="Browallia New" w:cs="Browallia New"/>
                <w:sz w:val="26"/>
                <w:szCs w:val="26"/>
                <w:cs/>
              </w:rPr>
              <w:t>)</w:t>
            </w:r>
          </w:p>
        </w:tc>
        <w:tc>
          <w:tcPr>
            <w:tcW w:w="1195" w:type="dxa"/>
          </w:tcPr>
          <w:p w14:paraId="39E4B620" w14:textId="66740DD4" w:rsidR="0012502A" w:rsidRPr="00C2555B" w:rsidRDefault="0090445D"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136.25</w:t>
            </w:r>
          </w:p>
        </w:tc>
        <w:tc>
          <w:tcPr>
            <w:tcW w:w="1271" w:type="dxa"/>
          </w:tcPr>
          <w:p w14:paraId="162BBE99" w14:textId="552D1547" w:rsidR="0012502A" w:rsidRPr="00C2555B" w:rsidRDefault="0012502A"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141</w:t>
            </w:r>
            <w:r w:rsidRPr="00C2555B">
              <w:rPr>
                <w:rFonts w:ascii="Browallia New" w:hAnsi="Browallia New" w:cs="Browallia New"/>
                <w:sz w:val="26"/>
                <w:szCs w:val="26"/>
                <w:cs/>
              </w:rPr>
              <w:t>.</w:t>
            </w:r>
            <w:r w:rsidRPr="00C2555B">
              <w:rPr>
                <w:rFonts w:ascii="Browallia New" w:hAnsi="Browallia New" w:cs="Browallia New"/>
                <w:sz w:val="26"/>
                <w:szCs w:val="26"/>
              </w:rPr>
              <w:t>50</w:t>
            </w:r>
          </w:p>
        </w:tc>
        <w:tc>
          <w:tcPr>
            <w:tcW w:w="5674" w:type="dxa"/>
          </w:tcPr>
          <w:p w14:paraId="273BA64F" w14:textId="768B5052" w:rsidR="0012502A" w:rsidRPr="00C2555B" w:rsidRDefault="0012502A" w:rsidP="0012502A">
            <w:pPr>
              <w:tabs>
                <w:tab w:val="left" w:pos="1680"/>
              </w:tabs>
              <w:ind w:left="271" w:right="-22" w:hanging="284"/>
              <w:rPr>
                <w:rFonts w:ascii="Browallia New" w:hAnsi="Browallia New" w:cs="Browallia New"/>
                <w:sz w:val="26"/>
                <w:szCs w:val="26"/>
                <w:cs/>
              </w:rPr>
            </w:pPr>
            <w:r w:rsidRPr="00C2555B">
              <w:rPr>
                <w:rFonts w:ascii="Browallia New" w:hAnsi="Browallia New" w:cs="Browallia New"/>
                <w:sz w:val="26"/>
                <w:szCs w:val="26"/>
                <w:cs/>
              </w:rPr>
              <w:t>โอนลอยสมุดทะเบียนรถยนต์ หุ้นสามัญของบริษัทในประเทศแห่งหนึ่งและโฉนดที่ดินไว้เป็นประกันต่อบริษัท</w:t>
            </w:r>
          </w:p>
        </w:tc>
      </w:tr>
      <w:tr w:rsidR="0012502A" w:rsidRPr="00C2555B" w14:paraId="6860E709" w14:textId="77777777" w:rsidTr="000702C8">
        <w:trPr>
          <w:trHeight w:val="311"/>
        </w:trPr>
        <w:tc>
          <w:tcPr>
            <w:tcW w:w="410" w:type="dxa"/>
          </w:tcPr>
          <w:p w14:paraId="4E71A7BE" w14:textId="77777777" w:rsidR="0012502A" w:rsidRPr="00C2555B" w:rsidRDefault="0012502A" w:rsidP="0012502A">
            <w:pPr>
              <w:tabs>
                <w:tab w:val="left" w:pos="1680"/>
              </w:tabs>
              <w:ind w:left="-108" w:right="-22"/>
              <w:jc w:val="center"/>
              <w:rPr>
                <w:rFonts w:ascii="Browallia New" w:hAnsi="Browallia New" w:cs="Browallia New"/>
                <w:sz w:val="26"/>
                <w:szCs w:val="26"/>
              </w:rPr>
            </w:pPr>
            <w:r w:rsidRPr="00C2555B">
              <w:rPr>
                <w:rFonts w:ascii="Browallia New" w:hAnsi="Browallia New" w:cs="Browallia New"/>
                <w:sz w:val="26"/>
                <w:szCs w:val="26"/>
              </w:rPr>
              <w:t>2</w:t>
            </w:r>
            <w:r w:rsidRPr="00C2555B">
              <w:rPr>
                <w:rFonts w:ascii="Browallia New" w:hAnsi="Browallia New" w:cs="Browallia New"/>
                <w:sz w:val="26"/>
                <w:szCs w:val="26"/>
                <w:cs/>
              </w:rPr>
              <w:t>)</w:t>
            </w:r>
          </w:p>
        </w:tc>
        <w:tc>
          <w:tcPr>
            <w:tcW w:w="1195" w:type="dxa"/>
          </w:tcPr>
          <w:p w14:paraId="793D14DD" w14:textId="0C8FE1B6" w:rsidR="0012502A" w:rsidRPr="00C2555B" w:rsidRDefault="0090445D" w:rsidP="0012502A">
            <w:pPr>
              <w:ind w:left="-108" w:right="-22"/>
              <w:jc w:val="right"/>
              <w:rPr>
                <w:rFonts w:ascii="Browallia New" w:hAnsi="Browallia New" w:cs="Browallia New"/>
                <w:sz w:val="26"/>
                <w:szCs w:val="26"/>
                <w:cs/>
              </w:rPr>
            </w:pPr>
            <w:r w:rsidRPr="00C2555B">
              <w:rPr>
                <w:rFonts w:ascii="Browallia New" w:hAnsi="Browallia New" w:cs="Browallia New"/>
                <w:sz w:val="26"/>
                <w:szCs w:val="26"/>
              </w:rPr>
              <w:t>39.78</w:t>
            </w:r>
          </w:p>
        </w:tc>
        <w:tc>
          <w:tcPr>
            <w:tcW w:w="1271" w:type="dxa"/>
          </w:tcPr>
          <w:p w14:paraId="37565141" w14:textId="46CDF43C" w:rsidR="0012502A" w:rsidRPr="00C2555B" w:rsidRDefault="0012502A"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38.11</w:t>
            </w:r>
          </w:p>
        </w:tc>
        <w:tc>
          <w:tcPr>
            <w:tcW w:w="5674" w:type="dxa"/>
          </w:tcPr>
          <w:p w14:paraId="057804E8" w14:textId="77777777" w:rsidR="0012502A" w:rsidRPr="00C2555B" w:rsidRDefault="0012502A" w:rsidP="0012502A">
            <w:pPr>
              <w:ind w:left="271" w:hanging="284"/>
              <w:rPr>
                <w:rFonts w:ascii="Browallia New" w:hAnsi="Browallia New" w:cs="Browallia New"/>
                <w:sz w:val="26"/>
                <w:szCs w:val="26"/>
              </w:rPr>
            </w:pPr>
            <w:r w:rsidRPr="00C2555B">
              <w:rPr>
                <w:rFonts w:ascii="Browallia New" w:hAnsi="Browallia New" w:cs="Browallia New"/>
                <w:sz w:val="26"/>
                <w:szCs w:val="26"/>
                <w:cs/>
              </w:rPr>
              <w:t>ค้ำประกันโดยบุคคล</w:t>
            </w:r>
          </w:p>
        </w:tc>
      </w:tr>
      <w:tr w:rsidR="0012502A" w:rsidRPr="00C2555B" w14:paraId="5AEA3880" w14:textId="77777777" w:rsidTr="000702C8">
        <w:tc>
          <w:tcPr>
            <w:tcW w:w="410" w:type="dxa"/>
          </w:tcPr>
          <w:p w14:paraId="688C2B4B" w14:textId="5C988D07" w:rsidR="0012502A" w:rsidRPr="00C2555B" w:rsidRDefault="0012502A" w:rsidP="0012502A">
            <w:pPr>
              <w:tabs>
                <w:tab w:val="left" w:pos="1680"/>
              </w:tabs>
              <w:ind w:left="-108" w:right="-22"/>
              <w:jc w:val="center"/>
              <w:rPr>
                <w:rFonts w:ascii="Browallia New" w:hAnsi="Browallia New" w:cs="Browallia New"/>
                <w:sz w:val="26"/>
                <w:szCs w:val="26"/>
              </w:rPr>
            </w:pPr>
            <w:r w:rsidRPr="00C2555B">
              <w:rPr>
                <w:rFonts w:ascii="Browallia New" w:hAnsi="Browallia New" w:cs="Browallia New"/>
                <w:sz w:val="26"/>
                <w:szCs w:val="26"/>
              </w:rPr>
              <w:t>3</w:t>
            </w:r>
            <w:r w:rsidRPr="00C2555B">
              <w:rPr>
                <w:rFonts w:ascii="Browallia New" w:hAnsi="Browallia New" w:cs="Browallia New"/>
                <w:sz w:val="26"/>
                <w:szCs w:val="26"/>
                <w:cs/>
              </w:rPr>
              <w:t>)</w:t>
            </w:r>
          </w:p>
        </w:tc>
        <w:tc>
          <w:tcPr>
            <w:tcW w:w="1195" w:type="dxa"/>
            <w:vAlign w:val="bottom"/>
          </w:tcPr>
          <w:p w14:paraId="6465D315" w14:textId="34F91CC1" w:rsidR="0012502A" w:rsidRPr="00C2555B" w:rsidRDefault="0090445D"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2.59</w:t>
            </w:r>
          </w:p>
        </w:tc>
        <w:tc>
          <w:tcPr>
            <w:tcW w:w="1271" w:type="dxa"/>
          </w:tcPr>
          <w:p w14:paraId="315FA99E" w14:textId="600AD711" w:rsidR="0012502A" w:rsidRPr="00C2555B" w:rsidRDefault="00CA746A"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2</w:t>
            </w:r>
            <w:r w:rsidR="0012502A" w:rsidRPr="00C2555B">
              <w:rPr>
                <w:rFonts w:ascii="Browallia New" w:hAnsi="Browallia New" w:cs="Browallia New"/>
                <w:sz w:val="26"/>
                <w:szCs w:val="26"/>
                <w:cs/>
              </w:rPr>
              <w:t>.</w:t>
            </w:r>
            <w:r w:rsidRPr="00C2555B">
              <w:rPr>
                <w:rFonts w:ascii="Browallia New" w:hAnsi="Browallia New" w:cs="Browallia New"/>
                <w:sz w:val="26"/>
                <w:szCs w:val="26"/>
              </w:rPr>
              <w:t>59</w:t>
            </w:r>
          </w:p>
        </w:tc>
        <w:tc>
          <w:tcPr>
            <w:tcW w:w="5674" w:type="dxa"/>
          </w:tcPr>
          <w:p w14:paraId="3DFAD5D6" w14:textId="6531D1D7" w:rsidR="0012502A" w:rsidRPr="00C2555B" w:rsidRDefault="0012502A" w:rsidP="0012502A">
            <w:pPr>
              <w:ind w:left="271" w:hanging="284"/>
              <w:rPr>
                <w:rFonts w:ascii="Browallia New" w:hAnsi="Browallia New" w:cs="Browallia New"/>
                <w:sz w:val="26"/>
                <w:szCs w:val="26"/>
                <w:cs/>
              </w:rPr>
            </w:pPr>
            <w:r w:rsidRPr="00C2555B">
              <w:rPr>
                <w:rFonts w:ascii="Browallia New" w:hAnsi="Browallia New" w:cs="Browallia New"/>
                <w:sz w:val="26"/>
                <w:szCs w:val="26"/>
                <w:cs/>
              </w:rPr>
              <w:t xml:space="preserve">โอนสิทธิการเช่าพื้นที่อาคาร </w:t>
            </w:r>
            <w:r w:rsidRPr="00C2555B">
              <w:rPr>
                <w:rFonts w:ascii="Browallia New" w:hAnsi="Browallia New" w:cs="Browallia New"/>
                <w:sz w:val="26"/>
                <w:szCs w:val="26"/>
              </w:rPr>
              <w:t>3</w:t>
            </w:r>
            <w:r w:rsidRPr="00C2555B">
              <w:rPr>
                <w:rFonts w:ascii="Browallia New" w:hAnsi="Browallia New" w:cs="Browallia New"/>
                <w:sz w:val="26"/>
                <w:szCs w:val="26"/>
                <w:cs/>
              </w:rPr>
              <w:t xml:space="preserve"> ชั้น</w:t>
            </w:r>
          </w:p>
        </w:tc>
      </w:tr>
      <w:tr w:rsidR="0012502A" w:rsidRPr="00C2555B" w14:paraId="5DE45C38" w14:textId="77777777" w:rsidTr="000702C8">
        <w:tc>
          <w:tcPr>
            <w:tcW w:w="410" w:type="dxa"/>
          </w:tcPr>
          <w:p w14:paraId="46C5800B" w14:textId="5F3C9A21" w:rsidR="0012502A" w:rsidRPr="00C2555B" w:rsidRDefault="0012502A" w:rsidP="0012502A">
            <w:pPr>
              <w:tabs>
                <w:tab w:val="left" w:pos="1680"/>
              </w:tabs>
              <w:ind w:left="-108" w:right="-22"/>
              <w:jc w:val="center"/>
              <w:rPr>
                <w:rFonts w:ascii="Browallia New" w:hAnsi="Browallia New" w:cs="Browallia New"/>
                <w:sz w:val="26"/>
                <w:szCs w:val="26"/>
              </w:rPr>
            </w:pPr>
            <w:r w:rsidRPr="00C2555B">
              <w:rPr>
                <w:rFonts w:ascii="Browallia New" w:hAnsi="Browallia New" w:cs="Browallia New"/>
                <w:sz w:val="28"/>
                <w:szCs w:val="28"/>
              </w:rPr>
              <w:t>4)</w:t>
            </w:r>
          </w:p>
        </w:tc>
        <w:tc>
          <w:tcPr>
            <w:tcW w:w="1195" w:type="dxa"/>
            <w:vAlign w:val="bottom"/>
          </w:tcPr>
          <w:p w14:paraId="21CDEE9B" w14:textId="7929D5C9" w:rsidR="0012502A" w:rsidRPr="00C2555B" w:rsidDel="0012502A" w:rsidRDefault="0090445D"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20.07</w:t>
            </w:r>
          </w:p>
        </w:tc>
        <w:tc>
          <w:tcPr>
            <w:tcW w:w="1271" w:type="dxa"/>
          </w:tcPr>
          <w:p w14:paraId="74476428" w14:textId="0C5C05D4" w:rsidR="0012502A" w:rsidRPr="00C2555B" w:rsidRDefault="0012502A" w:rsidP="0012502A">
            <w:pPr>
              <w:ind w:left="-108" w:right="-22"/>
              <w:jc w:val="right"/>
              <w:rPr>
                <w:rFonts w:ascii="Browallia New" w:hAnsi="Browallia New" w:cs="Browallia New"/>
                <w:sz w:val="26"/>
                <w:szCs w:val="26"/>
                <w:cs/>
              </w:rPr>
            </w:pPr>
            <w:r w:rsidRPr="00C2555B">
              <w:rPr>
                <w:rFonts w:ascii="Browallia New" w:hAnsi="Browallia New" w:cs="Browallia New"/>
                <w:sz w:val="26"/>
                <w:szCs w:val="26"/>
              </w:rPr>
              <w:t>19.84</w:t>
            </w:r>
          </w:p>
        </w:tc>
        <w:tc>
          <w:tcPr>
            <w:tcW w:w="5674" w:type="dxa"/>
          </w:tcPr>
          <w:p w14:paraId="71DA470B" w14:textId="5771FA69" w:rsidR="0012502A" w:rsidRPr="00C2555B" w:rsidRDefault="0012502A" w:rsidP="0012502A">
            <w:pPr>
              <w:ind w:left="271" w:hanging="284"/>
              <w:rPr>
                <w:rFonts w:ascii="Browallia New" w:hAnsi="Browallia New" w:cs="Browallia New"/>
                <w:sz w:val="26"/>
                <w:szCs w:val="26"/>
                <w:cs/>
              </w:rPr>
            </w:pPr>
            <w:r w:rsidRPr="00C2555B">
              <w:rPr>
                <w:rFonts w:ascii="Browallia New" w:hAnsi="Browallia New" w:cs="Browallia New"/>
                <w:sz w:val="26"/>
                <w:szCs w:val="26"/>
                <w:cs/>
              </w:rPr>
              <w:t>ค้ำประกันโดยสินเชื่อแฟคตอริ่ง</w:t>
            </w:r>
          </w:p>
        </w:tc>
      </w:tr>
      <w:tr w:rsidR="0012502A" w:rsidRPr="00C2555B" w14:paraId="2B927377" w14:textId="77777777" w:rsidTr="000702C8">
        <w:tc>
          <w:tcPr>
            <w:tcW w:w="410" w:type="dxa"/>
          </w:tcPr>
          <w:p w14:paraId="476BDEC9" w14:textId="32F1E04C" w:rsidR="0012502A" w:rsidRPr="00C2555B" w:rsidRDefault="0012502A" w:rsidP="0012502A">
            <w:pPr>
              <w:tabs>
                <w:tab w:val="left" w:pos="1680"/>
              </w:tabs>
              <w:ind w:left="-108" w:right="-22"/>
              <w:jc w:val="center"/>
              <w:rPr>
                <w:rFonts w:ascii="Browallia New" w:hAnsi="Browallia New" w:cs="Browallia New"/>
                <w:sz w:val="26"/>
                <w:szCs w:val="26"/>
              </w:rPr>
            </w:pPr>
            <w:r w:rsidRPr="00C2555B">
              <w:rPr>
                <w:rFonts w:ascii="Browallia New" w:hAnsi="Browallia New" w:cs="Browallia New"/>
                <w:sz w:val="28"/>
                <w:szCs w:val="28"/>
              </w:rPr>
              <w:t>5)</w:t>
            </w:r>
          </w:p>
        </w:tc>
        <w:tc>
          <w:tcPr>
            <w:tcW w:w="1195" w:type="dxa"/>
            <w:vAlign w:val="bottom"/>
          </w:tcPr>
          <w:p w14:paraId="104E9DF6" w14:textId="0246AE6D" w:rsidR="0012502A" w:rsidRPr="00C2555B" w:rsidDel="0012502A" w:rsidRDefault="0090445D" w:rsidP="0012502A">
            <w:pPr>
              <w:ind w:left="-108" w:right="-22"/>
              <w:jc w:val="right"/>
              <w:rPr>
                <w:rFonts w:ascii="Browallia New" w:hAnsi="Browallia New" w:cs="Browallia New"/>
                <w:sz w:val="26"/>
                <w:szCs w:val="26"/>
              </w:rPr>
            </w:pPr>
            <w:r w:rsidRPr="00C2555B">
              <w:rPr>
                <w:rFonts w:ascii="Browallia New" w:hAnsi="Browallia New" w:cs="Browallia New"/>
                <w:sz w:val="26"/>
                <w:szCs w:val="26"/>
              </w:rPr>
              <w:t>33.00</w:t>
            </w:r>
          </w:p>
        </w:tc>
        <w:tc>
          <w:tcPr>
            <w:tcW w:w="1271" w:type="dxa"/>
          </w:tcPr>
          <w:p w14:paraId="330EB126" w14:textId="41584D9D" w:rsidR="0012502A" w:rsidRPr="00C2555B" w:rsidRDefault="0012502A" w:rsidP="0012502A">
            <w:pPr>
              <w:ind w:left="-108" w:right="-22"/>
              <w:jc w:val="right"/>
              <w:rPr>
                <w:rFonts w:ascii="Browallia New" w:hAnsi="Browallia New" w:cs="Browallia New"/>
                <w:sz w:val="26"/>
                <w:szCs w:val="26"/>
                <w:cs/>
              </w:rPr>
            </w:pPr>
            <w:r w:rsidRPr="00C2555B">
              <w:rPr>
                <w:rFonts w:ascii="Browallia New" w:hAnsi="Browallia New" w:cs="Browallia New"/>
                <w:sz w:val="26"/>
                <w:szCs w:val="26"/>
              </w:rPr>
              <w:t>35.00</w:t>
            </w:r>
          </w:p>
        </w:tc>
        <w:tc>
          <w:tcPr>
            <w:tcW w:w="5674" w:type="dxa"/>
          </w:tcPr>
          <w:p w14:paraId="55AEBCEB" w14:textId="4AA068BC" w:rsidR="0012502A" w:rsidRPr="00C2555B" w:rsidRDefault="0012502A" w:rsidP="0012502A">
            <w:pPr>
              <w:ind w:left="271" w:hanging="284"/>
              <w:rPr>
                <w:rFonts w:ascii="Browallia New" w:hAnsi="Browallia New" w:cs="Browallia New"/>
                <w:sz w:val="26"/>
                <w:szCs w:val="26"/>
                <w:cs/>
              </w:rPr>
            </w:pPr>
            <w:r w:rsidRPr="00C2555B">
              <w:rPr>
                <w:rFonts w:ascii="Browallia New" w:hAnsi="Browallia New" w:cs="Browallia New"/>
                <w:sz w:val="26"/>
                <w:szCs w:val="26"/>
                <w:cs/>
              </w:rPr>
              <w:t>เช็คลงวันที่ล่วงหน้า</w:t>
            </w:r>
          </w:p>
        </w:tc>
      </w:tr>
    </w:tbl>
    <w:p w14:paraId="2C78F0B8" w14:textId="280A556B" w:rsidR="006971B8" w:rsidRPr="00C2555B" w:rsidRDefault="006971B8" w:rsidP="00C320BC">
      <w:pPr>
        <w:pStyle w:val="ListParagraph"/>
        <w:numPr>
          <w:ilvl w:val="0"/>
          <w:numId w:val="16"/>
        </w:numPr>
        <w:tabs>
          <w:tab w:val="clear" w:pos="227"/>
        </w:tabs>
        <w:ind w:hanging="2131"/>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สินค้าคงเหลือ</w:t>
      </w:r>
      <w:r w:rsidR="001F163C"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001F163C" w:rsidRPr="00C2555B">
        <w:rPr>
          <w:rFonts w:ascii="Browallia New" w:hAnsi="Browallia New" w:cs="Browallia New"/>
          <w:b/>
          <w:bCs/>
          <w:sz w:val="28"/>
          <w:szCs w:val="28"/>
          <w:lang w:val="en-GB"/>
        </w:rPr>
        <w:t xml:space="preserve"> </w:t>
      </w:r>
      <w:r w:rsidR="001F163C" w:rsidRPr="00C2555B">
        <w:rPr>
          <w:rFonts w:ascii="Browallia New" w:hAnsi="Browallia New" w:cs="Browallia New"/>
          <w:b/>
          <w:bCs/>
          <w:sz w:val="28"/>
          <w:szCs w:val="28"/>
          <w:cs/>
          <w:lang w:val="en-GB"/>
        </w:rPr>
        <w:t>สุทธิ</w:t>
      </w:r>
    </w:p>
    <w:p w14:paraId="36B794E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54" w:type="dxa"/>
        <w:tblInd w:w="426" w:type="dxa"/>
        <w:tblLayout w:type="fixed"/>
        <w:tblLook w:val="0000" w:firstRow="0" w:lastRow="0" w:firstColumn="0" w:lastColumn="0" w:noHBand="0" w:noVBand="0"/>
      </w:tblPr>
      <w:tblGrid>
        <w:gridCol w:w="3597"/>
        <w:gridCol w:w="1161"/>
        <w:gridCol w:w="236"/>
        <w:gridCol w:w="1132"/>
        <w:gridCol w:w="238"/>
        <w:gridCol w:w="1139"/>
        <w:gridCol w:w="236"/>
        <w:gridCol w:w="1215"/>
      </w:tblGrid>
      <w:tr w:rsidR="006971B8" w:rsidRPr="00C2555B" w14:paraId="5B686DEE" w14:textId="77777777" w:rsidTr="00AF3824">
        <w:trPr>
          <w:tblHeader/>
        </w:trPr>
        <w:tc>
          <w:tcPr>
            <w:tcW w:w="3597" w:type="dxa"/>
          </w:tcPr>
          <w:p w14:paraId="3BD7C4B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57" w:type="dxa"/>
            <w:gridSpan w:val="7"/>
          </w:tcPr>
          <w:p w14:paraId="5FA1C0A5"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07D19B83" w14:textId="77777777" w:rsidTr="00AF3824">
        <w:trPr>
          <w:tblHeader/>
        </w:trPr>
        <w:tc>
          <w:tcPr>
            <w:tcW w:w="3597" w:type="dxa"/>
          </w:tcPr>
          <w:p w14:paraId="504E2431"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29" w:type="dxa"/>
            <w:gridSpan w:val="3"/>
            <w:tcBorders>
              <w:bottom w:val="single" w:sz="4" w:space="0" w:color="auto"/>
            </w:tcBorders>
          </w:tcPr>
          <w:p w14:paraId="60CF58B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8" w:type="dxa"/>
          </w:tcPr>
          <w:p w14:paraId="0D8C754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0" w:type="dxa"/>
            <w:gridSpan w:val="3"/>
            <w:tcBorders>
              <w:bottom w:val="single" w:sz="4" w:space="0" w:color="auto"/>
            </w:tcBorders>
          </w:tcPr>
          <w:p w14:paraId="607BC8C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A677A" w:rsidRPr="00C2555B" w14:paraId="416F0D00" w14:textId="77777777" w:rsidTr="00AF3824">
        <w:trPr>
          <w:tblHeader/>
        </w:trPr>
        <w:tc>
          <w:tcPr>
            <w:tcW w:w="3597" w:type="dxa"/>
          </w:tcPr>
          <w:p w14:paraId="0F47ACB0" w14:textId="77777777" w:rsidR="005A677A" w:rsidRPr="00C2555B" w:rsidRDefault="005A677A" w:rsidP="005A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61" w:type="dxa"/>
            <w:tcBorders>
              <w:top w:val="single" w:sz="4" w:space="0" w:color="auto"/>
              <w:bottom w:val="single" w:sz="4" w:space="0" w:color="auto"/>
            </w:tcBorders>
            <w:vAlign w:val="bottom"/>
          </w:tcPr>
          <w:p w14:paraId="4BB882FA" w14:textId="5EBA908C" w:rsidR="005A677A" w:rsidRPr="00C2555B" w:rsidRDefault="001A0CF9" w:rsidP="005A677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36" w:type="dxa"/>
            <w:tcBorders>
              <w:top w:val="single" w:sz="4" w:space="0" w:color="auto"/>
            </w:tcBorders>
            <w:vAlign w:val="bottom"/>
          </w:tcPr>
          <w:p w14:paraId="00857CA7" w14:textId="77777777" w:rsidR="005A677A" w:rsidRPr="00C2555B"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132" w:type="dxa"/>
            <w:tcBorders>
              <w:top w:val="single" w:sz="4" w:space="0" w:color="auto"/>
              <w:bottom w:val="single" w:sz="4" w:space="0" w:color="auto"/>
            </w:tcBorders>
            <w:vAlign w:val="bottom"/>
          </w:tcPr>
          <w:p w14:paraId="1C0BBF41" w14:textId="36484033" w:rsidR="005A677A" w:rsidRPr="00C2555B"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1A0CF9" w:rsidRPr="00C2555B">
              <w:rPr>
                <w:rFonts w:ascii="Browallia New" w:hAnsi="Browallia New" w:cs="Browallia New"/>
                <w:sz w:val="28"/>
                <w:szCs w:val="28"/>
              </w:rPr>
              <w:t>2561</w:t>
            </w:r>
          </w:p>
        </w:tc>
        <w:tc>
          <w:tcPr>
            <w:tcW w:w="238" w:type="dxa"/>
          </w:tcPr>
          <w:p w14:paraId="09B4D704" w14:textId="77777777" w:rsidR="005A677A" w:rsidRPr="00C2555B" w:rsidRDefault="005A677A" w:rsidP="005A677A">
            <w:pPr>
              <w:spacing w:line="240" w:lineRule="auto"/>
              <w:ind w:right="-10"/>
              <w:jc w:val="center"/>
              <w:rPr>
                <w:rFonts w:ascii="Browallia New" w:hAnsi="Browallia New" w:cs="Browallia New"/>
                <w:sz w:val="28"/>
                <w:szCs w:val="28"/>
              </w:rPr>
            </w:pPr>
          </w:p>
        </w:tc>
        <w:tc>
          <w:tcPr>
            <w:tcW w:w="1139" w:type="dxa"/>
            <w:tcBorders>
              <w:bottom w:val="single" w:sz="4" w:space="0" w:color="auto"/>
            </w:tcBorders>
            <w:vAlign w:val="bottom"/>
          </w:tcPr>
          <w:p w14:paraId="79A96E7B" w14:textId="30730A42" w:rsidR="005A677A" w:rsidRPr="00C2555B" w:rsidRDefault="001A0CF9" w:rsidP="005A677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36" w:type="dxa"/>
            <w:vAlign w:val="bottom"/>
          </w:tcPr>
          <w:p w14:paraId="74006BD0" w14:textId="77777777" w:rsidR="005A677A" w:rsidRPr="00C2555B" w:rsidRDefault="005A677A" w:rsidP="005A677A">
            <w:pPr>
              <w:tabs>
                <w:tab w:val="clear" w:pos="907"/>
              </w:tabs>
              <w:spacing w:line="240" w:lineRule="auto"/>
              <w:ind w:left="-108" w:right="-108"/>
              <w:jc w:val="center"/>
              <w:rPr>
                <w:rFonts w:ascii="Browallia New" w:hAnsi="Browallia New" w:cs="Browallia New"/>
                <w:sz w:val="28"/>
                <w:szCs w:val="28"/>
                <w:cs/>
              </w:rPr>
            </w:pPr>
          </w:p>
        </w:tc>
        <w:tc>
          <w:tcPr>
            <w:tcW w:w="1215" w:type="dxa"/>
            <w:tcBorders>
              <w:bottom w:val="single" w:sz="4" w:space="0" w:color="auto"/>
            </w:tcBorders>
            <w:vAlign w:val="bottom"/>
          </w:tcPr>
          <w:p w14:paraId="4F350E36" w14:textId="485D4D62" w:rsidR="005A677A" w:rsidRPr="00C2555B" w:rsidRDefault="005A677A" w:rsidP="005A677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001A0CF9" w:rsidRPr="00C2555B">
              <w:rPr>
                <w:rFonts w:ascii="Browallia New" w:hAnsi="Browallia New" w:cs="Browallia New"/>
                <w:sz w:val="28"/>
                <w:szCs w:val="28"/>
              </w:rPr>
              <w:t>2561</w:t>
            </w:r>
          </w:p>
        </w:tc>
      </w:tr>
      <w:tr w:rsidR="006971B8" w:rsidRPr="00C2555B" w14:paraId="68B64339" w14:textId="77777777" w:rsidTr="00AF3824">
        <w:trPr>
          <w:trHeight w:val="305"/>
        </w:trPr>
        <w:tc>
          <w:tcPr>
            <w:tcW w:w="3597" w:type="dxa"/>
          </w:tcPr>
          <w:p w14:paraId="5C529B9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4"/>
                <w:szCs w:val="14"/>
              </w:rPr>
            </w:pPr>
          </w:p>
        </w:tc>
        <w:tc>
          <w:tcPr>
            <w:tcW w:w="1161" w:type="dxa"/>
            <w:tcBorders>
              <w:top w:val="single" w:sz="4" w:space="0" w:color="auto"/>
            </w:tcBorders>
          </w:tcPr>
          <w:p w14:paraId="682864A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6" w:type="dxa"/>
          </w:tcPr>
          <w:p w14:paraId="70A9F7E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4"/>
                <w:szCs w:val="14"/>
                <w:u w:val="single"/>
              </w:rPr>
            </w:pPr>
          </w:p>
        </w:tc>
        <w:tc>
          <w:tcPr>
            <w:tcW w:w="1132" w:type="dxa"/>
            <w:tcBorders>
              <w:top w:val="single" w:sz="4" w:space="0" w:color="auto"/>
            </w:tcBorders>
          </w:tcPr>
          <w:p w14:paraId="4397B986"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238" w:type="dxa"/>
          </w:tcPr>
          <w:p w14:paraId="2EB51F7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139" w:type="dxa"/>
            <w:tcBorders>
              <w:top w:val="single" w:sz="4" w:space="0" w:color="auto"/>
            </w:tcBorders>
          </w:tcPr>
          <w:p w14:paraId="75853DF8"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c>
          <w:tcPr>
            <w:tcW w:w="236" w:type="dxa"/>
          </w:tcPr>
          <w:p w14:paraId="13A74B3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4"/>
                <w:szCs w:val="14"/>
              </w:rPr>
            </w:pPr>
          </w:p>
        </w:tc>
        <w:tc>
          <w:tcPr>
            <w:tcW w:w="1215" w:type="dxa"/>
          </w:tcPr>
          <w:p w14:paraId="13FCEA5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4"/>
                <w:szCs w:val="14"/>
              </w:rPr>
            </w:pPr>
          </w:p>
        </w:tc>
      </w:tr>
      <w:tr w:rsidR="00671429" w:rsidRPr="00C2555B" w14:paraId="7935CC13" w14:textId="77777777" w:rsidTr="00AF3824">
        <w:tc>
          <w:tcPr>
            <w:tcW w:w="3597" w:type="dxa"/>
            <w:vAlign w:val="center"/>
          </w:tcPr>
          <w:p w14:paraId="333DD014"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9" w:name="_Hlk81128674"/>
            <w:r w:rsidRPr="00C2555B">
              <w:rPr>
                <w:rFonts w:ascii="Browallia New" w:hAnsi="Browallia New" w:cs="Browallia New"/>
                <w:sz w:val="28"/>
                <w:szCs w:val="28"/>
                <w:cs/>
              </w:rPr>
              <w:t>อุปกรณ์และเครื่องใช้ไฟฟ้า</w:t>
            </w:r>
          </w:p>
        </w:tc>
        <w:tc>
          <w:tcPr>
            <w:tcW w:w="1161" w:type="dxa"/>
            <w:shd w:val="clear" w:color="auto" w:fill="auto"/>
          </w:tcPr>
          <w:p w14:paraId="65645818" w14:textId="3C992F16"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78,926</w:t>
            </w:r>
          </w:p>
        </w:tc>
        <w:tc>
          <w:tcPr>
            <w:tcW w:w="236" w:type="dxa"/>
            <w:shd w:val="clear" w:color="auto" w:fill="auto"/>
          </w:tcPr>
          <w:p w14:paraId="55947FD6" w14:textId="77777777" w:rsidR="00671429" w:rsidRPr="007A2ABF"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3CF91CE5" w14:textId="3A2309A4"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60,063</w:t>
            </w:r>
          </w:p>
        </w:tc>
        <w:tc>
          <w:tcPr>
            <w:tcW w:w="238" w:type="dxa"/>
            <w:shd w:val="clear" w:color="auto" w:fill="auto"/>
          </w:tcPr>
          <w:p w14:paraId="3BD6431A"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25D901FB" w14:textId="6D359EDC" w:rsidR="00671429" w:rsidRPr="007A2ABF"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78,926</w:t>
            </w:r>
          </w:p>
        </w:tc>
        <w:tc>
          <w:tcPr>
            <w:tcW w:w="236" w:type="dxa"/>
          </w:tcPr>
          <w:p w14:paraId="112DC33E"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3A7D8D3" w14:textId="622DAA8D"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60,063</w:t>
            </w:r>
          </w:p>
        </w:tc>
      </w:tr>
      <w:bookmarkEnd w:id="9"/>
      <w:tr w:rsidR="00671429" w:rsidRPr="00C2555B" w14:paraId="3D1E8B6C" w14:textId="77777777" w:rsidTr="00AF3824">
        <w:tc>
          <w:tcPr>
            <w:tcW w:w="3597" w:type="dxa"/>
            <w:vAlign w:val="center"/>
          </w:tcPr>
          <w:p w14:paraId="385F8F88"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2555B">
              <w:rPr>
                <w:rFonts w:ascii="Browallia New" w:hAnsi="Browallia New" w:cs="Browallia New"/>
                <w:sz w:val="28"/>
                <w:szCs w:val="28"/>
                <w:cs/>
              </w:rPr>
              <w:t>วัสดุก่อสร้าง</w:t>
            </w:r>
          </w:p>
        </w:tc>
        <w:tc>
          <w:tcPr>
            <w:tcW w:w="1161" w:type="dxa"/>
            <w:shd w:val="clear" w:color="auto" w:fill="auto"/>
          </w:tcPr>
          <w:p w14:paraId="45122F5F" w14:textId="345881CE"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14,603</w:t>
            </w:r>
          </w:p>
        </w:tc>
        <w:tc>
          <w:tcPr>
            <w:tcW w:w="236" w:type="dxa"/>
            <w:shd w:val="clear" w:color="auto" w:fill="auto"/>
          </w:tcPr>
          <w:p w14:paraId="65B0169E" w14:textId="77777777" w:rsidR="00671429" w:rsidRPr="007A2ABF"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2F6093B3" w14:textId="091B93C9"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14,891</w:t>
            </w:r>
          </w:p>
        </w:tc>
        <w:tc>
          <w:tcPr>
            <w:tcW w:w="238" w:type="dxa"/>
            <w:shd w:val="clear" w:color="auto" w:fill="auto"/>
          </w:tcPr>
          <w:p w14:paraId="270F0DE0"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shd w:val="clear" w:color="auto" w:fill="auto"/>
          </w:tcPr>
          <w:p w14:paraId="079407AC" w14:textId="0201348E" w:rsidR="00671429" w:rsidRPr="007A2ABF"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43</w:t>
            </w:r>
          </w:p>
        </w:tc>
        <w:tc>
          <w:tcPr>
            <w:tcW w:w="236" w:type="dxa"/>
          </w:tcPr>
          <w:p w14:paraId="54F6F4ED"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Pr>
          <w:p w14:paraId="211EFEB8" w14:textId="5052D810"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43</w:t>
            </w:r>
          </w:p>
        </w:tc>
      </w:tr>
      <w:tr w:rsidR="00671429" w:rsidRPr="00C2555B" w14:paraId="7AB379DB" w14:textId="77777777" w:rsidTr="00AF3824">
        <w:tc>
          <w:tcPr>
            <w:tcW w:w="3597" w:type="dxa"/>
            <w:vAlign w:val="center"/>
          </w:tcPr>
          <w:p w14:paraId="57D77903"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วัสดุตกแต่งและอุปกรณ์</w:t>
            </w:r>
          </w:p>
        </w:tc>
        <w:tc>
          <w:tcPr>
            <w:tcW w:w="1161" w:type="dxa"/>
            <w:shd w:val="clear" w:color="auto" w:fill="auto"/>
          </w:tcPr>
          <w:p w14:paraId="004A4C93" w14:textId="7095F2CF"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71,562</w:t>
            </w:r>
          </w:p>
        </w:tc>
        <w:tc>
          <w:tcPr>
            <w:tcW w:w="236" w:type="dxa"/>
            <w:shd w:val="clear" w:color="auto" w:fill="auto"/>
          </w:tcPr>
          <w:p w14:paraId="3D6846C5" w14:textId="77777777" w:rsidR="00671429" w:rsidRPr="007A2ABF"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shd w:val="clear" w:color="auto" w:fill="auto"/>
          </w:tcPr>
          <w:p w14:paraId="646FC337" w14:textId="0349EE57"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67,121</w:t>
            </w:r>
          </w:p>
        </w:tc>
        <w:tc>
          <w:tcPr>
            <w:tcW w:w="238" w:type="dxa"/>
            <w:shd w:val="clear" w:color="auto" w:fill="auto"/>
          </w:tcPr>
          <w:p w14:paraId="2EA1006E"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39" w:type="dxa"/>
            <w:shd w:val="clear" w:color="auto" w:fill="auto"/>
          </w:tcPr>
          <w:p w14:paraId="719A4191" w14:textId="4649441F" w:rsidR="00671429" w:rsidRPr="007A2ABF"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19,166</w:t>
            </w:r>
          </w:p>
        </w:tc>
        <w:tc>
          <w:tcPr>
            <w:tcW w:w="236" w:type="dxa"/>
          </w:tcPr>
          <w:p w14:paraId="45D24E10"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15" w:type="dxa"/>
          </w:tcPr>
          <w:p w14:paraId="3009955A" w14:textId="1D6A4C47"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18,713</w:t>
            </w:r>
          </w:p>
        </w:tc>
      </w:tr>
      <w:tr w:rsidR="00BC5E2B" w:rsidRPr="00C2555B" w14:paraId="14097A3C" w14:textId="77777777" w:rsidTr="007A2ABF">
        <w:tc>
          <w:tcPr>
            <w:tcW w:w="3597" w:type="dxa"/>
            <w:vAlign w:val="center"/>
          </w:tcPr>
          <w:p w14:paraId="5256B06E" w14:textId="77777777" w:rsidR="00BC5E2B" w:rsidRPr="00C2555B" w:rsidRDefault="00BC5E2B" w:rsidP="00BC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อื่นๆ</w:t>
            </w:r>
          </w:p>
        </w:tc>
        <w:tc>
          <w:tcPr>
            <w:tcW w:w="1161" w:type="dxa"/>
            <w:tcBorders>
              <w:top w:val="nil"/>
              <w:left w:val="nil"/>
              <w:bottom w:val="nil"/>
              <w:right w:val="nil"/>
            </w:tcBorders>
            <w:shd w:val="clear" w:color="auto" w:fill="auto"/>
            <w:vAlign w:val="center"/>
          </w:tcPr>
          <w:p w14:paraId="62BB5F20" w14:textId="03C72BE6" w:rsidR="00BC5E2B" w:rsidRPr="00C2555B" w:rsidRDefault="00BC5E2B" w:rsidP="00BC5E2B">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21,285</w:t>
            </w:r>
          </w:p>
        </w:tc>
        <w:tc>
          <w:tcPr>
            <w:tcW w:w="236" w:type="dxa"/>
            <w:tcBorders>
              <w:top w:val="nil"/>
              <w:left w:val="nil"/>
              <w:bottom w:val="nil"/>
              <w:right w:val="nil"/>
            </w:tcBorders>
            <w:shd w:val="clear" w:color="auto" w:fill="auto"/>
            <w:vAlign w:val="center"/>
          </w:tcPr>
          <w:p w14:paraId="493D2F6F" w14:textId="77777777" w:rsidR="00BC5E2B" w:rsidRPr="00C2555B" w:rsidRDefault="00BC5E2B" w:rsidP="00BC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nil"/>
              <w:left w:val="nil"/>
              <w:bottom w:val="nil"/>
              <w:right w:val="nil"/>
            </w:tcBorders>
            <w:shd w:val="clear" w:color="auto" w:fill="auto"/>
            <w:vAlign w:val="center"/>
          </w:tcPr>
          <w:p w14:paraId="4B5182E0" w14:textId="114836E0" w:rsidR="00BC5E2B" w:rsidRPr="00C2555B" w:rsidRDefault="00BC5E2B" w:rsidP="00BC5E2B">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25,423</w:t>
            </w:r>
          </w:p>
        </w:tc>
        <w:tc>
          <w:tcPr>
            <w:tcW w:w="238" w:type="dxa"/>
            <w:tcBorders>
              <w:top w:val="nil"/>
              <w:left w:val="nil"/>
              <w:bottom w:val="nil"/>
              <w:right w:val="nil"/>
            </w:tcBorders>
            <w:shd w:val="clear" w:color="auto" w:fill="auto"/>
            <w:vAlign w:val="center"/>
          </w:tcPr>
          <w:p w14:paraId="1116A524" w14:textId="77777777" w:rsidR="00BC5E2B" w:rsidRPr="00C2555B" w:rsidRDefault="00BC5E2B" w:rsidP="00BC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nil"/>
              <w:left w:val="nil"/>
              <w:bottom w:val="nil"/>
              <w:right w:val="nil"/>
            </w:tcBorders>
            <w:shd w:val="clear" w:color="auto" w:fill="auto"/>
            <w:vAlign w:val="center"/>
          </w:tcPr>
          <w:p w14:paraId="2CCA20C8" w14:textId="07A6F436" w:rsidR="00BC5E2B" w:rsidRPr="007A2ABF" w:rsidRDefault="00BC5E2B" w:rsidP="00BC5E2B">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8,951</w:t>
            </w:r>
          </w:p>
        </w:tc>
        <w:tc>
          <w:tcPr>
            <w:tcW w:w="236" w:type="dxa"/>
            <w:tcBorders>
              <w:top w:val="nil"/>
              <w:left w:val="nil"/>
              <w:bottom w:val="nil"/>
              <w:right w:val="nil"/>
            </w:tcBorders>
            <w:shd w:val="clear" w:color="auto" w:fill="auto"/>
            <w:vAlign w:val="center"/>
          </w:tcPr>
          <w:p w14:paraId="6158762A" w14:textId="77777777" w:rsidR="00BC5E2B" w:rsidRPr="00C2555B" w:rsidRDefault="00BC5E2B" w:rsidP="00BC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nil"/>
              <w:left w:val="nil"/>
              <w:bottom w:val="nil"/>
              <w:right w:val="nil"/>
            </w:tcBorders>
            <w:shd w:val="clear" w:color="auto" w:fill="auto"/>
            <w:vAlign w:val="center"/>
          </w:tcPr>
          <w:p w14:paraId="19BA1D79" w14:textId="2AF376BD" w:rsidR="00BC5E2B" w:rsidRPr="00C2555B" w:rsidRDefault="00BC5E2B" w:rsidP="00BC5E2B">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9,676</w:t>
            </w:r>
          </w:p>
        </w:tc>
      </w:tr>
      <w:tr w:rsidR="00671429" w:rsidRPr="00C2555B" w14:paraId="5FB7F028" w14:textId="77777777" w:rsidTr="00AF3824">
        <w:tc>
          <w:tcPr>
            <w:tcW w:w="3597" w:type="dxa"/>
          </w:tcPr>
          <w:p w14:paraId="4AA30A04"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cs/>
              </w:rPr>
              <w:t>รวม</w:t>
            </w:r>
          </w:p>
        </w:tc>
        <w:tc>
          <w:tcPr>
            <w:tcW w:w="1161" w:type="dxa"/>
            <w:tcBorders>
              <w:top w:val="single" w:sz="4" w:space="0" w:color="auto"/>
            </w:tcBorders>
            <w:shd w:val="clear" w:color="auto" w:fill="auto"/>
          </w:tcPr>
          <w:p w14:paraId="6BC41A76" w14:textId="343490AE"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186,376</w:t>
            </w:r>
          </w:p>
        </w:tc>
        <w:tc>
          <w:tcPr>
            <w:tcW w:w="236" w:type="dxa"/>
            <w:shd w:val="clear" w:color="auto" w:fill="auto"/>
          </w:tcPr>
          <w:p w14:paraId="5D3806FE"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tcBorders>
            <w:shd w:val="clear" w:color="auto" w:fill="auto"/>
          </w:tcPr>
          <w:p w14:paraId="49712E4A" w14:textId="591EF033"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167,498</w:t>
            </w:r>
          </w:p>
        </w:tc>
        <w:tc>
          <w:tcPr>
            <w:tcW w:w="238" w:type="dxa"/>
            <w:shd w:val="clear" w:color="auto" w:fill="auto"/>
          </w:tcPr>
          <w:p w14:paraId="1609BBEE"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tcBorders>
            <w:shd w:val="clear" w:color="auto" w:fill="auto"/>
          </w:tcPr>
          <w:p w14:paraId="0E7B5448" w14:textId="5CE91BC0"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107,08</w:t>
            </w:r>
            <w:r w:rsidR="00846301" w:rsidRPr="00C2555B">
              <w:rPr>
                <w:rFonts w:ascii="Browallia New" w:hAnsi="Browallia New" w:cs="Browallia New"/>
                <w:sz w:val="28"/>
                <w:szCs w:val="28"/>
                <w:lang w:val="en-US" w:bidi="th-TH"/>
              </w:rPr>
              <w:t>6</w:t>
            </w:r>
          </w:p>
        </w:tc>
        <w:tc>
          <w:tcPr>
            <w:tcW w:w="236" w:type="dxa"/>
          </w:tcPr>
          <w:p w14:paraId="2C5D1830"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tcBorders>
          </w:tcPr>
          <w:p w14:paraId="0A75AE9A" w14:textId="7354AE74"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88,495</w:t>
            </w:r>
          </w:p>
        </w:tc>
      </w:tr>
      <w:tr w:rsidR="00671429" w:rsidRPr="00C2555B" w14:paraId="5F18D243" w14:textId="77777777" w:rsidTr="007A2ABF">
        <w:tc>
          <w:tcPr>
            <w:tcW w:w="3597" w:type="dxa"/>
          </w:tcPr>
          <w:p w14:paraId="2E8520CC"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ค่าเผื่อสินค้าล้าสมัยและลดมูลค่า</w:t>
            </w:r>
          </w:p>
        </w:tc>
        <w:tc>
          <w:tcPr>
            <w:tcW w:w="1161" w:type="dxa"/>
            <w:tcBorders>
              <w:bottom w:val="single" w:sz="4" w:space="0" w:color="auto"/>
            </w:tcBorders>
            <w:shd w:val="clear" w:color="auto" w:fill="auto"/>
          </w:tcPr>
          <w:p w14:paraId="44480C06" w14:textId="0FE35CDD"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(4,466)</w:t>
            </w:r>
          </w:p>
        </w:tc>
        <w:tc>
          <w:tcPr>
            <w:tcW w:w="236" w:type="dxa"/>
            <w:shd w:val="clear" w:color="auto" w:fill="auto"/>
          </w:tcPr>
          <w:p w14:paraId="1B021AD3"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bottom w:val="single" w:sz="4" w:space="0" w:color="auto"/>
            </w:tcBorders>
            <w:shd w:val="clear" w:color="auto" w:fill="auto"/>
          </w:tcPr>
          <w:p w14:paraId="3ACBBF8F" w14:textId="75DA78ED" w:rsidR="00671429" w:rsidRPr="00C2555B" w:rsidRDefault="00671429" w:rsidP="00671429">
            <w:pPr>
              <w:pStyle w:val="acctfourfigures"/>
              <w:tabs>
                <w:tab w:val="clear" w:pos="765"/>
              </w:tabs>
              <w:spacing w:line="240" w:lineRule="auto"/>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(3,780)</w:t>
            </w:r>
          </w:p>
        </w:tc>
        <w:tc>
          <w:tcPr>
            <w:tcW w:w="238" w:type="dxa"/>
            <w:shd w:val="clear" w:color="auto" w:fill="auto"/>
          </w:tcPr>
          <w:p w14:paraId="35809F8D"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bottom w:val="single" w:sz="4" w:space="0" w:color="auto"/>
            </w:tcBorders>
            <w:shd w:val="clear" w:color="auto" w:fill="auto"/>
          </w:tcPr>
          <w:p w14:paraId="2275AC75" w14:textId="595E16AE" w:rsidR="00671429" w:rsidRPr="00C2555B" w:rsidRDefault="00671429" w:rsidP="00671429">
            <w:pPr>
              <w:pStyle w:val="acctfourfigures"/>
              <w:tabs>
                <w:tab w:val="clear" w:pos="765"/>
              </w:tabs>
              <w:spacing w:line="240" w:lineRule="auto"/>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(4,401)</w:t>
            </w:r>
          </w:p>
        </w:tc>
        <w:tc>
          <w:tcPr>
            <w:tcW w:w="236" w:type="dxa"/>
          </w:tcPr>
          <w:p w14:paraId="1765BBE1"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bottom w:val="single" w:sz="4" w:space="0" w:color="auto"/>
            </w:tcBorders>
            <w:vAlign w:val="center"/>
          </w:tcPr>
          <w:p w14:paraId="34E56322" w14:textId="514C041C"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(3,715)</w:t>
            </w:r>
          </w:p>
        </w:tc>
      </w:tr>
      <w:tr w:rsidR="00671429" w:rsidRPr="00C2555B" w14:paraId="5DDDE020" w14:textId="77777777" w:rsidTr="00AF3824">
        <w:tc>
          <w:tcPr>
            <w:tcW w:w="3597" w:type="dxa"/>
          </w:tcPr>
          <w:p w14:paraId="5647360C"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2555B">
              <w:rPr>
                <w:rFonts w:ascii="Browallia New" w:hAnsi="Browallia New" w:cs="Browallia New"/>
                <w:sz w:val="28"/>
                <w:szCs w:val="28"/>
                <w:cs/>
              </w:rPr>
              <w:t>สุทธิ</w:t>
            </w:r>
          </w:p>
        </w:tc>
        <w:tc>
          <w:tcPr>
            <w:tcW w:w="1161" w:type="dxa"/>
            <w:tcBorders>
              <w:top w:val="single" w:sz="4" w:space="0" w:color="auto"/>
              <w:bottom w:val="single" w:sz="12" w:space="0" w:color="auto"/>
            </w:tcBorders>
            <w:shd w:val="clear" w:color="auto" w:fill="auto"/>
          </w:tcPr>
          <w:p w14:paraId="04F13ECF" w14:textId="34BE3D3F"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181,910</w:t>
            </w:r>
          </w:p>
        </w:tc>
        <w:tc>
          <w:tcPr>
            <w:tcW w:w="236" w:type="dxa"/>
            <w:shd w:val="clear" w:color="auto" w:fill="auto"/>
          </w:tcPr>
          <w:p w14:paraId="36033383"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shd w:val="clear" w:color="auto" w:fill="auto"/>
          </w:tcPr>
          <w:p w14:paraId="33DBF7CA" w14:textId="0998F159"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163,718</w:t>
            </w:r>
          </w:p>
        </w:tc>
        <w:tc>
          <w:tcPr>
            <w:tcW w:w="238" w:type="dxa"/>
            <w:shd w:val="clear" w:color="auto" w:fill="auto"/>
          </w:tcPr>
          <w:p w14:paraId="18BDDA00"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9" w:type="dxa"/>
            <w:tcBorders>
              <w:top w:val="single" w:sz="4" w:space="0" w:color="auto"/>
              <w:bottom w:val="single" w:sz="12" w:space="0" w:color="auto"/>
            </w:tcBorders>
            <w:shd w:val="clear" w:color="auto" w:fill="auto"/>
          </w:tcPr>
          <w:p w14:paraId="4660EEC4" w14:textId="4B6F9888"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t>102,685</w:t>
            </w:r>
          </w:p>
        </w:tc>
        <w:tc>
          <w:tcPr>
            <w:tcW w:w="236" w:type="dxa"/>
          </w:tcPr>
          <w:p w14:paraId="0FB4BAF6" w14:textId="77777777" w:rsidR="00671429" w:rsidRPr="00C2555B" w:rsidRDefault="00671429" w:rsidP="00671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15" w:type="dxa"/>
            <w:tcBorders>
              <w:top w:val="single" w:sz="4" w:space="0" w:color="auto"/>
              <w:bottom w:val="single" w:sz="12" w:space="0" w:color="auto"/>
            </w:tcBorders>
          </w:tcPr>
          <w:p w14:paraId="2375161B" w14:textId="50CBF254" w:rsidR="00671429" w:rsidRPr="00C2555B" w:rsidRDefault="00671429" w:rsidP="00671429">
            <w:pPr>
              <w:pStyle w:val="acctfourfigures"/>
              <w:tabs>
                <w:tab w:val="clear" w:pos="765"/>
              </w:tabs>
              <w:spacing w:line="240" w:lineRule="auto"/>
              <w:ind w:left="-117"/>
              <w:jc w:val="right"/>
              <w:rPr>
                <w:rFonts w:ascii="Browallia New" w:hAnsi="Browallia New" w:cs="Browallia New"/>
                <w:sz w:val="28"/>
                <w:szCs w:val="28"/>
                <w:lang w:val="en-US"/>
              </w:rPr>
            </w:pPr>
            <w:r w:rsidRPr="00C2555B">
              <w:rPr>
                <w:rFonts w:ascii="Browallia New" w:hAnsi="Browallia New" w:cs="Browallia New"/>
                <w:sz w:val="28"/>
                <w:szCs w:val="28"/>
                <w:lang w:val="en-US"/>
              </w:rPr>
              <w:t>84,780</w:t>
            </w:r>
          </w:p>
        </w:tc>
      </w:tr>
    </w:tbl>
    <w:p w14:paraId="28513223" w14:textId="77777777" w:rsidR="00C1732D" w:rsidRPr="00C2555B" w:rsidRDefault="00C1732D"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C2555B" w:rsidRDefault="001D582B" w:rsidP="00757649">
      <w:pPr>
        <w:tabs>
          <w:tab w:val="left" w:pos="7655"/>
          <w:tab w:val="left" w:pos="7797"/>
          <w:tab w:val="left" w:pos="7938"/>
        </w:tabs>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AC54EE" w:rsidRPr="00C2555B" w14:paraId="0D989844" w14:textId="77777777" w:rsidTr="00CD446E">
        <w:trPr>
          <w:cantSplit/>
          <w:trHeight w:val="80"/>
        </w:trPr>
        <w:tc>
          <w:tcPr>
            <w:tcW w:w="4110" w:type="dxa"/>
          </w:tcPr>
          <w:p w14:paraId="7B3E6F51" w14:textId="54556D41" w:rsidR="00AC54EE" w:rsidRPr="00C2555B" w:rsidRDefault="00AC54EE" w:rsidP="00AC54EE">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p>
        </w:tc>
        <w:tc>
          <w:tcPr>
            <w:tcW w:w="165" w:type="dxa"/>
          </w:tcPr>
          <w:p w14:paraId="254181F2" w14:textId="77777777" w:rsidR="00AC54EE" w:rsidRPr="00C2555B" w:rsidRDefault="00AC54EE" w:rsidP="00AC54EE">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6E4370B3" w:rsidR="00AC54EE" w:rsidRPr="00C2555B" w:rsidRDefault="00AC54EE"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C2555B">
              <w:rPr>
                <w:rFonts w:ascii="Browallia New" w:hAnsi="Browallia New" w:cs="Browallia New"/>
                <w:sz w:val="28"/>
                <w:szCs w:val="28"/>
                <w:lang w:val="en-US"/>
              </w:rPr>
              <w:t>3,780</w:t>
            </w:r>
          </w:p>
        </w:tc>
        <w:tc>
          <w:tcPr>
            <w:tcW w:w="284" w:type="dxa"/>
          </w:tcPr>
          <w:p w14:paraId="1D7CC385" w14:textId="77777777" w:rsidR="00AC54EE" w:rsidRPr="00C2555B" w:rsidRDefault="00AC54EE" w:rsidP="00AC54EE">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6C4D3F23" w:rsidR="00AC54EE" w:rsidRPr="00C2555B" w:rsidRDefault="00AC54EE"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C2555B">
              <w:rPr>
                <w:rFonts w:ascii="Browallia New" w:hAnsi="Browallia New" w:cs="Browallia New"/>
                <w:sz w:val="28"/>
                <w:szCs w:val="28"/>
                <w:lang w:val="en-US" w:bidi="th-TH"/>
              </w:rPr>
              <w:t>3,715</w:t>
            </w:r>
          </w:p>
        </w:tc>
      </w:tr>
      <w:tr w:rsidR="00AC54EE" w:rsidRPr="00C2555B" w14:paraId="35B0DEC0" w14:textId="77777777" w:rsidTr="00CD446E">
        <w:trPr>
          <w:cantSplit/>
        </w:trPr>
        <w:tc>
          <w:tcPr>
            <w:tcW w:w="4110" w:type="dxa"/>
          </w:tcPr>
          <w:p w14:paraId="321629AB" w14:textId="4CA4B2F0" w:rsidR="00AC54EE" w:rsidRPr="00C2555B" w:rsidRDefault="00A4095F" w:rsidP="00AC54EE">
            <w:pPr>
              <w:jc w:val="thaiDistribute"/>
              <w:rPr>
                <w:rFonts w:ascii="Browallia New" w:hAnsi="Browallia New" w:cs="Browallia New"/>
                <w:sz w:val="28"/>
                <w:szCs w:val="28"/>
                <w:cs/>
                <w:lang w:val="en-GB"/>
              </w:rPr>
            </w:pPr>
            <w:r w:rsidRPr="00C2555B">
              <w:rPr>
                <w:rFonts w:ascii="Browallia New" w:hAnsi="Browallia New" w:cs="Browallia New"/>
                <w:sz w:val="28"/>
                <w:szCs w:val="28"/>
                <w:u w:val="single"/>
                <w:cs/>
              </w:rPr>
              <w:t>บวก</w:t>
            </w:r>
            <w:r w:rsidRPr="00C2555B">
              <w:rPr>
                <w:rFonts w:ascii="Browallia New" w:hAnsi="Browallia New" w:cs="Browallia New"/>
                <w:sz w:val="28"/>
                <w:szCs w:val="28"/>
                <w:cs/>
              </w:rPr>
              <w:t xml:space="preserve"> </w:t>
            </w:r>
            <w:r w:rsidR="00AC54EE" w:rsidRPr="00C2555B">
              <w:rPr>
                <w:rFonts w:ascii="Browallia New" w:hAnsi="Browallia New" w:cs="Browallia New"/>
                <w:sz w:val="28"/>
                <w:szCs w:val="28"/>
                <w:cs/>
              </w:rPr>
              <w:t>ตั้งค่าเผื่อเพิ่มขึ้นจากสินค้าล้าสมัยและลดมูลค่า</w:t>
            </w:r>
          </w:p>
        </w:tc>
        <w:tc>
          <w:tcPr>
            <w:tcW w:w="165" w:type="dxa"/>
          </w:tcPr>
          <w:p w14:paraId="17494B1B" w14:textId="77777777" w:rsidR="00AC54EE" w:rsidRPr="00C2555B" w:rsidRDefault="00AC54EE" w:rsidP="00AC54EE">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133B71E6" w:rsidR="00AC54EE" w:rsidRPr="00C2555B" w:rsidRDefault="00451A1C" w:rsidP="00AC54EE">
            <w:pPr>
              <w:pStyle w:val="acctfourfigures"/>
              <w:tabs>
                <w:tab w:val="clear" w:pos="765"/>
              </w:tabs>
              <w:spacing w:line="240" w:lineRule="auto"/>
              <w:ind w:left="-117" w:right="72"/>
              <w:jc w:val="right"/>
              <w:rPr>
                <w:rFonts w:ascii="Browallia New" w:hAnsi="Browallia New" w:cs="Browallia New"/>
                <w:sz w:val="28"/>
                <w:szCs w:val="28"/>
                <w:lang w:val="en-US"/>
              </w:rPr>
            </w:pPr>
            <w:r w:rsidRPr="007A2ABF">
              <w:rPr>
                <w:rFonts w:ascii="Browallia New" w:hAnsi="Browallia New" w:cs="Browallia New"/>
                <w:sz w:val="28"/>
                <w:szCs w:val="28"/>
                <w:lang w:val="en-US"/>
              </w:rPr>
              <w:t>686</w:t>
            </w:r>
          </w:p>
        </w:tc>
        <w:tc>
          <w:tcPr>
            <w:tcW w:w="284" w:type="dxa"/>
          </w:tcPr>
          <w:p w14:paraId="4A321CFF" w14:textId="77777777" w:rsidR="00AC54EE" w:rsidRPr="00C2555B" w:rsidRDefault="00AC54EE" w:rsidP="00AC54EE">
            <w:pPr>
              <w:tabs>
                <w:tab w:val="left" w:pos="3390"/>
              </w:tabs>
              <w:spacing w:line="240" w:lineRule="auto"/>
              <w:ind w:left="426"/>
              <w:rPr>
                <w:rFonts w:ascii="Browallia New" w:hAnsi="Browallia New" w:cs="Browallia New"/>
                <w:sz w:val="28"/>
                <w:szCs w:val="28"/>
                <w:cs/>
              </w:rPr>
            </w:pPr>
          </w:p>
        </w:tc>
        <w:tc>
          <w:tcPr>
            <w:tcW w:w="2268" w:type="dxa"/>
            <w:vAlign w:val="center"/>
          </w:tcPr>
          <w:p w14:paraId="7F8F40AB" w14:textId="2A972227" w:rsidR="00AC54EE" w:rsidRPr="00C2555B" w:rsidRDefault="00F10D0B" w:rsidP="00AC54EE">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686</w:t>
            </w:r>
          </w:p>
        </w:tc>
      </w:tr>
      <w:tr w:rsidR="00AC54EE" w:rsidRPr="00C2555B" w14:paraId="4B86D75E" w14:textId="77777777" w:rsidTr="00AC54EE">
        <w:trPr>
          <w:cantSplit/>
        </w:trPr>
        <w:tc>
          <w:tcPr>
            <w:tcW w:w="4110" w:type="dxa"/>
          </w:tcPr>
          <w:p w14:paraId="190C8224" w14:textId="2EF7C458" w:rsidR="00AC54EE" w:rsidRPr="00C2555B" w:rsidRDefault="00AC54EE" w:rsidP="00AC54EE">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p>
        </w:tc>
        <w:tc>
          <w:tcPr>
            <w:tcW w:w="165" w:type="dxa"/>
          </w:tcPr>
          <w:p w14:paraId="0FE960B8" w14:textId="77777777" w:rsidR="00AC54EE" w:rsidRPr="00C2555B" w:rsidRDefault="00AC54EE" w:rsidP="00AC54EE">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34C48DF2" w:rsidR="00AC54EE" w:rsidRPr="007A2ABF" w:rsidRDefault="00255929" w:rsidP="00AC54EE">
            <w:pPr>
              <w:pStyle w:val="acctfourfigures"/>
              <w:tabs>
                <w:tab w:val="clear" w:pos="765"/>
              </w:tabs>
              <w:spacing w:line="240" w:lineRule="auto"/>
              <w:ind w:left="-117" w:right="72"/>
              <w:jc w:val="right"/>
              <w:rPr>
                <w:rFonts w:ascii="Browallia New" w:hAnsi="Browallia New" w:cs="Browallia New"/>
                <w:sz w:val="28"/>
                <w:szCs w:val="28"/>
                <w:cs/>
                <w:lang w:bidi="th-TH"/>
              </w:rPr>
            </w:pPr>
            <w:r w:rsidRPr="00C2555B">
              <w:rPr>
                <w:rFonts w:ascii="Browallia New" w:hAnsi="Browallia New" w:cs="Browallia New"/>
                <w:sz w:val="28"/>
                <w:szCs w:val="28"/>
                <w:lang w:bidi="th-TH"/>
              </w:rPr>
              <w:t>4,466</w:t>
            </w:r>
          </w:p>
        </w:tc>
        <w:tc>
          <w:tcPr>
            <w:tcW w:w="284" w:type="dxa"/>
          </w:tcPr>
          <w:p w14:paraId="5DE761B3" w14:textId="77777777" w:rsidR="00AC54EE" w:rsidRPr="00C2555B" w:rsidRDefault="00AC54EE" w:rsidP="00AC54EE">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030E13EE" w:rsidR="00AC54EE" w:rsidRPr="00C2555B" w:rsidRDefault="00F10D0B" w:rsidP="00AC54EE">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C2555B">
              <w:rPr>
                <w:rFonts w:ascii="Browallia New" w:hAnsi="Browallia New" w:cs="Browallia New"/>
                <w:sz w:val="28"/>
                <w:szCs w:val="28"/>
                <w:lang w:val="en-US" w:bidi="th-TH"/>
              </w:rPr>
              <w:t>4,401</w:t>
            </w:r>
          </w:p>
        </w:tc>
      </w:tr>
    </w:tbl>
    <w:p w14:paraId="2E686066" w14:textId="1AD5A0D5" w:rsidR="00AF3824"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087D351" w14:textId="45C27CED"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13F7A45" w14:textId="0B4291AB"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3DB167B" w14:textId="56FA197D"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B0C213" w14:textId="3F1241CC"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A73025B" w14:textId="692E2F54"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BDA944A" w14:textId="7B77AE80"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96E599D" w14:textId="5970B247"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742A41" w14:textId="2A85DF00"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CC8BF3D" w14:textId="6C5D88DC"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B5849F2" w14:textId="6519A3A6"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3A8163C" w14:textId="0269CA1A"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F7AF3CE" w14:textId="1AE7EDB2"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E96978F" w14:textId="0241373F"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AF12DC0" w14:textId="3174EBA1" w:rsidR="00546A61"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D8057E7" w14:textId="77777777" w:rsidR="00546A61" w:rsidRPr="00C2555B" w:rsidRDefault="00546A61"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E178843" w14:textId="51F79615" w:rsidR="006971B8" w:rsidRPr="00C2555B" w:rsidRDefault="006971B8" w:rsidP="00EE1C09">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ต้นทุนการพัฒนาอสังหาริมทรัพย์</w:t>
      </w:r>
    </w:p>
    <w:p w14:paraId="27D3531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54" w:type="dxa"/>
        <w:tblInd w:w="426" w:type="dxa"/>
        <w:tblLayout w:type="fixed"/>
        <w:tblLook w:val="0000" w:firstRow="0" w:lastRow="0" w:firstColumn="0" w:lastColumn="0" w:noHBand="0" w:noVBand="0"/>
      </w:tblPr>
      <w:tblGrid>
        <w:gridCol w:w="3597"/>
        <w:gridCol w:w="1134"/>
        <w:gridCol w:w="238"/>
        <w:gridCol w:w="1180"/>
        <w:gridCol w:w="236"/>
        <w:gridCol w:w="1151"/>
        <w:gridCol w:w="236"/>
        <w:gridCol w:w="1172"/>
        <w:gridCol w:w="10"/>
      </w:tblGrid>
      <w:tr w:rsidR="006971B8" w:rsidRPr="00C2555B" w14:paraId="52287B3A" w14:textId="77777777" w:rsidTr="00C320BC">
        <w:trPr>
          <w:gridAfter w:val="1"/>
          <w:wAfter w:w="10" w:type="dxa"/>
          <w:cantSplit/>
          <w:tblHeader/>
        </w:trPr>
        <w:tc>
          <w:tcPr>
            <w:tcW w:w="3597" w:type="dxa"/>
            <w:tcBorders>
              <w:top w:val="nil"/>
              <w:left w:val="nil"/>
              <w:bottom w:val="nil"/>
              <w:right w:val="nil"/>
            </w:tcBorders>
          </w:tcPr>
          <w:p w14:paraId="7126C67B" w14:textId="77777777" w:rsidR="006971B8" w:rsidRPr="00C2555B" w:rsidRDefault="006971B8" w:rsidP="001B4041">
            <w:pPr>
              <w:spacing w:line="240" w:lineRule="auto"/>
              <w:jc w:val="both"/>
              <w:rPr>
                <w:rFonts w:ascii="Browallia New" w:hAnsi="Browallia New" w:cs="Browallia New"/>
                <w:sz w:val="28"/>
                <w:szCs w:val="28"/>
              </w:rPr>
            </w:pPr>
          </w:p>
        </w:tc>
        <w:tc>
          <w:tcPr>
            <w:tcW w:w="5347" w:type="dxa"/>
            <w:gridSpan w:val="7"/>
            <w:tcBorders>
              <w:top w:val="nil"/>
              <w:left w:val="nil"/>
              <w:right w:val="nil"/>
            </w:tcBorders>
          </w:tcPr>
          <w:p w14:paraId="779960EE"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8B0AD4" w:rsidRPr="00C2555B" w14:paraId="609C2D07" w14:textId="77777777" w:rsidTr="007F067C">
        <w:trPr>
          <w:cantSplit/>
          <w:trHeight w:val="257"/>
          <w:tblHeader/>
        </w:trPr>
        <w:tc>
          <w:tcPr>
            <w:tcW w:w="3597" w:type="dxa"/>
            <w:tcBorders>
              <w:top w:val="nil"/>
              <w:left w:val="nil"/>
              <w:bottom w:val="nil"/>
              <w:right w:val="nil"/>
            </w:tcBorders>
          </w:tcPr>
          <w:p w14:paraId="760C4825" w14:textId="77777777" w:rsidR="008B0AD4" w:rsidRPr="00C2555B" w:rsidRDefault="008B0AD4" w:rsidP="008B0AD4">
            <w:pPr>
              <w:spacing w:line="240" w:lineRule="auto"/>
              <w:ind w:left="702" w:hanging="702"/>
              <w:jc w:val="both"/>
              <w:rPr>
                <w:rFonts w:ascii="Browallia New" w:hAnsi="Browallia New" w:cs="Browallia New"/>
                <w:sz w:val="28"/>
                <w:szCs w:val="28"/>
              </w:rPr>
            </w:pPr>
          </w:p>
        </w:tc>
        <w:tc>
          <w:tcPr>
            <w:tcW w:w="2552" w:type="dxa"/>
            <w:gridSpan w:val="3"/>
            <w:tcBorders>
              <w:left w:val="nil"/>
              <w:bottom w:val="single" w:sz="4" w:space="0" w:color="auto"/>
              <w:right w:val="nil"/>
            </w:tcBorders>
          </w:tcPr>
          <w:p w14:paraId="503898BE" w14:textId="77777777" w:rsidR="008B0AD4" w:rsidRPr="00C2555B" w:rsidRDefault="008B0AD4" w:rsidP="008B0AD4">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Borders>
              <w:left w:val="nil"/>
              <w:right w:val="nil"/>
            </w:tcBorders>
          </w:tcPr>
          <w:p w14:paraId="2648A10B" w14:textId="77777777" w:rsidR="008B0AD4" w:rsidRPr="00C2555B" w:rsidRDefault="008B0AD4" w:rsidP="008B0AD4">
            <w:pPr>
              <w:spacing w:line="240" w:lineRule="auto"/>
              <w:jc w:val="center"/>
              <w:rPr>
                <w:rFonts w:ascii="Browallia New" w:hAnsi="Browallia New" w:cs="Browallia New"/>
                <w:sz w:val="28"/>
                <w:szCs w:val="28"/>
                <w:cs/>
              </w:rPr>
            </w:pPr>
          </w:p>
        </w:tc>
        <w:tc>
          <w:tcPr>
            <w:tcW w:w="2569" w:type="dxa"/>
            <w:gridSpan w:val="4"/>
            <w:tcBorders>
              <w:left w:val="nil"/>
              <w:bottom w:val="single" w:sz="4" w:space="0" w:color="auto"/>
              <w:right w:val="nil"/>
            </w:tcBorders>
            <w:vAlign w:val="bottom"/>
          </w:tcPr>
          <w:p w14:paraId="4B56EBAD" w14:textId="24DC15D0" w:rsidR="008B0AD4" w:rsidRPr="00C2555B" w:rsidRDefault="008B0AD4" w:rsidP="008B0AD4">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B0AD4" w:rsidRPr="00C2555B" w14:paraId="4BBACBF7" w14:textId="77777777" w:rsidTr="00C320BC">
        <w:trPr>
          <w:tblHeader/>
        </w:trPr>
        <w:tc>
          <w:tcPr>
            <w:tcW w:w="3597" w:type="dxa"/>
            <w:tcBorders>
              <w:top w:val="nil"/>
              <w:left w:val="nil"/>
              <w:bottom w:val="nil"/>
              <w:right w:val="nil"/>
            </w:tcBorders>
          </w:tcPr>
          <w:p w14:paraId="627855EF" w14:textId="77777777" w:rsidR="008B0AD4" w:rsidRPr="00C2555B" w:rsidRDefault="008B0AD4" w:rsidP="008B0AD4">
            <w:pPr>
              <w:spacing w:line="240" w:lineRule="auto"/>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vAlign w:val="bottom"/>
          </w:tcPr>
          <w:p w14:paraId="3D859D59" w14:textId="007BD902" w:rsidR="008B0AD4" w:rsidRPr="00C2555B" w:rsidRDefault="008B0AD4" w:rsidP="008B0AD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Pr="00C2555B">
              <w:rPr>
                <w:rFonts w:ascii="Browallia New" w:hAnsi="Browallia New" w:cs="Browallia New"/>
                <w:sz w:val="28"/>
                <w:szCs w:val="28"/>
              </w:rPr>
              <w:t>2562</w:t>
            </w:r>
          </w:p>
        </w:tc>
        <w:tc>
          <w:tcPr>
            <w:tcW w:w="238" w:type="dxa"/>
            <w:tcBorders>
              <w:top w:val="nil"/>
              <w:left w:val="nil"/>
              <w:right w:val="nil"/>
            </w:tcBorders>
            <w:vAlign w:val="bottom"/>
          </w:tcPr>
          <w:p w14:paraId="49F22BE9" w14:textId="77777777" w:rsidR="008B0AD4" w:rsidRPr="00C2555B" w:rsidRDefault="008B0AD4" w:rsidP="008B0AD4">
            <w:pPr>
              <w:tabs>
                <w:tab w:val="clear" w:pos="907"/>
              </w:tabs>
              <w:spacing w:line="240" w:lineRule="auto"/>
              <w:ind w:left="-108" w:right="-108"/>
              <w:jc w:val="center"/>
              <w:rPr>
                <w:rFonts w:ascii="Browallia New" w:hAnsi="Browallia New" w:cs="Browallia New"/>
                <w:sz w:val="28"/>
                <w:szCs w:val="28"/>
                <w:cs/>
              </w:rPr>
            </w:pPr>
          </w:p>
        </w:tc>
        <w:tc>
          <w:tcPr>
            <w:tcW w:w="1180" w:type="dxa"/>
            <w:tcBorders>
              <w:top w:val="single" w:sz="4" w:space="0" w:color="auto"/>
              <w:left w:val="nil"/>
              <w:bottom w:val="single" w:sz="4" w:space="0" w:color="auto"/>
              <w:right w:val="nil"/>
            </w:tcBorders>
            <w:vAlign w:val="bottom"/>
          </w:tcPr>
          <w:p w14:paraId="6A8B558B" w14:textId="29354078" w:rsidR="008B0AD4" w:rsidRPr="00C2555B" w:rsidRDefault="008B0AD4" w:rsidP="008B0AD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Borders>
              <w:top w:val="nil"/>
              <w:left w:val="nil"/>
              <w:right w:val="nil"/>
            </w:tcBorders>
          </w:tcPr>
          <w:p w14:paraId="7E5DB5C5" w14:textId="77777777" w:rsidR="008B0AD4" w:rsidRPr="00C2555B" w:rsidRDefault="008B0AD4" w:rsidP="008B0AD4">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bottom"/>
          </w:tcPr>
          <w:p w14:paraId="6C134591" w14:textId="66AF6773" w:rsidR="008B0AD4" w:rsidRPr="00C2555B" w:rsidRDefault="008B0AD4" w:rsidP="008B0AD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Pr="00C2555B">
              <w:rPr>
                <w:rFonts w:ascii="Browallia New" w:hAnsi="Browallia New" w:cs="Browallia New"/>
                <w:sz w:val="28"/>
                <w:szCs w:val="28"/>
              </w:rPr>
              <w:t>2562</w:t>
            </w:r>
          </w:p>
        </w:tc>
        <w:tc>
          <w:tcPr>
            <w:tcW w:w="236" w:type="dxa"/>
            <w:tcBorders>
              <w:top w:val="nil"/>
              <w:left w:val="nil"/>
              <w:bottom w:val="nil"/>
              <w:right w:val="nil"/>
            </w:tcBorders>
            <w:vAlign w:val="bottom"/>
          </w:tcPr>
          <w:p w14:paraId="3A60C762" w14:textId="77777777" w:rsidR="008B0AD4" w:rsidRPr="00C2555B" w:rsidRDefault="008B0AD4" w:rsidP="008B0AD4">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top w:val="nil"/>
              <w:left w:val="nil"/>
              <w:bottom w:val="single" w:sz="4" w:space="0" w:color="auto"/>
              <w:right w:val="nil"/>
            </w:tcBorders>
            <w:vAlign w:val="bottom"/>
          </w:tcPr>
          <w:p w14:paraId="2DCDD03F" w14:textId="44A0142F" w:rsidR="008B0AD4" w:rsidRPr="00C2555B" w:rsidRDefault="008B0AD4" w:rsidP="008B0AD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8B0AD4" w:rsidRPr="00C2555B" w14:paraId="5D9337D7" w14:textId="77777777" w:rsidTr="00C320BC">
        <w:tc>
          <w:tcPr>
            <w:tcW w:w="3597" w:type="dxa"/>
            <w:tcBorders>
              <w:top w:val="nil"/>
              <w:left w:val="nil"/>
              <w:bottom w:val="nil"/>
              <w:right w:val="nil"/>
            </w:tcBorders>
            <w:vAlign w:val="center"/>
          </w:tcPr>
          <w:p w14:paraId="582F9CB8" w14:textId="77777777" w:rsidR="008B0AD4" w:rsidRPr="00C2555B" w:rsidRDefault="008B0AD4" w:rsidP="008B0AD4">
            <w:pPr>
              <w:spacing w:line="240" w:lineRule="auto"/>
              <w:rPr>
                <w:rFonts w:ascii="Browallia New" w:hAnsi="Browallia New" w:cs="Browallia New"/>
                <w:sz w:val="28"/>
                <w:szCs w:val="28"/>
                <w:cs/>
              </w:rPr>
            </w:pPr>
            <w:r w:rsidRPr="00C2555B">
              <w:rPr>
                <w:rFonts w:ascii="Browallia New" w:hAnsi="Browallia New" w:cs="Browallia New"/>
                <w:sz w:val="28"/>
                <w:szCs w:val="28"/>
                <w:cs/>
              </w:rPr>
              <w:t>ที่ดินและสิ่งปลูกสร้างที่พัฒนาแล้ว</w:t>
            </w:r>
          </w:p>
        </w:tc>
        <w:tc>
          <w:tcPr>
            <w:tcW w:w="1134" w:type="dxa"/>
            <w:tcBorders>
              <w:top w:val="single" w:sz="4" w:space="0" w:color="auto"/>
              <w:left w:val="nil"/>
              <w:right w:val="nil"/>
            </w:tcBorders>
          </w:tcPr>
          <w:p w14:paraId="359C1E74" w14:textId="77777777" w:rsidR="008B0AD4" w:rsidRPr="00C2555B" w:rsidRDefault="008B0AD4" w:rsidP="008B0AD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4149194A" w14:textId="77777777" w:rsidR="008B0AD4" w:rsidRPr="00C2555B" w:rsidRDefault="008B0AD4" w:rsidP="008B0AD4">
            <w:pPr>
              <w:spacing w:line="240" w:lineRule="auto"/>
              <w:rPr>
                <w:rFonts w:ascii="Browallia New" w:hAnsi="Browallia New" w:cs="Browallia New"/>
                <w:sz w:val="28"/>
                <w:szCs w:val="28"/>
              </w:rPr>
            </w:pPr>
          </w:p>
        </w:tc>
        <w:tc>
          <w:tcPr>
            <w:tcW w:w="1180" w:type="dxa"/>
            <w:tcBorders>
              <w:top w:val="single" w:sz="4" w:space="0" w:color="auto"/>
              <w:left w:val="nil"/>
              <w:right w:val="nil"/>
            </w:tcBorders>
          </w:tcPr>
          <w:p w14:paraId="2C5BFADC" w14:textId="77777777" w:rsidR="008B0AD4" w:rsidRPr="00C2555B" w:rsidRDefault="008B0AD4" w:rsidP="008B0AD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5FB38EA1" w14:textId="77777777" w:rsidR="008B0AD4" w:rsidRPr="00C2555B" w:rsidRDefault="008B0AD4" w:rsidP="008B0AD4">
            <w:pPr>
              <w:spacing w:line="240" w:lineRule="auto"/>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0673A5FC" w14:textId="77777777" w:rsidR="008B0AD4" w:rsidRPr="00C2555B" w:rsidRDefault="008B0AD4" w:rsidP="008B0AD4">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1DB372D1" w14:textId="77777777" w:rsidR="008B0AD4" w:rsidRPr="00C2555B" w:rsidRDefault="008B0AD4" w:rsidP="008B0AD4">
            <w:pPr>
              <w:spacing w:line="240" w:lineRule="auto"/>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08486D3B" w14:textId="77777777" w:rsidR="008B0AD4" w:rsidRPr="00C2555B" w:rsidRDefault="008B0AD4" w:rsidP="008B0AD4">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9F3DEE" w:rsidRPr="00C2555B" w14:paraId="02E44565" w14:textId="77777777" w:rsidTr="007F067C">
        <w:tc>
          <w:tcPr>
            <w:tcW w:w="3597" w:type="dxa"/>
            <w:tcBorders>
              <w:top w:val="nil"/>
              <w:left w:val="nil"/>
              <w:bottom w:val="nil"/>
              <w:right w:val="nil"/>
            </w:tcBorders>
          </w:tcPr>
          <w:p w14:paraId="50D558F6" w14:textId="77777777" w:rsidR="009F3DEE" w:rsidRPr="00C2555B" w:rsidRDefault="009F3DEE" w:rsidP="009F3DEE">
            <w:pPr>
              <w:spacing w:line="240" w:lineRule="auto"/>
              <w:ind w:left="162" w:hanging="162"/>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     ห้องชุดเพื่อขาย</w:t>
            </w:r>
          </w:p>
        </w:tc>
        <w:tc>
          <w:tcPr>
            <w:tcW w:w="1134" w:type="dxa"/>
            <w:tcBorders>
              <w:left w:val="nil"/>
              <w:bottom w:val="single" w:sz="4" w:space="0" w:color="auto"/>
              <w:right w:val="nil"/>
            </w:tcBorders>
          </w:tcPr>
          <w:p w14:paraId="23C2A338" w14:textId="7FFB2E1D" w:rsidR="009F3DEE" w:rsidRPr="00C2555B" w:rsidRDefault="00451A1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7,291</w:t>
            </w:r>
          </w:p>
        </w:tc>
        <w:tc>
          <w:tcPr>
            <w:tcW w:w="238" w:type="dxa"/>
            <w:tcBorders>
              <w:left w:val="nil"/>
              <w:right w:val="nil"/>
            </w:tcBorders>
          </w:tcPr>
          <w:p w14:paraId="7CFC6A9D"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A930FFA" w14:textId="2344B33F"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17,165</w:t>
            </w:r>
          </w:p>
        </w:tc>
        <w:tc>
          <w:tcPr>
            <w:tcW w:w="236" w:type="dxa"/>
            <w:tcBorders>
              <w:left w:val="nil"/>
              <w:right w:val="nil"/>
            </w:tcBorders>
            <w:vAlign w:val="center"/>
          </w:tcPr>
          <w:p w14:paraId="76D8EF44"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7B5FF0DF" w14:textId="4856152D"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2555B">
              <w:rPr>
                <w:rFonts w:ascii="Browallia New" w:hAnsi="Browallia New" w:cs="Browallia New"/>
                <w:sz w:val="28"/>
                <w:szCs w:val="28"/>
                <w:cs/>
              </w:rPr>
              <w:t xml:space="preserve">        -</w:t>
            </w:r>
          </w:p>
        </w:tc>
        <w:tc>
          <w:tcPr>
            <w:tcW w:w="236" w:type="dxa"/>
            <w:tcBorders>
              <w:top w:val="nil"/>
              <w:left w:val="nil"/>
              <w:bottom w:val="nil"/>
              <w:right w:val="nil"/>
            </w:tcBorders>
            <w:vAlign w:val="center"/>
          </w:tcPr>
          <w:p w14:paraId="2AA88DE1"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nil"/>
              <w:left w:val="nil"/>
              <w:bottom w:val="single" w:sz="4" w:space="0" w:color="auto"/>
              <w:right w:val="nil"/>
            </w:tcBorders>
            <w:vAlign w:val="center"/>
          </w:tcPr>
          <w:p w14:paraId="1F57B5C0" w14:textId="769AEEAA"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2555B">
              <w:rPr>
                <w:rFonts w:ascii="Browallia New" w:hAnsi="Browallia New" w:cs="Browallia New"/>
                <w:sz w:val="28"/>
                <w:szCs w:val="28"/>
                <w:cs/>
              </w:rPr>
              <w:t xml:space="preserve">        -</w:t>
            </w:r>
          </w:p>
        </w:tc>
      </w:tr>
      <w:tr w:rsidR="009F3DEE" w:rsidRPr="00C2555B" w14:paraId="50E37A67" w14:textId="77777777" w:rsidTr="00C320BC">
        <w:tc>
          <w:tcPr>
            <w:tcW w:w="3597" w:type="dxa"/>
            <w:tcBorders>
              <w:top w:val="nil"/>
              <w:left w:val="nil"/>
              <w:bottom w:val="nil"/>
              <w:right w:val="nil"/>
            </w:tcBorders>
            <w:vAlign w:val="center"/>
          </w:tcPr>
          <w:p w14:paraId="2519AA43" w14:textId="2A3D8AE8" w:rsidR="009F3DEE" w:rsidRPr="00C2555B" w:rsidRDefault="009F3DEE" w:rsidP="009F3DEE">
            <w:pPr>
              <w:spacing w:line="240" w:lineRule="auto"/>
              <w:rPr>
                <w:rFonts w:ascii="Browallia New" w:hAnsi="Browallia New" w:cs="Browallia New"/>
                <w:sz w:val="28"/>
                <w:szCs w:val="28"/>
                <w:cs/>
              </w:rPr>
            </w:pPr>
          </w:p>
        </w:tc>
        <w:tc>
          <w:tcPr>
            <w:tcW w:w="1134" w:type="dxa"/>
            <w:tcBorders>
              <w:left w:val="nil"/>
              <w:right w:val="nil"/>
            </w:tcBorders>
          </w:tcPr>
          <w:p w14:paraId="64A5965E"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3F867FAC"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right w:val="nil"/>
            </w:tcBorders>
          </w:tcPr>
          <w:p w14:paraId="25DCB610" w14:textId="16069E8E"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1F414FB8"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right w:val="nil"/>
            </w:tcBorders>
          </w:tcPr>
          <w:p w14:paraId="279BF965" w14:textId="77777777"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25BB7055"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left w:val="nil"/>
              <w:right w:val="nil"/>
            </w:tcBorders>
            <w:vAlign w:val="center"/>
          </w:tcPr>
          <w:p w14:paraId="22D14226" w14:textId="16FD70E0"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9F3DEE" w:rsidRPr="00C2555B" w14:paraId="789DBF01" w14:textId="77777777" w:rsidTr="00C320BC">
        <w:tc>
          <w:tcPr>
            <w:tcW w:w="3597" w:type="dxa"/>
            <w:tcBorders>
              <w:top w:val="nil"/>
              <w:left w:val="nil"/>
              <w:bottom w:val="nil"/>
              <w:right w:val="nil"/>
            </w:tcBorders>
            <w:vAlign w:val="center"/>
          </w:tcPr>
          <w:p w14:paraId="41DBB003"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ที่ดินและสิ่งปลูกสร้างที่อยู่ระหว่างพัฒนา</w:t>
            </w:r>
          </w:p>
        </w:tc>
        <w:tc>
          <w:tcPr>
            <w:tcW w:w="1134" w:type="dxa"/>
            <w:tcBorders>
              <w:left w:val="nil"/>
              <w:bottom w:val="nil"/>
              <w:right w:val="nil"/>
            </w:tcBorders>
          </w:tcPr>
          <w:p w14:paraId="23FC40D4"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tcPr>
          <w:p w14:paraId="1F4FC169"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1BB9C0E"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255EA6CB"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3B318E31" w14:textId="77777777"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left w:val="nil"/>
              <w:bottom w:val="nil"/>
              <w:right w:val="nil"/>
            </w:tcBorders>
            <w:vAlign w:val="center"/>
          </w:tcPr>
          <w:p w14:paraId="70D36384"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F3DEE" w:rsidRPr="00C2555B" w14:paraId="4357CEDE" w14:textId="77777777" w:rsidTr="00C320BC">
        <w:tc>
          <w:tcPr>
            <w:tcW w:w="3597" w:type="dxa"/>
            <w:tcBorders>
              <w:top w:val="nil"/>
              <w:left w:val="nil"/>
              <w:bottom w:val="nil"/>
              <w:right w:val="nil"/>
            </w:tcBorders>
            <w:vAlign w:val="center"/>
          </w:tcPr>
          <w:p w14:paraId="56B57389"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 xml:space="preserve">     ที่ดิน</w:t>
            </w:r>
          </w:p>
        </w:tc>
        <w:tc>
          <w:tcPr>
            <w:tcW w:w="1134" w:type="dxa"/>
            <w:tcBorders>
              <w:left w:val="nil"/>
              <w:bottom w:val="nil"/>
              <w:right w:val="nil"/>
            </w:tcBorders>
          </w:tcPr>
          <w:p w14:paraId="0A1E3773" w14:textId="0A0025E6"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591,179</w:t>
            </w:r>
          </w:p>
        </w:tc>
        <w:tc>
          <w:tcPr>
            <w:tcW w:w="238" w:type="dxa"/>
            <w:tcBorders>
              <w:left w:val="nil"/>
              <w:bottom w:val="nil"/>
              <w:right w:val="nil"/>
            </w:tcBorders>
          </w:tcPr>
          <w:p w14:paraId="4441E0BD"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2E5781B6" w14:textId="3DDEEBC2"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600,700</w:t>
            </w:r>
          </w:p>
        </w:tc>
        <w:tc>
          <w:tcPr>
            <w:tcW w:w="236" w:type="dxa"/>
            <w:tcBorders>
              <w:left w:val="nil"/>
              <w:bottom w:val="nil"/>
              <w:right w:val="nil"/>
            </w:tcBorders>
            <w:vAlign w:val="center"/>
          </w:tcPr>
          <w:p w14:paraId="6E17EECB"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730CD1F" w14:textId="1EFC5AA4" w:rsidR="009F3DEE" w:rsidRPr="00C2555B" w:rsidRDefault="006A4E87"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4,621</w:t>
            </w:r>
          </w:p>
        </w:tc>
        <w:tc>
          <w:tcPr>
            <w:tcW w:w="236" w:type="dxa"/>
            <w:tcBorders>
              <w:top w:val="nil"/>
              <w:left w:val="nil"/>
              <w:bottom w:val="nil"/>
              <w:right w:val="nil"/>
            </w:tcBorders>
            <w:vAlign w:val="center"/>
          </w:tcPr>
          <w:p w14:paraId="1639DCFB"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44DF3DEF" w14:textId="2F41733E"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6,782</w:t>
            </w:r>
          </w:p>
        </w:tc>
      </w:tr>
      <w:tr w:rsidR="009F3DEE" w:rsidRPr="00C2555B" w14:paraId="2EF97CB1" w14:textId="77777777" w:rsidTr="00C320BC">
        <w:tc>
          <w:tcPr>
            <w:tcW w:w="3597" w:type="dxa"/>
            <w:tcBorders>
              <w:top w:val="nil"/>
              <w:left w:val="nil"/>
              <w:bottom w:val="nil"/>
              <w:right w:val="nil"/>
            </w:tcBorders>
            <w:vAlign w:val="center"/>
          </w:tcPr>
          <w:p w14:paraId="1AA7FAB6"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 xml:space="preserve">     ค่าปรับปรุงที่ดิน</w:t>
            </w:r>
          </w:p>
        </w:tc>
        <w:tc>
          <w:tcPr>
            <w:tcW w:w="1134" w:type="dxa"/>
            <w:tcBorders>
              <w:left w:val="nil"/>
              <w:bottom w:val="nil"/>
              <w:right w:val="nil"/>
            </w:tcBorders>
          </w:tcPr>
          <w:p w14:paraId="3949C659" w14:textId="13AD7C48"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88,543</w:t>
            </w:r>
          </w:p>
        </w:tc>
        <w:tc>
          <w:tcPr>
            <w:tcW w:w="238" w:type="dxa"/>
            <w:tcBorders>
              <w:left w:val="nil"/>
              <w:bottom w:val="nil"/>
              <w:right w:val="nil"/>
            </w:tcBorders>
          </w:tcPr>
          <w:p w14:paraId="5E4B20F1"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033BAAE0" w14:textId="7458057F"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90,103</w:t>
            </w:r>
          </w:p>
        </w:tc>
        <w:tc>
          <w:tcPr>
            <w:tcW w:w="236" w:type="dxa"/>
            <w:tcBorders>
              <w:left w:val="nil"/>
              <w:bottom w:val="nil"/>
              <w:right w:val="nil"/>
            </w:tcBorders>
            <w:vAlign w:val="center"/>
          </w:tcPr>
          <w:p w14:paraId="23170761"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4582C9F7" w14:textId="3A170046" w:rsidR="009F3DEE" w:rsidRPr="00C2555B" w:rsidRDefault="006A4E87"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1,753</w:t>
            </w:r>
          </w:p>
        </w:tc>
        <w:tc>
          <w:tcPr>
            <w:tcW w:w="236" w:type="dxa"/>
            <w:tcBorders>
              <w:top w:val="nil"/>
              <w:left w:val="nil"/>
              <w:bottom w:val="nil"/>
              <w:right w:val="nil"/>
            </w:tcBorders>
            <w:vAlign w:val="center"/>
          </w:tcPr>
          <w:p w14:paraId="458ADC47"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7B315792" w14:textId="7DFD5B11"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2,572</w:t>
            </w:r>
          </w:p>
        </w:tc>
      </w:tr>
      <w:tr w:rsidR="009F3DEE" w:rsidRPr="00C2555B" w14:paraId="0136E86F" w14:textId="77777777" w:rsidTr="00C320BC">
        <w:tc>
          <w:tcPr>
            <w:tcW w:w="3597" w:type="dxa"/>
            <w:tcBorders>
              <w:top w:val="nil"/>
              <w:left w:val="nil"/>
              <w:bottom w:val="nil"/>
              <w:right w:val="nil"/>
            </w:tcBorders>
            <w:vAlign w:val="center"/>
          </w:tcPr>
          <w:p w14:paraId="3431677F"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 xml:space="preserve">     ค่าก่อสร้าง</w:t>
            </w:r>
          </w:p>
        </w:tc>
        <w:tc>
          <w:tcPr>
            <w:tcW w:w="1134" w:type="dxa"/>
            <w:tcBorders>
              <w:left w:val="nil"/>
              <w:bottom w:val="nil"/>
              <w:right w:val="nil"/>
            </w:tcBorders>
          </w:tcPr>
          <w:p w14:paraId="665C3AC4" w14:textId="42631DC2"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529,603</w:t>
            </w:r>
          </w:p>
        </w:tc>
        <w:tc>
          <w:tcPr>
            <w:tcW w:w="238" w:type="dxa"/>
            <w:tcBorders>
              <w:left w:val="nil"/>
              <w:bottom w:val="nil"/>
              <w:right w:val="nil"/>
            </w:tcBorders>
          </w:tcPr>
          <w:p w14:paraId="7B4763EA"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7CD10BBA" w14:textId="19BEDFEB"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575,742</w:t>
            </w:r>
          </w:p>
        </w:tc>
        <w:tc>
          <w:tcPr>
            <w:tcW w:w="236" w:type="dxa"/>
            <w:tcBorders>
              <w:left w:val="nil"/>
              <w:bottom w:val="nil"/>
              <w:right w:val="nil"/>
            </w:tcBorders>
            <w:vAlign w:val="center"/>
          </w:tcPr>
          <w:p w14:paraId="7ABBEB5B"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16410DF4" w14:textId="61065368" w:rsidR="009F3DEE" w:rsidRPr="00C2555B" w:rsidRDefault="006A4E87"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24,039</w:t>
            </w:r>
          </w:p>
        </w:tc>
        <w:tc>
          <w:tcPr>
            <w:tcW w:w="236" w:type="dxa"/>
            <w:tcBorders>
              <w:top w:val="nil"/>
              <w:left w:val="nil"/>
              <w:bottom w:val="nil"/>
              <w:right w:val="nil"/>
            </w:tcBorders>
            <w:vAlign w:val="center"/>
          </w:tcPr>
          <w:p w14:paraId="58C101E9"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7F73314A" w14:textId="1DBCCDE2"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34,665</w:t>
            </w:r>
          </w:p>
        </w:tc>
      </w:tr>
      <w:tr w:rsidR="009F3DEE" w:rsidRPr="00C2555B" w14:paraId="33E6D879" w14:textId="77777777" w:rsidTr="00C320BC">
        <w:tc>
          <w:tcPr>
            <w:tcW w:w="3597" w:type="dxa"/>
            <w:tcBorders>
              <w:top w:val="nil"/>
              <w:left w:val="nil"/>
              <w:bottom w:val="nil"/>
              <w:right w:val="nil"/>
            </w:tcBorders>
            <w:vAlign w:val="center"/>
          </w:tcPr>
          <w:p w14:paraId="327FAA3D"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 xml:space="preserve">     ค่าสาธารณูปโภค</w:t>
            </w:r>
          </w:p>
        </w:tc>
        <w:tc>
          <w:tcPr>
            <w:tcW w:w="1134" w:type="dxa"/>
            <w:tcBorders>
              <w:left w:val="nil"/>
              <w:bottom w:val="nil"/>
              <w:right w:val="nil"/>
            </w:tcBorders>
          </w:tcPr>
          <w:p w14:paraId="66B2BDAD" w14:textId="5412F791"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190,566</w:t>
            </w:r>
          </w:p>
        </w:tc>
        <w:tc>
          <w:tcPr>
            <w:tcW w:w="238" w:type="dxa"/>
            <w:tcBorders>
              <w:left w:val="nil"/>
              <w:bottom w:val="nil"/>
              <w:right w:val="nil"/>
            </w:tcBorders>
          </w:tcPr>
          <w:p w14:paraId="7223812E"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nil"/>
              <w:right w:val="nil"/>
            </w:tcBorders>
          </w:tcPr>
          <w:p w14:paraId="571FB673" w14:textId="147FDD90"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193,000</w:t>
            </w:r>
          </w:p>
        </w:tc>
        <w:tc>
          <w:tcPr>
            <w:tcW w:w="236" w:type="dxa"/>
            <w:tcBorders>
              <w:left w:val="nil"/>
              <w:bottom w:val="nil"/>
              <w:right w:val="nil"/>
            </w:tcBorders>
            <w:vAlign w:val="center"/>
          </w:tcPr>
          <w:p w14:paraId="76A7339D"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7740613" w14:textId="50B2F409" w:rsidR="009F3DEE" w:rsidRPr="00C2555B" w:rsidRDefault="00BA771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8,270</w:t>
            </w:r>
          </w:p>
        </w:tc>
        <w:tc>
          <w:tcPr>
            <w:tcW w:w="236" w:type="dxa"/>
            <w:tcBorders>
              <w:top w:val="nil"/>
              <w:left w:val="nil"/>
              <w:bottom w:val="nil"/>
              <w:right w:val="nil"/>
            </w:tcBorders>
            <w:vAlign w:val="center"/>
          </w:tcPr>
          <w:p w14:paraId="0919BA15"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nil"/>
              <w:left w:val="nil"/>
              <w:bottom w:val="nil"/>
              <w:right w:val="nil"/>
            </w:tcBorders>
            <w:vAlign w:val="center"/>
          </w:tcPr>
          <w:p w14:paraId="3B046D6E" w14:textId="6D5D7692"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11,957</w:t>
            </w:r>
          </w:p>
        </w:tc>
      </w:tr>
      <w:tr w:rsidR="009F3DEE" w:rsidRPr="00C2555B" w14:paraId="675DA119" w14:textId="77777777" w:rsidTr="00C320BC">
        <w:tc>
          <w:tcPr>
            <w:tcW w:w="3597" w:type="dxa"/>
            <w:tcBorders>
              <w:top w:val="nil"/>
              <w:left w:val="nil"/>
              <w:bottom w:val="nil"/>
              <w:right w:val="nil"/>
            </w:tcBorders>
            <w:vAlign w:val="center"/>
          </w:tcPr>
          <w:p w14:paraId="3A0B66AF" w14:textId="1EA8C2BC" w:rsidR="009F3DEE" w:rsidRPr="00C2555B" w:rsidRDefault="009F3DEE" w:rsidP="009F3DEE">
            <w:pPr>
              <w:spacing w:line="240" w:lineRule="auto"/>
              <w:rPr>
                <w:rFonts w:ascii="Browallia New" w:hAnsi="Browallia New" w:cs="Browallia New"/>
                <w:sz w:val="28"/>
                <w:szCs w:val="28"/>
              </w:rPr>
            </w:pPr>
            <w:r w:rsidRPr="00C2555B">
              <w:rPr>
                <w:rFonts w:ascii="Browallia New" w:hAnsi="Browallia New" w:cs="Browallia New"/>
                <w:sz w:val="28"/>
                <w:szCs w:val="28"/>
                <w:cs/>
              </w:rPr>
              <w:t xml:space="preserve">     ต้นทุนทางการเงิน</w:t>
            </w:r>
          </w:p>
        </w:tc>
        <w:tc>
          <w:tcPr>
            <w:tcW w:w="1134" w:type="dxa"/>
            <w:tcBorders>
              <w:top w:val="nil"/>
              <w:left w:val="nil"/>
              <w:right w:val="nil"/>
            </w:tcBorders>
          </w:tcPr>
          <w:p w14:paraId="626F2169" w14:textId="6D59CE76"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35,844</w:t>
            </w:r>
          </w:p>
        </w:tc>
        <w:tc>
          <w:tcPr>
            <w:tcW w:w="238" w:type="dxa"/>
            <w:tcBorders>
              <w:top w:val="nil"/>
              <w:left w:val="nil"/>
              <w:right w:val="nil"/>
            </w:tcBorders>
          </w:tcPr>
          <w:p w14:paraId="5C61B12E"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top w:val="nil"/>
              <w:left w:val="nil"/>
              <w:right w:val="nil"/>
            </w:tcBorders>
          </w:tcPr>
          <w:p w14:paraId="2AD70B1A" w14:textId="0BF5474B"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32,192</w:t>
            </w:r>
          </w:p>
        </w:tc>
        <w:tc>
          <w:tcPr>
            <w:tcW w:w="236" w:type="dxa"/>
            <w:tcBorders>
              <w:top w:val="nil"/>
              <w:left w:val="nil"/>
              <w:right w:val="nil"/>
            </w:tcBorders>
            <w:vAlign w:val="center"/>
          </w:tcPr>
          <w:p w14:paraId="16D1B2AC"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05C03C3E" w14:textId="7C9ADBF3" w:rsidR="009F3DEE" w:rsidRPr="00C2555B" w:rsidRDefault="00BA771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120</w:t>
            </w:r>
          </w:p>
        </w:tc>
        <w:tc>
          <w:tcPr>
            <w:tcW w:w="236" w:type="dxa"/>
            <w:tcBorders>
              <w:top w:val="nil"/>
              <w:left w:val="nil"/>
              <w:right w:val="nil"/>
            </w:tcBorders>
            <w:vAlign w:val="center"/>
          </w:tcPr>
          <w:p w14:paraId="3AD3BC23"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nil"/>
              <w:left w:val="nil"/>
              <w:right w:val="nil"/>
            </w:tcBorders>
            <w:vAlign w:val="center"/>
          </w:tcPr>
          <w:p w14:paraId="67E56B98" w14:textId="71806521"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175</w:t>
            </w:r>
          </w:p>
        </w:tc>
      </w:tr>
      <w:tr w:rsidR="009F3DEE" w:rsidRPr="00C2555B" w14:paraId="56A351EF" w14:textId="77777777" w:rsidTr="00C320BC">
        <w:tc>
          <w:tcPr>
            <w:tcW w:w="3597" w:type="dxa"/>
            <w:tcBorders>
              <w:top w:val="nil"/>
              <w:left w:val="nil"/>
              <w:bottom w:val="nil"/>
              <w:right w:val="nil"/>
            </w:tcBorders>
            <w:vAlign w:val="center"/>
          </w:tcPr>
          <w:p w14:paraId="0DFA3817"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 xml:space="preserve">     ต้นทุนอื่นๆ</w:t>
            </w:r>
          </w:p>
        </w:tc>
        <w:tc>
          <w:tcPr>
            <w:tcW w:w="1134" w:type="dxa"/>
            <w:tcBorders>
              <w:left w:val="nil"/>
              <w:bottom w:val="single" w:sz="4" w:space="0" w:color="auto"/>
              <w:right w:val="nil"/>
            </w:tcBorders>
          </w:tcPr>
          <w:p w14:paraId="5346956F" w14:textId="7F693C32"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20,800</w:t>
            </w:r>
          </w:p>
        </w:tc>
        <w:tc>
          <w:tcPr>
            <w:tcW w:w="238" w:type="dxa"/>
            <w:tcBorders>
              <w:left w:val="nil"/>
              <w:right w:val="nil"/>
            </w:tcBorders>
          </w:tcPr>
          <w:p w14:paraId="55DF9D50"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single" w:sz="4" w:space="0" w:color="auto"/>
              <w:right w:val="nil"/>
            </w:tcBorders>
          </w:tcPr>
          <w:p w14:paraId="7EA2E5AB" w14:textId="5A112CB9"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17,650</w:t>
            </w:r>
          </w:p>
        </w:tc>
        <w:tc>
          <w:tcPr>
            <w:tcW w:w="236" w:type="dxa"/>
            <w:tcBorders>
              <w:left w:val="nil"/>
              <w:right w:val="nil"/>
            </w:tcBorders>
            <w:vAlign w:val="center"/>
          </w:tcPr>
          <w:p w14:paraId="4A51C8A2"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3E8ABDE7" w14:textId="157BAF67" w:rsidR="009F3DEE" w:rsidRPr="00C2555B" w:rsidRDefault="00BA771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92</w:t>
            </w:r>
          </w:p>
        </w:tc>
        <w:tc>
          <w:tcPr>
            <w:tcW w:w="236" w:type="dxa"/>
            <w:tcBorders>
              <w:left w:val="nil"/>
              <w:right w:val="nil"/>
            </w:tcBorders>
            <w:vAlign w:val="center"/>
          </w:tcPr>
          <w:p w14:paraId="6BA41298"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left w:val="nil"/>
              <w:bottom w:val="single" w:sz="4" w:space="0" w:color="auto"/>
              <w:right w:val="nil"/>
            </w:tcBorders>
            <w:vAlign w:val="center"/>
          </w:tcPr>
          <w:p w14:paraId="106A3C98" w14:textId="377BB232"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135</w:t>
            </w:r>
          </w:p>
        </w:tc>
      </w:tr>
      <w:tr w:rsidR="009F3DEE" w:rsidRPr="00C2555B" w14:paraId="21C718A5" w14:textId="77777777" w:rsidTr="00C320BC">
        <w:tc>
          <w:tcPr>
            <w:tcW w:w="3597" w:type="dxa"/>
            <w:tcBorders>
              <w:top w:val="nil"/>
              <w:left w:val="nil"/>
              <w:bottom w:val="nil"/>
              <w:right w:val="nil"/>
            </w:tcBorders>
            <w:vAlign w:val="center"/>
          </w:tcPr>
          <w:p w14:paraId="528B18F0" w14:textId="77777777" w:rsidR="009F3DEE" w:rsidRPr="00C2555B" w:rsidRDefault="009F3DEE" w:rsidP="009F3DEE">
            <w:pPr>
              <w:spacing w:line="240" w:lineRule="auto"/>
              <w:rPr>
                <w:rFonts w:ascii="Browallia New" w:hAnsi="Browallia New" w:cs="Browallia New"/>
                <w:sz w:val="28"/>
                <w:szCs w:val="28"/>
              </w:rPr>
            </w:pPr>
            <w:r w:rsidRPr="00C2555B">
              <w:rPr>
                <w:rFonts w:ascii="Browallia New" w:hAnsi="Browallia New" w:cs="Browallia New"/>
                <w:sz w:val="28"/>
                <w:szCs w:val="28"/>
                <w:cs/>
              </w:rPr>
              <w:t xml:space="preserve">     รวม</w:t>
            </w:r>
          </w:p>
        </w:tc>
        <w:tc>
          <w:tcPr>
            <w:tcW w:w="1134" w:type="dxa"/>
            <w:tcBorders>
              <w:top w:val="single" w:sz="4" w:space="0" w:color="auto"/>
              <w:left w:val="nil"/>
              <w:bottom w:val="single" w:sz="4" w:space="0" w:color="auto"/>
              <w:right w:val="nil"/>
            </w:tcBorders>
          </w:tcPr>
          <w:p w14:paraId="3D48843B" w14:textId="4DE2390A"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1,456,535</w:t>
            </w:r>
            <w:r w:rsidRPr="007A2ABF">
              <w:rPr>
                <w:rFonts w:ascii="Browallia New" w:hAnsi="Browallia New" w:cs="Browallia New"/>
                <w:sz w:val="28"/>
                <w:szCs w:val="28"/>
              </w:rPr>
              <w:fldChar w:fldCharType="end"/>
            </w:r>
          </w:p>
        </w:tc>
        <w:tc>
          <w:tcPr>
            <w:tcW w:w="238" w:type="dxa"/>
            <w:tcBorders>
              <w:left w:val="nil"/>
              <w:right w:val="nil"/>
            </w:tcBorders>
          </w:tcPr>
          <w:p w14:paraId="2205AB7E"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top w:val="single" w:sz="4" w:space="0" w:color="auto"/>
              <w:left w:val="nil"/>
              <w:bottom w:val="single" w:sz="4" w:space="0" w:color="auto"/>
              <w:right w:val="nil"/>
            </w:tcBorders>
          </w:tcPr>
          <w:p w14:paraId="4E90D55E" w14:textId="26C79503"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1,509,387</w:t>
            </w:r>
          </w:p>
        </w:tc>
        <w:tc>
          <w:tcPr>
            <w:tcW w:w="236" w:type="dxa"/>
            <w:tcBorders>
              <w:left w:val="nil"/>
              <w:right w:val="nil"/>
            </w:tcBorders>
            <w:vAlign w:val="center"/>
          </w:tcPr>
          <w:p w14:paraId="255653C3"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BD826CB" w14:textId="6A8D4BE2" w:rsidR="009F3DEE" w:rsidRPr="00C2555B" w:rsidRDefault="00CB7179"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38,895</w:t>
            </w:r>
            <w:r w:rsidRPr="007A2ABF">
              <w:rPr>
                <w:rFonts w:ascii="Browallia New" w:hAnsi="Browallia New" w:cs="Browallia New"/>
                <w:sz w:val="28"/>
                <w:szCs w:val="28"/>
              </w:rPr>
              <w:fldChar w:fldCharType="end"/>
            </w:r>
          </w:p>
        </w:tc>
        <w:tc>
          <w:tcPr>
            <w:tcW w:w="236" w:type="dxa"/>
            <w:tcBorders>
              <w:left w:val="nil"/>
              <w:right w:val="nil"/>
            </w:tcBorders>
            <w:vAlign w:val="center"/>
          </w:tcPr>
          <w:p w14:paraId="2E553A79"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single" w:sz="4" w:space="0" w:color="auto"/>
              <w:left w:val="nil"/>
              <w:bottom w:val="single" w:sz="4" w:space="0" w:color="auto"/>
              <w:right w:val="nil"/>
            </w:tcBorders>
            <w:vAlign w:val="center"/>
          </w:tcPr>
          <w:p w14:paraId="16B11032" w14:textId="1BC0FF08"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56,286</w:t>
            </w:r>
          </w:p>
        </w:tc>
      </w:tr>
      <w:tr w:rsidR="009F3DEE" w:rsidRPr="00C2555B" w14:paraId="75ECD1FA" w14:textId="77777777" w:rsidTr="00C320BC">
        <w:tc>
          <w:tcPr>
            <w:tcW w:w="3597" w:type="dxa"/>
            <w:tcBorders>
              <w:top w:val="nil"/>
              <w:left w:val="nil"/>
              <w:bottom w:val="nil"/>
              <w:right w:val="nil"/>
            </w:tcBorders>
            <w:vAlign w:val="center"/>
          </w:tcPr>
          <w:p w14:paraId="6E093A8B" w14:textId="77777777" w:rsidR="009F3DEE" w:rsidRPr="00C2555B" w:rsidRDefault="009F3DEE" w:rsidP="009F3DEE">
            <w:pPr>
              <w:spacing w:line="240" w:lineRule="auto"/>
              <w:rPr>
                <w:rFonts w:ascii="Browallia New" w:hAnsi="Browallia New" w:cs="Browallia New"/>
                <w:sz w:val="28"/>
                <w:szCs w:val="28"/>
                <w:cs/>
              </w:rPr>
            </w:pPr>
          </w:p>
        </w:tc>
        <w:tc>
          <w:tcPr>
            <w:tcW w:w="1134" w:type="dxa"/>
            <w:tcBorders>
              <w:top w:val="single" w:sz="4" w:space="0" w:color="auto"/>
              <w:left w:val="nil"/>
              <w:right w:val="nil"/>
            </w:tcBorders>
          </w:tcPr>
          <w:p w14:paraId="7317E712"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7708920D"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top w:val="single" w:sz="4" w:space="0" w:color="auto"/>
              <w:left w:val="nil"/>
              <w:right w:val="nil"/>
            </w:tcBorders>
          </w:tcPr>
          <w:p w14:paraId="1ED7E7F3"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5BEA060E"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3BF72A71" w14:textId="77777777"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14240559"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single" w:sz="4" w:space="0" w:color="auto"/>
              <w:left w:val="nil"/>
              <w:right w:val="nil"/>
            </w:tcBorders>
            <w:vAlign w:val="center"/>
          </w:tcPr>
          <w:p w14:paraId="44EDE812"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F3DEE" w:rsidRPr="00C2555B" w14:paraId="7D6C6AAB" w14:textId="77777777" w:rsidTr="00C320BC">
        <w:tc>
          <w:tcPr>
            <w:tcW w:w="3597" w:type="dxa"/>
            <w:tcBorders>
              <w:top w:val="nil"/>
              <w:left w:val="nil"/>
              <w:bottom w:val="nil"/>
              <w:right w:val="nil"/>
            </w:tcBorders>
            <w:vAlign w:val="center"/>
          </w:tcPr>
          <w:p w14:paraId="1940630D" w14:textId="77777777" w:rsidR="009F3DEE" w:rsidRPr="00C2555B" w:rsidRDefault="009F3DEE" w:rsidP="009F3DEE">
            <w:pPr>
              <w:spacing w:line="240" w:lineRule="auto"/>
              <w:rPr>
                <w:rFonts w:ascii="Browallia New" w:hAnsi="Browallia New" w:cs="Browallia New"/>
                <w:sz w:val="28"/>
                <w:szCs w:val="28"/>
                <w:cs/>
              </w:rPr>
            </w:pPr>
            <w:r w:rsidRPr="00C2555B">
              <w:rPr>
                <w:rFonts w:ascii="Browallia New" w:hAnsi="Browallia New" w:cs="Browallia New"/>
                <w:sz w:val="28"/>
                <w:szCs w:val="28"/>
                <w:cs/>
              </w:rPr>
              <w:t>รวม</w:t>
            </w:r>
          </w:p>
        </w:tc>
        <w:tc>
          <w:tcPr>
            <w:tcW w:w="1134" w:type="dxa"/>
            <w:tcBorders>
              <w:left w:val="nil"/>
              <w:bottom w:val="single" w:sz="12" w:space="0" w:color="auto"/>
              <w:right w:val="nil"/>
            </w:tcBorders>
          </w:tcPr>
          <w:p w14:paraId="5624ADAE" w14:textId="54BF99FA"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1,463,826</w:t>
            </w:r>
          </w:p>
        </w:tc>
        <w:tc>
          <w:tcPr>
            <w:tcW w:w="238" w:type="dxa"/>
            <w:tcBorders>
              <w:left w:val="nil"/>
              <w:right w:val="nil"/>
            </w:tcBorders>
          </w:tcPr>
          <w:p w14:paraId="5827E2BF"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D32A0DE" w14:textId="070BC6CB"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1,526,552</w:t>
            </w:r>
          </w:p>
        </w:tc>
        <w:tc>
          <w:tcPr>
            <w:tcW w:w="236" w:type="dxa"/>
            <w:tcBorders>
              <w:left w:val="nil"/>
              <w:right w:val="nil"/>
            </w:tcBorders>
            <w:vAlign w:val="center"/>
          </w:tcPr>
          <w:p w14:paraId="6A521234"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9913F83" w14:textId="08BB984E"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38,895</w:t>
            </w:r>
          </w:p>
        </w:tc>
        <w:tc>
          <w:tcPr>
            <w:tcW w:w="236" w:type="dxa"/>
            <w:tcBorders>
              <w:left w:val="nil"/>
              <w:right w:val="nil"/>
            </w:tcBorders>
            <w:vAlign w:val="center"/>
          </w:tcPr>
          <w:p w14:paraId="043E70A4"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left w:val="nil"/>
              <w:bottom w:val="single" w:sz="12" w:space="0" w:color="auto"/>
              <w:right w:val="nil"/>
            </w:tcBorders>
            <w:vAlign w:val="center"/>
          </w:tcPr>
          <w:p w14:paraId="6A73F434" w14:textId="200B883B"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56,286</w:t>
            </w:r>
          </w:p>
        </w:tc>
      </w:tr>
      <w:tr w:rsidR="009F3DEE" w:rsidRPr="00C2555B" w14:paraId="4C1737A3" w14:textId="77777777" w:rsidTr="00C320BC">
        <w:trPr>
          <w:trHeight w:val="318"/>
        </w:trPr>
        <w:tc>
          <w:tcPr>
            <w:tcW w:w="3597" w:type="dxa"/>
            <w:tcBorders>
              <w:top w:val="nil"/>
              <w:left w:val="nil"/>
              <w:bottom w:val="nil"/>
              <w:right w:val="nil"/>
            </w:tcBorders>
          </w:tcPr>
          <w:p w14:paraId="43452505" w14:textId="77777777" w:rsidR="009F3DEE" w:rsidRPr="00C2555B" w:rsidRDefault="009F3DEE" w:rsidP="009F3DEE">
            <w:pPr>
              <w:tabs>
                <w:tab w:val="clear" w:pos="2580"/>
              </w:tabs>
              <w:spacing w:line="240" w:lineRule="auto"/>
              <w:ind w:right="-43"/>
              <w:rPr>
                <w:rFonts w:ascii="Browallia New" w:hAnsi="Browallia New" w:cs="Browallia New"/>
                <w:sz w:val="28"/>
                <w:szCs w:val="28"/>
                <w:cs/>
              </w:rPr>
            </w:pPr>
          </w:p>
        </w:tc>
        <w:tc>
          <w:tcPr>
            <w:tcW w:w="1134" w:type="dxa"/>
            <w:tcBorders>
              <w:top w:val="single" w:sz="12" w:space="0" w:color="auto"/>
              <w:left w:val="nil"/>
              <w:right w:val="nil"/>
            </w:tcBorders>
          </w:tcPr>
          <w:p w14:paraId="4EAA173E" w14:textId="77777777" w:rsidR="009F3DEE" w:rsidRPr="007A2ABF"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6E4A8AF9"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top w:val="single" w:sz="12" w:space="0" w:color="auto"/>
              <w:left w:val="nil"/>
              <w:right w:val="nil"/>
            </w:tcBorders>
          </w:tcPr>
          <w:p w14:paraId="3CC27069"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A5F5306"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0600CFB8" w14:textId="77777777"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top w:val="single" w:sz="12" w:space="0" w:color="auto"/>
              <w:left w:val="nil"/>
              <w:right w:val="nil"/>
            </w:tcBorders>
            <w:vAlign w:val="bottom"/>
          </w:tcPr>
          <w:p w14:paraId="3548FCCE"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F3DEE" w:rsidRPr="00C2555B" w14:paraId="5878F79C" w14:textId="77777777" w:rsidTr="00C320BC">
        <w:trPr>
          <w:trHeight w:val="318"/>
        </w:trPr>
        <w:tc>
          <w:tcPr>
            <w:tcW w:w="3597" w:type="dxa"/>
            <w:tcBorders>
              <w:top w:val="nil"/>
              <w:left w:val="nil"/>
              <w:bottom w:val="nil"/>
              <w:right w:val="nil"/>
            </w:tcBorders>
          </w:tcPr>
          <w:p w14:paraId="31BE4906" w14:textId="6F8A44A5" w:rsidR="009F3DEE" w:rsidRPr="00C2555B" w:rsidRDefault="009F3DEE" w:rsidP="009F3DEE">
            <w:pPr>
              <w:tabs>
                <w:tab w:val="clear" w:pos="258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ต้นทุนทางการเงินที่รวมเป็นส่วนหนึ่งของ</w:t>
            </w:r>
          </w:p>
        </w:tc>
        <w:tc>
          <w:tcPr>
            <w:tcW w:w="1134" w:type="dxa"/>
            <w:tcBorders>
              <w:left w:val="nil"/>
              <w:right w:val="nil"/>
            </w:tcBorders>
          </w:tcPr>
          <w:p w14:paraId="6C0438BA" w14:textId="77777777" w:rsidR="009F3DEE" w:rsidRPr="007A2ABF"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tcPr>
          <w:p w14:paraId="790137B2"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right w:val="nil"/>
            </w:tcBorders>
          </w:tcPr>
          <w:p w14:paraId="3EC298E2"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A6FDB43"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right w:val="nil"/>
            </w:tcBorders>
          </w:tcPr>
          <w:p w14:paraId="403B65EB" w14:textId="77777777" w:rsidR="009F3DEE" w:rsidRPr="00C2555B" w:rsidRDefault="009F3DEE" w:rsidP="009F3DEE">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41C1B446"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left w:val="nil"/>
              <w:right w:val="nil"/>
            </w:tcBorders>
          </w:tcPr>
          <w:p w14:paraId="3F2DBB58" w14:textId="77777777"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F3DEE" w:rsidRPr="00C2555B" w14:paraId="5A52F224" w14:textId="77777777" w:rsidTr="00C320BC">
        <w:tc>
          <w:tcPr>
            <w:tcW w:w="3597" w:type="dxa"/>
            <w:tcBorders>
              <w:top w:val="nil"/>
              <w:left w:val="nil"/>
              <w:bottom w:val="nil"/>
              <w:right w:val="nil"/>
            </w:tcBorders>
          </w:tcPr>
          <w:p w14:paraId="33BFF0F1" w14:textId="6957BC28" w:rsidR="009F3DEE" w:rsidRPr="00C2555B" w:rsidRDefault="009F3DEE" w:rsidP="009F3DEE">
            <w:pPr>
              <w:tabs>
                <w:tab w:val="clear" w:pos="258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 xml:space="preserve">    ต้นทุนการพัฒนาอสังหาริมทรัพย์</w:t>
            </w:r>
          </w:p>
        </w:tc>
        <w:tc>
          <w:tcPr>
            <w:tcW w:w="1134" w:type="dxa"/>
            <w:tcBorders>
              <w:left w:val="nil"/>
              <w:bottom w:val="single" w:sz="12" w:space="0" w:color="auto"/>
              <w:right w:val="nil"/>
            </w:tcBorders>
            <w:shd w:val="clear" w:color="auto" w:fill="auto"/>
          </w:tcPr>
          <w:p w14:paraId="658B1C26" w14:textId="6B91ED9C" w:rsidR="009F3DEE" w:rsidRPr="00C2555B" w:rsidRDefault="0077062C"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C2555B">
              <w:rPr>
                <w:rFonts w:ascii="Browallia New" w:hAnsi="Browallia New" w:cs="Browallia New"/>
                <w:sz w:val="28"/>
                <w:szCs w:val="28"/>
              </w:rPr>
              <w:t>3,731</w:t>
            </w:r>
          </w:p>
        </w:tc>
        <w:tc>
          <w:tcPr>
            <w:tcW w:w="238" w:type="dxa"/>
            <w:tcBorders>
              <w:left w:val="nil"/>
              <w:right w:val="nil"/>
            </w:tcBorders>
          </w:tcPr>
          <w:p w14:paraId="24C3CC67"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0" w:type="dxa"/>
            <w:tcBorders>
              <w:left w:val="nil"/>
              <w:bottom w:val="single" w:sz="12" w:space="0" w:color="auto"/>
              <w:right w:val="nil"/>
            </w:tcBorders>
          </w:tcPr>
          <w:p w14:paraId="068542CB" w14:textId="1A7123BD"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8,753</w:t>
            </w:r>
          </w:p>
        </w:tc>
        <w:tc>
          <w:tcPr>
            <w:tcW w:w="236" w:type="dxa"/>
            <w:tcBorders>
              <w:left w:val="nil"/>
              <w:right w:val="nil"/>
            </w:tcBorders>
            <w:vAlign w:val="center"/>
          </w:tcPr>
          <w:p w14:paraId="41602223"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200A81FE" w14:textId="49A51A4E" w:rsidR="009F3DEE" w:rsidRPr="00C2555B" w:rsidRDefault="00957FE1" w:rsidP="007A2ABF">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2555B">
              <w:rPr>
                <w:rFonts w:ascii="Browallia New" w:hAnsi="Browallia New" w:cs="Browallia New"/>
                <w:sz w:val="28"/>
                <w:szCs w:val="28"/>
              </w:rPr>
              <w:t xml:space="preserve">       -</w:t>
            </w:r>
          </w:p>
        </w:tc>
        <w:tc>
          <w:tcPr>
            <w:tcW w:w="236" w:type="dxa"/>
            <w:tcBorders>
              <w:left w:val="nil"/>
              <w:right w:val="nil"/>
            </w:tcBorders>
            <w:vAlign w:val="center"/>
          </w:tcPr>
          <w:p w14:paraId="4E29A89E" w14:textId="77777777" w:rsidR="009F3DEE" w:rsidRPr="00C2555B" w:rsidRDefault="009F3DEE" w:rsidP="009F3DEE">
            <w:pPr>
              <w:spacing w:line="240" w:lineRule="auto"/>
              <w:ind w:right="26"/>
              <w:jc w:val="right"/>
              <w:rPr>
                <w:rFonts w:ascii="Browallia New" w:hAnsi="Browallia New" w:cs="Browallia New"/>
                <w:sz w:val="28"/>
                <w:szCs w:val="28"/>
              </w:rPr>
            </w:pPr>
          </w:p>
        </w:tc>
        <w:tc>
          <w:tcPr>
            <w:tcW w:w="1182" w:type="dxa"/>
            <w:gridSpan w:val="2"/>
            <w:tcBorders>
              <w:left w:val="nil"/>
              <w:bottom w:val="single" w:sz="12" w:space="0" w:color="auto"/>
              <w:right w:val="nil"/>
            </w:tcBorders>
            <w:vAlign w:val="center"/>
          </w:tcPr>
          <w:p w14:paraId="2F3689D8" w14:textId="79969635" w:rsidR="009F3DEE" w:rsidRPr="00C2555B" w:rsidRDefault="009F3DEE" w:rsidP="009F3DE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2555B">
              <w:rPr>
                <w:rFonts w:ascii="Browallia New" w:hAnsi="Browallia New" w:cs="Browallia New"/>
                <w:sz w:val="28"/>
                <w:szCs w:val="28"/>
              </w:rPr>
              <w:t>175</w:t>
            </w:r>
          </w:p>
        </w:tc>
      </w:tr>
    </w:tbl>
    <w:p w14:paraId="3B2044A4"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8"/>
          <w:szCs w:val="28"/>
        </w:rPr>
      </w:pPr>
    </w:p>
    <w:p w14:paraId="1FC28B37" w14:textId="374C997E"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B10428" w:rsidRPr="00C2555B">
        <w:rPr>
          <w:rFonts w:ascii="Browallia New" w:hAnsi="Browallia New" w:cs="Browallia New"/>
          <w:sz w:val="28"/>
          <w:szCs w:val="28"/>
          <w:lang w:val="en-GB"/>
        </w:rPr>
        <w:t>31</w:t>
      </w:r>
      <w:r w:rsidR="00B10428" w:rsidRPr="00C2555B">
        <w:rPr>
          <w:rFonts w:ascii="Browallia New" w:hAnsi="Browallia New" w:cs="Browallia New"/>
          <w:sz w:val="28"/>
          <w:szCs w:val="28"/>
          <w:cs/>
        </w:rPr>
        <w:t xml:space="preserve"> มีนาคม </w:t>
      </w:r>
      <w:r w:rsidR="00B10428"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00B10428" w:rsidRPr="00C2555B">
        <w:rPr>
          <w:rFonts w:ascii="Browallia New" w:hAnsi="Browallia New" w:cs="Browallia New"/>
          <w:sz w:val="28"/>
          <w:szCs w:val="28"/>
          <w:cs/>
        </w:rPr>
        <w:t xml:space="preserve"> </w:t>
      </w:r>
      <w:r w:rsidRPr="00C2555B">
        <w:rPr>
          <w:rFonts w:ascii="Browallia New" w:hAnsi="Browallia New" w:cs="Browallia New"/>
          <w:sz w:val="28"/>
          <w:szCs w:val="28"/>
          <w:cs/>
        </w:rPr>
        <w:t xml:space="preserve">และ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ธันวาคม </w:t>
      </w:r>
      <w:r w:rsidR="00B10428" w:rsidRPr="00C2555B">
        <w:rPr>
          <w:rFonts w:ascii="Browallia New" w:hAnsi="Browallia New" w:cs="Browallia New"/>
          <w:sz w:val="28"/>
          <w:szCs w:val="28"/>
          <w:lang w:val="en-GB"/>
        </w:rPr>
        <w:t>256</w:t>
      </w:r>
      <w:r w:rsidR="00CA746A" w:rsidRPr="00C2555B">
        <w:rPr>
          <w:rFonts w:ascii="Browallia New" w:hAnsi="Browallia New" w:cs="Browallia New"/>
          <w:sz w:val="28"/>
          <w:szCs w:val="28"/>
        </w:rPr>
        <w:t>1</w:t>
      </w:r>
      <w:r w:rsidR="00B10428" w:rsidRPr="00C2555B">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จำนวน </w:t>
      </w:r>
      <w:r w:rsidR="002E7DCE" w:rsidRPr="00C2555B">
        <w:rPr>
          <w:rFonts w:ascii="Browallia New" w:hAnsi="Browallia New" w:cs="Browallia New"/>
          <w:sz w:val="28"/>
          <w:szCs w:val="28"/>
        </w:rPr>
        <w:t>696.46</w:t>
      </w:r>
      <w:r w:rsidR="00010A3E" w:rsidRPr="00C2555B">
        <w:rPr>
          <w:rFonts w:ascii="Browallia New" w:hAnsi="Browallia New" w:cs="Browallia New"/>
          <w:sz w:val="28"/>
          <w:szCs w:val="28"/>
          <w:cs/>
        </w:rPr>
        <w:t xml:space="preserve"> </w:t>
      </w:r>
      <w:r w:rsidR="006971B8" w:rsidRPr="00C2555B">
        <w:rPr>
          <w:rFonts w:ascii="Browallia New" w:hAnsi="Browallia New" w:cs="Browallia New"/>
          <w:sz w:val="28"/>
          <w:szCs w:val="28"/>
          <w:cs/>
        </w:rPr>
        <w:t xml:space="preserve">ล้านบาท และ </w:t>
      </w:r>
      <w:bookmarkStart w:id="10" w:name="_Hlk2092946"/>
      <w:r w:rsidR="00B10428" w:rsidRPr="00C2555B">
        <w:rPr>
          <w:rFonts w:ascii="Browallia New" w:hAnsi="Browallia New" w:cs="Browallia New"/>
          <w:sz w:val="28"/>
          <w:szCs w:val="28"/>
          <w:lang w:val="en-GB"/>
        </w:rPr>
        <w:t>652.98</w:t>
      </w:r>
      <w:bookmarkEnd w:id="10"/>
      <w:r w:rsidR="00B10428" w:rsidRPr="00C2555B">
        <w:rPr>
          <w:rFonts w:ascii="Browallia New" w:hAnsi="Browallia New" w:cs="Browallia New"/>
          <w:sz w:val="28"/>
          <w:szCs w:val="28"/>
          <w:cs/>
          <w:lang w:val="en-GB"/>
        </w:rPr>
        <w:t xml:space="preserve"> </w:t>
      </w:r>
      <w:r w:rsidR="006971B8" w:rsidRPr="00C2555B">
        <w:rPr>
          <w:rFonts w:ascii="Browallia New" w:hAnsi="Browallia New" w:cs="Browallia New"/>
          <w:sz w:val="28"/>
          <w:szCs w:val="28"/>
          <w:cs/>
        </w:rPr>
        <w:t>ล้านบาท ตามลำดับ ติดภาระจำนองเป็นหลักประกันการก</w:t>
      </w:r>
      <w:r w:rsidR="00EE1C09" w:rsidRPr="00C2555B">
        <w:rPr>
          <w:rFonts w:ascii="Browallia New" w:hAnsi="Browallia New" w:cs="Browallia New"/>
          <w:sz w:val="28"/>
          <w:szCs w:val="28"/>
          <w:cs/>
        </w:rPr>
        <w:t>ู้เงินไว้กับธนาคารตามที่กล่าวใน</w:t>
      </w:r>
      <w:r w:rsidR="006971B8" w:rsidRPr="00C2555B">
        <w:rPr>
          <w:rFonts w:ascii="Browallia New" w:hAnsi="Browallia New" w:cs="Browallia New"/>
          <w:sz w:val="28"/>
          <w:szCs w:val="28"/>
          <w:cs/>
        </w:rPr>
        <w:t>หมายเหตุ</w:t>
      </w:r>
      <w:r w:rsidR="000F6829" w:rsidRPr="00C2555B">
        <w:rPr>
          <w:rFonts w:ascii="Browallia New" w:hAnsi="Browallia New" w:cs="Browallia New"/>
          <w:sz w:val="28"/>
          <w:szCs w:val="28"/>
          <w:cs/>
        </w:rPr>
        <w:t>ประกอบงบการเงิน</w:t>
      </w:r>
      <w:r w:rsidR="008910F7" w:rsidRPr="00C2555B">
        <w:rPr>
          <w:rFonts w:ascii="Browallia New" w:hAnsi="Browallia New" w:cs="Browallia New"/>
          <w:sz w:val="28"/>
          <w:szCs w:val="28"/>
          <w:cs/>
        </w:rPr>
        <w:t>ข้อ</w:t>
      </w:r>
      <w:r w:rsidR="006971B8" w:rsidRPr="00C2555B">
        <w:rPr>
          <w:rFonts w:ascii="Browallia New" w:hAnsi="Browallia New" w:cs="Browallia New"/>
          <w:sz w:val="28"/>
          <w:szCs w:val="28"/>
          <w:cs/>
        </w:rPr>
        <w:t xml:space="preserve"> </w:t>
      </w:r>
      <w:r w:rsidR="00193D4F" w:rsidRPr="007A2ABF">
        <w:rPr>
          <w:rFonts w:ascii="Browallia New" w:hAnsi="Browallia New" w:cs="Browallia New"/>
          <w:sz w:val="28"/>
          <w:szCs w:val="28"/>
          <w:lang w:val="en-GB"/>
        </w:rPr>
        <w:t>2</w:t>
      </w:r>
      <w:r w:rsidR="00053DD3" w:rsidRPr="007A2ABF">
        <w:rPr>
          <w:rFonts w:ascii="Browallia New" w:hAnsi="Browallia New" w:cs="Browallia New"/>
          <w:sz w:val="28"/>
          <w:szCs w:val="28"/>
          <w:lang w:val="en-GB"/>
        </w:rPr>
        <w:t>4</w:t>
      </w:r>
      <w:r w:rsidR="00E0133B" w:rsidRPr="007A2ABF">
        <w:rPr>
          <w:rFonts w:ascii="Browallia New" w:hAnsi="Browallia New" w:cs="Browallia New"/>
          <w:sz w:val="28"/>
          <w:szCs w:val="28"/>
          <w:lang w:val="en-GB"/>
        </w:rPr>
        <w:t>.4</w:t>
      </w:r>
    </w:p>
    <w:p w14:paraId="0CA9941B" w14:textId="60A3799E"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A7D89DF" w14:textId="3D1F2A4C"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FA669DE" w14:textId="5E3855B2"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23C64CF" w14:textId="51F41631"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C042A19" w14:textId="66CFC1D1"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B4B6CBB" w14:textId="27971ACD"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AEBEE48" w14:textId="782128C1"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B2563D5" w14:textId="5473B5A0"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60B8D65" w14:textId="343C4677"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76816EE" w14:textId="3F4457D1"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BE9BEF9" w14:textId="11502C54"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BC14C23" w14:textId="5192A857"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250F258" w14:textId="766DBA2F"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A8CA153" w14:textId="3015CE7C"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F9F4303" w14:textId="2BDAAD5F"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F39E2D6" w14:textId="6AC016F6"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63DD8DF" w14:textId="6DB5C65D"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187D871" w14:textId="03874E3B"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8D0E58D" w14:textId="0103544D"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7C5CE09" w14:textId="7A7E14B8"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1EDE056" w14:textId="2DC42912"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9686B9B" w14:textId="15F511DF"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5BB5573" w14:textId="2ECA1AE2"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A761E8E" w14:textId="407EE7E1" w:rsidR="00957FE1" w:rsidRPr="00C2555B"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D56277F" w14:textId="7B62FFE0" w:rsidR="006971B8" w:rsidRPr="00C2555B" w:rsidRDefault="006971B8"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เงินลงทุนในบริษัทย่อย</w:t>
      </w:r>
      <w:r w:rsidR="00C27B8B" w:rsidRPr="00C2555B">
        <w:rPr>
          <w:rFonts w:ascii="Browallia New" w:hAnsi="Browallia New" w:cs="Browallia New"/>
          <w:b/>
          <w:bCs/>
          <w:sz w:val="28"/>
          <w:szCs w:val="28"/>
          <w:lang w:val="en-GB"/>
        </w:rPr>
        <w:t xml:space="preserve"> - </w:t>
      </w:r>
      <w:r w:rsidR="00C27B8B" w:rsidRPr="00C2555B">
        <w:rPr>
          <w:rFonts w:ascii="Browallia New" w:hAnsi="Browallia New" w:cs="Browallia New"/>
          <w:b/>
          <w:bCs/>
          <w:sz w:val="28"/>
          <w:szCs w:val="28"/>
          <w:cs/>
          <w:lang w:val="en-GB"/>
        </w:rPr>
        <w:t>สุทธิ</w:t>
      </w:r>
    </w:p>
    <w:p w14:paraId="33ED5E63" w14:textId="480DDE62" w:rsidR="00527B4D" w:rsidRPr="007A2ABF"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C2555B" w14:paraId="2E47304F" w14:textId="77777777" w:rsidTr="007A2ABF">
        <w:trPr>
          <w:tblHeader/>
        </w:trPr>
        <w:tc>
          <w:tcPr>
            <w:tcW w:w="3237" w:type="dxa"/>
          </w:tcPr>
          <w:p w14:paraId="54828A60" w14:textId="77777777" w:rsidR="002B7CAC" w:rsidRPr="00C2555B" w:rsidRDefault="002B7CAC" w:rsidP="002B7CAC">
            <w:pPr>
              <w:spacing w:line="240" w:lineRule="auto"/>
              <w:ind w:left="175" w:hanging="175"/>
              <w:rPr>
                <w:rFonts w:ascii="Browallia New" w:hAnsi="Browallia New" w:cs="Browallia New"/>
                <w:sz w:val="22"/>
                <w:szCs w:val="22"/>
              </w:rPr>
            </w:pPr>
          </w:p>
        </w:tc>
        <w:tc>
          <w:tcPr>
            <w:tcW w:w="6018" w:type="dxa"/>
            <w:gridSpan w:val="10"/>
          </w:tcPr>
          <w:p w14:paraId="2F0357AC" w14:textId="77777777" w:rsidR="002B7CAC" w:rsidRPr="00C2555B" w:rsidRDefault="002B7CAC" w:rsidP="002B7CAC">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cs/>
                <w:lang w:val="en-GB"/>
              </w:rPr>
              <w:t xml:space="preserve">: </w:t>
            </w:r>
            <w:r w:rsidRPr="00C2555B">
              <w:rPr>
                <w:rFonts w:ascii="Browallia New" w:hAnsi="Browallia New" w:cs="Browallia New"/>
                <w:sz w:val="22"/>
                <w:szCs w:val="22"/>
                <w:cs/>
              </w:rPr>
              <w:t>พันบาท)</w:t>
            </w:r>
          </w:p>
        </w:tc>
      </w:tr>
      <w:tr w:rsidR="002B7CAC" w:rsidRPr="00C2555B" w14:paraId="48812E90" w14:textId="77777777" w:rsidTr="007A2ABF">
        <w:trPr>
          <w:tblHeader/>
        </w:trPr>
        <w:tc>
          <w:tcPr>
            <w:tcW w:w="3237" w:type="dxa"/>
          </w:tcPr>
          <w:p w14:paraId="7C1523D5" w14:textId="77777777" w:rsidR="002B7CAC" w:rsidRPr="00C2555B" w:rsidRDefault="002B7CAC" w:rsidP="002B7CAC">
            <w:pPr>
              <w:spacing w:line="240" w:lineRule="auto"/>
              <w:ind w:left="175" w:hanging="175"/>
              <w:rPr>
                <w:rFonts w:ascii="Browallia New" w:hAnsi="Browallia New" w:cs="Browallia New"/>
                <w:sz w:val="22"/>
                <w:szCs w:val="22"/>
              </w:rPr>
            </w:pPr>
          </w:p>
        </w:tc>
        <w:tc>
          <w:tcPr>
            <w:tcW w:w="6018" w:type="dxa"/>
            <w:gridSpan w:val="10"/>
          </w:tcPr>
          <w:p w14:paraId="520C9A1D"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B7CAC" w:rsidRPr="00C2555B" w14:paraId="76E3AAA0" w14:textId="77777777" w:rsidTr="007A2ABF">
        <w:trPr>
          <w:tblHeader/>
        </w:trPr>
        <w:tc>
          <w:tcPr>
            <w:tcW w:w="3237" w:type="dxa"/>
          </w:tcPr>
          <w:p w14:paraId="1EE436F6" w14:textId="77777777" w:rsidR="002B7CAC" w:rsidRPr="00C2555B" w:rsidRDefault="002B7CAC" w:rsidP="002B7CAC">
            <w:pPr>
              <w:spacing w:line="240" w:lineRule="auto"/>
              <w:ind w:left="175" w:hanging="175"/>
              <w:rPr>
                <w:rFonts w:ascii="Browallia New" w:hAnsi="Browallia New" w:cs="Browallia New"/>
                <w:sz w:val="22"/>
                <w:szCs w:val="22"/>
                <w:u w:val="single"/>
              </w:rPr>
            </w:pPr>
          </w:p>
        </w:tc>
        <w:tc>
          <w:tcPr>
            <w:tcW w:w="1417" w:type="dxa"/>
            <w:gridSpan w:val="2"/>
            <w:vAlign w:val="bottom"/>
          </w:tcPr>
          <w:p w14:paraId="341D3D61"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ทุนเรียกชำระแล้ว</w:t>
            </w:r>
          </w:p>
        </w:tc>
        <w:tc>
          <w:tcPr>
            <w:tcW w:w="1466" w:type="dxa"/>
            <w:gridSpan w:val="3"/>
            <w:vAlign w:val="bottom"/>
          </w:tcPr>
          <w:p w14:paraId="60C88D0D" w14:textId="77777777" w:rsidR="002B7CAC" w:rsidRPr="00C2555B" w:rsidRDefault="002B7CAC" w:rsidP="002B7CAC">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1718" w:type="dxa"/>
            <w:gridSpan w:val="2"/>
            <w:vAlign w:val="bottom"/>
          </w:tcPr>
          <w:p w14:paraId="08D80B43" w14:textId="77777777"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ราคาทุน</w:t>
            </w:r>
          </w:p>
        </w:tc>
        <w:tc>
          <w:tcPr>
            <w:tcW w:w="1417" w:type="dxa"/>
            <w:gridSpan w:val="3"/>
            <w:vAlign w:val="bottom"/>
          </w:tcPr>
          <w:p w14:paraId="6334AD27" w14:textId="704A2955" w:rsidR="002B7CAC" w:rsidRPr="00C2555B" w:rsidRDefault="002B7CAC" w:rsidP="002B7CAC">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เงินปันผล</w:t>
            </w:r>
            <w:r w:rsidR="009A3303" w:rsidRPr="00C2555B">
              <w:rPr>
                <w:rFonts w:ascii="Browallia New" w:hAnsi="Browallia New" w:cs="Browallia New"/>
                <w:sz w:val="22"/>
                <w:szCs w:val="22"/>
                <w:cs/>
              </w:rPr>
              <w:t>รับ</w:t>
            </w:r>
          </w:p>
        </w:tc>
      </w:tr>
      <w:tr w:rsidR="002F1332" w:rsidRPr="00C2555B" w14:paraId="32BEED40" w14:textId="77777777" w:rsidTr="007A2ABF">
        <w:trPr>
          <w:gridAfter w:val="1"/>
          <w:wAfter w:w="10" w:type="dxa"/>
          <w:tblHeader/>
        </w:trPr>
        <w:tc>
          <w:tcPr>
            <w:tcW w:w="3237" w:type="dxa"/>
            <w:vAlign w:val="bottom"/>
          </w:tcPr>
          <w:p w14:paraId="1715A6D3" w14:textId="77777777" w:rsidR="002F1332" w:rsidRPr="00C2555B" w:rsidRDefault="002F1332" w:rsidP="002F1332">
            <w:pPr>
              <w:pBdr>
                <w:bottom w:val="single" w:sz="4" w:space="1" w:color="auto"/>
              </w:pBdr>
              <w:spacing w:line="240" w:lineRule="auto"/>
              <w:ind w:left="175" w:hanging="175"/>
              <w:jc w:val="center"/>
              <w:rPr>
                <w:rFonts w:ascii="Browallia New" w:hAnsi="Browallia New" w:cs="Browallia New"/>
                <w:sz w:val="22"/>
                <w:szCs w:val="22"/>
                <w:cs/>
              </w:rPr>
            </w:pPr>
            <w:r w:rsidRPr="00C2555B">
              <w:rPr>
                <w:rFonts w:ascii="Browallia New" w:hAnsi="Browallia New" w:cs="Browallia New"/>
                <w:sz w:val="22"/>
                <w:szCs w:val="22"/>
                <w:cs/>
              </w:rPr>
              <w:t>ชื่อบริษัท</w:t>
            </w:r>
          </w:p>
        </w:tc>
        <w:tc>
          <w:tcPr>
            <w:tcW w:w="709" w:type="dxa"/>
            <w:vAlign w:val="bottom"/>
          </w:tcPr>
          <w:p w14:paraId="526C3B5E"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มี.ค.</w:t>
            </w:r>
          </w:p>
          <w:p w14:paraId="34ADB94E" w14:textId="1DEA6D13"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8" w:type="dxa"/>
            <w:vAlign w:val="bottom"/>
          </w:tcPr>
          <w:p w14:paraId="7B0CEA80" w14:textId="066A6A9E"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07AAB836" w14:textId="243F4750"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00CA746A" w:rsidRPr="00C2555B">
              <w:rPr>
                <w:rFonts w:ascii="Browallia New" w:hAnsi="Browallia New" w:cs="Browallia New"/>
                <w:sz w:val="22"/>
                <w:szCs w:val="22"/>
              </w:rPr>
              <w:t>1</w:t>
            </w:r>
          </w:p>
        </w:tc>
        <w:tc>
          <w:tcPr>
            <w:tcW w:w="747" w:type="dxa"/>
            <w:vAlign w:val="bottom"/>
          </w:tcPr>
          <w:p w14:paraId="015170E1"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มี.ค.</w:t>
            </w:r>
          </w:p>
          <w:p w14:paraId="3B699F0C" w14:textId="47DE273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9" w:type="dxa"/>
            <w:vAlign w:val="bottom"/>
          </w:tcPr>
          <w:p w14:paraId="41D02920"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5E07685F" w14:textId="197228CC"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00CA746A" w:rsidRPr="00C2555B">
              <w:rPr>
                <w:rFonts w:ascii="Browallia New" w:hAnsi="Browallia New" w:cs="Browallia New"/>
                <w:sz w:val="22"/>
                <w:szCs w:val="22"/>
              </w:rPr>
              <w:t>1</w:t>
            </w:r>
          </w:p>
        </w:tc>
        <w:tc>
          <w:tcPr>
            <w:tcW w:w="850" w:type="dxa"/>
            <w:gridSpan w:val="2"/>
            <w:vAlign w:val="bottom"/>
          </w:tcPr>
          <w:p w14:paraId="265D5483"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มี.ค.</w:t>
            </w:r>
          </w:p>
          <w:p w14:paraId="5D3BFC9F" w14:textId="5ED21562"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868" w:type="dxa"/>
            <w:vAlign w:val="bottom"/>
          </w:tcPr>
          <w:p w14:paraId="5A08CEC9"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6157401E" w14:textId="50CB3F94"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00CA746A" w:rsidRPr="00C2555B">
              <w:rPr>
                <w:rFonts w:ascii="Browallia New" w:hAnsi="Browallia New" w:cs="Browallia New"/>
                <w:sz w:val="22"/>
                <w:szCs w:val="22"/>
              </w:rPr>
              <w:t>1</w:t>
            </w:r>
          </w:p>
        </w:tc>
        <w:tc>
          <w:tcPr>
            <w:tcW w:w="709" w:type="dxa"/>
            <w:vAlign w:val="bottom"/>
          </w:tcPr>
          <w:p w14:paraId="6254DC03"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มี.ค.</w:t>
            </w:r>
          </w:p>
          <w:p w14:paraId="6B43AF5D" w14:textId="620C39CC"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708" w:type="dxa"/>
            <w:vAlign w:val="bottom"/>
          </w:tcPr>
          <w:p w14:paraId="4C704033" w14:textId="77777777"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1EAB7547" w14:textId="78E5D2E5" w:rsidR="002F1332" w:rsidRPr="00C2555B" w:rsidRDefault="002F1332" w:rsidP="002F133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00CA746A" w:rsidRPr="00C2555B">
              <w:rPr>
                <w:rFonts w:ascii="Browallia New" w:hAnsi="Browallia New" w:cs="Browallia New"/>
                <w:sz w:val="22"/>
                <w:szCs w:val="22"/>
              </w:rPr>
              <w:t>1</w:t>
            </w:r>
          </w:p>
        </w:tc>
      </w:tr>
      <w:tr w:rsidR="002B7CAC" w:rsidRPr="00C2555B" w14:paraId="7054D7DB" w14:textId="77777777" w:rsidTr="007A2ABF">
        <w:trPr>
          <w:gridAfter w:val="1"/>
          <w:wAfter w:w="10" w:type="dxa"/>
          <w:tblHeader/>
        </w:trPr>
        <w:tc>
          <w:tcPr>
            <w:tcW w:w="3237" w:type="dxa"/>
            <w:vAlign w:val="bottom"/>
          </w:tcPr>
          <w:p w14:paraId="61A07C86"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u w:val="single"/>
              </w:rPr>
            </w:pPr>
          </w:p>
        </w:tc>
        <w:tc>
          <w:tcPr>
            <w:tcW w:w="709" w:type="dxa"/>
            <w:vAlign w:val="bottom"/>
          </w:tcPr>
          <w:p w14:paraId="64D61D6F"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08" w:type="dxa"/>
            <w:vAlign w:val="bottom"/>
          </w:tcPr>
          <w:p w14:paraId="053415BA" w14:textId="77777777" w:rsidR="002B7CAC" w:rsidRPr="00C2555B" w:rsidRDefault="002B7CAC" w:rsidP="002B7CAC">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2"/>
                <w:szCs w:val="22"/>
              </w:rPr>
            </w:pPr>
          </w:p>
        </w:tc>
        <w:tc>
          <w:tcPr>
            <w:tcW w:w="747" w:type="dxa"/>
            <w:vAlign w:val="bottom"/>
          </w:tcPr>
          <w:p w14:paraId="3A323159" w14:textId="77777777" w:rsidR="002B7CAC" w:rsidRPr="00C2555B"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709" w:type="dxa"/>
            <w:vAlign w:val="bottom"/>
          </w:tcPr>
          <w:p w14:paraId="329C06B0" w14:textId="77777777" w:rsidR="002B7CAC" w:rsidRPr="00C2555B" w:rsidRDefault="002B7CAC" w:rsidP="002B7CAC">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2"/>
                <w:szCs w:val="22"/>
              </w:rPr>
            </w:pPr>
          </w:p>
        </w:tc>
        <w:tc>
          <w:tcPr>
            <w:tcW w:w="850" w:type="dxa"/>
            <w:gridSpan w:val="2"/>
            <w:vAlign w:val="bottom"/>
          </w:tcPr>
          <w:p w14:paraId="26B9623C"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868" w:type="dxa"/>
            <w:vAlign w:val="bottom"/>
          </w:tcPr>
          <w:p w14:paraId="30FA5889"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9" w:type="dxa"/>
          </w:tcPr>
          <w:p w14:paraId="0F235737"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c>
          <w:tcPr>
            <w:tcW w:w="708" w:type="dxa"/>
          </w:tcPr>
          <w:p w14:paraId="59D58B7B" w14:textId="77777777" w:rsidR="002B7CAC" w:rsidRPr="00C2555B" w:rsidRDefault="002B7CAC" w:rsidP="002B7CAC">
            <w:pPr>
              <w:tabs>
                <w:tab w:val="clear" w:pos="227"/>
                <w:tab w:val="clear" w:pos="454"/>
                <w:tab w:val="clear" w:pos="680"/>
                <w:tab w:val="clear" w:pos="907"/>
                <w:tab w:val="clear" w:pos="1644"/>
              </w:tabs>
              <w:spacing w:line="240" w:lineRule="auto"/>
              <w:ind w:right="4"/>
              <w:jc w:val="right"/>
              <w:rPr>
                <w:rFonts w:ascii="Browallia New" w:hAnsi="Browallia New" w:cs="Browallia New"/>
                <w:sz w:val="22"/>
                <w:szCs w:val="22"/>
              </w:rPr>
            </w:pPr>
          </w:p>
        </w:tc>
      </w:tr>
      <w:tr w:rsidR="00697CFF" w:rsidRPr="00C2555B" w14:paraId="6EFB7F0A" w14:textId="77777777" w:rsidTr="007A2ABF">
        <w:trPr>
          <w:gridAfter w:val="1"/>
          <w:wAfter w:w="10" w:type="dxa"/>
        </w:trPr>
        <w:tc>
          <w:tcPr>
            <w:tcW w:w="3237" w:type="dxa"/>
            <w:vAlign w:val="bottom"/>
          </w:tcPr>
          <w:p w14:paraId="01E9D52A"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C2555B">
              <w:rPr>
                <w:rFonts w:ascii="Browallia New" w:hAnsi="Browallia New" w:cs="Browallia New"/>
                <w:sz w:val="22"/>
                <w:szCs w:val="22"/>
                <w:cs/>
              </w:rPr>
              <w:t>บริษัท ไมด้า ลิสซิ่ง จำกัด (มหาชน)</w:t>
            </w:r>
          </w:p>
        </w:tc>
        <w:tc>
          <w:tcPr>
            <w:tcW w:w="709" w:type="dxa"/>
            <w:vAlign w:val="bottom"/>
          </w:tcPr>
          <w:p w14:paraId="02A34F41" w14:textId="6333B4AC"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532,398</w:t>
            </w:r>
          </w:p>
        </w:tc>
        <w:tc>
          <w:tcPr>
            <w:tcW w:w="708" w:type="dxa"/>
            <w:vAlign w:val="bottom"/>
          </w:tcPr>
          <w:p w14:paraId="4E241D6C" w14:textId="481EBFD1"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532,398</w:t>
            </w:r>
          </w:p>
        </w:tc>
        <w:tc>
          <w:tcPr>
            <w:tcW w:w="747" w:type="dxa"/>
            <w:vAlign w:val="bottom"/>
          </w:tcPr>
          <w:p w14:paraId="5A899A89" w14:textId="657EF5D9"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46.98</w:t>
            </w:r>
          </w:p>
        </w:tc>
        <w:tc>
          <w:tcPr>
            <w:tcW w:w="709" w:type="dxa"/>
            <w:vAlign w:val="bottom"/>
          </w:tcPr>
          <w:p w14:paraId="6BFA57F4" w14:textId="54782642"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46.98</w:t>
            </w:r>
          </w:p>
        </w:tc>
        <w:tc>
          <w:tcPr>
            <w:tcW w:w="850" w:type="dxa"/>
            <w:gridSpan w:val="2"/>
            <w:vAlign w:val="bottom"/>
          </w:tcPr>
          <w:p w14:paraId="7E0D11D7" w14:textId="625402C5"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281,864</w:t>
            </w:r>
          </w:p>
        </w:tc>
        <w:tc>
          <w:tcPr>
            <w:tcW w:w="868" w:type="dxa"/>
            <w:vAlign w:val="bottom"/>
          </w:tcPr>
          <w:p w14:paraId="56725C04" w14:textId="32F4C1B2"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281,864</w:t>
            </w:r>
          </w:p>
        </w:tc>
        <w:tc>
          <w:tcPr>
            <w:tcW w:w="709" w:type="dxa"/>
            <w:vAlign w:val="bottom"/>
          </w:tcPr>
          <w:p w14:paraId="7C40E97B" w14:textId="6F869807" w:rsidR="00697CFF" w:rsidRPr="00C2555B" w:rsidRDefault="00697CFF" w:rsidP="007F067C">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614A0054" w14:textId="05A4701B"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25,011</w:t>
            </w:r>
          </w:p>
        </w:tc>
      </w:tr>
      <w:tr w:rsidR="00697CFF" w:rsidRPr="00C2555B" w14:paraId="610985BD" w14:textId="77777777" w:rsidTr="007A2ABF">
        <w:trPr>
          <w:gridAfter w:val="1"/>
          <w:wAfter w:w="10" w:type="dxa"/>
        </w:trPr>
        <w:tc>
          <w:tcPr>
            <w:tcW w:w="3237" w:type="dxa"/>
            <w:vAlign w:val="center"/>
          </w:tcPr>
          <w:p w14:paraId="41458B62"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ไมด้า พร็อพเพอร์ตี้ จำกัด</w:t>
            </w:r>
          </w:p>
        </w:tc>
        <w:tc>
          <w:tcPr>
            <w:tcW w:w="709" w:type="dxa"/>
            <w:vAlign w:val="bottom"/>
          </w:tcPr>
          <w:p w14:paraId="2401060B" w14:textId="51A70DFD"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500,000</w:t>
            </w:r>
          </w:p>
        </w:tc>
        <w:tc>
          <w:tcPr>
            <w:tcW w:w="708" w:type="dxa"/>
            <w:vAlign w:val="bottom"/>
          </w:tcPr>
          <w:p w14:paraId="5651ACDC" w14:textId="3F3B2F37"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500,000</w:t>
            </w:r>
          </w:p>
        </w:tc>
        <w:tc>
          <w:tcPr>
            <w:tcW w:w="747" w:type="dxa"/>
            <w:vAlign w:val="bottom"/>
          </w:tcPr>
          <w:p w14:paraId="16615E19" w14:textId="52AA7D0B"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9" w:type="dxa"/>
            <w:vAlign w:val="bottom"/>
          </w:tcPr>
          <w:p w14:paraId="3063A752" w14:textId="218321C7"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7A16BE24" w14:textId="4BFB1C54"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513,733</w:t>
            </w:r>
          </w:p>
        </w:tc>
        <w:tc>
          <w:tcPr>
            <w:tcW w:w="868" w:type="dxa"/>
            <w:vAlign w:val="bottom"/>
          </w:tcPr>
          <w:p w14:paraId="5589649C" w14:textId="0C5B3B50"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513,733</w:t>
            </w:r>
          </w:p>
        </w:tc>
        <w:tc>
          <w:tcPr>
            <w:tcW w:w="709" w:type="dxa"/>
            <w:vAlign w:val="bottom"/>
          </w:tcPr>
          <w:p w14:paraId="12E5A67E" w14:textId="1C29DCA5"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0F30DFE1" w14:textId="130DAD5F"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73C2E052" w14:textId="77777777" w:rsidTr="007A2ABF">
        <w:trPr>
          <w:gridAfter w:val="1"/>
          <w:wAfter w:w="10" w:type="dxa"/>
        </w:trPr>
        <w:tc>
          <w:tcPr>
            <w:tcW w:w="3237" w:type="dxa"/>
            <w:vAlign w:val="center"/>
          </w:tcPr>
          <w:p w14:paraId="455C9D0B"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ท็อป เอลลิเม็นทส จำกัด</w:t>
            </w:r>
          </w:p>
        </w:tc>
        <w:tc>
          <w:tcPr>
            <w:tcW w:w="709" w:type="dxa"/>
            <w:vAlign w:val="bottom"/>
          </w:tcPr>
          <w:p w14:paraId="0D0192BB" w14:textId="10D08525"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150</w:t>
            </w:r>
            <w:r w:rsidRPr="00C2555B">
              <w:rPr>
                <w:rFonts w:ascii="Browallia New" w:hAnsi="Browallia New" w:cs="DokChampa"/>
                <w:sz w:val="22"/>
                <w:szCs w:val="22"/>
                <w:lang w:bidi="lo-LA"/>
              </w:rPr>
              <w:t>,000</w:t>
            </w:r>
          </w:p>
        </w:tc>
        <w:tc>
          <w:tcPr>
            <w:tcW w:w="708" w:type="dxa"/>
            <w:vAlign w:val="bottom"/>
          </w:tcPr>
          <w:p w14:paraId="1066BA59" w14:textId="4C00E833"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150</w:t>
            </w:r>
            <w:r w:rsidRPr="00C2555B">
              <w:rPr>
                <w:rFonts w:ascii="Browallia New" w:hAnsi="Browallia New" w:cs="DokChampa"/>
                <w:sz w:val="22"/>
                <w:szCs w:val="22"/>
                <w:lang w:bidi="lo-LA"/>
              </w:rPr>
              <w:t>,000</w:t>
            </w:r>
          </w:p>
        </w:tc>
        <w:tc>
          <w:tcPr>
            <w:tcW w:w="747" w:type="dxa"/>
            <w:vAlign w:val="bottom"/>
          </w:tcPr>
          <w:p w14:paraId="50079477" w14:textId="718BE875"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9" w:type="dxa"/>
            <w:vAlign w:val="bottom"/>
          </w:tcPr>
          <w:p w14:paraId="4DD7728B" w14:textId="6F121534"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5D522C1D" w14:textId="7B7A9768"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149,988</w:t>
            </w:r>
          </w:p>
        </w:tc>
        <w:tc>
          <w:tcPr>
            <w:tcW w:w="868" w:type="dxa"/>
            <w:vAlign w:val="bottom"/>
          </w:tcPr>
          <w:p w14:paraId="34734AC6" w14:textId="40F24C5C"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149,988</w:t>
            </w:r>
          </w:p>
        </w:tc>
        <w:tc>
          <w:tcPr>
            <w:tcW w:w="709" w:type="dxa"/>
            <w:vAlign w:val="bottom"/>
          </w:tcPr>
          <w:p w14:paraId="46085988" w14:textId="0D025F7D"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495F9ACF" w14:textId="1D2D932D"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6721D8C0" w14:textId="77777777" w:rsidTr="007A2ABF">
        <w:trPr>
          <w:gridAfter w:val="1"/>
          <w:wAfter w:w="10" w:type="dxa"/>
        </w:trPr>
        <w:tc>
          <w:tcPr>
            <w:tcW w:w="3237" w:type="dxa"/>
            <w:vAlign w:val="center"/>
          </w:tcPr>
          <w:p w14:paraId="1624A3ED" w14:textId="77777777" w:rsidR="00697CFF" w:rsidRPr="00C2555B" w:rsidRDefault="00697CFF" w:rsidP="00697CFF">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C2555B">
              <w:rPr>
                <w:rFonts w:ascii="Browallia New" w:hAnsi="Browallia New" w:cs="Browallia New"/>
                <w:sz w:val="22"/>
                <w:szCs w:val="22"/>
                <w:cs/>
              </w:rPr>
              <w:t>บริษัท ไมด้า แอด จำกัด</w:t>
            </w:r>
          </w:p>
        </w:tc>
        <w:tc>
          <w:tcPr>
            <w:tcW w:w="709" w:type="dxa"/>
            <w:vAlign w:val="bottom"/>
          </w:tcPr>
          <w:p w14:paraId="16B17193" w14:textId="2A9094F0"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175,000</w:t>
            </w:r>
          </w:p>
        </w:tc>
        <w:tc>
          <w:tcPr>
            <w:tcW w:w="708" w:type="dxa"/>
            <w:vAlign w:val="bottom"/>
          </w:tcPr>
          <w:p w14:paraId="305EC9E7" w14:textId="37571678"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175,000</w:t>
            </w:r>
          </w:p>
        </w:tc>
        <w:tc>
          <w:tcPr>
            <w:tcW w:w="747" w:type="dxa"/>
            <w:vAlign w:val="bottom"/>
          </w:tcPr>
          <w:p w14:paraId="3F7470EB" w14:textId="1F61CC10"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9" w:type="dxa"/>
            <w:vAlign w:val="bottom"/>
          </w:tcPr>
          <w:p w14:paraId="711CC494" w14:textId="467EF115"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77AE6077" w14:textId="290F6945"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175,000</w:t>
            </w:r>
          </w:p>
        </w:tc>
        <w:tc>
          <w:tcPr>
            <w:tcW w:w="868" w:type="dxa"/>
            <w:vAlign w:val="bottom"/>
          </w:tcPr>
          <w:p w14:paraId="77B7BB6D" w14:textId="2F2A373C"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175,000</w:t>
            </w:r>
          </w:p>
        </w:tc>
        <w:tc>
          <w:tcPr>
            <w:tcW w:w="709" w:type="dxa"/>
            <w:vAlign w:val="bottom"/>
          </w:tcPr>
          <w:p w14:paraId="5E9E2AB9" w14:textId="2F160512"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74D9EB39" w14:textId="7668F1AA"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70FBCAD6" w14:textId="77777777" w:rsidTr="007A2ABF">
        <w:trPr>
          <w:gridAfter w:val="1"/>
          <w:wAfter w:w="10" w:type="dxa"/>
        </w:trPr>
        <w:tc>
          <w:tcPr>
            <w:tcW w:w="3237" w:type="dxa"/>
            <w:vAlign w:val="center"/>
          </w:tcPr>
          <w:p w14:paraId="18851F16"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C2555B">
              <w:rPr>
                <w:rFonts w:ascii="Browallia New" w:hAnsi="Browallia New" w:cs="Browallia New"/>
                <w:sz w:val="22"/>
                <w:szCs w:val="22"/>
                <w:cs/>
              </w:rPr>
              <w:t>บริษัท ไมด้า โฮเทล แอนด์ รีสอร์ท จำกัด</w:t>
            </w:r>
          </w:p>
        </w:tc>
        <w:tc>
          <w:tcPr>
            <w:tcW w:w="709" w:type="dxa"/>
            <w:vAlign w:val="bottom"/>
          </w:tcPr>
          <w:p w14:paraId="46064098" w14:textId="07AE9362"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300,000</w:t>
            </w:r>
          </w:p>
        </w:tc>
        <w:tc>
          <w:tcPr>
            <w:tcW w:w="708" w:type="dxa"/>
            <w:vAlign w:val="bottom"/>
          </w:tcPr>
          <w:p w14:paraId="78E8EA7F" w14:textId="638C7350"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300,000</w:t>
            </w:r>
          </w:p>
        </w:tc>
        <w:tc>
          <w:tcPr>
            <w:tcW w:w="747" w:type="dxa"/>
            <w:vAlign w:val="bottom"/>
          </w:tcPr>
          <w:p w14:paraId="1A78FDD4" w14:textId="05DE4986"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9" w:type="dxa"/>
            <w:vAlign w:val="bottom"/>
          </w:tcPr>
          <w:p w14:paraId="2EAE72E0" w14:textId="481F7F66"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7579D270" w14:textId="4F46328A"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296,899</w:t>
            </w:r>
          </w:p>
        </w:tc>
        <w:tc>
          <w:tcPr>
            <w:tcW w:w="868" w:type="dxa"/>
            <w:vAlign w:val="bottom"/>
          </w:tcPr>
          <w:p w14:paraId="5D8B1570" w14:textId="42B7E1F6" w:rsidR="00697CFF" w:rsidRPr="00C2555B" w:rsidRDefault="00697CFF" w:rsidP="00697CFF">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296,899</w:t>
            </w:r>
          </w:p>
        </w:tc>
        <w:tc>
          <w:tcPr>
            <w:tcW w:w="709" w:type="dxa"/>
            <w:vAlign w:val="bottom"/>
          </w:tcPr>
          <w:p w14:paraId="3BC2422E" w14:textId="7ACD4207"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2671A60B" w14:textId="49B3A969"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725C627C" w14:textId="77777777" w:rsidTr="007A2ABF">
        <w:trPr>
          <w:gridAfter w:val="1"/>
          <w:wAfter w:w="10" w:type="dxa"/>
        </w:trPr>
        <w:tc>
          <w:tcPr>
            <w:tcW w:w="3237" w:type="dxa"/>
          </w:tcPr>
          <w:p w14:paraId="52ADE51C"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เดอะ รีทรีท หัวหิน จำกัด</w:t>
            </w:r>
          </w:p>
        </w:tc>
        <w:tc>
          <w:tcPr>
            <w:tcW w:w="709" w:type="dxa"/>
            <w:vAlign w:val="bottom"/>
          </w:tcPr>
          <w:p w14:paraId="743B4F5E" w14:textId="4F58C20F"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850,000</w:t>
            </w:r>
          </w:p>
        </w:tc>
        <w:tc>
          <w:tcPr>
            <w:tcW w:w="708" w:type="dxa"/>
            <w:vAlign w:val="bottom"/>
          </w:tcPr>
          <w:p w14:paraId="2260AE14" w14:textId="0BFCC50B"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850,000</w:t>
            </w:r>
          </w:p>
        </w:tc>
        <w:tc>
          <w:tcPr>
            <w:tcW w:w="747" w:type="dxa"/>
            <w:vAlign w:val="bottom"/>
          </w:tcPr>
          <w:p w14:paraId="72030284" w14:textId="3BB746A3"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9" w:type="dxa"/>
            <w:vAlign w:val="bottom"/>
          </w:tcPr>
          <w:p w14:paraId="78846634" w14:textId="7EEDED9A"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850" w:type="dxa"/>
            <w:gridSpan w:val="2"/>
            <w:vAlign w:val="bottom"/>
          </w:tcPr>
          <w:p w14:paraId="0A51DA98" w14:textId="530DB3FE"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860,337</w:t>
            </w:r>
          </w:p>
        </w:tc>
        <w:tc>
          <w:tcPr>
            <w:tcW w:w="868" w:type="dxa"/>
            <w:vAlign w:val="bottom"/>
          </w:tcPr>
          <w:p w14:paraId="013BBCE2" w14:textId="7313BD66"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860,337</w:t>
            </w:r>
          </w:p>
        </w:tc>
        <w:tc>
          <w:tcPr>
            <w:tcW w:w="709" w:type="dxa"/>
            <w:vAlign w:val="bottom"/>
          </w:tcPr>
          <w:p w14:paraId="6BC9DE66" w14:textId="2F6AF31E"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3A65E704" w14:textId="5C591E51"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E87172" w:rsidRPr="00C2555B" w14:paraId="4F846C8A" w14:textId="77777777" w:rsidTr="007A2ABF">
        <w:trPr>
          <w:gridAfter w:val="1"/>
          <w:wAfter w:w="10" w:type="dxa"/>
        </w:trPr>
        <w:tc>
          <w:tcPr>
            <w:tcW w:w="3237" w:type="dxa"/>
          </w:tcPr>
          <w:p w14:paraId="5D3B2DAD" w14:textId="77777777" w:rsidR="00E87172" w:rsidRPr="00C2555B" w:rsidRDefault="00E87172" w:rsidP="00E8717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ไมด้า (ลาว) เช่าสินเชื่อ จำกัด</w:t>
            </w:r>
          </w:p>
        </w:tc>
        <w:tc>
          <w:tcPr>
            <w:tcW w:w="709" w:type="dxa"/>
            <w:vAlign w:val="bottom"/>
          </w:tcPr>
          <w:p w14:paraId="42541ECA" w14:textId="1B19A0C7"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w:t>
            </w:r>
            <w:r w:rsidRPr="00C2555B">
              <w:rPr>
                <w:rFonts w:ascii="Browallia New" w:hAnsi="Browallia New" w:cs="DokChampa"/>
                <w:sz w:val="22"/>
                <w:szCs w:val="22"/>
                <w:lang w:bidi="lo-LA"/>
              </w:rPr>
              <w:t>,678</w:t>
            </w:r>
          </w:p>
        </w:tc>
        <w:tc>
          <w:tcPr>
            <w:tcW w:w="708" w:type="dxa"/>
            <w:vAlign w:val="bottom"/>
          </w:tcPr>
          <w:p w14:paraId="302DF62A" w14:textId="09335E57"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53</w:t>
            </w:r>
            <w:r w:rsidRPr="00C2555B">
              <w:rPr>
                <w:rFonts w:ascii="Browallia New" w:hAnsi="Browallia New" w:cs="DokChampa"/>
                <w:sz w:val="22"/>
                <w:szCs w:val="22"/>
                <w:lang w:bidi="lo-LA"/>
              </w:rPr>
              <w:t>,678</w:t>
            </w:r>
          </w:p>
        </w:tc>
        <w:tc>
          <w:tcPr>
            <w:tcW w:w="747" w:type="dxa"/>
            <w:vAlign w:val="bottom"/>
          </w:tcPr>
          <w:p w14:paraId="6E49675F" w14:textId="011DB475"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60.00</w:t>
            </w:r>
          </w:p>
        </w:tc>
        <w:tc>
          <w:tcPr>
            <w:tcW w:w="709" w:type="dxa"/>
            <w:vAlign w:val="bottom"/>
          </w:tcPr>
          <w:p w14:paraId="110F979C" w14:textId="07C746EC"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60.00</w:t>
            </w:r>
          </w:p>
        </w:tc>
        <w:tc>
          <w:tcPr>
            <w:tcW w:w="850" w:type="dxa"/>
            <w:gridSpan w:val="2"/>
            <w:vAlign w:val="bottom"/>
          </w:tcPr>
          <w:p w14:paraId="1E37E4F6" w14:textId="4FBF0BA3"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32,207</w:t>
            </w:r>
          </w:p>
        </w:tc>
        <w:tc>
          <w:tcPr>
            <w:tcW w:w="868" w:type="dxa"/>
            <w:vAlign w:val="bottom"/>
          </w:tcPr>
          <w:p w14:paraId="61576810" w14:textId="12F8837F"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32,207</w:t>
            </w:r>
          </w:p>
        </w:tc>
        <w:tc>
          <w:tcPr>
            <w:tcW w:w="709" w:type="dxa"/>
            <w:vAlign w:val="bottom"/>
          </w:tcPr>
          <w:p w14:paraId="71401E94" w14:textId="20BC3936" w:rsidR="00E87172" w:rsidRPr="00C2555B" w:rsidRDefault="00171C33"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18,</w:t>
            </w:r>
            <w:r w:rsidR="00697CFF" w:rsidRPr="00C2555B">
              <w:rPr>
                <w:rFonts w:ascii="Browallia New" w:hAnsi="Browallia New" w:cs="Browallia New"/>
                <w:sz w:val="22"/>
                <w:szCs w:val="22"/>
              </w:rPr>
              <w:t>6</w:t>
            </w:r>
            <w:r w:rsidRPr="00C2555B">
              <w:rPr>
                <w:rFonts w:ascii="Browallia New" w:hAnsi="Browallia New" w:cs="Browallia New"/>
                <w:sz w:val="22"/>
                <w:szCs w:val="22"/>
              </w:rPr>
              <w:t>00</w:t>
            </w:r>
          </w:p>
        </w:tc>
        <w:tc>
          <w:tcPr>
            <w:tcW w:w="708" w:type="dxa"/>
            <w:vAlign w:val="bottom"/>
          </w:tcPr>
          <w:p w14:paraId="43E1FBC4" w14:textId="604E912C"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47,100</w:t>
            </w:r>
          </w:p>
        </w:tc>
      </w:tr>
      <w:tr w:rsidR="00697CFF" w:rsidRPr="00C2555B" w14:paraId="0986F375" w14:textId="77777777" w:rsidTr="007A2ABF">
        <w:trPr>
          <w:gridAfter w:val="1"/>
          <w:wAfter w:w="10" w:type="dxa"/>
        </w:trPr>
        <w:tc>
          <w:tcPr>
            <w:tcW w:w="3237" w:type="dxa"/>
          </w:tcPr>
          <w:p w14:paraId="2644B7E9"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ไมด้า ดิเวลลอปเม้นท์ จำกัด</w:t>
            </w:r>
          </w:p>
        </w:tc>
        <w:tc>
          <w:tcPr>
            <w:tcW w:w="709" w:type="dxa"/>
            <w:vAlign w:val="bottom"/>
          </w:tcPr>
          <w:p w14:paraId="35502DF4" w14:textId="4139B847"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210,000</w:t>
            </w:r>
          </w:p>
        </w:tc>
        <w:tc>
          <w:tcPr>
            <w:tcW w:w="708" w:type="dxa"/>
            <w:vAlign w:val="bottom"/>
          </w:tcPr>
          <w:p w14:paraId="5FFFA7FB" w14:textId="22888D46"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210,000</w:t>
            </w:r>
          </w:p>
        </w:tc>
        <w:tc>
          <w:tcPr>
            <w:tcW w:w="747" w:type="dxa"/>
            <w:vAlign w:val="bottom"/>
          </w:tcPr>
          <w:p w14:paraId="6DDC26D1" w14:textId="6BA0ACCA"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80.00</w:t>
            </w:r>
          </w:p>
        </w:tc>
        <w:tc>
          <w:tcPr>
            <w:tcW w:w="709" w:type="dxa"/>
            <w:vAlign w:val="bottom"/>
          </w:tcPr>
          <w:p w14:paraId="31CA0993" w14:textId="04D57D8A"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80.00</w:t>
            </w:r>
          </w:p>
        </w:tc>
        <w:tc>
          <w:tcPr>
            <w:tcW w:w="850" w:type="dxa"/>
            <w:gridSpan w:val="2"/>
            <w:vAlign w:val="bottom"/>
          </w:tcPr>
          <w:p w14:paraId="2EDE2ABD" w14:textId="6F2E496C"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168,000</w:t>
            </w:r>
          </w:p>
        </w:tc>
        <w:tc>
          <w:tcPr>
            <w:tcW w:w="868" w:type="dxa"/>
            <w:vAlign w:val="bottom"/>
          </w:tcPr>
          <w:p w14:paraId="1C1A6270" w14:textId="18CBBABD"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168,000</w:t>
            </w:r>
          </w:p>
        </w:tc>
        <w:tc>
          <w:tcPr>
            <w:tcW w:w="709" w:type="dxa"/>
            <w:vAlign w:val="bottom"/>
          </w:tcPr>
          <w:p w14:paraId="3B3F2AFE" w14:textId="07A513AC"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016136FB" w14:textId="517AD6E7"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6B0AEE95" w14:textId="77777777" w:rsidTr="007A2ABF">
        <w:trPr>
          <w:gridAfter w:val="1"/>
          <w:wAfter w:w="10" w:type="dxa"/>
        </w:trPr>
        <w:tc>
          <w:tcPr>
            <w:tcW w:w="3237" w:type="dxa"/>
          </w:tcPr>
          <w:p w14:paraId="193692CB" w14:textId="77777777" w:rsidR="00697CFF" w:rsidRPr="00C2555B" w:rsidRDefault="00697CFF" w:rsidP="00697CF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บริษัท แมกซ์ โฮเทล จำกัด</w:t>
            </w:r>
          </w:p>
        </w:tc>
        <w:tc>
          <w:tcPr>
            <w:tcW w:w="709" w:type="dxa"/>
            <w:vAlign w:val="bottom"/>
          </w:tcPr>
          <w:p w14:paraId="5DAA3911" w14:textId="5E5F484B"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145,000</w:t>
            </w:r>
          </w:p>
        </w:tc>
        <w:tc>
          <w:tcPr>
            <w:tcW w:w="708" w:type="dxa"/>
            <w:vAlign w:val="bottom"/>
          </w:tcPr>
          <w:p w14:paraId="665C3606" w14:textId="7750C8B8"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145,000</w:t>
            </w:r>
          </w:p>
        </w:tc>
        <w:tc>
          <w:tcPr>
            <w:tcW w:w="747" w:type="dxa"/>
            <w:vAlign w:val="bottom"/>
          </w:tcPr>
          <w:p w14:paraId="7A917B76" w14:textId="0E11BBBF"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9" w:type="dxa"/>
            <w:vAlign w:val="bottom"/>
          </w:tcPr>
          <w:p w14:paraId="3A3A64AA" w14:textId="2D08EDBD"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6D349EE7" w14:textId="5DC3B2F0"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C2555B">
              <w:rPr>
                <w:rFonts w:ascii="Browallia New" w:hAnsi="Browallia New" w:cs="Browallia New"/>
                <w:sz w:val="22"/>
                <w:szCs w:val="22"/>
                <w:lang w:val="en-GB"/>
              </w:rPr>
              <w:t>145,000</w:t>
            </w:r>
          </w:p>
        </w:tc>
        <w:tc>
          <w:tcPr>
            <w:tcW w:w="868" w:type="dxa"/>
            <w:vAlign w:val="bottom"/>
          </w:tcPr>
          <w:p w14:paraId="16C0F942" w14:textId="5B8C91B0"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C2555B">
              <w:rPr>
                <w:rFonts w:ascii="Browallia New" w:hAnsi="Browallia New" w:cs="Browallia New"/>
                <w:sz w:val="22"/>
                <w:szCs w:val="22"/>
                <w:lang w:val="en-GB"/>
              </w:rPr>
              <w:t>145,000</w:t>
            </w:r>
          </w:p>
        </w:tc>
        <w:tc>
          <w:tcPr>
            <w:tcW w:w="709" w:type="dxa"/>
            <w:vAlign w:val="bottom"/>
          </w:tcPr>
          <w:p w14:paraId="04271DD7" w14:textId="62F0708B"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6BB071CE" w14:textId="23FE40E2"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5F261D6B" w14:textId="77777777" w:rsidTr="007A2ABF">
        <w:trPr>
          <w:gridAfter w:val="1"/>
          <w:wAfter w:w="10" w:type="dxa"/>
        </w:trPr>
        <w:tc>
          <w:tcPr>
            <w:tcW w:w="3237" w:type="dxa"/>
          </w:tcPr>
          <w:p w14:paraId="1D6FC8FC" w14:textId="77777777" w:rsidR="00697CFF" w:rsidRPr="00C2555B" w:rsidRDefault="00697CFF" w:rsidP="00697CF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ไมด้า เอเจนซี่ แอนด์ ดิเวลลอปเม้นท์ จำกัด</w:t>
            </w:r>
          </w:p>
        </w:tc>
        <w:tc>
          <w:tcPr>
            <w:tcW w:w="709" w:type="dxa"/>
            <w:vAlign w:val="bottom"/>
          </w:tcPr>
          <w:p w14:paraId="647E32F4" w14:textId="0865508C"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08" w:type="dxa"/>
            <w:vAlign w:val="bottom"/>
          </w:tcPr>
          <w:p w14:paraId="58759873" w14:textId="3DD69A76"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47" w:type="dxa"/>
            <w:vAlign w:val="bottom"/>
          </w:tcPr>
          <w:p w14:paraId="32665D81" w14:textId="595C3EDD"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70.00</w:t>
            </w:r>
          </w:p>
        </w:tc>
        <w:tc>
          <w:tcPr>
            <w:tcW w:w="709" w:type="dxa"/>
            <w:vAlign w:val="bottom"/>
          </w:tcPr>
          <w:p w14:paraId="1C1DDCA8" w14:textId="4905D5DA"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70.00</w:t>
            </w:r>
          </w:p>
        </w:tc>
        <w:tc>
          <w:tcPr>
            <w:tcW w:w="850" w:type="dxa"/>
            <w:gridSpan w:val="2"/>
            <w:vAlign w:val="bottom"/>
          </w:tcPr>
          <w:p w14:paraId="40A6D4C0" w14:textId="37B48106"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1,400</w:t>
            </w:r>
          </w:p>
        </w:tc>
        <w:tc>
          <w:tcPr>
            <w:tcW w:w="868" w:type="dxa"/>
            <w:vAlign w:val="bottom"/>
          </w:tcPr>
          <w:p w14:paraId="5B3C9AAC" w14:textId="4E49D4FD"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1,400</w:t>
            </w:r>
          </w:p>
        </w:tc>
        <w:tc>
          <w:tcPr>
            <w:tcW w:w="709" w:type="dxa"/>
            <w:vAlign w:val="bottom"/>
          </w:tcPr>
          <w:p w14:paraId="3F0698EB" w14:textId="3D1A7424"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7B254071" w14:textId="4FFF3AD4"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59DE6C96" w14:textId="77777777" w:rsidTr="007A2ABF">
        <w:trPr>
          <w:gridAfter w:val="1"/>
          <w:wAfter w:w="10" w:type="dxa"/>
        </w:trPr>
        <w:tc>
          <w:tcPr>
            <w:tcW w:w="3237" w:type="dxa"/>
          </w:tcPr>
          <w:p w14:paraId="54438124" w14:textId="77777777" w:rsidR="00697CFF" w:rsidRPr="00C2555B" w:rsidRDefault="00697CFF" w:rsidP="00697CFF">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เอ็มดี อะดรีนาลีน (ประเทศไทย) จำกัด</w:t>
            </w:r>
          </w:p>
        </w:tc>
        <w:tc>
          <w:tcPr>
            <w:tcW w:w="709" w:type="dxa"/>
            <w:vAlign w:val="bottom"/>
          </w:tcPr>
          <w:p w14:paraId="3CBE11CD" w14:textId="31CFC288"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08" w:type="dxa"/>
            <w:vAlign w:val="bottom"/>
          </w:tcPr>
          <w:p w14:paraId="62BDC980" w14:textId="1DDC89EC"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47" w:type="dxa"/>
            <w:vAlign w:val="bottom"/>
          </w:tcPr>
          <w:p w14:paraId="25E82026" w14:textId="42E49221"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9" w:type="dxa"/>
            <w:vAlign w:val="bottom"/>
          </w:tcPr>
          <w:p w14:paraId="552613D1" w14:textId="0BFD5505"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850" w:type="dxa"/>
            <w:gridSpan w:val="2"/>
            <w:vAlign w:val="bottom"/>
          </w:tcPr>
          <w:p w14:paraId="30D313BD" w14:textId="22C682DF"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868" w:type="dxa"/>
            <w:vAlign w:val="bottom"/>
          </w:tcPr>
          <w:p w14:paraId="2CA91932" w14:textId="48FAE6D5"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10,000</w:t>
            </w:r>
          </w:p>
        </w:tc>
        <w:tc>
          <w:tcPr>
            <w:tcW w:w="709" w:type="dxa"/>
            <w:vAlign w:val="bottom"/>
          </w:tcPr>
          <w:p w14:paraId="6E385D57" w14:textId="3AE65548"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0361CC11" w14:textId="4DBDD2D9"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697CFF" w:rsidRPr="00C2555B" w14:paraId="32978F9D" w14:textId="77777777" w:rsidTr="007A2ABF">
        <w:trPr>
          <w:gridAfter w:val="1"/>
          <w:wAfter w:w="10" w:type="dxa"/>
        </w:trPr>
        <w:tc>
          <w:tcPr>
            <w:tcW w:w="3237" w:type="dxa"/>
            <w:vAlign w:val="center"/>
          </w:tcPr>
          <w:p w14:paraId="45A206C1" w14:textId="7A9A5D64" w:rsidR="00697CFF" w:rsidRPr="00C2555B" w:rsidRDefault="00697CFF" w:rsidP="00697CFF">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บริษัท บริหารสินทรัพย์ กรุงเทพจรัญ จำกัด</w:t>
            </w:r>
          </w:p>
        </w:tc>
        <w:tc>
          <w:tcPr>
            <w:tcW w:w="709" w:type="dxa"/>
            <w:vAlign w:val="bottom"/>
          </w:tcPr>
          <w:p w14:paraId="73E9FA18" w14:textId="0A66B3AD"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08" w:type="dxa"/>
            <w:vAlign w:val="bottom"/>
          </w:tcPr>
          <w:p w14:paraId="722C5EB4" w14:textId="10BB3667"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47" w:type="dxa"/>
            <w:vAlign w:val="bottom"/>
          </w:tcPr>
          <w:p w14:paraId="2B3A267D" w14:textId="55C6E0C4"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C2555B">
              <w:rPr>
                <w:rFonts w:ascii="Browallia New" w:hAnsi="Browallia New" w:cs="Browallia New"/>
                <w:sz w:val="22"/>
                <w:szCs w:val="22"/>
              </w:rPr>
              <w:t>99.99</w:t>
            </w:r>
          </w:p>
        </w:tc>
        <w:tc>
          <w:tcPr>
            <w:tcW w:w="709" w:type="dxa"/>
            <w:vAlign w:val="bottom"/>
          </w:tcPr>
          <w:p w14:paraId="70E35011" w14:textId="243F7855"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5B838107" w14:textId="349767A0"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868" w:type="dxa"/>
            <w:vAlign w:val="bottom"/>
          </w:tcPr>
          <w:p w14:paraId="5EF9D643" w14:textId="17E8E8BF"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25,000</w:t>
            </w:r>
          </w:p>
        </w:tc>
        <w:tc>
          <w:tcPr>
            <w:tcW w:w="709" w:type="dxa"/>
            <w:vAlign w:val="bottom"/>
          </w:tcPr>
          <w:p w14:paraId="319DB7AF" w14:textId="31627A95"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0A9C8B45" w14:textId="3F8D95B7" w:rsidR="00697CFF" w:rsidRPr="00C2555B" w:rsidRDefault="00697CFF" w:rsidP="00697CF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cs/>
              </w:rPr>
            </w:pPr>
            <w:r w:rsidRPr="00C2555B">
              <w:rPr>
                <w:rFonts w:ascii="Browallia New" w:hAnsi="Browallia New" w:cs="Browallia New"/>
                <w:sz w:val="22"/>
                <w:szCs w:val="22"/>
                <w:cs/>
              </w:rPr>
              <w:t xml:space="preserve">    -</w:t>
            </w:r>
          </w:p>
        </w:tc>
      </w:tr>
      <w:tr w:rsidR="00697CFF" w:rsidRPr="00C2555B" w14:paraId="22E5B4D1" w14:textId="77777777" w:rsidTr="007A2ABF">
        <w:trPr>
          <w:gridAfter w:val="1"/>
          <w:wAfter w:w="10" w:type="dxa"/>
        </w:trPr>
        <w:tc>
          <w:tcPr>
            <w:tcW w:w="3237" w:type="dxa"/>
            <w:vAlign w:val="center"/>
          </w:tcPr>
          <w:p w14:paraId="44F88A1D" w14:textId="5ED18F41" w:rsidR="00697CFF" w:rsidRPr="00C2555B" w:rsidRDefault="00697CF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C2555B">
              <w:rPr>
                <w:rFonts w:ascii="Browallia New" w:hAnsi="Browallia New" w:cs="Browallia New"/>
                <w:sz w:val="22"/>
                <w:szCs w:val="22"/>
                <w:cs/>
              </w:rPr>
              <w:t>บริษัท ไมด้า ฮอสพิทาลิตี้ กรุ๊ป จำกัด</w:t>
            </w:r>
          </w:p>
        </w:tc>
        <w:tc>
          <w:tcPr>
            <w:tcW w:w="709" w:type="dxa"/>
            <w:vAlign w:val="bottom"/>
          </w:tcPr>
          <w:p w14:paraId="0DD7494A" w14:textId="2107A647"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08" w:type="dxa"/>
            <w:vAlign w:val="bottom"/>
          </w:tcPr>
          <w:p w14:paraId="17234BB1" w14:textId="12215F99" w:rsidR="00697CFF" w:rsidRPr="00C2555B" w:rsidRDefault="00697CFF" w:rsidP="00697CF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2,000</w:t>
            </w:r>
          </w:p>
        </w:tc>
        <w:tc>
          <w:tcPr>
            <w:tcW w:w="747" w:type="dxa"/>
            <w:vAlign w:val="bottom"/>
          </w:tcPr>
          <w:p w14:paraId="401B746E" w14:textId="49A9A4CE"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709" w:type="dxa"/>
            <w:vAlign w:val="bottom"/>
          </w:tcPr>
          <w:p w14:paraId="784E8376" w14:textId="62D87ECA" w:rsidR="00697CFF" w:rsidRPr="00C2555B" w:rsidRDefault="00697CFF" w:rsidP="00697CF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99.99</w:t>
            </w:r>
          </w:p>
        </w:tc>
        <w:tc>
          <w:tcPr>
            <w:tcW w:w="850" w:type="dxa"/>
            <w:gridSpan w:val="2"/>
            <w:vAlign w:val="bottom"/>
          </w:tcPr>
          <w:p w14:paraId="77164E75" w14:textId="2F6F2AF6" w:rsidR="00697CFF" w:rsidRPr="00C2555B" w:rsidRDefault="00697CFF" w:rsidP="00697CFF">
            <w:pPr>
              <w:pBdr>
                <w:bottom w:val="single" w:sz="4" w:space="1" w:color="auto"/>
              </w:pBdr>
              <w:spacing w:line="240" w:lineRule="auto"/>
              <w:jc w:val="right"/>
              <w:rPr>
                <w:rFonts w:ascii="Browallia New" w:hAnsi="Browallia New" w:cs="Browallia New"/>
                <w:sz w:val="22"/>
                <w:szCs w:val="22"/>
              </w:rPr>
            </w:pPr>
            <w:r w:rsidRPr="00C2555B">
              <w:rPr>
                <w:rFonts w:ascii="Browallia New" w:hAnsi="Browallia New" w:cs="Browallia New"/>
                <w:sz w:val="22"/>
                <w:szCs w:val="22"/>
              </w:rPr>
              <w:t>1,292</w:t>
            </w:r>
          </w:p>
        </w:tc>
        <w:tc>
          <w:tcPr>
            <w:tcW w:w="868" w:type="dxa"/>
            <w:vAlign w:val="bottom"/>
          </w:tcPr>
          <w:p w14:paraId="2DCCE3CE" w14:textId="6334DE80" w:rsidR="00697CFF" w:rsidRPr="00C2555B" w:rsidRDefault="00697CFF" w:rsidP="00697CF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1,292</w:t>
            </w:r>
          </w:p>
        </w:tc>
        <w:tc>
          <w:tcPr>
            <w:tcW w:w="709" w:type="dxa"/>
            <w:vAlign w:val="bottom"/>
          </w:tcPr>
          <w:p w14:paraId="284C0EB5" w14:textId="2A056E49" w:rsidR="00697CFF" w:rsidRPr="00C2555B" w:rsidRDefault="00697CFF" w:rsidP="00697CFF">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c>
          <w:tcPr>
            <w:tcW w:w="708" w:type="dxa"/>
            <w:vAlign w:val="bottom"/>
          </w:tcPr>
          <w:p w14:paraId="08DD0A6D" w14:textId="58B00A15" w:rsidR="00697CFF" w:rsidRPr="00C2555B" w:rsidRDefault="00697CFF" w:rsidP="00697CFF">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sidRPr="00C2555B">
              <w:rPr>
                <w:rFonts w:ascii="Browallia New" w:hAnsi="Browallia New" w:cs="Browallia New"/>
                <w:sz w:val="22"/>
                <w:szCs w:val="22"/>
                <w:cs/>
              </w:rPr>
              <w:t xml:space="preserve">    -</w:t>
            </w:r>
          </w:p>
        </w:tc>
      </w:tr>
      <w:tr w:rsidR="00E87172" w:rsidRPr="00C2555B" w14:paraId="3E94B16E" w14:textId="77777777" w:rsidTr="007A2ABF">
        <w:trPr>
          <w:gridAfter w:val="1"/>
          <w:wAfter w:w="10" w:type="dxa"/>
          <w:trHeight w:val="297"/>
        </w:trPr>
        <w:tc>
          <w:tcPr>
            <w:tcW w:w="3237" w:type="dxa"/>
            <w:vAlign w:val="center"/>
          </w:tcPr>
          <w:p w14:paraId="615678C3" w14:textId="77777777" w:rsidR="00E87172" w:rsidRPr="00C2555B" w:rsidRDefault="00E87172" w:rsidP="00E8717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C2555B">
              <w:rPr>
                <w:rFonts w:ascii="Browallia New" w:hAnsi="Browallia New" w:cs="Browallia New"/>
                <w:sz w:val="22"/>
                <w:szCs w:val="22"/>
                <w:cs/>
              </w:rPr>
              <w:t>รวม</w:t>
            </w:r>
          </w:p>
        </w:tc>
        <w:tc>
          <w:tcPr>
            <w:tcW w:w="709" w:type="dxa"/>
            <w:vAlign w:val="bottom"/>
          </w:tcPr>
          <w:p w14:paraId="4D63AB94" w14:textId="77777777"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8" w:type="dxa"/>
            <w:vAlign w:val="bottom"/>
          </w:tcPr>
          <w:p w14:paraId="03BA2556" w14:textId="77777777"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47" w:type="dxa"/>
            <w:vAlign w:val="bottom"/>
          </w:tcPr>
          <w:p w14:paraId="1736FC2F" w14:textId="77777777"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3375436F" w14:textId="77777777"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tcPr>
          <w:p w14:paraId="34A8C12E" w14:textId="7587422B" w:rsidR="00E87172" w:rsidRPr="00C2555B" w:rsidRDefault="00E87172" w:rsidP="00E87172">
            <w:pPr>
              <w:spacing w:line="240" w:lineRule="auto"/>
              <w:ind w:left="-240"/>
              <w:jc w:val="right"/>
              <w:rPr>
                <w:rFonts w:ascii="Browallia New" w:hAnsi="Browallia New" w:cs="Browallia New"/>
                <w:sz w:val="22"/>
                <w:szCs w:val="22"/>
              </w:rPr>
            </w:pPr>
            <w:r w:rsidRPr="00C2555B">
              <w:rPr>
                <w:rFonts w:ascii="Browallia New" w:hAnsi="Browallia New" w:cs="Browallia New"/>
                <w:sz w:val="22"/>
                <w:szCs w:val="22"/>
              </w:rPr>
              <w:t>2,660,720</w:t>
            </w:r>
          </w:p>
        </w:tc>
        <w:tc>
          <w:tcPr>
            <w:tcW w:w="868" w:type="dxa"/>
          </w:tcPr>
          <w:p w14:paraId="4907E2F8" w14:textId="6014823F" w:rsidR="00E87172" w:rsidRPr="00C2555B" w:rsidRDefault="00E87172" w:rsidP="00E87172">
            <w:pPr>
              <w:spacing w:line="240" w:lineRule="auto"/>
              <w:ind w:left="-100"/>
              <w:jc w:val="right"/>
              <w:rPr>
                <w:rFonts w:ascii="Browallia New" w:hAnsi="Browallia New" w:cs="Browallia New"/>
                <w:sz w:val="22"/>
                <w:szCs w:val="22"/>
              </w:rPr>
            </w:pPr>
            <w:r w:rsidRPr="00C2555B">
              <w:rPr>
                <w:rFonts w:ascii="Browallia New" w:hAnsi="Browallia New" w:cs="Browallia New"/>
                <w:sz w:val="22"/>
                <w:szCs w:val="22"/>
              </w:rPr>
              <w:t>2,660,720</w:t>
            </w:r>
          </w:p>
        </w:tc>
        <w:tc>
          <w:tcPr>
            <w:tcW w:w="709" w:type="dxa"/>
            <w:vAlign w:val="bottom"/>
          </w:tcPr>
          <w:p w14:paraId="4E9B1517" w14:textId="23036A72" w:rsidR="00E87172" w:rsidRPr="00C2555B" w:rsidRDefault="00697CFF" w:rsidP="00E87172">
            <w:pPr>
              <w:pBdr>
                <w:bottom w:val="single" w:sz="12" w:space="1" w:color="auto"/>
              </w:pBdr>
              <w:spacing w:line="240" w:lineRule="auto"/>
              <w:jc w:val="right"/>
              <w:rPr>
                <w:rFonts w:ascii="Browallia New" w:hAnsi="Browallia New" w:cs="Browallia New"/>
                <w:sz w:val="22"/>
                <w:szCs w:val="22"/>
              </w:rPr>
            </w:pPr>
            <w:r w:rsidRPr="00C2555B">
              <w:rPr>
                <w:rFonts w:ascii="Browallia New" w:hAnsi="Browallia New" w:cs="Browallia New"/>
                <w:sz w:val="22"/>
                <w:szCs w:val="22"/>
              </w:rPr>
              <w:t>18,600</w:t>
            </w:r>
          </w:p>
        </w:tc>
        <w:tc>
          <w:tcPr>
            <w:tcW w:w="708" w:type="dxa"/>
            <w:vAlign w:val="bottom"/>
          </w:tcPr>
          <w:p w14:paraId="2E84FAC2" w14:textId="55348F84" w:rsidR="00E87172" w:rsidRPr="00C2555B" w:rsidRDefault="00E87172" w:rsidP="00E87172">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72,111</w:t>
            </w:r>
          </w:p>
        </w:tc>
      </w:tr>
      <w:tr w:rsidR="00E87172" w:rsidRPr="00C2555B" w14:paraId="15D69A48" w14:textId="77777777" w:rsidTr="007A2ABF">
        <w:trPr>
          <w:gridAfter w:val="1"/>
          <w:wAfter w:w="14" w:type="dxa"/>
        </w:trPr>
        <w:tc>
          <w:tcPr>
            <w:tcW w:w="5397" w:type="dxa"/>
            <w:gridSpan w:val="4"/>
            <w:vAlign w:val="center"/>
          </w:tcPr>
          <w:p w14:paraId="69679157" w14:textId="5C72928B" w:rsidR="00E87172" w:rsidRPr="00C2555B" w:rsidRDefault="00E87172" w:rsidP="00E8717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ค่าเผื่อการด้อยค่าเงินลงทุน</w:t>
            </w:r>
          </w:p>
        </w:tc>
        <w:tc>
          <w:tcPr>
            <w:tcW w:w="709" w:type="dxa"/>
            <w:vAlign w:val="bottom"/>
          </w:tcPr>
          <w:p w14:paraId="453FA247" w14:textId="77777777"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6" w:type="dxa"/>
            <w:gridSpan w:val="2"/>
            <w:vAlign w:val="center"/>
          </w:tcPr>
          <w:p w14:paraId="3541584F" w14:textId="29C73E23" w:rsidR="00E87172" w:rsidRPr="00C2555B" w:rsidRDefault="00E87172" w:rsidP="00E87172">
            <w:pPr>
              <w:pBdr>
                <w:bottom w:val="single" w:sz="4" w:space="1" w:color="auto"/>
              </w:pBdr>
              <w:spacing w:line="240" w:lineRule="auto"/>
              <w:jc w:val="right"/>
              <w:rPr>
                <w:rFonts w:ascii="Browallia New" w:hAnsi="Browallia New" w:cs="Browallia New"/>
                <w:sz w:val="22"/>
                <w:szCs w:val="22"/>
              </w:rPr>
            </w:pPr>
            <w:r w:rsidRPr="00C2555B">
              <w:rPr>
                <w:rFonts w:ascii="Browallia New" w:hAnsi="Browallia New" w:cs="Browallia New"/>
                <w:sz w:val="22"/>
                <w:szCs w:val="22"/>
              </w:rPr>
              <w:t>(67,400)</w:t>
            </w:r>
          </w:p>
        </w:tc>
        <w:tc>
          <w:tcPr>
            <w:tcW w:w="862" w:type="dxa"/>
            <w:vAlign w:val="center"/>
          </w:tcPr>
          <w:p w14:paraId="26E5925C" w14:textId="73C4385B" w:rsidR="00E87172" w:rsidRPr="00C2555B" w:rsidRDefault="00E87172" w:rsidP="00E87172">
            <w:pPr>
              <w:pBdr>
                <w:bottom w:val="single" w:sz="4" w:space="1" w:color="auto"/>
              </w:pBdr>
              <w:spacing w:line="240" w:lineRule="auto"/>
              <w:jc w:val="right"/>
              <w:rPr>
                <w:rFonts w:ascii="Browallia New" w:hAnsi="Browallia New" w:cs="Browallia New"/>
                <w:i/>
                <w:iCs/>
                <w:sz w:val="22"/>
                <w:szCs w:val="22"/>
              </w:rPr>
            </w:pPr>
            <w:r w:rsidRPr="00C2555B">
              <w:rPr>
                <w:rFonts w:ascii="Browallia New" w:hAnsi="Browallia New" w:cs="Browallia New"/>
                <w:sz w:val="22"/>
                <w:szCs w:val="22"/>
              </w:rPr>
              <w:t>(67,400)</w:t>
            </w:r>
          </w:p>
        </w:tc>
        <w:tc>
          <w:tcPr>
            <w:tcW w:w="709" w:type="dxa"/>
            <w:vAlign w:val="bottom"/>
          </w:tcPr>
          <w:p w14:paraId="502CAE16" w14:textId="77777777" w:rsidR="00E87172" w:rsidRPr="00C2555B" w:rsidRDefault="00E87172" w:rsidP="00E87172">
            <w:pPr>
              <w:spacing w:line="240" w:lineRule="auto"/>
              <w:jc w:val="right"/>
              <w:rPr>
                <w:rFonts w:ascii="Browallia New" w:hAnsi="Browallia New" w:cs="Browallia New"/>
                <w:sz w:val="22"/>
                <w:szCs w:val="22"/>
              </w:rPr>
            </w:pPr>
          </w:p>
        </w:tc>
        <w:tc>
          <w:tcPr>
            <w:tcW w:w="708" w:type="dxa"/>
            <w:vAlign w:val="center"/>
          </w:tcPr>
          <w:p w14:paraId="5D1F5396" w14:textId="6F3322B2" w:rsidR="00E87172" w:rsidRPr="00C2555B" w:rsidRDefault="00E87172" w:rsidP="00E8717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r>
      <w:tr w:rsidR="00E87172" w:rsidRPr="00C2555B" w14:paraId="0729D264" w14:textId="77777777" w:rsidTr="007A2ABF">
        <w:trPr>
          <w:gridAfter w:val="1"/>
          <w:wAfter w:w="10" w:type="dxa"/>
        </w:trPr>
        <w:tc>
          <w:tcPr>
            <w:tcW w:w="3237" w:type="dxa"/>
            <w:vAlign w:val="center"/>
          </w:tcPr>
          <w:p w14:paraId="64E96823" w14:textId="77777777" w:rsidR="00E87172" w:rsidRPr="00C2555B" w:rsidRDefault="00E87172" w:rsidP="00E87172">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sidRPr="00C2555B">
              <w:rPr>
                <w:rFonts w:ascii="Browallia New" w:hAnsi="Browallia New" w:cs="Browallia New"/>
                <w:sz w:val="22"/>
                <w:szCs w:val="22"/>
                <w:cs/>
              </w:rPr>
              <w:t xml:space="preserve">เงินลงทุนในบริษัทย่อย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สุทธิ</w:t>
            </w:r>
          </w:p>
        </w:tc>
        <w:tc>
          <w:tcPr>
            <w:tcW w:w="709" w:type="dxa"/>
            <w:vAlign w:val="bottom"/>
          </w:tcPr>
          <w:p w14:paraId="694CF874" w14:textId="77777777" w:rsidR="00E87172" w:rsidRPr="00C2555B" w:rsidRDefault="00E87172" w:rsidP="00E87172">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8" w:type="dxa"/>
            <w:vAlign w:val="bottom"/>
          </w:tcPr>
          <w:p w14:paraId="48E47001" w14:textId="77777777" w:rsidR="00E87172" w:rsidRPr="00C2555B" w:rsidRDefault="00E87172" w:rsidP="00E87172">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47" w:type="dxa"/>
            <w:vAlign w:val="center"/>
          </w:tcPr>
          <w:p w14:paraId="7EA9A57C" w14:textId="35B1EC32"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4D3E7F0E" w14:textId="77777777" w:rsidR="00E87172" w:rsidRPr="00C2555B" w:rsidRDefault="00E87172" w:rsidP="00E8717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gridSpan w:val="2"/>
            <w:vAlign w:val="center"/>
          </w:tcPr>
          <w:p w14:paraId="719D2369" w14:textId="6438588B" w:rsidR="00E87172" w:rsidRPr="00C2555B" w:rsidRDefault="00E87172" w:rsidP="00E8717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i/>
                <w:iCs/>
                <w:sz w:val="22"/>
                <w:szCs w:val="22"/>
              </w:rPr>
            </w:pPr>
            <w:r w:rsidRPr="00C2555B">
              <w:rPr>
                <w:rFonts w:ascii="Browallia New" w:hAnsi="Browallia New" w:cs="Browallia New"/>
                <w:sz w:val="22"/>
                <w:szCs w:val="22"/>
              </w:rPr>
              <w:t>2,593,320</w:t>
            </w:r>
          </w:p>
        </w:tc>
        <w:tc>
          <w:tcPr>
            <w:tcW w:w="868" w:type="dxa"/>
            <w:vAlign w:val="center"/>
          </w:tcPr>
          <w:p w14:paraId="34645F7E" w14:textId="70F3DB61" w:rsidR="00E87172" w:rsidRPr="00C2555B" w:rsidRDefault="00E87172" w:rsidP="00E8717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C2555B">
              <w:rPr>
                <w:rFonts w:ascii="Browallia New" w:hAnsi="Browallia New" w:cs="Browallia New"/>
                <w:sz w:val="22"/>
                <w:szCs w:val="22"/>
              </w:rPr>
              <w:t>2,593,320</w:t>
            </w:r>
          </w:p>
        </w:tc>
        <w:tc>
          <w:tcPr>
            <w:tcW w:w="709" w:type="dxa"/>
            <w:vAlign w:val="bottom"/>
          </w:tcPr>
          <w:p w14:paraId="09B0316E" w14:textId="77777777" w:rsidR="00E87172" w:rsidRPr="00C2555B" w:rsidRDefault="00E87172" w:rsidP="00E87172">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8" w:type="dxa"/>
            <w:vAlign w:val="bottom"/>
          </w:tcPr>
          <w:p w14:paraId="4764F578" w14:textId="77777777" w:rsidR="00E87172" w:rsidRPr="00C2555B" w:rsidRDefault="00E87172" w:rsidP="00E87172">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0FC76C9B" w14:textId="2871A880" w:rsidR="009362AF" w:rsidRPr="00C2555B" w:rsidRDefault="0093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096B93D9" w14:textId="6271022B" w:rsidR="00ED4EEB" w:rsidRPr="00C2555B" w:rsidRDefault="00ED4EEB" w:rsidP="00C320BC">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เงินลงทุนระยะยาวอื่น</w:t>
      </w:r>
    </w:p>
    <w:p w14:paraId="7F13B27C" w14:textId="77777777" w:rsidR="00ED4EEB" w:rsidRPr="007A2ABF"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293974" w:rsidRPr="00C2555B" w14:paraId="2F11FDAC" w14:textId="77777777" w:rsidTr="007A2ABF">
        <w:trPr>
          <w:tblHeader/>
        </w:trPr>
        <w:tc>
          <w:tcPr>
            <w:tcW w:w="2878" w:type="dxa"/>
            <w:vAlign w:val="bottom"/>
          </w:tcPr>
          <w:p w14:paraId="31B34A44" w14:textId="77777777" w:rsidR="00293974" w:rsidRPr="00C2555B" w:rsidRDefault="00293974" w:rsidP="00ED4EEB">
            <w:pPr>
              <w:spacing w:line="240" w:lineRule="auto"/>
              <w:jc w:val="center"/>
              <w:rPr>
                <w:rFonts w:ascii="Browallia New" w:hAnsi="Browallia New" w:cs="Browallia New"/>
                <w:sz w:val="22"/>
                <w:szCs w:val="22"/>
              </w:rPr>
            </w:pPr>
          </w:p>
        </w:tc>
        <w:tc>
          <w:tcPr>
            <w:tcW w:w="1079" w:type="dxa"/>
            <w:vAlign w:val="bottom"/>
          </w:tcPr>
          <w:p w14:paraId="4634D910" w14:textId="77777777" w:rsidR="00293974" w:rsidRPr="00C2555B" w:rsidRDefault="00293974" w:rsidP="00ED4EEB">
            <w:pPr>
              <w:spacing w:line="240" w:lineRule="auto"/>
              <w:jc w:val="center"/>
              <w:rPr>
                <w:rFonts w:ascii="Browallia New" w:hAnsi="Browallia New" w:cs="Browallia New"/>
                <w:sz w:val="22"/>
                <w:szCs w:val="22"/>
              </w:rPr>
            </w:pPr>
          </w:p>
        </w:tc>
        <w:tc>
          <w:tcPr>
            <w:tcW w:w="867" w:type="dxa"/>
            <w:vAlign w:val="bottom"/>
          </w:tcPr>
          <w:p w14:paraId="747803CA" w14:textId="77777777" w:rsidR="00293974" w:rsidRPr="00C2555B" w:rsidRDefault="00293974" w:rsidP="00ED4EEB">
            <w:pPr>
              <w:spacing w:line="240" w:lineRule="auto"/>
              <w:jc w:val="center"/>
              <w:rPr>
                <w:rFonts w:ascii="Browallia New" w:hAnsi="Browallia New" w:cs="Browallia New"/>
                <w:sz w:val="22"/>
                <w:szCs w:val="22"/>
                <w:cs/>
              </w:rPr>
            </w:pPr>
          </w:p>
        </w:tc>
        <w:tc>
          <w:tcPr>
            <w:tcW w:w="792" w:type="dxa"/>
          </w:tcPr>
          <w:p w14:paraId="4F2A7E98" w14:textId="77777777" w:rsidR="00293974" w:rsidRPr="00C2555B" w:rsidRDefault="00293974" w:rsidP="00ED4EEB">
            <w:pPr>
              <w:spacing w:line="240" w:lineRule="auto"/>
              <w:jc w:val="right"/>
              <w:rPr>
                <w:rFonts w:ascii="Browallia New" w:hAnsi="Browallia New" w:cs="Browallia New"/>
                <w:sz w:val="22"/>
                <w:szCs w:val="22"/>
                <w:cs/>
              </w:rPr>
            </w:pPr>
          </w:p>
        </w:tc>
        <w:tc>
          <w:tcPr>
            <w:tcW w:w="3710" w:type="dxa"/>
            <w:gridSpan w:val="4"/>
            <w:vAlign w:val="bottom"/>
          </w:tcPr>
          <w:p w14:paraId="3B365970" w14:textId="5F18A2CD" w:rsidR="00293974" w:rsidRPr="00C2555B" w:rsidRDefault="00293974" w:rsidP="00ED4EEB">
            <w:pPr>
              <w:spacing w:line="240" w:lineRule="auto"/>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136DC6" w:rsidRPr="00C2555B" w14:paraId="5848AF50" w14:textId="77777777" w:rsidTr="007A2ABF">
        <w:trPr>
          <w:tblHeader/>
        </w:trPr>
        <w:tc>
          <w:tcPr>
            <w:tcW w:w="2878" w:type="dxa"/>
            <w:vMerge w:val="restart"/>
            <w:vAlign w:val="bottom"/>
          </w:tcPr>
          <w:p w14:paraId="603D7D1C"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บริษัท</w:t>
            </w:r>
          </w:p>
        </w:tc>
        <w:tc>
          <w:tcPr>
            <w:tcW w:w="1079" w:type="dxa"/>
            <w:vMerge w:val="restart"/>
            <w:vAlign w:val="bottom"/>
          </w:tcPr>
          <w:p w14:paraId="31F57BE8"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ลักษณะธุรกิจ</w:t>
            </w:r>
          </w:p>
        </w:tc>
        <w:tc>
          <w:tcPr>
            <w:tcW w:w="867" w:type="dxa"/>
            <w:vMerge w:val="restart"/>
            <w:vAlign w:val="bottom"/>
          </w:tcPr>
          <w:p w14:paraId="319F39DD"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จัดตั้งขึ้นในประเทศ</w:t>
            </w:r>
          </w:p>
        </w:tc>
        <w:tc>
          <w:tcPr>
            <w:tcW w:w="792" w:type="dxa"/>
            <w:vMerge w:val="restart"/>
            <w:vAlign w:val="bottom"/>
          </w:tcPr>
          <w:p w14:paraId="56D8320B" w14:textId="436EFE66" w:rsidR="00136DC6" w:rsidRPr="00C2555B" w:rsidRDefault="00136DC6" w:rsidP="009837DD">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3710" w:type="dxa"/>
            <w:gridSpan w:val="4"/>
            <w:vAlign w:val="bottom"/>
          </w:tcPr>
          <w:p w14:paraId="447BB12C" w14:textId="314C4AA4"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มูลค่าตามบัญชีสุทธิ</w:t>
            </w:r>
          </w:p>
        </w:tc>
      </w:tr>
      <w:tr w:rsidR="00136DC6" w:rsidRPr="00C2555B" w14:paraId="2E695B49" w14:textId="77777777" w:rsidTr="007A2ABF">
        <w:trPr>
          <w:tblHeader/>
        </w:trPr>
        <w:tc>
          <w:tcPr>
            <w:tcW w:w="2878" w:type="dxa"/>
            <w:vMerge/>
            <w:vAlign w:val="bottom"/>
          </w:tcPr>
          <w:p w14:paraId="777A7117" w14:textId="77777777" w:rsidR="00136DC6" w:rsidRPr="00C2555B" w:rsidRDefault="00136DC6" w:rsidP="00ED4EEB">
            <w:pPr>
              <w:spacing w:line="240" w:lineRule="auto"/>
              <w:jc w:val="center"/>
              <w:rPr>
                <w:rFonts w:ascii="Browallia New" w:hAnsi="Browallia New" w:cs="Browallia New"/>
                <w:sz w:val="22"/>
                <w:szCs w:val="22"/>
              </w:rPr>
            </w:pPr>
          </w:p>
        </w:tc>
        <w:tc>
          <w:tcPr>
            <w:tcW w:w="1079" w:type="dxa"/>
            <w:vMerge/>
            <w:vAlign w:val="bottom"/>
          </w:tcPr>
          <w:p w14:paraId="2F51882D" w14:textId="77777777" w:rsidR="00136DC6" w:rsidRPr="00C2555B" w:rsidRDefault="00136DC6" w:rsidP="00ED4EEB">
            <w:pPr>
              <w:spacing w:line="240" w:lineRule="auto"/>
              <w:jc w:val="center"/>
              <w:rPr>
                <w:rFonts w:ascii="Browallia New" w:hAnsi="Browallia New" w:cs="Browallia New"/>
                <w:sz w:val="22"/>
                <w:szCs w:val="22"/>
              </w:rPr>
            </w:pPr>
          </w:p>
        </w:tc>
        <w:tc>
          <w:tcPr>
            <w:tcW w:w="867" w:type="dxa"/>
            <w:vMerge/>
            <w:vAlign w:val="bottom"/>
          </w:tcPr>
          <w:p w14:paraId="65E1F3E5" w14:textId="77777777" w:rsidR="00136DC6" w:rsidRPr="00C2555B" w:rsidRDefault="00136DC6"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792" w:type="dxa"/>
            <w:vMerge/>
          </w:tcPr>
          <w:p w14:paraId="13776969"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cs/>
              </w:rPr>
            </w:pPr>
          </w:p>
        </w:tc>
        <w:tc>
          <w:tcPr>
            <w:tcW w:w="1726" w:type="dxa"/>
            <w:gridSpan w:val="2"/>
            <w:vAlign w:val="bottom"/>
          </w:tcPr>
          <w:p w14:paraId="28569852" w14:textId="72C89134"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งบการเงินรวม</w:t>
            </w:r>
          </w:p>
        </w:tc>
        <w:tc>
          <w:tcPr>
            <w:tcW w:w="1984" w:type="dxa"/>
            <w:gridSpan w:val="2"/>
            <w:vAlign w:val="bottom"/>
          </w:tcPr>
          <w:p w14:paraId="1D1E4C7F"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งบการเงินเฉพาะของบริษัท</w:t>
            </w:r>
          </w:p>
        </w:tc>
      </w:tr>
      <w:tr w:rsidR="00136DC6" w:rsidRPr="00C2555B" w14:paraId="229A1213" w14:textId="77777777" w:rsidTr="007A2ABF">
        <w:trPr>
          <w:tblHeader/>
        </w:trPr>
        <w:tc>
          <w:tcPr>
            <w:tcW w:w="2878" w:type="dxa"/>
            <w:vMerge/>
            <w:vAlign w:val="bottom"/>
          </w:tcPr>
          <w:p w14:paraId="1ADFCD5F" w14:textId="77777777" w:rsidR="00136DC6" w:rsidRPr="00C2555B" w:rsidRDefault="00136DC6" w:rsidP="00EA378D">
            <w:pPr>
              <w:spacing w:line="240" w:lineRule="auto"/>
              <w:jc w:val="center"/>
              <w:rPr>
                <w:rFonts w:ascii="Browallia New" w:hAnsi="Browallia New" w:cs="Browallia New"/>
                <w:sz w:val="22"/>
                <w:szCs w:val="22"/>
              </w:rPr>
            </w:pPr>
          </w:p>
        </w:tc>
        <w:tc>
          <w:tcPr>
            <w:tcW w:w="1079" w:type="dxa"/>
            <w:vMerge/>
            <w:vAlign w:val="bottom"/>
          </w:tcPr>
          <w:p w14:paraId="16D684CA" w14:textId="77777777" w:rsidR="00136DC6" w:rsidRPr="00C2555B" w:rsidRDefault="00136DC6" w:rsidP="00EA378D">
            <w:pPr>
              <w:spacing w:line="240" w:lineRule="auto"/>
              <w:jc w:val="center"/>
              <w:rPr>
                <w:rFonts w:ascii="Browallia New" w:hAnsi="Browallia New" w:cs="Browallia New"/>
                <w:sz w:val="22"/>
                <w:szCs w:val="22"/>
              </w:rPr>
            </w:pPr>
          </w:p>
        </w:tc>
        <w:tc>
          <w:tcPr>
            <w:tcW w:w="867" w:type="dxa"/>
            <w:vMerge/>
            <w:vAlign w:val="bottom"/>
          </w:tcPr>
          <w:p w14:paraId="3EB0F39A" w14:textId="77777777" w:rsidR="00136DC6" w:rsidRPr="00C2555B" w:rsidRDefault="00136DC6" w:rsidP="00EA378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792" w:type="dxa"/>
            <w:vMerge/>
          </w:tcPr>
          <w:p w14:paraId="55566E3F" w14:textId="77777777"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p>
        </w:tc>
        <w:tc>
          <w:tcPr>
            <w:tcW w:w="850" w:type="dxa"/>
            <w:vAlign w:val="bottom"/>
          </w:tcPr>
          <w:p w14:paraId="51E1C57E" w14:textId="10F65638"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มี.ค.</w:t>
            </w:r>
          </w:p>
          <w:p w14:paraId="257E39F5" w14:textId="6C72B13B"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876" w:type="dxa"/>
            <w:vAlign w:val="bottom"/>
          </w:tcPr>
          <w:p w14:paraId="5AE15C9F" w14:textId="77777777"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6822BC4" w14:textId="573159E8"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c>
          <w:tcPr>
            <w:tcW w:w="992" w:type="dxa"/>
            <w:vAlign w:val="bottom"/>
          </w:tcPr>
          <w:p w14:paraId="76F1757A" w14:textId="77777777"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มี.ค.</w:t>
            </w:r>
          </w:p>
          <w:p w14:paraId="7AD5EE25" w14:textId="3CA5868C"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2562</w:t>
            </w:r>
          </w:p>
        </w:tc>
        <w:tc>
          <w:tcPr>
            <w:tcW w:w="992" w:type="dxa"/>
            <w:vAlign w:val="bottom"/>
          </w:tcPr>
          <w:p w14:paraId="76629728" w14:textId="77777777"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C1DE9AA" w14:textId="66480246" w:rsidR="00136DC6" w:rsidRPr="00C2555B" w:rsidRDefault="00136DC6" w:rsidP="00EA378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Pr="00C2555B">
              <w:rPr>
                <w:rFonts w:ascii="Browallia New" w:hAnsi="Browallia New" w:cs="Browallia New"/>
                <w:sz w:val="22"/>
                <w:szCs w:val="22"/>
              </w:rPr>
              <w:t>1</w:t>
            </w:r>
          </w:p>
        </w:tc>
      </w:tr>
      <w:tr w:rsidR="00293974" w:rsidRPr="00C2555B" w14:paraId="3548D4A6" w14:textId="77777777" w:rsidTr="007A2ABF">
        <w:tc>
          <w:tcPr>
            <w:tcW w:w="2878" w:type="dxa"/>
            <w:vAlign w:val="bottom"/>
          </w:tcPr>
          <w:p w14:paraId="0BB42B5D" w14:textId="77777777" w:rsidR="00293974" w:rsidRPr="00C2555B" w:rsidRDefault="00293974"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079" w:type="dxa"/>
            <w:vAlign w:val="bottom"/>
          </w:tcPr>
          <w:p w14:paraId="19F034B4" w14:textId="77777777" w:rsidR="00293974" w:rsidRPr="00C2555B" w:rsidRDefault="00293974"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67" w:type="dxa"/>
            <w:vAlign w:val="bottom"/>
          </w:tcPr>
          <w:p w14:paraId="2F228D6C" w14:textId="77777777" w:rsidR="00293974" w:rsidRPr="00C2555B" w:rsidRDefault="00293974" w:rsidP="00ED4EEB">
            <w:pPr>
              <w:spacing w:line="240" w:lineRule="auto"/>
              <w:jc w:val="center"/>
              <w:rPr>
                <w:rFonts w:ascii="Browallia New" w:hAnsi="Browallia New" w:cs="Browallia New"/>
                <w:sz w:val="16"/>
                <w:szCs w:val="16"/>
                <w:cs/>
              </w:rPr>
            </w:pPr>
          </w:p>
        </w:tc>
        <w:tc>
          <w:tcPr>
            <w:tcW w:w="792" w:type="dxa"/>
          </w:tcPr>
          <w:p w14:paraId="4C6CFF4E"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850" w:type="dxa"/>
          </w:tcPr>
          <w:p w14:paraId="5B982C45" w14:textId="3B2D1AE1" w:rsidR="00293974" w:rsidRPr="00C2555B" w:rsidRDefault="00293974" w:rsidP="00ED4EEB">
            <w:pPr>
              <w:spacing w:line="240" w:lineRule="auto"/>
              <w:ind w:left="-223" w:right="45"/>
              <w:jc w:val="right"/>
              <w:rPr>
                <w:rFonts w:ascii="Browallia New" w:hAnsi="Browallia New" w:cs="Browallia New"/>
                <w:sz w:val="16"/>
                <w:szCs w:val="16"/>
                <w:cs/>
              </w:rPr>
            </w:pPr>
          </w:p>
        </w:tc>
        <w:tc>
          <w:tcPr>
            <w:tcW w:w="876" w:type="dxa"/>
          </w:tcPr>
          <w:p w14:paraId="77E72A34"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992" w:type="dxa"/>
          </w:tcPr>
          <w:p w14:paraId="7A4B169B" w14:textId="77777777" w:rsidR="00293974" w:rsidRPr="00C2555B" w:rsidRDefault="00293974" w:rsidP="00ED4EEB">
            <w:pPr>
              <w:spacing w:line="240" w:lineRule="auto"/>
              <w:ind w:left="-223" w:right="45"/>
              <w:jc w:val="right"/>
              <w:rPr>
                <w:rFonts w:ascii="Browallia New" w:hAnsi="Browallia New" w:cs="Browallia New"/>
                <w:sz w:val="16"/>
                <w:szCs w:val="16"/>
              </w:rPr>
            </w:pPr>
          </w:p>
        </w:tc>
        <w:tc>
          <w:tcPr>
            <w:tcW w:w="992" w:type="dxa"/>
          </w:tcPr>
          <w:p w14:paraId="2DAF331E" w14:textId="77777777" w:rsidR="00293974" w:rsidRPr="00C2555B" w:rsidRDefault="00293974" w:rsidP="00ED4EEB">
            <w:pPr>
              <w:spacing w:line="240" w:lineRule="auto"/>
              <w:ind w:left="-223" w:right="45"/>
              <w:jc w:val="right"/>
              <w:rPr>
                <w:rFonts w:ascii="Browallia New" w:hAnsi="Browallia New" w:cs="Browallia New"/>
                <w:sz w:val="16"/>
                <w:szCs w:val="16"/>
              </w:rPr>
            </w:pPr>
          </w:p>
        </w:tc>
      </w:tr>
      <w:tr w:rsidR="008756CA" w:rsidRPr="00C2555B" w14:paraId="465A4FE9" w14:textId="77777777" w:rsidTr="007A2ABF">
        <w:tc>
          <w:tcPr>
            <w:tcW w:w="2878" w:type="dxa"/>
            <w:vAlign w:val="bottom"/>
          </w:tcPr>
          <w:p w14:paraId="25A81462" w14:textId="77777777" w:rsidR="008756CA" w:rsidRPr="00C2555B" w:rsidRDefault="008756CA" w:rsidP="008756C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ออร่าดรีม จำกัด</w:t>
            </w:r>
          </w:p>
        </w:tc>
        <w:tc>
          <w:tcPr>
            <w:tcW w:w="1079" w:type="dxa"/>
            <w:vAlign w:val="bottom"/>
          </w:tcPr>
          <w:p w14:paraId="3C22AD4C" w14:textId="77777777" w:rsidR="008756CA" w:rsidRPr="00C2555B" w:rsidRDefault="008756CA" w:rsidP="008756C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ธุรกิจโรงแรม</w:t>
            </w:r>
          </w:p>
        </w:tc>
        <w:tc>
          <w:tcPr>
            <w:tcW w:w="867" w:type="dxa"/>
            <w:vAlign w:val="bottom"/>
          </w:tcPr>
          <w:p w14:paraId="195F1135" w14:textId="77777777" w:rsidR="008756CA" w:rsidRPr="00C2555B" w:rsidRDefault="008756CA" w:rsidP="008756C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3763BA07" w14:textId="40E7566D" w:rsidR="008756CA" w:rsidRPr="00C2555B" w:rsidDel="00EA378D"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w:t>
            </w:r>
            <w:r w:rsidRPr="00C2555B">
              <w:rPr>
                <w:rFonts w:ascii="Browallia New" w:hAnsi="Browallia New" w:cs="Browallia New"/>
                <w:sz w:val="22"/>
                <w:szCs w:val="22"/>
                <w:cs/>
              </w:rPr>
              <w:t>.</w:t>
            </w:r>
            <w:r w:rsidRPr="00C2555B">
              <w:rPr>
                <w:rFonts w:ascii="Browallia New" w:hAnsi="Browallia New" w:cs="Browallia New"/>
                <w:sz w:val="22"/>
                <w:szCs w:val="22"/>
              </w:rPr>
              <w:t>00</w:t>
            </w:r>
          </w:p>
        </w:tc>
        <w:tc>
          <w:tcPr>
            <w:tcW w:w="850" w:type="dxa"/>
          </w:tcPr>
          <w:p w14:paraId="6F23D480" w14:textId="3CA6E93A" w:rsidR="008756CA" w:rsidRPr="00C2555B"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c>
          <w:tcPr>
            <w:tcW w:w="876" w:type="dxa"/>
          </w:tcPr>
          <w:p w14:paraId="4C9C1FD2" w14:textId="7EFA39A5" w:rsidR="008756CA" w:rsidRPr="00C2555B"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c>
          <w:tcPr>
            <w:tcW w:w="992" w:type="dxa"/>
          </w:tcPr>
          <w:p w14:paraId="1C7D95BB" w14:textId="7C556B1F" w:rsidR="008756CA" w:rsidRPr="00C2555B"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c>
          <w:tcPr>
            <w:tcW w:w="992" w:type="dxa"/>
          </w:tcPr>
          <w:p w14:paraId="18E5E3A1" w14:textId="08645F61" w:rsidR="008756CA" w:rsidRPr="00C2555B"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45,000</w:t>
            </w:r>
          </w:p>
        </w:tc>
      </w:tr>
      <w:tr w:rsidR="008756CA" w:rsidRPr="00C2555B" w14:paraId="2D748F5D" w14:textId="77777777" w:rsidTr="007A2ABF">
        <w:tc>
          <w:tcPr>
            <w:tcW w:w="2878" w:type="dxa"/>
            <w:vAlign w:val="bottom"/>
          </w:tcPr>
          <w:p w14:paraId="11B86EDF" w14:textId="77777777" w:rsidR="008756CA" w:rsidRPr="00C2555B" w:rsidRDefault="008756CA" w:rsidP="008756CA">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อินเตอร์เอ็กเพิร์ท คอนสตรัคชั่น จำกัด</w:t>
            </w:r>
          </w:p>
        </w:tc>
        <w:tc>
          <w:tcPr>
            <w:tcW w:w="1079" w:type="dxa"/>
            <w:vAlign w:val="bottom"/>
          </w:tcPr>
          <w:p w14:paraId="6B821097" w14:textId="77777777" w:rsidR="008756CA" w:rsidRPr="00C2555B" w:rsidRDefault="008756CA" w:rsidP="008756C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ก่อสร้าง</w:t>
            </w:r>
          </w:p>
        </w:tc>
        <w:tc>
          <w:tcPr>
            <w:tcW w:w="867" w:type="dxa"/>
            <w:vAlign w:val="bottom"/>
          </w:tcPr>
          <w:p w14:paraId="77C357CE" w14:textId="77777777" w:rsidR="008756CA" w:rsidRPr="00C2555B" w:rsidRDefault="008756CA" w:rsidP="008756CA">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508DE64A" w14:textId="05EB625A" w:rsidR="008756CA" w:rsidRPr="00C2555B" w:rsidDel="00EA378D"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w:t>
            </w:r>
            <w:r w:rsidRPr="00C2555B">
              <w:rPr>
                <w:rFonts w:ascii="Browallia New" w:hAnsi="Browallia New" w:cs="Browallia New"/>
                <w:sz w:val="22"/>
                <w:szCs w:val="22"/>
                <w:cs/>
              </w:rPr>
              <w:t>.</w:t>
            </w:r>
            <w:r w:rsidRPr="00C2555B">
              <w:rPr>
                <w:rFonts w:ascii="Browallia New" w:hAnsi="Browallia New" w:cs="Browallia New"/>
                <w:sz w:val="22"/>
                <w:szCs w:val="22"/>
              </w:rPr>
              <w:t>00</w:t>
            </w:r>
          </w:p>
        </w:tc>
        <w:tc>
          <w:tcPr>
            <w:tcW w:w="850" w:type="dxa"/>
            <w:vAlign w:val="bottom"/>
          </w:tcPr>
          <w:p w14:paraId="1C0C69DB" w14:textId="6A4E22DF" w:rsidR="008756CA" w:rsidRPr="00C2555B" w:rsidRDefault="008756CA" w:rsidP="008756C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11,577</w:t>
            </w:r>
          </w:p>
        </w:tc>
        <w:tc>
          <w:tcPr>
            <w:tcW w:w="876" w:type="dxa"/>
            <w:vAlign w:val="bottom"/>
          </w:tcPr>
          <w:p w14:paraId="2345BF51" w14:textId="12147394" w:rsidR="008756CA" w:rsidRPr="00C2555B" w:rsidRDefault="008756CA" w:rsidP="008756C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11,577</w:t>
            </w:r>
          </w:p>
        </w:tc>
        <w:tc>
          <w:tcPr>
            <w:tcW w:w="992" w:type="dxa"/>
            <w:vAlign w:val="bottom"/>
          </w:tcPr>
          <w:p w14:paraId="45C94836" w14:textId="73FB79E5" w:rsidR="008756CA" w:rsidRPr="00C2555B" w:rsidRDefault="008756CA" w:rsidP="008756C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11,577</w:t>
            </w:r>
          </w:p>
        </w:tc>
        <w:tc>
          <w:tcPr>
            <w:tcW w:w="992" w:type="dxa"/>
            <w:vAlign w:val="bottom"/>
          </w:tcPr>
          <w:p w14:paraId="55E42BE3" w14:textId="3A70D777" w:rsidR="008756CA" w:rsidRPr="00C2555B" w:rsidRDefault="008756CA" w:rsidP="008756C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11,577</w:t>
            </w:r>
          </w:p>
        </w:tc>
      </w:tr>
      <w:tr w:rsidR="008756CA" w:rsidRPr="00C2555B" w14:paraId="3EAF8755" w14:textId="77777777" w:rsidTr="007A2ABF">
        <w:tc>
          <w:tcPr>
            <w:tcW w:w="2878" w:type="dxa"/>
            <w:vAlign w:val="bottom"/>
          </w:tcPr>
          <w:p w14:paraId="6BACABD7" w14:textId="77777777" w:rsidR="008756CA" w:rsidRPr="00C2555B" w:rsidRDefault="008756CA" w:rsidP="008756C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C2555B">
              <w:rPr>
                <w:rFonts w:ascii="Browallia New" w:hAnsi="Browallia New" w:cs="Browallia New"/>
                <w:sz w:val="22"/>
                <w:szCs w:val="22"/>
                <w:cs/>
              </w:rPr>
              <w:t>รวม</w:t>
            </w:r>
          </w:p>
        </w:tc>
        <w:tc>
          <w:tcPr>
            <w:tcW w:w="1079" w:type="dxa"/>
            <w:vAlign w:val="bottom"/>
          </w:tcPr>
          <w:p w14:paraId="5A4934C4" w14:textId="77777777" w:rsidR="008756CA" w:rsidRPr="00C2555B" w:rsidRDefault="008756CA" w:rsidP="008756CA">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67" w:type="dxa"/>
            <w:vAlign w:val="bottom"/>
          </w:tcPr>
          <w:p w14:paraId="457A1F24" w14:textId="77777777" w:rsidR="008756CA" w:rsidRPr="00C2555B" w:rsidRDefault="008756CA" w:rsidP="008756CA">
            <w:pPr>
              <w:spacing w:line="240" w:lineRule="auto"/>
              <w:ind w:left="175" w:hanging="175"/>
              <w:jc w:val="center"/>
              <w:rPr>
                <w:rFonts w:ascii="Browallia New" w:hAnsi="Browallia New" w:cs="Browallia New"/>
                <w:sz w:val="22"/>
                <w:szCs w:val="22"/>
                <w:cs/>
              </w:rPr>
            </w:pPr>
          </w:p>
        </w:tc>
        <w:tc>
          <w:tcPr>
            <w:tcW w:w="792" w:type="dxa"/>
          </w:tcPr>
          <w:p w14:paraId="3C66454A" w14:textId="77777777" w:rsidR="008756CA" w:rsidRPr="00C2555B" w:rsidDel="00EA378D" w:rsidRDefault="008756CA" w:rsidP="008756C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097D0B" w14:textId="529CA5D1" w:rsidR="008756CA" w:rsidRPr="00C2555B" w:rsidRDefault="008756CA" w:rsidP="008756CA">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56,577</w:t>
            </w:r>
          </w:p>
        </w:tc>
        <w:tc>
          <w:tcPr>
            <w:tcW w:w="876" w:type="dxa"/>
          </w:tcPr>
          <w:p w14:paraId="7C0F0E72" w14:textId="1D7A469A" w:rsidR="008756CA" w:rsidRPr="00C2555B" w:rsidRDefault="008756CA" w:rsidP="008756CA">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56,577</w:t>
            </w:r>
          </w:p>
        </w:tc>
        <w:tc>
          <w:tcPr>
            <w:tcW w:w="992" w:type="dxa"/>
          </w:tcPr>
          <w:p w14:paraId="68AA2A91" w14:textId="11804D4A" w:rsidR="008756CA" w:rsidRPr="00C2555B" w:rsidRDefault="008756CA" w:rsidP="008756CA">
            <w:pPr>
              <w:pStyle w:val="Header"/>
              <w:pBdr>
                <w:bottom w:val="single" w:sz="12"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56,577</w:t>
            </w:r>
          </w:p>
        </w:tc>
        <w:tc>
          <w:tcPr>
            <w:tcW w:w="992" w:type="dxa"/>
          </w:tcPr>
          <w:p w14:paraId="632FDFF4" w14:textId="3E89FF5D" w:rsidR="008756CA" w:rsidRPr="00C2555B" w:rsidRDefault="008756CA" w:rsidP="008756CA">
            <w:pPr>
              <w:pStyle w:val="Header"/>
              <w:pBdr>
                <w:bottom w:val="single" w:sz="12" w:space="1" w:color="auto"/>
              </w:pBdr>
              <w:tabs>
                <w:tab w:val="clear" w:pos="227"/>
                <w:tab w:val="clear" w:pos="454"/>
                <w:tab w:val="clear" w:pos="680"/>
                <w:tab w:val="clear" w:pos="907"/>
                <w:tab w:val="clear" w:pos="1644"/>
                <w:tab w:val="clear" w:pos="1871"/>
                <w:tab w:val="clear" w:pos="2580"/>
                <w:tab w:val="clear" w:pos="4536"/>
                <w:tab w:val="clear" w:pos="9072"/>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56,577</w:t>
            </w:r>
          </w:p>
        </w:tc>
      </w:tr>
    </w:tbl>
    <w:p w14:paraId="4CD30778" w14:textId="05472674" w:rsidR="00996481" w:rsidRPr="00C2555B" w:rsidRDefault="0099648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159AF29B" w14:textId="7459DC34"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3661A410" w14:textId="5ADFC650"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55C7D65C" w14:textId="6E776574"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57C11C4" w14:textId="33C28B82"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496EC514" w14:textId="398B7BB7"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3715E117" w14:textId="5D68FF61"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201A05C8" w14:textId="215C7F75"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4926F03" w14:textId="77777777" w:rsidR="00957FE1" w:rsidRPr="00C2555B" w:rsidRDefault="00957FE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7AC40893" w14:textId="7B864C05" w:rsidR="006971B8" w:rsidRPr="00C2555B" w:rsidRDefault="006971B8" w:rsidP="006B5648">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 xml:space="preserve">และอุปกรณ์ </w:t>
      </w:r>
      <w:r w:rsidR="00CC1E3A" w:rsidRPr="00C2555B">
        <w:rPr>
          <w:rFonts w:ascii="Browallia New" w:hAnsi="Browallia New" w:cs="Browallia New"/>
          <w:b/>
          <w:bCs/>
          <w:sz w:val="28"/>
          <w:szCs w:val="28"/>
          <w:lang w:val="en-GB"/>
        </w:rPr>
        <w:t xml:space="preserve">- </w:t>
      </w:r>
      <w:r w:rsidR="00CC1E3A" w:rsidRPr="00C2555B">
        <w:rPr>
          <w:rFonts w:ascii="Browallia New" w:hAnsi="Browallia New" w:cs="Browallia New"/>
          <w:b/>
          <w:bCs/>
          <w:sz w:val="28"/>
          <w:szCs w:val="28"/>
          <w:cs/>
          <w:lang w:val="en-GB"/>
        </w:rPr>
        <w:t>สุทธิ</w:t>
      </w:r>
    </w:p>
    <w:p w14:paraId="509EB191" w14:textId="3AF09D8C" w:rsidR="00EA0032" w:rsidRPr="00C2555B"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49592F42" w14:textId="3B925E33"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รายการเคลื่อนไหวของที่ดิน อาคาร และอุปกรณ์สำหรับงวดสามเดือนสิ้นสุดวันที่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มีดังนี้</w:t>
      </w:r>
    </w:p>
    <w:p w14:paraId="270CA29B" w14:textId="77777777" w:rsidR="00325A5C" w:rsidRPr="00C2555B" w:rsidRDefault="00325A5C" w:rsidP="00325A5C">
      <w:pPr>
        <w:tabs>
          <w:tab w:val="left" w:pos="3390"/>
        </w:tabs>
        <w:spacing w:line="240" w:lineRule="auto"/>
        <w:ind w:left="426"/>
        <w:jc w:val="thaiDistribute"/>
        <w:rPr>
          <w:rFonts w:ascii="Browallia New" w:hAnsi="Browallia New" w:cs="Browallia New"/>
          <w:sz w:val="24"/>
          <w:szCs w:val="2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7A2ABF">
        <w:trPr>
          <w:cantSplit/>
          <w:trHeight w:hRule="exact" w:val="325"/>
        </w:trPr>
        <w:tc>
          <w:tcPr>
            <w:tcW w:w="4110" w:type="dxa"/>
          </w:tcPr>
          <w:p w14:paraId="1B594829"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C2555B" w14:paraId="1D9E7605" w14:textId="77777777" w:rsidTr="3F9C846B">
        <w:trPr>
          <w:cantSplit/>
          <w:trHeight w:val="80"/>
        </w:trPr>
        <w:tc>
          <w:tcPr>
            <w:tcW w:w="4110" w:type="dxa"/>
          </w:tcPr>
          <w:p w14:paraId="1195D06F" w14:textId="754D7512"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cs/>
                <w:lang w:val="en-GB"/>
              </w:rPr>
              <w:t>สุทธิ</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2562</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77CF7F9E" w:rsidR="00DF2569" w:rsidRPr="007A2ABF" w:rsidRDefault="00E349FC"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2555B">
              <w:rPr>
                <w:rFonts w:ascii="Browallia New" w:hAnsi="Browallia New" w:cs="Browallia New"/>
                <w:sz w:val="28"/>
                <w:szCs w:val="28"/>
                <w:lang w:val="en-GB"/>
              </w:rPr>
              <w:t>3,183,34</w:t>
            </w:r>
            <w:r w:rsidR="00F071D1" w:rsidRPr="00C2555B">
              <w:rPr>
                <w:rFonts w:ascii="Browallia New" w:hAnsi="Browallia New" w:cs="Browallia New"/>
                <w:sz w:val="28"/>
                <w:szCs w:val="28"/>
                <w:lang w:val="en-GB"/>
              </w:rPr>
              <w:t>7</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94408B7" w:rsidR="00DF2569" w:rsidRPr="007A2ABF" w:rsidRDefault="00E349FC"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2555B">
              <w:rPr>
                <w:rFonts w:ascii="Browallia New" w:hAnsi="Browallia New" w:cs="Browallia New"/>
                <w:sz w:val="28"/>
                <w:szCs w:val="28"/>
                <w:lang w:val="en-GB"/>
              </w:rPr>
              <w:t>899,466</w:t>
            </w:r>
          </w:p>
        </w:tc>
      </w:tr>
      <w:tr w:rsidR="005A0154" w:rsidRPr="00C2555B" w14:paraId="19ADB674" w14:textId="77777777" w:rsidTr="00C320BC">
        <w:trPr>
          <w:cantSplit/>
          <w:trHeight w:val="80"/>
        </w:trPr>
        <w:tc>
          <w:tcPr>
            <w:tcW w:w="4110" w:type="dxa"/>
          </w:tcPr>
          <w:p w14:paraId="632262E6" w14:textId="77777777" w:rsidR="005A0154" w:rsidRPr="00C2555B" w:rsidRDefault="005A0154" w:rsidP="00E42FF9">
            <w:pPr>
              <w:tabs>
                <w:tab w:val="left" w:pos="3390"/>
              </w:tabs>
              <w:spacing w:line="240" w:lineRule="auto"/>
              <w:jc w:val="thaiDistribute"/>
              <w:rPr>
                <w:rFonts w:ascii="Browallia New" w:hAnsi="Browallia New" w:cs="Browallia New"/>
                <w:sz w:val="28"/>
                <w:szCs w:val="28"/>
                <w:cs/>
                <w:lang w:val="en-GB"/>
              </w:rPr>
            </w:pPr>
            <w:r w:rsidRPr="00C2555B">
              <w:rPr>
                <w:rFonts w:ascii="Browallia New" w:hAnsi="Browallia New" w:cs="Browallia New"/>
                <w:sz w:val="28"/>
                <w:szCs w:val="28"/>
                <w:cs/>
              </w:rPr>
              <w:t>ซื้อ</w:t>
            </w:r>
            <w:r w:rsidRPr="00C2555B">
              <w:rPr>
                <w:rFonts w:ascii="Browallia New" w:hAnsi="Browallia New" w:cs="Browallia New"/>
                <w:sz w:val="28"/>
                <w:szCs w:val="28"/>
                <w:cs/>
                <w:lang w:val="en-GB"/>
              </w:rPr>
              <w:t>ระหว่างงวด</w:t>
            </w:r>
          </w:p>
        </w:tc>
        <w:tc>
          <w:tcPr>
            <w:tcW w:w="165" w:type="dxa"/>
          </w:tcPr>
          <w:p w14:paraId="3938FD87" w14:textId="77777777" w:rsidR="005A0154" w:rsidRPr="00C2555B" w:rsidRDefault="005A0154" w:rsidP="005A0154">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2B5A01F4" w:rsidR="005A0154" w:rsidRPr="00D019E2" w:rsidRDefault="00781F57"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67,284</w:t>
            </w:r>
          </w:p>
        </w:tc>
        <w:tc>
          <w:tcPr>
            <w:tcW w:w="212" w:type="dxa"/>
            <w:vAlign w:val="bottom"/>
          </w:tcPr>
          <w:p w14:paraId="213A09B8" w14:textId="77777777" w:rsidR="005A0154" w:rsidRPr="00C2555B"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4A938DA4" w14:textId="3E280363" w:rsidR="005A0154" w:rsidRPr="00D019E2"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29,394</w:t>
            </w:r>
          </w:p>
        </w:tc>
      </w:tr>
      <w:tr w:rsidR="005A0154" w:rsidRPr="00C2555B" w14:paraId="49F34093" w14:textId="77777777" w:rsidTr="007F067C">
        <w:trPr>
          <w:cantSplit/>
          <w:trHeight w:val="80"/>
        </w:trPr>
        <w:tc>
          <w:tcPr>
            <w:tcW w:w="4110" w:type="dxa"/>
            <w:vAlign w:val="bottom"/>
          </w:tcPr>
          <w:p w14:paraId="01372F95" w14:textId="77777777" w:rsidR="005A0154" w:rsidRPr="00C2555B" w:rsidRDefault="005A0154" w:rsidP="007A2ABF">
            <w:pPr>
              <w:tabs>
                <w:tab w:val="left" w:pos="3390"/>
              </w:tabs>
              <w:spacing w:line="240" w:lineRule="auto"/>
              <w:rPr>
                <w:rFonts w:ascii="Browallia New" w:hAnsi="Browallia New" w:cs="Browallia New"/>
                <w:sz w:val="28"/>
                <w:szCs w:val="28"/>
              </w:rPr>
            </w:pPr>
            <w:r w:rsidRPr="00C2555B">
              <w:rPr>
                <w:rFonts w:ascii="Browallia New" w:hAnsi="Browallia New" w:cs="Browallia New"/>
                <w:sz w:val="28"/>
                <w:szCs w:val="28"/>
                <w:cs/>
              </w:rPr>
              <w:t xml:space="preserve">จำหน่ายระหว่างงวด </w:t>
            </w:r>
          </w:p>
        </w:tc>
        <w:tc>
          <w:tcPr>
            <w:tcW w:w="165" w:type="dxa"/>
          </w:tcPr>
          <w:p w14:paraId="3D292971" w14:textId="77777777" w:rsidR="005A0154" w:rsidRPr="00C2555B" w:rsidRDefault="005A0154" w:rsidP="005A0154">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3709C41C" w:rsidR="005A0154" w:rsidRPr="00D019E2" w:rsidRDefault="00781F57"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(6,041)</w:t>
            </w:r>
          </w:p>
        </w:tc>
        <w:tc>
          <w:tcPr>
            <w:tcW w:w="212" w:type="dxa"/>
            <w:vAlign w:val="bottom"/>
          </w:tcPr>
          <w:p w14:paraId="5ED9D163" w14:textId="77777777" w:rsidR="005A0154" w:rsidRPr="00C2555B"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6542ACFD" w14:textId="475E801B" w:rsidR="005A0154" w:rsidRPr="00D019E2" w:rsidRDefault="005A0154" w:rsidP="007A2ABF">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7A2ABF">
              <w:rPr>
                <w:rFonts w:ascii="Browallia New" w:hAnsi="Browallia New" w:cs="Browallia New"/>
                <w:sz w:val="28"/>
                <w:szCs w:val="28"/>
                <w:lang w:val="en-GB"/>
              </w:rPr>
              <w:t xml:space="preserve">            </w:t>
            </w:r>
            <w:r w:rsidR="00BC00D6" w:rsidRPr="007A2ABF">
              <w:rPr>
                <w:rFonts w:ascii="Browallia New" w:hAnsi="Browallia New" w:cs="Browallia New"/>
                <w:sz w:val="28"/>
                <w:szCs w:val="28"/>
                <w:lang w:val="en-GB"/>
              </w:rPr>
              <w:t xml:space="preserve">  </w:t>
            </w:r>
            <w:r w:rsidRPr="007A2ABF">
              <w:rPr>
                <w:rFonts w:ascii="Browallia New" w:hAnsi="Browallia New" w:cs="Browallia New"/>
                <w:sz w:val="28"/>
                <w:szCs w:val="28"/>
                <w:lang w:val="en-GB"/>
              </w:rPr>
              <w:t xml:space="preserve">           -</w:t>
            </w:r>
          </w:p>
        </w:tc>
      </w:tr>
      <w:tr w:rsidR="005A0154" w:rsidRPr="00C2555B" w14:paraId="63C1F117" w14:textId="77777777" w:rsidTr="00C320BC">
        <w:trPr>
          <w:cantSplit/>
        </w:trPr>
        <w:tc>
          <w:tcPr>
            <w:tcW w:w="4110" w:type="dxa"/>
          </w:tcPr>
          <w:p w14:paraId="56FAA243" w14:textId="77777777" w:rsidR="005A0154" w:rsidRPr="00C2555B" w:rsidRDefault="005A0154" w:rsidP="00E42FF9">
            <w:pPr>
              <w:pStyle w:val="acctfourfigures"/>
              <w:tabs>
                <w:tab w:val="clear" w:pos="765"/>
              </w:tabs>
              <w:spacing w:line="240" w:lineRule="auto"/>
              <w:rPr>
                <w:rFonts w:ascii="Browallia New" w:hAnsi="Browallia New" w:cs="Browallia New"/>
                <w:sz w:val="28"/>
                <w:szCs w:val="28"/>
              </w:rPr>
            </w:pPr>
            <w:r w:rsidRPr="00C2555B">
              <w:rPr>
                <w:rFonts w:ascii="Browallia New" w:hAnsi="Browallia New" w:cs="Browallia New"/>
                <w:sz w:val="28"/>
                <w:szCs w:val="28"/>
                <w:cs/>
                <w:lang w:bidi="th-TH"/>
              </w:rPr>
              <w:t>ค่าเสื่อมราคาสำหรับงวด</w:t>
            </w:r>
          </w:p>
        </w:tc>
        <w:tc>
          <w:tcPr>
            <w:tcW w:w="165" w:type="dxa"/>
          </w:tcPr>
          <w:p w14:paraId="682FD927" w14:textId="77777777" w:rsidR="005A0154" w:rsidRPr="00C2555B" w:rsidRDefault="005A0154" w:rsidP="005A0154">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0CB5312E" w:rsidR="005A0154" w:rsidRPr="00D019E2" w:rsidRDefault="00781F57"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(28,268)</w:t>
            </w:r>
          </w:p>
        </w:tc>
        <w:tc>
          <w:tcPr>
            <w:tcW w:w="212" w:type="dxa"/>
            <w:vAlign w:val="bottom"/>
          </w:tcPr>
          <w:p w14:paraId="400FBDA1" w14:textId="77777777" w:rsidR="005A0154" w:rsidRPr="00C2555B"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33B62A08" w:rsidR="005A0154" w:rsidRPr="00D019E2"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(8,714)</w:t>
            </w:r>
          </w:p>
        </w:tc>
      </w:tr>
      <w:tr w:rsidR="005A0154" w:rsidRPr="00C2555B" w14:paraId="57431FEA" w14:textId="77777777" w:rsidTr="00C320BC">
        <w:trPr>
          <w:cantSplit/>
        </w:trPr>
        <w:tc>
          <w:tcPr>
            <w:tcW w:w="4110" w:type="dxa"/>
          </w:tcPr>
          <w:p w14:paraId="224AE3E9" w14:textId="1E2C5E5F" w:rsidR="005A0154" w:rsidRPr="00C2555B" w:rsidRDefault="005A0154" w:rsidP="00E42FF9">
            <w:pPr>
              <w:tabs>
                <w:tab w:val="left" w:pos="3390"/>
              </w:tabs>
              <w:spacing w:line="240" w:lineRule="auto"/>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มูลค่าตามบัญชีสุทธิ ณ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w:t>
            </w:r>
            <w:r w:rsidR="004B1086" w:rsidRPr="00C2555B">
              <w:rPr>
                <w:rFonts w:ascii="Browallia New" w:hAnsi="Browallia New" w:cs="Browallia New"/>
                <w:sz w:val="28"/>
                <w:szCs w:val="28"/>
              </w:rPr>
              <w:t>2</w:t>
            </w:r>
          </w:p>
        </w:tc>
        <w:tc>
          <w:tcPr>
            <w:tcW w:w="165" w:type="dxa"/>
          </w:tcPr>
          <w:p w14:paraId="2E163258" w14:textId="77777777" w:rsidR="005A0154" w:rsidRPr="00C2555B" w:rsidRDefault="005A0154" w:rsidP="005A0154">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272D1FE1" w:rsidR="005A0154" w:rsidRPr="00D019E2" w:rsidRDefault="00781F57" w:rsidP="007A2ABF">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7A2ABF">
              <w:rPr>
                <w:rFonts w:ascii="Browallia New" w:hAnsi="Browallia New" w:cs="Browallia New"/>
                <w:sz w:val="28"/>
                <w:szCs w:val="28"/>
                <w:lang w:val="en-GB"/>
              </w:rPr>
              <w:fldChar w:fldCharType="begin"/>
            </w:r>
            <w:r w:rsidRPr="007A2ABF">
              <w:rPr>
                <w:rFonts w:ascii="Browallia New" w:hAnsi="Browallia New" w:cs="Browallia New"/>
                <w:sz w:val="28"/>
                <w:szCs w:val="28"/>
                <w:lang w:val="en-GB"/>
              </w:rPr>
              <w:instrText xml:space="preserve"> =SUM(ABOVE) </w:instrText>
            </w:r>
            <w:r w:rsidRPr="007A2ABF">
              <w:rPr>
                <w:rFonts w:ascii="Browallia New" w:hAnsi="Browallia New" w:cs="Browallia New"/>
                <w:sz w:val="28"/>
                <w:szCs w:val="28"/>
                <w:lang w:val="en-GB"/>
              </w:rPr>
              <w:fldChar w:fldCharType="separate"/>
            </w:r>
            <w:r w:rsidRPr="007A2ABF">
              <w:rPr>
                <w:rFonts w:ascii="Browallia New" w:hAnsi="Browallia New" w:cs="Browallia New"/>
                <w:noProof/>
                <w:sz w:val="28"/>
                <w:szCs w:val="28"/>
                <w:lang w:val="en-GB"/>
              </w:rPr>
              <w:t>3,216,322</w:t>
            </w:r>
            <w:r w:rsidRPr="007A2ABF">
              <w:rPr>
                <w:rFonts w:ascii="Browallia New" w:hAnsi="Browallia New" w:cs="Browallia New"/>
                <w:sz w:val="28"/>
                <w:szCs w:val="28"/>
                <w:lang w:val="en-GB"/>
              </w:rPr>
              <w:fldChar w:fldCharType="end"/>
            </w:r>
          </w:p>
        </w:tc>
        <w:tc>
          <w:tcPr>
            <w:tcW w:w="212" w:type="dxa"/>
            <w:vAlign w:val="bottom"/>
          </w:tcPr>
          <w:p w14:paraId="2F295693" w14:textId="77777777" w:rsidR="005A0154" w:rsidRPr="00C2555B"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58101A82" w:rsidR="005A0154" w:rsidRPr="00D019E2" w:rsidRDefault="005A0154"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920,146</w:t>
            </w:r>
          </w:p>
        </w:tc>
      </w:tr>
    </w:tbl>
    <w:p w14:paraId="789240C7" w14:textId="579D2836" w:rsidR="006008DB" w:rsidRPr="00C2555B"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53DA0C30" w14:textId="021CAC50" w:rsidR="009F5FE4" w:rsidRPr="00C2555B"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C2555B">
        <w:rPr>
          <w:rFonts w:ascii="Browallia New" w:hAnsi="Browallia New" w:cs="Browallia New"/>
          <w:spacing w:val="-4"/>
          <w:sz w:val="28"/>
          <w:szCs w:val="28"/>
          <w:cs/>
        </w:rPr>
        <w:t xml:space="preserve">ณ วันที่ </w:t>
      </w:r>
      <w:r w:rsidR="00CA746A" w:rsidRPr="00C2555B">
        <w:rPr>
          <w:rFonts w:ascii="Browallia New" w:hAnsi="Browallia New" w:cs="Browallia New"/>
          <w:sz w:val="28"/>
          <w:szCs w:val="28"/>
        </w:rPr>
        <w:t>31</w:t>
      </w:r>
      <w:r w:rsidR="00E349FC" w:rsidRPr="00C2555B">
        <w:rPr>
          <w:rFonts w:ascii="Browallia New" w:hAnsi="Browallia New" w:cs="Browallia New"/>
          <w:sz w:val="28"/>
          <w:szCs w:val="28"/>
          <w:cs/>
        </w:rPr>
        <w:t xml:space="preserve"> มีนาคม </w:t>
      </w:r>
      <w:r w:rsidR="00CA746A" w:rsidRPr="00C2555B">
        <w:rPr>
          <w:rFonts w:ascii="Browallia New" w:hAnsi="Browallia New" w:cs="Browallia New"/>
          <w:sz w:val="28"/>
          <w:szCs w:val="28"/>
        </w:rPr>
        <w:t>2562</w:t>
      </w:r>
      <w:r w:rsidRPr="00C2555B">
        <w:rPr>
          <w:rFonts w:ascii="Browallia New" w:hAnsi="Browallia New" w:cs="Browallia New"/>
          <w:spacing w:val="-4"/>
          <w:sz w:val="28"/>
          <w:szCs w:val="28"/>
          <w:cs/>
        </w:rPr>
        <w:t xml:space="preserve"> และ วันที่ </w:t>
      </w:r>
      <w:r w:rsidRPr="00C2555B">
        <w:rPr>
          <w:rFonts w:ascii="Browallia New" w:hAnsi="Browallia New" w:cs="Browallia New"/>
          <w:spacing w:val="-4"/>
          <w:sz w:val="28"/>
          <w:szCs w:val="28"/>
        </w:rPr>
        <w:t>31</w:t>
      </w:r>
      <w:r w:rsidRPr="00C2555B">
        <w:rPr>
          <w:rFonts w:ascii="Browallia New" w:hAnsi="Browallia New" w:cs="Browallia New"/>
          <w:spacing w:val="-4"/>
          <w:sz w:val="28"/>
          <w:szCs w:val="28"/>
          <w:cs/>
        </w:rPr>
        <w:t xml:space="preserve"> ธันวาคม </w:t>
      </w:r>
      <w:r w:rsidR="00CA746A" w:rsidRPr="00C2555B">
        <w:rPr>
          <w:rFonts w:ascii="Browallia New" w:hAnsi="Browallia New" w:cs="Browallia New"/>
          <w:spacing w:val="-4"/>
          <w:sz w:val="28"/>
          <w:szCs w:val="28"/>
        </w:rPr>
        <w:t>2561</w:t>
      </w:r>
      <w:r w:rsidR="00E349FC" w:rsidRPr="00C2555B">
        <w:rPr>
          <w:rFonts w:ascii="Browallia New" w:hAnsi="Browallia New" w:cs="Browallia New"/>
          <w:spacing w:val="-4"/>
          <w:sz w:val="28"/>
          <w:szCs w:val="28"/>
          <w:cs/>
        </w:rPr>
        <w:t xml:space="preserve"> </w:t>
      </w:r>
      <w:r w:rsidRPr="00C2555B">
        <w:rPr>
          <w:rFonts w:ascii="Browallia New" w:hAnsi="Browallia New" w:cs="Browallia New"/>
          <w:spacing w:val="-4"/>
          <w:sz w:val="28"/>
          <w:szCs w:val="28"/>
          <w:cs/>
        </w:rPr>
        <w:t>ที่ดินพร้อมสิ่งปลูกสร้างซึ่งมีมูลค่าสุทธิตามบัญชี จำนวน</w:t>
      </w:r>
      <w:r w:rsidRPr="00C2555B">
        <w:rPr>
          <w:rFonts w:ascii="Browallia New" w:hAnsi="Browallia New" w:cs="Browallia New"/>
          <w:spacing w:val="-4"/>
          <w:sz w:val="28"/>
          <w:szCs w:val="28"/>
        </w:rPr>
        <w:t xml:space="preserve"> </w:t>
      </w:r>
      <w:r w:rsidR="00AC5DDF" w:rsidRPr="007A2ABF">
        <w:rPr>
          <w:rFonts w:ascii="Browallia New" w:hAnsi="Browallia New" w:cs="Browallia New"/>
          <w:spacing w:val="-4"/>
          <w:sz w:val="28"/>
          <w:szCs w:val="28"/>
        </w:rPr>
        <w:t>1,</w:t>
      </w:r>
      <w:r w:rsidR="00781F57" w:rsidRPr="007A2ABF">
        <w:rPr>
          <w:rFonts w:ascii="Browallia New" w:hAnsi="Browallia New" w:cs="Browallia New"/>
          <w:spacing w:val="-4"/>
          <w:sz w:val="28"/>
          <w:szCs w:val="28"/>
        </w:rPr>
        <w:t>760.04</w:t>
      </w:r>
      <w:r w:rsidRPr="00C2555B">
        <w:rPr>
          <w:rFonts w:ascii="Browallia New" w:hAnsi="Browallia New" w:cs="Browallia New"/>
          <w:spacing w:val="-4"/>
          <w:sz w:val="28"/>
          <w:szCs w:val="28"/>
          <w:cs/>
        </w:rPr>
        <w:t xml:space="preserve"> ล้านบาท</w:t>
      </w:r>
      <w:r w:rsidRPr="00C2555B">
        <w:rPr>
          <w:rFonts w:ascii="Browallia New" w:hAnsi="Browallia New" w:cs="Browallia New"/>
          <w:sz w:val="28"/>
          <w:szCs w:val="28"/>
        </w:rPr>
        <w:t xml:space="preserve"> </w:t>
      </w:r>
      <w:r w:rsidRPr="00C2555B">
        <w:rPr>
          <w:rFonts w:ascii="Browallia New" w:hAnsi="Browallia New" w:cs="Browallia New"/>
          <w:sz w:val="28"/>
          <w:szCs w:val="28"/>
          <w:cs/>
        </w:rPr>
        <w:t>และ</w:t>
      </w:r>
      <w:r w:rsidRPr="00C2555B">
        <w:rPr>
          <w:rFonts w:ascii="Browallia New" w:hAnsi="Browallia New" w:cs="Browallia New"/>
          <w:sz w:val="28"/>
          <w:szCs w:val="28"/>
        </w:rPr>
        <w:t xml:space="preserve"> </w:t>
      </w:r>
      <w:r w:rsidR="00E349FC" w:rsidRPr="00C2555B">
        <w:rPr>
          <w:rFonts w:ascii="Browallia New" w:hAnsi="Browallia New" w:cs="Browallia New"/>
          <w:spacing w:val="-4"/>
          <w:sz w:val="28"/>
          <w:szCs w:val="28"/>
        </w:rPr>
        <w:t>1,653</w:t>
      </w:r>
      <w:r w:rsidR="006E61D4" w:rsidRPr="00C2555B">
        <w:rPr>
          <w:rFonts w:ascii="Browallia New" w:hAnsi="Browallia New" w:cs="Browallia New"/>
          <w:spacing w:val="-4"/>
          <w:sz w:val="28"/>
          <w:szCs w:val="28"/>
        </w:rPr>
        <w:t>.00</w:t>
      </w:r>
      <w:r w:rsidR="00E349FC" w:rsidRPr="00C2555B">
        <w:rPr>
          <w:rFonts w:ascii="Browallia New" w:hAnsi="Browallia New" w:cs="Browallia New"/>
          <w:spacing w:val="-4"/>
          <w:sz w:val="28"/>
          <w:szCs w:val="28"/>
          <w:cs/>
        </w:rPr>
        <w:t xml:space="preserve"> </w:t>
      </w:r>
      <w:r w:rsidRPr="00C2555B">
        <w:rPr>
          <w:rFonts w:ascii="Browallia New" w:hAnsi="Browallia New" w:cs="Browallia New"/>
          <w:sz w:val="28"/>
          <w:szCs w:val="28"/>
          <w:cs/>
        </w:rPr>
        <w:t>ล้านบาท</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ตามลำดับ (งบการเงินเฉพาะของบริษัท </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จำนวน </w:t>
      </w:r>
      <w:r w:rsidR="00781F57" w:rsidRPr="007A2ABF">
        <w:rPr>
          <w:rFonts w:ascii="Browallia New" w:hAnsi="Browallia New" w:cs="Browallia New"/>
          <w:sz w:val="28"/>
          <w:szCs w:val="28"/>
        </w:rPr>
        <w:t>4</w:t>
      </w:r>
      <w:r w:rsidR="002E7DCE" w:rsidRPr="00C2555B">
        <w:rPr>
          <w:rFonts w:ascii="Browallia New" w:hAnsi="Browallia New" w:cs="Browallia New"/>
          <w:sz w:val="28"/>
          <w:szCs w:val="28"/>
        </w:rPr>
        <w:t>38.99</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 xml:space="preserve">ล้านบาท และ </w:t>
      </w:r>
      <w:r w:rsidRPr="00C2555B">
        <w:rPr>
          <w:rFonts w:ascii="Browallia New" w:hAnsi="Browallia New" w:cs="Browallia New"/>
          <w:sz w:val="28"/>
          <w:szCs w:val="28"/>
        </w:rPr>
        <w:t xml:space="preserve"> </w:t>
      </w:r>
      <w:r w:rsidR="00E349FC" w:rsidRPr="00C2555B">
        <w:rPr>
          <w:rFonts w:ascii="Browallia New" w:hAnsi="Browallia New" w:cs="Browallia New"/>
          <w:sz w:val="28"/>
          <w:szCs w:val="28"/>
        </w:rPr>
        <w:t>258.16</w:t>
      </w:r>
      <w:r w:rsidR="00E349FC" w:rsidRPr="00C2555B">
        <w:rPr>
          <w:rFonts w:ascii="Browallia New" w:hAnsi="Browallia New" w:cs="Browallia New"/>
          <w:sz w:val="28"/>
          <w:szCs w:val="28"/>
          <w:cs/>
        </w:rPr>
        <w:t xml:space="preserve"> </w:t>
      </w:r>
      <w:r w:rsidRPr="00C2555B">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6B10C89" w14:textId="3613016D" w:rsidR="009461E5" w:rsidRPr="00C2555B"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11B18D45" w14:textId="29C9F0C5" w:rsidR="00EF7385" w:rsidRPr="00C2555B" w:rsidRDefault="00EF7385"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สินทรัพย์ไม่มีตัวตน</w:t>
      </w:r>
      <w:r w:rsidR="00582C5B" w:rsidRPr="00C2555B">
        <w:rPr>
          <w:rFonts w:ascii="Browallia New" w:hAnsi="Browallia New" w:cs="Browallia New"/>
          <w:b/>
          <w:bCs/>
          <w:sz w:val="28"/>
          <w:szCs w:val="28"/>
          <w:lang w:val="en-GB"/>
        </w:rPr>
        <w:t xml:space="preserve"> </w:t>
      </w:r>
      <w:r w:rsidR="00087A0F" w:rsidRPr="00C2555B">
        <w:rPr>
          <w:rFonts w:ascii="Browallia New" w:hAnsi="Browallia New" w:cs="Browallia New"/>
          <w:b/>
          <w:bCs/>
          <w:sz w:val="28"/>
          <w:szCs w:val="28"/>
          <w:lang w:val="en-GB"/>
        </w:rPr>
        <w:t>-</w:t>
      </w:r>
      <w:r w:rsidR="00582C5B" w:rsidRPr="00C2555B">
        <w:rPr>
          <w:rFonts w:ascii="Browallia New" w:hAnsi="Browallia New" w:cs="Browallia New"/>
          <w:b/>
          <w:bCs/>
          <w:sz w:val="28"/>
          <w:szCs w:val="28"/>
          <w:lang w:val="en-GB"/>
        </w:rPr>
        <w:t xml:space="preserve"> </w:t>
      </w:r>
      <w:r w:rsidR="00582C5B" w:rsidRPr="00C2555B">
        <w:rPr>
          <w:rFonts w:ascii="Browallia New" w:hAnsi="Browallia New" w:cs="Browallia New"/>
          <w:b/>
          <w:bCs/>
          <w:sz w:val="28"/>
          <w:szCs w:val="28"/>
          <w:cs/>
          <w:lang w:val="en-GB"/>
        </w:rPr>
        <w:t>สุทธิ</w:t>
      </w:r>
    </w:p>
    <w:p w14:paraId="638559A5" w14:textId="77777777" w:rsidR="00A27434" w:rsidRPr="007A2ABF" w:rsidRDefault="00A27434" w:rsidP="001B4041">
      <w:pPr>
        <w:tabs>
          <w:tab w:val="left" w:pos="3390"/>
        </w:tabs>
        <w:spacing w:line="240" w:lineRule="auto"/>
        <w:jc w:val="thaiDistribute"/>
        <w:rPr>
          <w:rFonts w:ascii="Browallia New" w:hAnsi="Browallia New" w:cs="Browallia New"/>
          <w:sz w:val="28"/>
          <w:szCs w:val="28"/>
        </w:rPr>
      </w:pPr>
    </w:p>
    <w:p w14:paraId="49E89128" w14:textId="3D8CC162" w:rsidR="00D72400" w:rsidRPr="00C2555B" w:rsidRDefault="00D72400" w:rsidP="00D72400">
      <w:pPr>
        <w:tabs>
          <w:tab w:val="clear" w:pos="454"/>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รายการเคลื่อนไหวของสินทรัพย์ไม่มีตัวตนสำหรับงวดสามเดือนสิ้นสุดวันที่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มีดังนี้</w:t>
      </w:r>
    </w:p>
    <w:p w14:paraId="2AE8E89A" w14:textId="21E5D347" w:rsidR="00510A2B" w:rsidRPr="00C2555B" w:rsidRDefault="00510A2B" w:rsidP="00046D12">
      <w:pPr>
        <w:tabs>
          <w:tab w:val="left" w:pos="3390"/>
        </w:tabs>
        <w:spacing w:line="240" w:lineRule="auto"/>
        <w:ind w:left="450"/>
        <w:jc w:val="thaiDistribute"/>
        <w:rPr>
          <w:rFonts w:ascii="Browallia New" w:hAnsi="Browallia New" w:cs="Browallia New"/>
          <w:sz w:val="28"/>
          <w:szCs w:val="28"/>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B03B57" w:rsidRPr="00C2555B" w14:paraId="79969069" w14:textId="77777777" w:rsidTr="00981725">
        <w:trPr>
          <w:cantSplit/>
        </w:trPr>
        <w:tc>
          <w:tcPr>
            <w:tcW w:w="4110" w:type="dxa"/>
          </w:tcPr>
          <w:p w14:paraId="09963851" w14:textId="77777777" w:rsidR="00B03B57" w:rsidRPr="00C2555B" w:rsidRDefault="00B03B57"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62FB4408" w14:textId="77777777" w:rsidR="00B03B57" w:rsidRPr="00C2555B" w:rsidRDefault="00B03B57" w:rsidP="00204A5D">
            <w:pPr>
              <w:tabs>
                <w:tab w:val="left" w:pos="3390"/>
              </w:tabs>
              <w:spacing w:line="240" w:lineRule="auto"/>
              <w:ind w:left="426"/>
              <w:jc w:val="thaiDistribute"/>
              <w:rPr>
                <w:rFonts w:ascii="Browallia New" w:hAnsi="Browallia New" w:cs="Browallia New"/>
                <w:sz w:val="28"/>
                <w:szCs w:val="28"/>
                <w:cs/>
              </w:rPr>
            </w:pPr>
          </w:p>
        </w:tc>
        <w:tc>
          <w:tcPr>
            <w:tcW w:w="4655" w:type="dxa"/>
            <w:gridSpan w:val="3"/>
            <w:vAlign w:val="bottom"/>
          </w:tcPr>
          <w:p w14:paraId="5C6DC11E" w14:textId="77777777" w:rsidR="00B03B57" w:rsidRPr="00C2555B" w:rsidRDefault="00B03B57"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F05D30" w:rsidRPr="00C2555B" w14:paraId="487BFD6D" w14:textId="77777777" w:rsidTr="00981725">
        <w:trPr>
          <w:cantSplit/>
        </w:trPr>
        <w:tc>
          <w:tcPr>
            <w:tcW w:w="4110" w:type="dxa"/>
          </w:tcPr>
          <w:p w14:paraId="202EF74B"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44D1C87F"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3F057838" w14:textId="25C6633A" w:rsidR="00F05D30" w:rsidRPr="00C2555B" w:rsidRDefault="00F05D30" w:rsidP="00F05D30">
            <w:pPr>
              <w:spacing w:line="240" w:lineRule="auto"/>
              <w:jc w:val="center"/>
              <w:rPr>
                <w:rFonts w:ascii="Browallia New" w:hAnsi="Browallia New" w:cs="Browallia New"/>
                <w:sz w:val="28"/>
                <w:szCs w:val="28"/>
                <w:cs/>
              </w:rPr>
            </w:pPr>
          </w:p>
        </w:tc>
        <w:tc>
          <w:tcPr>
            <w:tcW w:w="284" w:type="dxa"/>
          </w:tcPr>
          <w:p w14:paraId="4FE1CC24"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24616C14" w14:textId="23E89ED9" w:rsidR="00F05D30" w:rsidRPr="00C2555B" w:rsidRDefault="00F05D30" w:rsidP="00F05D30">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05D30" w:rsidRPr="00C2555B" w14:paraId="21F34F5F" w14:textId="77777777" w:rsidTr="001C3234">
        <w:trPr>
          <w:cantSplit/>
          <w:trHeight w:hRule="exact" w:val="307"/>
        </w:trPr>
        <w:tc>
          <w:tcPr>
            <w:tcW w:w="4110" w:type="dxa"/>
          </w:tcPr>
          <w:p w14:paraId="57B62759"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165" w:type="dxa"/>
          </w:tcPr>
          <w:p w14:paraId="021058A1"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4824BD0E"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84" w:type="dxa"/>
          </w:tcPr>
          <w:p w14:paraId="44758E24"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268" w:type="dxa"/>
            <w:tcBorders>
              <w:top w:val="single" w:sz="4" w:space="0" w:color="auto"/>
            </w:tcBorders>
          </w:tcPr>
          <w:p w14:paraId="6CDAD391"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r>
      <w:tr w:rsidR="00F05D30" w:rsidRPr="00C2555B" w14:paraId="20FE0112" w14:textId="77777777" w:rsidTr="00981725">
        <w:trPr>
          <w:cantSplit/>
          <w:trHeight w:val="80"/>
        </w:trPr>
        <w:tc>
          <w:tcPr>
            <w:tcW w:w="4110" w:type="dxa"/>
          </w:tcPr>
          <w:p w14:paraId="0E38C65B" w14:textId="41915101" w:rsidR="00F05D30" w:rsidRPr="007A2ABF" w:rsidRDefault="007A2AB1" w:rsidP="00207CDE">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มูลค่า</w:t>
            </w:r>
            <w:r w:rsidR="00F05D30" w:rsidRPr="00C2555B">
              <w:rPr>
                <w:rFonts w:ascii="Browallia New" w:hAnsi="Browallia New" w:cs="Browallia New"/>
                <w:sz w:val="28"/>
                <w:szCs w:val="28"/>
                <w:cs/>
              </w:rPr>
              <w:t>ตามบัญชี</w:t>
            </w:r>
            <w:r w:rsidR="00F05D30" w:rsidRPr="007A2ABF">
              <w:rPr>
                <w:rFonts w:ascii="Browallia New" w:hAnsi="Browallia New" w:cs="Browallia New"/>
                <w:sz w:val="28"/>
                <w:szCs w:val="28"/>
                <w:cs/>
              </w:rPr>
              <w:t>สุทธิ</w:t>
            </w:r>
            <w:r w:rsidR="00F05D30" w:rsidRPr="007A2ABF">
              <w:rPr>
                <w:rFonts w:ascii="Browallia New" w:hAnsi="Browallia New" w:cs="Browallia New"/>
                <w:sz w:val="28"/>
                <w:szCs w:val="28"/>
              </w:rPr>
              <w:t xml:space="preserve"> </w:t>
            </w:r>
            <w:r w:rsidR="00F05D30" w:rsidRPr="007A2ABF">
              <w:rPr>
                <w:rFonts w:ascii="Browallia New" w:hAnsi="Browallia New" w:cs="Browallia New"/>
                <w:sz w:val="28"/>
                <w:szCs w:val="28"/>
                <w:cs/>
              </w:rPr>
              <w:t xml:space="preserve">ณ วันที่ </w:t>
            </w:r>
            <w:r w:rsidR="00F05D30" w:rsidRPr="007A2ABF">
              <w:rPr>
                <w:rFonts w:ascii="Browallia New" w:hAnsi="Browallia New" w:cs="Browallia New"/>
                <w:sz w:val="28"/>
                <w:szCs w:val="28"/>
              </w:rPr>
              <w:t>1</w:t>
            </w:r>
            <w:r w:rsidR="00F05D30" w:rsidRPr="007A2ABF">
              <w:rPr>
                <w:rFonts w:ascii="Browallia New" w:hAnsi="Browallia New" w:cs="Browallia New"/>
                <w:sz w:val="28"/>
                <w:szCs w:val="28"/>
                <w:cs/>
              </w:rPr>
              <w:t xml:space="preserve"> มกราคม </w:t>
            </w:r>
            <w:r w:rsidR="00D72400" w:rsidRPr="007A2ABF">
              <w:rPr>
                <w:rFonts w:ascii="Browallia New" w:hAnsi="Browallia New" w:cs="Browallia New"/>
                <w:sz w:val="28"/>
                <w:szCs w:val="28"/>
              </w:rPr>
              <w:t>256</w:t>
            </w:r>
            <w:r w:rsidR="00CA746A" w:rsidRPr="00C2555B">
              <w:rPr>
                <w:rFonts w:ascii="Browallia New" w:hAnsi="Browallia New" w:cs="Browallia New"/>
                <w:sz w:val="28"/>
                <w:szCs w:val="28"/>
              </w:rPr>
              <w:t>2</w:t>
            </w:r>
          </w:p>
        </w:tc>
        <w:tc>
          <w:tcPr>
            <w:tcW w:w="165" w:type="dxa"/>
          </w:tcPr>
          <w:p w14:paraId="331E588B" w14:textId="77777777" w:rsidR="00F05D30" w:rsidRPr="00C2555B" w:rsidRDefault="00F05D30" w:rsidP="00F05D30">
            <w:pPr>
              <w:tabs>
                <w:tab w:val="left" w:pos="3390"/>
              </w:tabs>
              <w:spacing w:line="240" w:lineRule="auto"/>
              <w:ind w:left="426"/>
              <w:jc w:val="thaiDistribute"/>
              <w:rPr>
                <w:rFonts w:ascii="Browallia New" w:hAnsi="Browallia New" w:cs="Browallia New"/>
                <w:sz w:val="28"/>
                <w:szCs w:val="28"/>
                <w:cs/>
              </w:rPr>
            </w:pPr>
          </w:p>
        </w:tc>
        <w:tc>
          <w:tcPr>
            <w:tcW w:w="2103" w:type="dxa"/>
          </w:tcPr>
          <w:p w14:paraId="2E378AEA" w14:textId="46D95EEB" w:rsidR="00F05D30" w:rsidRPr="00C2555B" w:rsidRDefault="00F05D30" w:rsidP="00F05D30">
            <w:pPr>
              <w:pStyle w:val="acctfourfigures"/>
              <w:tabs>
                <w:tab w:val="clear" w:pos="765"/>
              </w:tabs>
              <w:spacing w:line="240" w:lineRule="auto"/>
              <w:ind w:left="-117"/>
              <w:jc w:val="right"/>
              <w:rPr>
                <w:rFonts w:ascii="Browallia New" w:hAnsi="Browallia New" w:cs="Browallia New"/>
                <w:sz w:val="28"/>
                <w:szCs w:val="28"/>
              </w:rPr>
            </w:pPr>
          </w:p>
        </w:tc>
        <w:tc>
          <w:tcPr>
            <w:tcW w:w="284" w:type="dxa"/>
          </w:tcPr>
          <w:p w14:paraId="23D8F240" w14:textId="77777777" w:rsidR="00F05D30" w:rsidRPr="00C2555B" w:rsidRDefault="00F05D30" w:rsidP="00F05D30">
            <w:pPr>
              <w:tabs>
                <w:tab w:val="left" w:pos="3390"/>
              </w:tabs>
              <w:spacing w:line="240" w:lineRule="auto"/>
              <w:ind w:left="426"/>
              <w:jc w:val="right"/>
              <w:rPr>
                <w:rFonts w:ascii="Browallia New" w:hAnsi="Browallia New" w:cs="Browallia New"/>
                <w:sz w:val="28"/>
                <w:szCs w:val="28"/>
                <w:cs/>
                <w:lang w:val="en-GB"/>
              </w:rPr>
            </w:pPr>
          </w:p>
        </w:tc>
        <w:tc>
          <w:tcPr>
            <w:tcW w:w="2268" w:type="dxa"/>
          </w:tcPr>
          <w:p w14:paraId="54D2406A" w14:textId="7EDD66C1" w:rsidR="00F05D30" w:rsidRPr="00C2555B" w:rsidRDefault="00D7240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lang w:val="en-GB"/>
              </w:rPr>
              <w:t>18,069</w:t>
            </w:r>
          </w:p>
        </w:tc>
      </w:tr>
      <w:tr w:rsidR="002A5681" w:rsidRPr="00C2555B" w14:paraId="35342FEA" w14:textId="77777777" w:rsidTr="007A2ABF">
        <w:trPr>
          <w:cantSplit/>
          <w:trHeight w:val="80"/>
        </w:trPr>
        <w:tc>
          <w:tcPr>
            <w:tcW w:w="4110" w:type="dxa"/>
          </w:tcPr>
          <w:p w14:paraId="2DFA37DE" w14:textId="77777777" w:rsidR="002A5681" w:rsidRPr="00C2555B" w:rsidRDefault="002A5681" w:rsidP="00207CDE">
            <w:pPr>
              <w:tabs>
                <w:tab w:val="left" w:pos="3390"/>
              </w:tabs>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ค่าตัดจำหน่ายสำหรับงวด</w:t>
            </w:r>
          </w:p>
        </w:tc>
        <w:tc>
          <w:tcPr>
            <w:tcW w:w="165" w:type="dxa"/>
          </w:tcPr>
          <w:p w14:paraId="733E1A89" w14:textId="77777777" w:rsidR="002A5681" w:rsidRPr="00C2555B" w:rsidRDefault="002A5681" w:rsidP="002A568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308CE046" w14:textId="20BF7E76" w:rsidR="002A5681" w:rsidRPr="00C2555B" w:rsidRDefault="002A5681" w:rsidP="002A5681">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784A37D" w14:textId="77777777" w:rsidR="002A5681" w:rsidRPr="00C2555B" w:rsidRDefault="002A5681" w:rsidP="002A5681">
            <w:pPr>
              <w:tabs>
                <w:tab w:val="left" w:pos="3390"/>
              </w:tabs>
              <w:spacing w:line="240" w:lineRule="auto"/>
              <w:ind w:left="426"/>
              <w:jc w:val="right"/>
              <w:rPr>
                <w:rFonts w:ascii="Browallia New" w:hAnsi="Browallia New" w:cs="Browallia New"/>
                <w:sz w:val="28"/>
                <w:szCs w:val="28"/>
                <w:cs/>
                <w:lang w:val="en-GB"/>
              </w:rPr>
            </w:pPr>
          </w:p>
        </w:tc>
        <w:tc>
          <w:tcPr>
            <w:tcW w:w="2268" w:type="dxa"/>
            <w:vAlign w:val="bottom"/>
          </w:tcPr>
          <w:p w14:paraId="2680C5E2" w14:textId="210B19F5" w:rsidR="002A5681" w:rsidRPr="007A2ABF" w:rsidRDefault="00FF4D62"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t>(571)</w:t>
            </w:r>
          </w:p>
        </w:tc>
      </w:tr>
      <w:tr w:rsidR="002A5681" w:rsidRPr="00C2555B" w14:paraId="11E117FA" w14:textId="77777777" w:rsidTr="007A2ABF">
        <w:trPr>
          <w:cantSplit/>
        </w:trPr>
        <w:tc>
          <w:tcPr>
            <w:tcW w:w="4110" w:type="dxa"/>
          </w:tcPr>
          <w:p w14:paraId="2E1F026B" w14:textId="1F4F1F84" w:rsidR="002A5681" w:rsidRPr="00C2555B" w:rsidRDefault="002A5681" w:rsidP="007A2ABF">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 xml:space="preserve">มูลค่าตามบัญชีสุทธิ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165" w:type="dxa"/>
          </w:tcPr>
          <w:p w14:paraId="76AC979D" w14:textId="77777777" w:rsidR="002A5681" w:rsidRPr="00C2555B" w:rsidRDefault="002A5681" w:rsidP="002A5681">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6414C95" w14:textId="6D633B99" w:rsidR="002A5681" w:rsidRPr="00C2555B" w:rsidRDefault="002A5681" w:rsidP="002A5681">
            <w:pPr>
              <w:pStyle w:val="acctfourfigures"/>
              <w:tabs>
                <w:tab w:val="clear" w:pos="765"/>
              </w:tabs>
              <w:spacing w:line="240" w:lineRule="auto"/>
              <w:ind w:left="-117"/>
              <w:jc w:val="right"/>
              <w:rPr>
                <w:rFonts w:ascii="Browallia New" w:hAnsi="Browallia New" w:cs="Browallia New"/>
                <w:sz w:val="28"/>
                <w:szCs w:val="28"/>
              </w:rPr>
            </w:pPr>
          </w:p>
        </w:tc>
        <w:tc>
          <w:tcPr>
            <w:tcW w:w="284" w:type="dxa"/>
            <w:vAlign w:val="bottom"/>
          </w:tcPr>
          <w:p w14:paraId="2223D55C" w14:textId="77777777" w:rsidR="002A5681" w:rsidRPr="00C2555B" w:rsidRDefault="002A5681" w:rsidP="002A5681">
            <w:pPr>
              <w:tabs>
                <w:tab w:val="left" w:pos="3390"/>
              </w:tabs>
              <w:spacing w:line="240" w:lineRule="auto"/>
              <w:ind w:left="426"/>
              <w:jc w:val="right"/>
              <w:rPr>
                <w:rFonts w:ascii="Browallia New" w:hAnsi="Browallia New" w:cs="Browallia New"/>
                <w:sz w:val="28"/>
                <w:szCs w:val="28"/>
                <w:cs/>
                <w:lang w:val="en-GB"/>
              </w:rPr>
            </w:pPr>
          </w:p>
        </w:tc>
        <w:tc>
          <w:tcPr>
            <w:tcW w:w="2268" w:type="dxa"/>
            <w:tcBorders>
              <w:top w:val="single" w:sz="4" w:space="0" w:color="auto"/>
              <w:bottom w:val="single" w:sz="12" w:space="0" w:color="auto"/>
            </w:tcBorders>
            <w:vAlign w:val="bottom"/>
          </w:tcPr>
          <w:p w14:paraId="53BCED1B" w14:textId="41EF9BE1" w:rsidR="002A5681" w:rsidRPr="007A2ABF" w:rsidRDefault="00FF4D62" w:rsidP="007A2ABF">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7A2ABF">
              <w:rPr>
                <w:rFonts w:ascii="Browallia New" w:hAnsi="Browallia New" w:cs="Browallia New"/>
                <w:sz w:val="28"/>
                <w:szCs w:val="28"/>
                <w:lang w:val="en-GB"/>
              </w:rPr>
              <w:fldChar w:fldCharType="begin"/>
            </w:r>
            <w:r w:rsidRPr="007A2ABF">
              <w:rPr>
                <w:rFonts w:ascii="Browallia New" w:hAnsi="Browallia New" w:cs="Browallia New"/>
                <w:sz w:val="28"/>
                <w:szCs w:val="28"/>
                <w:lang w:val="en-GB"/>
              </w:rPr>
              <w:instrText xml:space="preserve"> =SUM(ABOVE) </w:instrText>
            </w:r>
            <w:r w:rsidRPr="007A2ABF">
              <w:rPr>
                <w:rFonts w:ascii="Browallia New" w:hAnsi="Browallia New" w:cs="Browallia New"/>
                <w:sz w:val="28"/>
                <w:szCs w:val="28"/>
                <w:lang w:val="en-GB"/>
              </w:rPr>
              <w:fldChar w:fldCharType="separate"/>
            </w:r>
            <w:r w:rsidRPr="007A2ABF">
              <w:rPr>
                <w:rFonts w:ascii="Browallia New" w:hAnsi="Browallia New" w:cs="Browallia New"/>
                <w:noProof/>
                <w:sz w:val="28"/>
                <w:szCs w:val="28"/>
                <w:lang w:val="en-GB"/>
              </w:rPr>
              <w:t>17,498</w:t>
            </w:r>
            <w:r w:rsidRPr="007A2ABF">
              <w:rPr>
                <w:rFonts w:ascii="Browallia New" w:hAnsi="Browallia New" w:cs="Browallia New"/>
                <w:sz w:val="28"/>
                <w:szCs w:val="28"/>
                <w:lang w:val="en-GB"/>
              </w:rPr>
              <w:fldChar w:fldCharType="end"/>
            </w:r>
          </w:p>
        </w:tc>
      </w:tr>
    </w:tbl>
    <w:p w14:paraId="4FFE66DC" w14:textId="77777777" w:rsidR="003C31E9" w:rsidRPr="00C2555B" w:rsidRDefault="003C31E9" w:rsidP="00757649">
      <w:pPr>
        <w:tabs>
          <w:tab w:val="left" w:pos="3390"/>
        </w:tabs>
        <w:spacing w:line="240" w:lineRule="auto"/>
        <w:jc w:val="thaiDistribute"/>
        <w:rPr>
          <w:rFonts w:ascii="Browallia New" w:hAnsi="Browallia New" w:cs="Browallia New"/>
          <w:sz w:val="28"/>
          <w:szCs w:val="28"/>
          <w:lang w:val="en-GB"/>
        </w:rPr>
      </w:pPr>
    </w:p>
    <w:p w14:paraId="5210FF20" w14:textId="0ADE6B1D" w:rsidR="000B458E" w:rsidRPr="00C2555B" w:rsidRDefault="000064DA"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b/>
          <w:bCs/>
          <w:sz w:val="28"/>
          <w:szCs w:val="28"/>
          <w:lang w:val="en-GB"/>
        </w:rPr>
      </w:pPr>
      <w:r w:rsidRPr="00C2555B">
        <w:rPr>
          <w:rFonts w:ascii="Browallia New" w:hAnsi="Browallia New" w:cs="Browallia New"/>
          <w:b/>
          <w:bCs/>
          <w:sz w:val="28"/>
          <w:szCs w:val="28"/>
          <w:cs/>
          <w:lang w:val="en-GB"/>
        </w:rPr>
        <w:t>อสังหาริมทรัพย์เพื่อการลงทุน</w:t>
      </w:r>
    </w:p>
    <w:p w14:paraId="32231748" w14:textId="49204A6B" w:rsidR="00A87DD9" w:rsidRPr="00C2555B"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1C3234">
        <w:trPr>
          <w:cantSplit/>
          <w:trHeight w:hRule="exact" w:val="289"/>
        </w:trPr>
        <w:tc>
          <w:tcPr>
            <w:tcW w:w="4110" w:type="dxa"/>
          </w:tcPr>
          <w:p w14:paraId="3C30D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C2555B" w14:paraId="6BBC9FC8" w14:textId="77777777" w:rsidTr="007B2C13">
        <w:trPr>
          <w:cantSplit/>
          <w:trHeight w:val="171"/>
        </w:trPr>
        <w:tc>
          <w:tcPr>
            <w:tcW w:w="4110" w:type="dxa"/>
          </w:tcPr>
          <w:p w14:paraId="63C2BE06" w14:textId="2A767838" w:rsidR="00CA7E1D" w:rsidRPr="007A2ABF" w:rsidRDefault="00923D05" w:rsidP="00207CDE">
            <w:pPr>
              <w:tabs>
                <w:tab w:val="left" w:pos="3390"/>
              </w:tabs>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มูลค่า</w:t>
            </w:r>
            <w:r w:rsidR="00CA7E1D" w:rsidRPr="00C2555B">
              <w:rPr>
                <w:rFonts w:ascii="Browallia New" w:hAnsi="Browallia New" w:cs="Browallia New"/>
                <w:sz w:val="28"/>
                <w:szCs w:val="28"/>
                <w:cs/>
              </w:rPr>
              <w:t>ตามบัญชี</w:t>
            </w:r>
            <w:r w:rsidR="00CA7E1D" w:rsidRPr="007A2ABF">
              <w:rPr>
                <w:rFonts w:ascii="Browallia New" w:hAnsi="Browallia New" w:cs="Browallia New"/>
                <w:sz w:val="28"/>
                <w:szCs w:val="28"/>
                <w:cs/>
              </w:rPr>
              <w:t>สุทธิ</w:t>
            </w:r>
            <w:r w:rsidR="00CA7E1D" w:rsidRPr="007A2ABF">
              <w:rPr>
                <w:rFonts w:ascii="Browallia New" w:hAnsi="Browallia New" w:cs="Browallia New"/>
                <w:sz w:val="28"/>
                <w:szCs w:val="28"/>
              </w:rPr>
              <w:t xml:space="preserve"> </w:t>
            </w:r>
            <w:r w:rsidR="00CA7E1D" w:rsidRPr="007A2ABF">
              <w:rPr>
                <w:rFonts w:ascii="Browallia New" w:hAnsi="Browallia New" w:cs="Browallia New"/>
                <w:sz w:val="28"/>
                <w:szCs w:val="28"/>
                <w:cs/>
              </w:rPr>
              <w:t xml:space="preserve">ณ วันที่ </w:t>
            </w:r>
            <w:r w:rsidR="00690737" w:rsidRPr="007A2ABF">
              <w:rPr>
                <w:rFonts w:ascii="Browallia New" w:hAnsi="Browallia New" w:cs="Browallia New"/>
                <w:sz w:val="28"/>
                <w:szCs w:val="28"/>
              </w:rPr>
              <w:t>1</w:t>
            </w:r>
            <w:r w:rsidR="00690737" w:rsidRPr="007A2ABF">
              <w:rPr>
                <w:rFonts w:ascii="Browallia New" w:hAnsi="Browallia New" w:cs="Browallia New"/>
                <w:sz w:val="28"/>
                <w:szCs w:val="28"/>
                <w:cs/>
              </w:rPr>
              <w:t xml:space="preserve"> มกราคม </w:t>
            </w:r>
            <w:r w:rsidR="00690737" w:rsidRPr="007A2ABF">
              <w:rPr>
                <w:rFonts w:ascii="Browallia New" w:hAnsi="Browallia New" w:cs="Browallia New"/>
                <w:sz w:val="28"/>
                <w:szCs w:val="28"/>
              </w:rPr>
              <w:t>256</w:t>
            </w:r>
            <w:r w:rsidR="00CA746A" w:rsidRPr="00C2555B">
              <w:rPr>
                <w:rFonts w:ascii="Browallia New" w:hAnsi="Browallia New" w:cs="Browallia New"/>
                <w:sz w:val="28"/>
                <w:szCs w:val="28"/>
              </w:rPr>
              <w:t>2</w:t>
            </w:r>
          </w:p>
        </w:tc>
        <w:tc>
          <w:tcPr>
            <w:tcW w:w="165" w:type="dxa"/>
          </w:tcPr>
          <w:p w14:paraId="4100E20B" w14:textId="77777777" w:rsidR="00CA7E1D" w:rsidRPr="00C2555B"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1DEEB61E" w:rsidR="00CA7E1D" w:rsidRPr="00C2555B" w:rsidRDefault="00690737" w:rsidP="00C320B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lang w:val="en-GB"/>
              </w:rPr>
              <w:t>933,395</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69CD5218" w:rsidR="00CA7E1D" w:rsidRPr="00C2555B" w:rsidRDefault="00690737" w:rsidP="00C320B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lang w:val="en-GB"/>
              </w:rPr>
              <w:t>259,209</w:t>
            </w:r>
          </w:p>
        </w:tc>
      </w:tr>
      <w:tr w:rsidR="006258BA" w:rsidRPr="00C2555B" w14:paraId="606E332C" w14:textId="77777777" w:rsidTr="009A51D1">
        <w:trPr>
          <w:cantSplit/>
          <w:trHeight w:val="80"/>
        </w:trPr>
        <w:tc>
          <w:tcPr>
            <w:tcW w:w="4110" w:type="dxa"/>
          </w:tcPr>
          <w:p w14:paraId="060BAA46" w14:textId="77777777" w:rsidR="006258BA" w:rsidRPr="007A2ABF" w:rsidRDefault="006258BA" w:rsidP="00207CDE">
            <w:pPr>
              <w:tabs>
                <w:tab w:val="left" w:pos="3390"/>
              </w:tabs>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ค่าเสื่อมราคาสำหรับงวด</w:t>
            </w:r>
          </w:p>
        </w:tc>
        <w:tc>
          <w:tcPr>
            <w:tcW w:w="165" w:type="dxa"/>
          </w:tcPr>
          <w:p w14:paraId="088FF528" w14:textId="77777777" w:rsidR="006258BA" w:rsidRPr="00C2555B" w:rsidRDefault="006258BA" w:rsidP="006258BA">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62EA4481" w:rsidR="006258BA" w:rsidRPr="00C2555B" w:rsidRDefault="00FF4D62" w:rsidP="006258BA">
            <w:pPr>
              <w:pStyle w:val="acctfourfigures"/>
              <w:tabs>
                <w:tab w:val="clear" w:pos="765"/>
              </w:tabs>
              <w:spacing w:line="240" w:lineRule="auto"/>
              <w:ind w:left="-117"/>
              <w:jc w:val="right"/>
              <w:rPr>
                <w:rFonts w:ascii="Browallia New" w:hAnsi="Browallia New" w:cs="Browallia New"/>
                <w:sz w:val="28"/>
                <w:szCs w:val="28"/>
              </w:rPr>
            </w:pPr>
            <w:r w:rsidRPr="00C2555B">
              <w:rPr>
                <w:rFonts w:ascii="Browallia New" w:hAnsi="Browallia New" w:cs="Browallia New"/>
                <w:sz w:val="28"/>
                <w:szCs w:val="28"/>
              </w:rPr>
              <w:t>(1,810)</w:t>
            </w:r>
          </w:p>
        </w:tc>
        <w:tc>
          <w:tcPr>
            <w:tcW w:w="284" w:type="dxa"/>
            <w:vAlign w:val="bottom"/>
          </w:tcPr>
          <w:p w14:paraId="0487F5C1" w14:textId="77777777" w:rsidR="006258BA" w:rsidRPr="00C2555B" w:rsidRDefault="006258BA" w:rsidP="006258BA">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2F5AAF78" w:rsidR="006258BA" w:rsidRPr="00C2555B" w:rsidRDefault="006258BA" w:rsidP="006258BA">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lang w:val="en-GB"/>
              </w:rPr>
              <w:t xml:space="preserve">                    </w:t>
            </w:r>
            <w:r w:rsidR="005A6E24"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r>
      <w:tr w:rsidR="00981D16" w:rsidRPr="00C2555B" w14:paraId="2469E686" w14:textId="77777777" w:rsidTr="000702C8">
        <w:trPr>
          <w:cantSplit/>
          <w:trHeight w:val="80"/>
        </w:trPr>
        <w:tc>
          <w:tcPr>
            <w:tcW w:w="4110" w:type="dxa"/>
          </w:tcPr>
          <w:p w14:paraId="48E8B9DB" w14:textId="3DDF3836" w:rsidR="00981D16" w:rsidRPr="007A2ABF" w:rsidRDefault="00981D16" w:rsidP="00207CDE">
            <w:pPr>
              <w:tabs>
                <w:tab w:val="left" w:pos="3390"/>
              </w:tabs>
              <w:spacing w:line="240" w:lineRule="auto"/>
              <w:jc w:val="thaiDistribute"/>
              <w:rPr>
                <w:rFonts w:ascii="Browallia New" w:hAnsi="Browallia New" w:cs="Browallia New"/>
                <w:sz w:val="28"/>
                <w:szCs w:val="28"/>
                <w:cs/>
              </w:rPr>
            </w:pPr>
            <w:r w:rsidRPr="007A2ABF">
              <w:rPr>
                <w:rFonts w:ascii="Browallia New" w:hAnsi="Browallia New" w:cs="Browallia New"/>
                <w:sz w:val="28"/>
                <w:szCs w:val="28"/>
                <w:cs/>
              </w:rPr>
              <w:t>รับโอนจากต้นทุนการพัฒนาอสังหาริมทรัพย์</w:t>
            </w:r>
          </w:p>
        </w:tc>
        <w:tc>
          <w:tcPr>
            <w:tcW w:w="165" w:type="dxa"/>
          </w:tcPr>
          <w:p w14:paraId="232EF501" w14:textId="77777777" w:rsidR="00981D16" w:rsidRPr="00C2555B" w:rsidRDefault="00981D16" w:rsidP="00981D16">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B79F729" w14:textId="203BE959" w:rsidR="00981D16" w:rsidRPr="00C2555B" w:rsidRDefault="00FF4D62" w:rsidP="00981D16">
            <w:pPr>
              <w:pStyle w:val="acctfourfigures"/>
              <w:tabs>
                <w:tab w:val="clear" w:pos="765"/>
              </w:tabs>
              <w:spacing w:line="240" w:lineRule="auto"/>
              <w:ind w:left="-117"/>
              <w:jc w:val="right"/>
              <w:rPr>
                <w:rFonts w:ascii="Browallia New" w:hAnsi="Browallia New" w:cs="Browallia New"/>
                <w:sz w:val="28"/>
                <w:szCs w:val="28"/>
              </w:rPr>
            </w:pPr>
            <w:r w:rsidRPr="00C2555B">
              <w:rPr>
                <w:rFonts w:ascii="Browallia New" w:hAnsi="Browallia New" w:cs="Browallia New"/>
                <w:sz w:val="28"/>
                <w:szCs w:val="28"/>
              </w:rPr>
              <w:t>8,21</w:t>
            </w:r>
            <w:r w:rsidR="009A6546" w:rsidRPr="007A2ABF">
              <w:rPr>
                <w:rFonts w:ascii="Browallia New" w:hAnsi="Browallia New" w:cs="Browallia New"/>
                <w:sz w:val="28"/>
                <w:szCs w:val="28"/>
              </w:rPr>
              <w:t>9</w:t>
            </w:r>
          </w:p>
        </w:tc>
        <w:tc>
          <w:tcPr>
            <w:tcW w:w="284" w:type="dxa"/>
            <w:vAlign w:val="bottom"/>
          </w:tcPr>
          <w:p w14:paraId="710BCAE4" w14:textId="77777777" w:rsidR="00981D16" w:rsidRPr="00C2555B" w:rsidRDefault="00981D16" w:rsidP="00981D16">
            <w:pPr>
              <w:tabs>
                <w:tab w:val="left" w:pos="3390"/>
              </w:tabs>
              <w:spacing w:line="240" w:lineRule="auto"/>
              <w:ind w:left="426"/>
              <w:jc w:val="right"/>
              <w:rPr>
                <w:rFonts w:ascii="Browallia New" w:hAnsi="Browallia New" w:cs="Browallia New"/>
                <w:sz w:val="28"/>
                <w:szCs w:val="28"/>
                <w:cs/>
              </w:rPr>
            </w:pPr>
          </w:p>
        </w:tc>
        <w:tc>
          <w:tcPr>
            <w:tcW w:w="2267" w:type="dxa"/>
          </w:tcPr>
          <w:p w14:paraId="6C73755A" w14:textId="368F9AB6" w:rsidR="00981D16" w:rsidRPr="00C2555B" w:rsidRDefault="00981D16" w:rsidP="00981D16">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005A6E24" w:rsidRPr="00C2555B">
              <w:rPr>
                <w:rFonts w:ascii="Browallia New" w:hAnsi="Browallia New" w:cs="Browallia New"/>
                <w:sz w:val="28"/>
                <w:szCs w:val="28"/>
                <w:lang w:val="en-GB"/>
              </w:rPr>
              <w:t xml:space="preserve">   </w:t>
            </w:r>
            <w:r w:rsidRPr="00C2555B">
              <w:rPr>
                <w:rFonts w:ascii="Browallia New" w:hAnsi="Browallia New" w:cs="Browallia New"/>
                <w:sz w:val="28"/>
                <w:szCs w:val="28"/>
                <w:lang w:val="en-GB"/>
              </w:rPr>
              <w:t xml:space="preserve">   -</w:t>
            </w:r>
          </w:p>
        </w:tc>
      </w:tr>
      <w:tr w:rsidR="00981D16" w:rsidRPr="00C2555B" w14:paraId="63B13EF9" w14:textId="77777777" w:rsidTr="007B2C13">
        <w:trPr>
          <w:cantSplit/>
        </w:trPr>
        <w:tc>
          <w:tcPr>
            <w:tcW w:w="4110" w:type="dxa"/>
          </w:tcPr>
          <w:p w14:paraId="7EAE0D0D" w14:textId="5EEAD35B" w:rsidR="00981D16" w:rsidRPr="007A2ABF" w:rsidRDefault="00981D16" w:rsidP="00207CDE">
            <w:pPr>
              <w:tabs>
                <w:tab w:val="left" w:pos="3390"/>
              </w:tabs>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 xml:space="preserve">มูลค่าตามบัญชีสุทธิ ณ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165" w:type="dxa"/>
          </w:tcPr>
          <w:p w14:paraId="7637A567" w14:textId="77777777" w:rsidR="00981D16" w:rsidRPr="00C2555B" w:rsidRDefault="00981D16" w:rsidP="00981D16">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3573B04F" w:rsidR="00981D16" w:rsidRPr="00C2555B" w:rsidRDefault="009012D5" w:rsidP="00981D16">
            <w:pPr>
              <w:pStyle w:val="acctfourfigures"/>
              <w:tabs>
                <w:tab w:val="clear" w:pos="765"/>
              </w:tabs>
              <w:spacing w:line="240" w:lineRule="auto"/>
              <w:ind w:left="-117"/>
              <w:jc w:val="right"/>
              <w:rPr>
                <w:rFonts w:ascii="Browallia New" w:hAnsi="Browallia New" w:cs="Browallia New"/>
                <w:sz w:val="28"/>
                <w:szCs w:val="28"/>
              </w:rPr>
            </w:pPr>
            <w:r w:rsidRPr="00C2555B">
              <w:rPr>
                <w:rFonts w:ascii="Browallia New" w:hAnsi="Browallia New" w:cs="Browallia New"/>
                <w:sz w:val="28"/>
                <w:szCs w:val="28"/>
              </w:rPr>
              <w:t>939,804</w:t>
            </w:r>
          </w:p>
        </w:tc>
        <w:tc>
          <w:tcPr>
            <w:tcW w:w="284" w:type="dxa"/>
            <w:vAlign w:val="bottom"/>
          </w:tcPr>
          <w:p w14:paraId="2E5D868B" w14:textId="77777777" w:rsidR="00981D16" w:rsidRPr="00C2555B" w:rsidRDefault="00981D16" w:rsidP="00981D16">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5D0D8615" w:rsidR="00981D16" w:rsidRPr="00C2555B" w:rsidRDefault="00981D16" w:rsidP="00981D16">
            <w:pPr>
              <w:pStyle w:val="acctfourfigures"/>
              <w:tabs>
                <w:tab w:val="clear" w:pos="765"/>
              </w:tabs>
              <w:spacing w:line="240" w:lineRule="auto"/>
              <w:ind w:left="-117"/>
              <w:jc w:val="right"/>
              <w:rPr>
                <w:rFonts w:ascii="Browallia New" w:hAnsi="Browallia New" w:cs="Browallia New"/>
                <w:sz w:val="28"/>
                <w:szCs w:val="28"/>
              </w:rPr>
            </w:pPr>
            <w:r w:rsidRPr="00C2555B">
              <w:rPr>
                <w:rFonts w:ascii="Browallia New" w:hAnsi="Browallia New" w:cs="Browallia New"/>
                <w:sz w:val="28"/>
                <w:szCs w:val="28"/>
              </w:rPr>
              <w:t>259,209</w:t>
            </w:r>
          </w:p>
        </w:tc>
      </w:tr>
    </w:tbl>
    <w:p w14:paraId="4524617B" w14:textId="56E2EB5C" w:rsidR="003E39B4" w:rsidRPr="00C2555B" w:rsidRDefault="003E3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5A6BFAFE" w14:textId="7B88C28E" w:rsidR="00957FE1" w:rsidRPr="00C2555B" w:rsidRDefault="0095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489CAB16" w14:textId="77777777" w:rsidR="00957FE1" w:rsidRPr="00C2555B" w:rsidRDefault="00957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137110B" w14:textId="77777777" w:rsidR="00FE2955" w:rsidRPr="007A2ABF" w:rsidRDefault="00FE2955"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7A2ABF">
        <w:rPr>
          <w:rFonts w:ascii="Browallia New" w:hAnsi="Browallia New" w:cs="Browallia New"/>
          <w:b/>
          <w:bCs/>
          <w:sz w:val="28"/>
          <w:szCs w:val="28"/>
          <w:cs/>
          <w:lang w:val="en-GB"/>
        </w:rPr>
        <w:lastRenderedPageBreak/>
        <w:t>เงินลงทุนในลูกหนี้</w:t>
      </w:r>
    </w:p>
    <w:p w14:paraId="6895C76F" w14:textId="77777777" w:rsidR="00FE2955" w:rsidRPr="007A2ABF"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934" w:type="dxa"/>
        <w:tblInd w:w="426" w:type="dxa"/>
        <w:tblLayout w:type="fixed"/>
        <w:tblLook w:val="0000" w:firstRow="0" w:lastRow="0" w:firstColumn="0" w:lastColumn="0" w:noHBand="0" w:noVBand="0"/>
      </w:tblPr>
      <w:tblGrid>
        <w:gridCol w:w="2346"/>
        <w:gridCol w:w="1479"/>
        <w:gridCol w:w="245"/>
        <w:gridCol w:w="1530"/>
        <w:gridCol w:w="245"/>
        <w:gridCol w:w="1314"/>
        <w:gridCol w:w="248"/>
        <w:gridCol w:w="1527"/>
      </w:tblGrid>
      <w:tr w:rsidR="00FE2955" w:rsidRPr="00C2555B" w14:paraId="3BE2D78B" w14:textId="77777777" w:rsidTr="007A2ABF">
        <w:trPr>
          <w:tblHeader/>
        </w:trPr>
        <w:tc>
          <w:tcPr>
            <w:tcW w:w="2346"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6588"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7A2ABF">
        <w:trPr>
          <w:tblHeader/>
        </w:trPr>
        <w:tc>
          <w:tcPr>
            <w:tcW w:w="2346"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6588"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7A2ABF">
        <w:tblPrEx>
          <w:tblLook w:val="01E0" w:firstRow="1" w:lastRow="1" w:firstColumn="1" w:lastColumn="1" w:noHBand="0" w:noVBand="0"/>
        </w:tblPrEx>
        <w:tc>
          <w:tcPr>
            <w:tcW w:w="2346"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3254" w:type="dxa"/>
            <w:gridSpan w:val="3"/>
            <w:tcBorders>
              <w:bottom w:val="single" w:sz="4" w:space="0" w:color="auto"/>
            </w:tcBorders>
          </w:tcPr>
          <w:p w14:paraId="55F4FA1C" w14:textId="77777777" w:rsidR="00FE2955" w:rsidRPr="00C2555B" w:rsidRDefault="00FE2955" w:rsidP="00BE5E18">
            <w:pPr>
              <w:ind w:left="-108" w:right="-108"/>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245" w:type="dxa"/>
          </w:tcPr>
          <w:p w14:paraId="322BD8FE" w14:textId="77777777" w:rsidR="00FE2955" w:rsidRPr="00C2555B" w:rsidRDefault="00FE2955" w:rsidP="00BE5E18">
            <w:pPr>
              <w:jc w:val="center"/>
              <w:rPr>
                <w:rFonts w:ascii="Browallia New" w:hAnsi="Browallia New" w:cs="Browallia New"/>
                <w:sz w:val="28"/>
                <w:szCs w:val="28"/>
              </w:rPr>
            </w:pPr>
          </w:p>
        </w:tc>
        <w:tc>
          <w:tcPr>
            <w:tcW w:w="3089" w:type="dxa"/>
            <w:gridSpan w:val="3"/>
            <w:tcBorders>
              <w:bottom w:val="single" w:sz="4" w:space="0" w:color="auto"/>
            </w:tcBorders>
          </w:tcPr>
          <w:p w14:paraId="5730536D" w14:textId="77777777"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2561</w:t>
            </w:r>
          </w:p>
        </w:tc>
      </w:tr>
      <w:tr w:rsidR="00FE2955" w:rsidRPr="00C2555B" w14:paraId="50949773" w14:textId="77777777" w:rsidTr="007A2ABF">
        <w:tblPrEx>
          <w:tblLook w:val="01E0" w:firstRow="1" w:lastRow="1" w:firstColumn="1" w:lastColumn="1" w:noHBand="0" w:noVBand="0"/>
        </w:tblPrEx>
        <w:tc>
          <w:tcPr>
            <w:tcW w:w="2346"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479" w:type="dxa"/>
            <w:tcBorders>
              <w:top w:val="single" w:sz="4" w:space="0" w:color="auto"/>
              <w:bottom w:val="single" w:sz="4" w:space="0" w:color="auto"/>
            </w:tcBorders>
            <w:vAlign w:val="bottom"/>
          </w:tcPr>
          <w:p w14:paraId="0A3F6681"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45"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530" w:type="dxa"/>
            <w:tcBorders>
              <w:top w:val="single" w:sz="4" w:space="0" w:color="auto"/>
              <w:bottom w:val="single" w:sz="4" w:space="0" w:color="auto"/>
            </w:tcBorders>
            <w:vAlign w:val="bottom"/>
          </w:tcPr>
          <w:p w14:paraId="29E54615"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45"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314"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48"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527" w:type="dxa"/>
            <w:tcBorders>
              <w:top w:val="single" w:sz="4" w:space="0" w:color="auto"/>
              <w:bottom w:val="single" w:sz="4" w:space="0" w:color="auto"/>
            </w:tcBorders>
            <w:vAlign w:val="bottom"/>
          </w:tcPr>
          <w:p w14:paraId="43CAA7CF"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7A2ABF">
        <w:tblPrEx>
          <w:tblLook w:val="01E0" w:firstRow="1" w:lastRow="1" w:firstColumn="1" w:lastColumn="1" w:noHBand="0" w:noVBand="0"/>
        </w:tblPrEx>
        <w:tc>
          <w:tcPr>
            <w:tcW w:w="2346"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479"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5"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530"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5"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314"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8"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527"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FE2955" w:rsidRPr="00C2555B" w14:paraId="43115889" w14:textId="77777777" w:rsidTr="007A2ABF">
        <w:tblPrEx>
          <w:tblLook w:val="01E0" w:firstRow="1" w:lastRow="1" w:firstColumn="1" w:lastColumn="1" w:noHBand="0" w:noVBand="0"/>
        </w:tblPrEx>
        <w:trPr>
          <w:trHeight w:val="340"/>
        </w:trPr>
        <w:tc>
          <w:tcPr>
            <w:tcW w:w="2346" w:type="dxa"/>
          </w:tcPr>
          <w:p w14:paraId="3A3C1834" w14:textId="77777777" w:rsidR="00FE2955" w:rsidRPr="00C2555B" w:rsidRDefault="00FE2955" w:rsidP="00BE5E18">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479" w:type="dxa"/>
          </w:tcPr>
          <w:p w14:paraId="2E795C0F"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383</w:t>
            </w:r>
          </w:p>
        </w:tc>
        <w:tc>
          <w:tcPr>
            <w:tcW w:w="245" w:type="dxa"/>
          </w:tcPr>
          <w:p w14:paraId="00CD64C6"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30" w:type="dxa"/>
          </w:tcPr>
          <w:p w14:paraId="629FB1AE"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11,514</w:t>
            </w:r>
          </w:p>
        </w:tc>
        <w:tc>
          <w:tcPr>
            <w:tcW w:w="245" w:type="dxa"/>
          </w:tcPr>
          <w:p w14:paraId="2370516E"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314" w:type="dxa"/>
          </w:tcPr>
          <w:p w14:paraId="26F0B983"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389</w:t>
            </w:r>
          </w:p>
        </w:tc>
        <w:tc>
          <w:tcPr>
            <w:tcW w:w="248" w:type="dxa"/>
          </w:tcPr>
          <w:p w14:paraId="7C09942D"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27" w:type="dxa"/>
          </w:tcPr>
          <w:p w14:paraId="16868E6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13,600</w:t>
            </w:r>
          </w:p>
        </w:tc>
      </w:tr>
      <w:tr w:rsidR="00FE2955" w:rsidRPr="00C2555B" w14:paraId="6BFF691D" w14:textId="77777777" w:rsidTr="007A2ABF">
        <w:tblPrEx>
          <w:tblLook w:val="01E0" w:firstRow="1" w:lastRow="1" w:firstColumn="1" w:lastColumn="1" w:noHBand="0" w:noVBand="0"/>
        </w:tblPrEx>
        <w:trPr>
          <w:trHeight w:val="340"/>
        </w:trPr>
        <w:tc>
          <w:tcPr>
            <w:tcW w:w="2346" w:type="dxa"/>
          </w:tcPr>
          <w:p w14:paraId="0B7E612E" w14:textId="77777777" w:rsidR="00FE2955" w:rsidRPr="00C2555B" w:rsidRDefault="00FE2955" w:rsidP="00BE5E18">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479" w:type="dxa"/>
            <w:tcBorders>
              <w:bottom w:val="single" w:sz="4" w:space="0" w:color="auto"/>
            </w:tcBorders>
          </w:tcPr>
          <w:p w14:paraId="0A62DA49"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w:t>
            </w:r>
          </w:p>
        </w:tc>
        <w:tc>
          <w:tcPr>
            <w:tcW w:w="245" w:type="dxa"/>
          </w:tcPr>
          <w:p w14:paraId="0D5CDB52"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30" w:type="dxa"/>
            <w:tcBorders>
              <w:bottom w:val="single" w:sz="4" w:space="0" w:color="auto"/>
            </w:tcBorders>
          </w:tcPr>
          <w:p w14:paraId="3E568020"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180,000</w:t>
            </w:r>
          </w:p>
        </w:tc>
        <w:tc>
          <w:tcPr>
            <w:tcW w:w="245" w:type="dxa"/>
          </w:tcPr>
          <w:p w14:paraId="177E335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314" w:type="dxa"/>
            <w:tcBorders>
              <w:bottom w:val="single" w:sz="4" w:space="0" w:color="auto"/>
            </w:tcBorders>
          </w:tcPr>
          <w:p w14:paraId="5F83DFFA"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w:t>
            </w:r>
          </w:p>
        </w:tc>
        <w:tc>
          <w:tcPr>
            <w:tcW w:w="248" w:type="dxa"/>
          </w:tcPr>
          <w:p w14:paraId="6134581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27" w:type="dxa"/>
            <w:tcBorders>
              <w:bottom w:val="single" w:sz="4" w:space="0" w:color="auto"/>
            </w:tcBorders>
          </w:tcPr>
          <w:p w14:paraId="3023E470"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180,000</w:t>
            </w:r>
          </w:p>
        </w:tc>
      </w:tr>
      <w:tr w:rsidR="00FE2955" w:rsidRPr="00C2555B" w14:paraId="5CA8106B" w14:textId="77777777" w:rsidTr="007A2ABF">
        <w:tblPrEx>
          <w:tblLook w:val="01E0" w:firstRow="1" w:lastRow="1" w:firstColumn="1" w:lastColumn="1" w:noHBand="0" w:noVBand="0"/>
        </w:tblPrEx>
        <w:trPr>
          <w:trHeight w:val="340"/>
        </w:trPr>
        <w:tc>
          <w:tcPr>
            <w:tcW w:w="2346" w:type="dxa"/>
          </w:tcPr>
          <w:p w14:paraId="407061DD" w14:textId="77777777" w:rsidR="00FE2955" w:rsidRPr="00C2555B" w:rsidRDefault="00FE2955" w:rsidP="00BE5E18">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479" w:type="dxa"/>
            <w:tcBorders>
              <w:top w:val="single" w:sz="4" w:space="0" w:color="auto"/>
              <w:bottom w:val="single" w:sz="12" w:space="0" w:color="auto"/>
            </w:tcBorders>
          </w:tcPr>
          <w:p w14:paraId="32673D8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384</w:t>
            </w:r>
          </w:p>
        </w:tc>
        <w:tc>
          <w:tcPr>
            <w:tcW w:w="245" w:type="dxa"/>
          </w:tcPr>
          <w:p w14:paraId="3DAFCFD0"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30" w:type="dxa"/>
            <w:tcBorders>
              <w:top w:val="single" w:sz="4" w:space="0" w:color="auto"/>
            </w:tcBorders>
          </w:tcPr>
          <w:p w14:paraId="1CC436C1"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191,514</w:t>
            </w:r>
          </w:p>
        </w:tc>
        <w:tc>
          <w:tcPr>
            <w:tcW w:w="245" w:type="dxa"/>
          </w:tcPr>
          <w:p w14:paraId="2E755BF0"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314" w:type="dxa"/>
            <w:tcBorders>
              <w:top w:val="single" w:sz="4" w:space="0" w:color="auto"/>
              <w:bottom w:val="single" w:sz="12" w:space="0" w:color="auto"/>
            </w:tcBorders>
          </w:tcPr>
          <w:p w14:paraId="6754C726"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390</w:t>
            </w:r>
          </w:p>
        </w:tc>
        <w:tc>
          <w:tcPr>
            <w:tcW w:w="248" w:type="dxa"/>
          </w:tcPr>
          <w:p w14:paraId="3A68E927"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27" w:type="dxa"/>
            <w:tcBorders>
              <w:top w:val="single" w:sz="4" w:space="0" w:color="auto"/>
            </w:tcBorders>
          </w:tcPr>
          <w:p w14:paraId="65C549AB"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193,600</w:t>
            </w:r>
            <w:r w:rsidRPr="007A2ABF">
              <w:rPr>
                <w:rFonts w:ascii="Browallia New" w:hAnsi="Browallia New" w:cs="Browallia New"/>
                <w:sz w:val="28"/>
                <w:szCs w:val="28"/>
              </w:rPr>
              <w:fldChar w:fldCharType="end"/>
            </w:r>
          </w:p>
        </w:tc>
      </w:tr>
      <w:tr w:rsidR="00FE2955" w:rsidRPr="00C2555B" w14:paraId="1E282EF7" w14:textId="77777777" w:rsidTr="007A2ABF">
        <w:tblPrEx>
          <w:tblLook w:val="01E0" w:firstRow="1" w:lastRow="1" w:firstColumn="1" w:lastColumn="1" w:noHBand="0" w:noVBand="0"/>
        </w:tblPrEx>
        <w:trPr>
          <w:trHeight w:val="340"/>
        </w:trPr>
        <w:tc>
          <w:tcPr>
            <w:tcW w:w="2346" w:type="dxa"/>
          </w:tcPr>
          <w:p w14:paraId="368AB6E8" w14:textId="77777777" w:rsidR="00FE2955" w:rsidRPr="00C2555B" w:rsidRDefault="00FE2955" w:rsidP="00BE5E18">
            <w:pPr>
              <w:tabs>
                <w:tab w:val="clear" w:pos="907"/>
                <w:tab w:val="left" w:pos="360"/>
                <w:tab w:val="left" w:pos="900"/>
              </w:tabs>
              <w:ind w:left="450" w:hanging="450"/>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w:t>
            </w:r>
          </w:p>
          <w:p w14:paraId="0297BA8D" w14:textId="77777777" w:rsidR="00FE2955" w:rsidRPr="00C2555B" w:rsidRDefault="00FE2955" w:rsidP="00BE5E18">
            <w:pPr>
              <w:tabs>
                <w:tab w:val="clear" w:pos="907"/>
                <w:tab w:val="left" w:pos="360"/>
                <w:tab w:val="left" w:pos="900"/>
              </w:tabs>
              <w:ind w:left="450"/>
              <w:rPr>
                <w:rFonts w:ascii="Browallia New" w:hAnsi="Browallia New" w:cs="Browallia New"/>
                <w:sz w:val="28"/>
                <w:szCs w:val="28"/>
                <w:cs/>
              </w:rPr>
            </w:pPr>
            <w:r w:rsidRPr="00C2555B">
              <w:rPr>
                <w:rFonts w:ascii="Browallia New" w:hAnsi="Browallia New" w:cs="Browallia New"/>
                <w:sz w:val="28"/>
                <w:szCs w:val="28"/>
                <w:cs/>
              </w:rPr>
              <w:t>เงินลงทุนในลูกหนี้</w:t>
            </w:r>
          </w:p>
        </w:tc>
        <w:tc>
          <w:tcPr>
            <w:tcW w:w="1479" w:type="dxa"/>
            <w:tcBorders>
              <w:top w:val="single" w:sz="4" w:space="0" w:color="auto"/>
            </w:tcBorders>
          </w:tcPr>
          <w:p w14:paraId="11DC65A7"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cs/>
              </w:rPr>
            </w:pPr>
          </w:p>
        </w:tc>
        <w:tc>
          <w:tcPr>
            <w:tcW w:w="245" w:type="dxa"/>
          </w:tcPr>
          <w:p w14:paraId="4F347483"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30" w:type="dxa"/>
            <w:tcBorders>
              <w:bottom w:val="single" w:sz="4" w:space="0" w:color="auto"/>
            </w:tcBorders>
          </w:tcPr>
          <w:p w14:paraId="2A66A2F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p w14:paraId="3E862A8E"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r w:rsidRPr="00C2555B">
              <w:rPr>
                <w:rFonts w:ascii="Browallia New" w:hAnsi="Browallia New" w:cs="Browallia New"/>
                <w:sz w:val="28"/>
                <w:szCs w:val="28"/>
              </w:rPr>
              <w:tab/>
              <w:t>(6,347)</w:t>
            </w:r>
          </w:p>
        </w:tc>
        <w:tc>
          <w:tcPr>
            <w:tcW w:w="245" w:type="dxa"/>
          </w:tcPr>
          <w:p w14:paraId="3C1B611A"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314" w:type="dxa"/>
            <w:tcBorders>
              <w:top w:val="single" w:sz="12" w:space="0" w:color="auto"/>
            </w:tcBorders>
          </w:tcPr>
          <w:p w14:paraId="01690248"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248" w:type="dxa"/>
          </w:tcPr>
          <w:p w14:paraId="348943D9"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27" w:type="dxa"/>
            <w:tcBorders>
              <w:bottom w:val="single" w:sz="4" w:space="0" w:color="auto"/>
            </w:tcBorders>
          </w:tcPr>
          <w:p w14:paraId="10FC9E73"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p w14:paraId="46574CC0"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(7,847)</w:t>
            </w:r>
          </w:p>
        </w:tc>
      </w:tr>
      <w:tr w:rsidR="00FE2955" w:rsidRPr="00C2555B" w14:paraId="5CE47232" w14:textId="77777777" w:rsidTr="007A2ABF">
        <w:tblPrEx>
          <w:tblLook w:val="01E0" w:firstRow="1" w:lastRow="1" w:firstColumn="1" w:lastColumn="1" w:noHBand="0" w:noVBand="0"/>
        </w:tblPrEx>
        <w:trPr>
          <w:trHeight w:val="340"/>
        </w:trPr>
        <w:tc>
          <w:tcPr>
            <w:tcW w:w="2346" w:type="dxa"/>
          </w:tcPr>
          <w:p w14:paraId="069E875C" w14:textId="77777777" w:rsidR="00FE2955" w:rsidRPr="00C2555B" w:rsidRDefault="00FE2955" w:rsidP="00BE5E18">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479" w:type="dxa"/>
          </w:tcPr>
          <w:p w14:paraId="0ABB8ECB"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cs/>
              </w:rPr>
            </w:pPr>
          </w:p>
        </w:tc>
        <w:tc>
          <w:tcPr>
            <w:tcW w:w="245" w:type="dxa"/>
          </w:tcPr>
          <w:p w14:paraId="5861C85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30" w:type="dxa"/>
            <w:tcBorders>
              <w:top w:val="single" w:sz="4" w:space="0" w:color="auto"/>
              <w:bottom w:val="single" w:sz="12" w:space="0" w:color="auto"/>
            </w:tcBorders>
          </w:tcPr>
          <w:p w14:paraId="3A4F1C67"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cs/>
              </w:rPr>
            </w:pPr>
            <w:r w:rsidRPr="00C2555B">
              <w:rPr>
                <w:rFonts w:ascii="Browallia New" w:hAnsi="Browallia New" w:cs="Browallia New"/>
                <w:sz w:val="28"/>
                <w:szCs w:val="28"/>
              </w:rPr>
              <w:t>185,167</w:t>
            </w:r>
          </w:p>
        </w:tc>
        <w:tc>
          <w:tcPr>
            <w:tcW w:w="245" w:type="dxa"/>
          </w:tcPr>
          <w:p w14:paraId="080165C0"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314" w:type="dxa"/>
          </w:tcPr>
          <w:p w14:paraId="38A9316B"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248" w:type="dxa"/>
          </w:tcPr>
          <w:p w14:paraId="4DD9B854"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p>
        </w:tc>
        <w:tc>
          <w:tcPr>
            <w:tcW w:w="1527" w:type="dxa"/>
            <w:tcBorders>
              <w:top w:val="single" w:sz="4" w:space="0" w:color="auto"/>
              <w:bottom w:val="single" w:sz="12" w:space="0" w:color="auto"/>
            </w:tcBorders>
          </w:tcPr>
          <w:p w14:paraId="34813BEB" w14:textId="77777777" w:rsidR="00FE2955" w:rsidRPr="00C2555B" w:rsidRDefault="00FE2955" w:rsidP="00BE5E18">
            <w:pPr>
              <w:tabs>
                <w:tab w:val="clear" w:pos="907"/>
                <w:tab w:val="left" w:pos="360"/>
                <w:tab w:val="left" w:pos="900"/>
              </w:tabs>
              <w:jc w:val="right"/>
              <w:rPr>
                <w:rFonts w:ascii="Browallia New" w:hAnsi="Browallia New" w:cs="Browallia New"/>
                <w:sz w:val="28"/>
                <w:szCs w:val="28"/>
              </w:rPr>
            </w:pPr>
            <w:r w:rsidRPr="00C2555B">
              <w:rPr>
                <w:rFonts w:ascii="Browallia New" w:hAnsi="Browallia New" w:cs="Browallia New"/>
                <w:sz w:val="28"/>
                <w:szCs w:val="28"/>
              </w:rPr>
              <w:t>185,753</w:t>
            </w:r>
          </w:p>
        </w:tc>
      </w:tr>
    </w:tbl>
    <w:p w14:paraId="42FDE179" w14:textId="77777777" w:rsidR="00FE2955" w:rsidRPr="007A2ABF" w:rsidRDefault="00FE2955" w:rsidP="00FE2955">
      <w:pPr>
        <w:jc w:val="thaiDistribute"/>
        <w:rPr>
          <w:rFonts w:ascii="Browallia New" w:hAnsi="Browallia New" w:cs="Browallia New"/>
          <w:spacing w:val="-2"/>
          <w:sz w:val="28"/>
          <w:szCs w:val="28"/>
        </w:rPr>
      </w:pPr>
    </w:p>
    <w:p w14:paraId="20BFBBB8" w14:textId="77777777" w:rsidR="00FE2955" w:rsidRPr="00C2555B"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บริษัทย่อยทางอ้อมได้รับโอนสิทธิเรียกร้องในลูกหนี้จำนวนเงินรวม </w:t>
      </w:r>
      <w:r w:rsidRPr="00C2555B">
        <w:rPr>
          <w:rFonts w:ascii="Browallia New" w:hAnsi="Browallia New" w:cs="Browallia New"/>
          <w:sz w:val="28"/>
          <w:szCs w:val="28"/>
        </w:rPr>
        <w:t>180</w:t>
      </w:r>
      <w:r w:rsidRPr="00C2555B">
        <w:rPr>
          <w:rFonts w:ascii="Browallia New" w:hAnsi="Browallia New" w:cs="Browallia New"/>
          <w:sz w:val="28"/>
          <w:szCs w:val="28"/>
          <w:cs/>
        </w:rPr>
        <w:t xml:space="preserve"> ล้านบาท ซึ่งมีที่ดินว่างเปล่าจำนวน</w:t>
      </w:r>
      <w:r w:rsidRPr="00C2555B">
        <w:rPr>
          <w:rFonts w:ascii="Browallia New" w:hAnsi="Browallia New" w:cs="Browallia New"/>
          <w:sz w:val="28"/>
          <w:szCs w:val="28"/>
        </w:rPr>
        <w:t xml:space="preserve"> 3</w:t>
      </w:r>
      <w:r w:rsidRPr="00C2555B">
        <w:rPr>
          <w:rFonts w:ascii="Browallia New" w:hAnsi="Browallia New" w:cs="Browallia New"/>
          <w:sz w:val="28"/>
          <w:szCs w:val="28"/>
          <w:cs/>
        </w:rPr>
        <w:t xml:space="preserve"> แปลง เป็นหลักทรัพย์ค้ำประกันซึ่งประเมินโดยผู้ประเมินราคาอิสระมีมูลค่ายุติธรรมจำนวน </w:t>
      </w:r>
      <w:r w:rsidRPr="00C2555B">
        <w:rPr>
          <w:rFonts w:ascii="Browallia New" w:hAnsi="Browallia New" w:cs="Browallia New"/>
          <w:sz w:val="28"/>
          <w:szCs w:val="28"/>
        </w:rPr>
        <w:t>338.60</w:t>
      </w:r>
      <w:r w:rsidRPr="00C2555B">
        <w:rPr>
          <w:rFonts w:ascii="Browallia New" w:hAnsi="Browallia New" w:cs="Browallia New"/>
          <w:sz w:val="28"/>
          <w:szCs w:val="28"/>
          <w:cs/>
        </w:rPr>
        <w:t xml:space="preserve"> ล้านบาท</w:t>
      </w:r>
    </w:p>
    <w:p w14:paraId="40B962C8" w14:textId="567E0E11" w:rsidR="00FE2955" w:rsidRPr="00546A6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230F6F7F" w14:textId="77777777" w:rsidR="00FE2955" w:rsidRPr="00C2555B" w:rsidRDefault="00FE2955" w:rsidP="00FE2955">
      <w:pPr>
        <w:ind w:firstLine="450"/>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ในระหว่างงวด รายการเคลื่อนไหวของเงินลงทุนในลูกหนี้ดังนี้</w:t>
      </w:r>
    </w:p>
    <w:p w14:paraId="223510A3" w14:textId="77777777" w:rsidR="00FE2955" w:rsidRPr="007A2ABF" w:rsidRDefault="00FE2955" w:rsidP="00FE2955">
      <w:pPr>
        <w:ind w:firstLine="450"/>
        <w:jc w:val="thaiDistribute"/>
        <w:rPr>
          <w:rFonts w:ascii="Browallia New" w:hAnsi="Browallia New" w:cs="Browallia New"/>
          <w:spacing w:val="-2"/>
          <w:sz w:val="28"/>
          <w:szCs w:val="28"/>
        </w:rPr>
      </w:pPr>
    </w:p>
    <w:tbl>
      <w:tblPr>
        <w:tblW w:w="9024" w:type="dxa"/>
        <w:tblInd w:w="426" w:type="dxa"/>
        <w:tblLook w:val="01E0" w:firstRow="1" w:lastRow="1" w:firstColumn="1" w:lastColumn="1" w:noHBand="0" w:noVBand="0"/>
      </w:tblPr>
      <w:tblGrid>
        <w:gridCol w:w="4254"/>
        <w:gridCol w:w="2340"/>
        <w:gridCol w:w="236"/>
        <w:gridCol w:w="2194"/>
      </w:tblGrid>
      <w:tr w:rsidR="00FE2955" w:rsidRPr="00C2555B" w14:paraId="6DB7B6B2" w14:textId="77777777" w:rsidTr="00BE5E18">
        <w:tc>
          <w:tcPr>
            <w:tcW w:w="4254"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77777777" w:rsidR="00FE2955" w:rsidRPr="00C2555B" w:rsidRDefault="00FE2955" w:rsidP="00BE5E18">
            <w:pPr>
              <w:jc w:val="thaiDistribute"/>
              <w:rPr>
                <w:rFonts w:ascii="Browallia New" w:hAnsi="Browallia New" w:cs="Browallia New"/>
                <w:spacing w:val="-2"/>
                <w:sz w:val="28"/>
                <w:szCs w:val="28"/>
              </w:rPr>
            </w:pPr>
          </w:p>
        </w:tc>
        <w:tc>
          <w:tcPr>
            <w:tcW w:w="236" w:type="dxa"/>
          </w:tcPr>
          <w:p w14:paraId="3514A224" w14:textId="77777777" w:rsidR="00FE2955" w:rsidRPr="00C2555B" w:rsidRDefault="00FE2955" w:rsidP="00BE5E18">
            <w:pPr>
              <w:jc w:val="thaiDistribute"/>
              <w:rPr>
                <w:rFonts w:ascii="Browallia New" w:hAnsi="Browallia New" w:cs="Browallia New"/>
                <w:spacing w:val="-2"/>
                <w:sz w:val="28"/>
                <w:szCs w:val="28"/>
              </w:rPr>
            </w:pPr>
          </w:p>
        </w:tc>
        <w:tc>
          <w:tcPr>
            <w:tcW w:w="2194" w:type="dxa"/>
            <w:hideMark/>
          </w:tcPr>
          <w:p w14:paraId="739D1EE9" w14:textId="77777777" w:rsidR="00FE2955" w:rsidRPr="00C2555B" w:rsidRDefault="00FE2955" w:rsidP="00BE5E18">
            <w:pPr>
              <w:tabs>
                <w:tab w:val="clear" w:pos="1871"/>
              </w:tabs>
              <w:ind w:right="-18" w:hanging="97"/>
              <w:jc w:val="right"/>
              <w:rPr>
                <w:rFonts w:ascii="Browallia New" w:hAnsi="Browallia New" w:cs="Browallia New"/>
                <w:spacing w:val="-2"/>
                <w:sz w:val="28"/>
                <w:szCs w:val="28"/>
              </w:rPr>
            </w:pPr>
            <w:r w:rsidRPr="00C2555B">
              <w:rPr>
                <w:rFonts w:ascii="Browallia New" w:hAnsi="Browallia New" w:cs="Browallia New"/>
                <w:spacing w:val="-2"/>
                <w:sz w:val="28"/>
                <w:szCs w:val="28"/>
              </w:rPr>
              <w:t>(</w:t>
            </w:r>
            <w:proofErr w:type="gramStart"/>
            <w:r w:rsidRPr="00C2555B">
              <w:rPr>
                <w:rFonts w:ascii="Browallia New" w:hAnsi="Browallia New" w:cs="Browallia New"/>
                <w:spacing w:val="-2"/>
                <w:sz w:val="28"/>
                <w:szCs w:val="28"/>
                <w:cs/>
              </w:rPr>
              <w:t>หน่วย :</w:t>
            </w:r>
            <w:proofErr w:type="gramEnd"/>
            <w:r w:rsidRPr="00C2555B">
              <w:rPr>
                <w:rFonts w:ascii="Browallia New" w:hAnsi="Browallia New" w:cs="Browallia New"/>
                <w:spacing w:val="-2"/>
                <w:sz w:val="28"/>
                <w:szCs w:val="28"/>
                <w:cs/>
              </w:rPr>
              <w:t xml:space="preserve"> พันบาท)</w:t>
            </w:r>
          </w:p>
        </w:tc>
      </w:tr>
      <w:tr w:rsidR="00FE2955" w:rsidRPr="00C2555B" w14:paraId="578A727E" w14:textId="77777777" w:rsidTr="00BE5E18">
        <w:tc>
          <w:tcPr>
            <w:tcW w:w="4254"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c>
          <w:tcPr>
            <w:tcW w:w="236" w:type="dxa"/>
          </w:tcPr>
          <w:p w14:paraId="424F34BA"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nil"/>
              <w:left w:val="nil"/>
              <w:bottom w:val="single" w:sz="4" w:space="0" w:color="auto"/>
              <w:right w:val="nil"/>
            </w:tcBorders>
            <w:hideMark/>
          </w:tcPr>
          <w:p w14:paraId="73A68D5F" w14:textId="77777777" w:rsidR="00FE2955" w:rsidRPr="00C2555B" w:rsidRDefault="00FE2955" w:rsidP="00BE5E18">
            <w:pPr>
              <w:tabs>
                <w:tab w:val="clear" w:pos="1644"/>
                <w:tab w:val="clear" w:pos="1871"/>
                <w:tab w:val="left" w:pos="3090"/>
                <w:tab w:val="left" w:pos="4860"/>
              </w:tabs>
              <w:ind w:left="-222" w:right="-162" w:firstLine="54"/>
              <w:jc w:val="center"/>
              <w:rPr>
                <w:rFonts w:ascii="Browallia New" w:hAnsi="Browallia New" w:cs="Browallia New"/>
                <w:spacing w:val="-2"/>
                <w:sz w:val="28"/>
                <w:szCs w:val="28"/>
              </w:rPr>
            </w:pPr>
            <w:r w:rsidRPr="00C2555B">
              <w:rPr>
                <w:rFonts w:ascii="Browallia New" w:hAnsi="Browallia New" w:cs="Browallia New"/>
                <w:sz w:val="28"/>
                <w:szCs w:val="28"/>
                <w:cs/>
              </w:rPr>
              <w:t>งบการเงินเฉพาะของบริษัท</w:t>
            </w:r>
          </w:p>
        </w:tc>
      </w:tr>
      <w:tr w:rsidR="00FE2955" w:rsidRPr="00C2555B" w14:paraId="43BEEA3A" w14:textId="77777777" w:rsidTr="00BE5E18">
        <w:trPr>
          <w:trHeight w:val="95"/>
        </w:trPr>
        <w:tc>
          <w:tcPr>
            <w:tcW w:w="4254"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c>
          <w:tcPr>
            <w:tcW w:w="236" w:type="dxa"/>
          </w:tcPr>
          <w:p w14:paraId="43DC079B"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single" w:sz="4" w:space="0" w:color="auto"/>
              <w:left w:val="nil"/>
              <w:bottom w:val="nil"/>
              <w:right w:val="nil"/>
            </w:tcBorders>
          </w:tcPr>
          <w:p w14:paraId="6B1C9CF9" w14:textId="77777777" w:rsidR="00FE2955" w:rsidRPr="00C2555B" w:rsidRDefault="00FE2955" w:rsidP="00BE5E18">
            <w:pPr>
              <w:jc w:val="thaiDistribute"/>
              <w:rPr>
                <w:rFonts w:ascii="Browallia New" w:hAnsi="Browallia New" w:cs="Browallia New"/>
                <w:spacing w:val="-2"/>
                <w:sz w:val="28"/>
                <w:szCs w:val="28"/>
              </w:rPr>
            </w:pPr>
          </w:p>
        </w:tc>
      </w:tr>
      <w:tr w:rsidR="00FE2955" w:rsidRPr="00C2555B" w14:paraId="6EF285D8" w14:textId="77777777" w:rsidTr="00BE5E18">
        <w:tc>
          <w:tcPr>
            <w:tcW w:w="4254" w:type="dxa"/>
            <w:hideMark/>
          </w:tcPr>
          <w:p w14:paraId="0E2C90F5" w14:textId="77777777" w:rsidR="00FE2955" w:rsidRPr="00C2555B" w:rsidRDefault="00FE2955" w:rsidP="00BE5E18">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2562</w:t>
            </w:r>
          </w:p>
        </w:tc>
        <w:tc>
          <w:tcPr>
            <w:tcW w:w="2340" w:type="dxa"/>
            <w:vAlign w:val="bottom"/>
          </w:tcPr>
          <w:p w14:paraId="5EC1D155" w14:textId="77777777" w:rsidR="00FE2955" w:rsidRPr="00C2555B" w:rsidRDefault="00FE2955" w:rsidP="00BE5E1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lang w:val="en-GB"/>
              </w:rPr>
              <w:t>193,600</w:t>
            </w:r>
          </w:p>
        </w:tc>
        <w:tc>
          <w:tcPr>
            <w:tcW w:w="236" w:type="dxa"/>
          </w:tcPr>
          <w:p w14:paraId="4C888AE9" w14:textId="77777777" w:rsidR="00FE2955" w:rsidRPr="00C2555B" w:rsidRDefault="00FE2955" w:rsidP="00BE5E18">
            <w:pPr>
              <w:tabs>
                <w:tab w:val="left" w:pos="360"/>
              </w:tabs>
              <w:jc w:val="thaiDistribute"/>
              <w:rPr>
                <w:rFonts w:ascii="Browallia New" w:hAnsi="Browallia New" w:cs="Browallia New"/>
                <w:sz w:val="28"/>
                <w:szCs w:val="28"/>
              </w:rPr>
            </w:pPr>
          </w:p>
        </w:tc>
        <w:tc>
          <w:tcPr>
            <w:tcW w:w="2194" w:type="dxa"/>
          </w:tcPr>
          <w:p w14:paraId="2D45EF1A" w14:textId="77777777" w:rsidR="00FE2955" w:rsidRPr="00C2555B" w:rsidRDefault="00FE2955" w:rsidP="00BE5E1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r w:rsidR="00FE2955" w:rsidRPr="00C2555B" w14:paraId="3BA99C1E" w14:textId="77777777" w:rsidTr="00BE5E18">
        <w:tc>
          <w:tcPr>
            <w:tcW w:w="4254" w:type="dxa"/>
            <w:hideMark/>
          </w:tcPr>
          <w:p w14:paraId="6905A1A8" w14:textId="77777777" w:rsidR="00FE2955" w:rsidRPr="00C2555B" w:rsidRDefault="00FE2955" w:rsidP="00BE5E1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Pr="00C2555B">
              <w:rPr>
                <w:rFonts w:ascii="Browallia New" w:hAnsi="Browallia New" w:cs="Browallia New"/>
                <w:spacing w:val="-2"/>
                <w:sz w:val="28"/>
                <w:szCs w:val="28"/>
                <w:cs/>
              </w:rPr>
              <w:t>ค่าเผื่อการลดมูลค่าเงินลงทุนในลูกหนี้</w:t>
            </w:r>
          </w:p>
        </w:tc>
        <w:tc>
          <w:tcPr>
            <w:tcW w:w="2340" w:type="dxa"/>
            <w:tcBorders>
              <w:top w:val="nil"/>
              <w:left w:val="nil"/>
              <w:bottom w:val="single" w:sz="4" w:space="0" w:color="auto"/>
              <w:right w:val="nil"/>
            </w:tcBorders>
          </w:tcPr>
          <w:p w14:paraId="1817A358" w14:textId="77777777" w:rsidR="00FE2955" w:rsidRPr="00C2555B" w:rsidRDefault="00FE2955" w:rsidP="00BE5E1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(2,086)</w:t>
            </w:r>
          </w:p>
        </w:tc>
        <w:tc>
          <w:tcPr>
            <w:tcW w:w="236" w:type="dxa"/>
          </w:tcPr>
          <w:p w14:paraId="5DE21D5D" w14:textId="77777777" w:rsidR="00FE2955" w:rsidRPr="00C2555B" w:rsidRDefault="00FE2955" w:rsidP="00BE5E18">
            <w:pPr>
              <w:tabs>
                <w:tab w:val="left" w:pos="360"/>
              </w:tabs>
              <w:jc w:val="thaiDistribute"/>
              <w:rPr>
                <w:rFonts w:ascii="Browallia New" w:hAnsi="Browallia New" w:cs="Browallia New"/>
                <w:sz w:val="28"/>
                <w:szCs w:val="28"/>
              </w:rPr>
            </w:pPr>
          </w:p>
        </w:tc>
        <w:tc>
          <w:tcPr>
            <w:tcW w:w="2194" w:type="dxa"/>
          </w:tcPr>
          <w:p w14:paraId="468D740B" w14:textId="77777777" w:rsidR="00FE2955" w:rsidRPr="00C2555B" w:rsidRDefault="00FE2955" w:rsidP="00BE5E1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r w:rsidR="00FE2955" w:rsidRPr="00C2555B" w14:paraId="1A98926A" w14:textId="77777777" w:rsidTr="00BE5E18">
        <w:tc>
          <w:tcPr>
            <w:tcW w:w="4254" w:type="dxa"/>
            <w:hideMark/>
          </w:tcPr>
          <w:p w14:paraId="74D707BB" w14:textId="77777777" w:rsidR="00FE2955" w:rsidRPr="00C2555B" w:rsidRDefault="00FE2955" w:rsidP="00BE5E18">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31 </w:t>
            </w:r>
            <w:r w:rsidRPr="00C2555B">
              <w:rPr>
                <w:rFonts w:ascii="Browallia New" w:hAnsi="Browallia New" w:cs="Browallia New"/>
                <w:spacing w:val="-2"/>
                <w:sz w:val="28"/>
                <w:szCs w:val="28"/>
                <w:cs/>
              </w:rPr>
              <w:t xml:space="preserve">มีนาคม </w:t>
            </w:r>
            <w:r w:rsidRPr="00C2555B">
              <w:rPr>
                <w:rFonts w:ascii="Browallia New" w:hAnsi="Browallia New" w:cs="Browallia New"/>
                <w:spacing w:val="-2"/>
                <w:sz w:val="28"/>
                <w:szCs w:val="28"/>
              </w:rPr>
              <w:t>2562</w:t>
            </w:r>
          </w:p>
        </w:tc>
        <w:tc>
          <w:tcPr>
            <w:tcW w:w="2340" w:type="dxa"/>
            <w:tcBorders>
              <w:top w:val="single" w:sz="4" w:space="0" w:color="auto"/>
              <w:left w:val="nil"/>
              <w:bottom w:val="single" w:sz="12" w:space="0" w:color="auto"/>
              <w:right w:val="nil"/>
            </w:tcBorders>
          </w:tcPr>
          <w:p w14:paraId="78509328" w14:textId="77777777" w:rsidR="00FE2955" w:rsidRPr="00C2555B" w:rsidRDefault="00FE2955" w:rsidP="00BE5E1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2555B">
              <w:rPr>
                <w:rFonts w:ascii="Browallia New" w:hAnsi="Browallia New" w:cs="Browallia New"/>
                <w:sz w:val="28"/>
                <w:szCs w:val="28"/>
              </w:rPr>
              <w:t>191,514</w:t>
            </w:r>
          </w:p>
        </w:tc>
        <w:tc>
          <w:tcPr>
            <w:tcW w:w="236" w:type="dxa"/>
          </w:tcPr>
          <w:p w14:paraId="462A5A0B" w14:textId="77777777" w:rsidR="00FE2955" w:rsidRPr="00C2555B" w:rsidRDefault="00FE2955" w:rsidP="00BE5E18">
            <w:pPr>
              <w:jc w:val="thaiDistribute"/>
              <w:rPr>
                <w:rFonts w:ascii="Browallia New" w:hAnsi="Browallia New" w:cs="Browallia New"/>
                <w:spacing w:val="-2"/>
                <w:sz w:val="28"/>
                <w:szCs w:val="28"/>
              </w:rPr>
            </w:pPr>
          </w:p>
        </w:tc>
        <w:tc>
          <w:tcPr>
            <w:tcW w:w="2194" w:type="dxa"/>
            <w:tcBorders>
              <w:top w:val="single" w:sz="4" w:space="0" w:color="auto"/>
              <w:left w:val="nil"/>
              <w:bottom w:val="single" w:sz="12" w:space="0" w:color="auto"/>
              <w:right w:val="nil"/>
            </w:tcBorders>
          </w:tcPr>
          <w:p w14:paraId="61CD4337" w14:textId="77777777" w:rsidR="00FE2955" w:rsidRPr="00C2555B" w:rsidRDefault="00FE2955" w:rsidP="00BE5E1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w:t>
            </w:r>
          </w:p>
        </w:tc>
      </w:tr>
    </w:tbl>
    <w:p w14:paraId="6A35A287" w14:textId="77777777" w:rsidR="00FE2955" w:rsidRPr="00C2555B" w:rsidRDefault="00FE2955" w:rsidP="00FE2955">
      <w:pPr>
        <w:tabs>
          <w:tab w:val="left" w:pos="7655"/>
          <w:tab w:val="left" w:pos="7797"/>
          <w:tab w:val="left" w:pos="7938"/>
        </w:tabs>
        <w:spacing w:line="240" w:lineRule="auto"/>
        <w:ind w:left="426"/>
        <w:jc w:val="thaiDistribute"/>
        <w:rPr>
          <w:rFonts w:ascii="Browallia New" w:hAnsi="Browallia New" w:cs="Browallia New"/>
          <w:sz w:val="28"/>
          <w:szCs w:val="28"/>
        </w:rPr>
      </w:pPr>
    </w:p>
    <w:p w14:paraId="26A913D3" w14:textId="77777777" w:rsidR="00FE2955" w:rsidRPr="00C2555B" w:rsidRDefault="00FE2955"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pacing w:val="-6"/>
          <w:sz w:val="28"/>
          <w:szCs w:val="28"/>
        </w:rPr>
      </w:pPr>
      <w:r w:rsidRPr="00C2555B">
        <w:rPr>
          <w:rFonts w:ascii="Browallia New" w:hAnsi="Browallia New" w:cs="Browallia New"/>
          <w:spacing w:val="-2"/>
          <w:sz w:val="28"/>
          <w:szCs w:val="28"/>
          <w:cs/>
        </w:rPr>
        <w:t xml:space="preserve">บริษัทย่อยคาดว่าจะได้รับชำระจากเงินลงทุนในลูกหนี้ภายใน </w:t>
      </w:r>
      <w:r w:rsidRPr="00C2555B">
        <w:rPr>
          <w:rFonts w:ascii="Browallia New" w:hAnsi="Browallia New" w:cs="Browallia New"/>
          <w:spacing w:val="-2"/>
          <w:sz w:val="28"/>
          <w:szCs w:val="28"/>
        </w:rPr>
        <w:t>1</w:t>
      </w:r>
      <w:r w:rsidRPr="00C2555B">
        <w:rPr>
          <w:rFonts w:ascii="Browallia New" w:hAnsi="Browallia New" w:cs="Browallia New"/>
          <w:spacing w:val="-2"/>
          <w:sz w:val="28"/>
          <w:szCs w:val="28"/>
          <w:cs/>
        </w:rPr>
        <w:t xml:space="preserve"> ปี ในส่วนของเงินลงทุนในลูกหนี้ประมาณ </w:t>
      </w:r>
      <w:r w:rsidRPr="00C2555B">
        <w:rPr>
          <w:rFonts w:ascii="Browallia New" w:hAnsi="Browallia New" w:cs="Browallia New"/>
          <w:spacing w:val="-2"/>
          <w:sz w:val="28"/>
          <w:szCs w:val="28"/>
        </w:rPr>
        <w:t>3.61</w:t>
      </w:r>
      <w:r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rPr>
        <w:t xml:space="preserve">              </w:t>
      </w:r>
      <w:r w:rsidRPr="00C2555B">
        <w:rPr>
          <w:rFonts w:ascii="Browallia New" w:hAnsi="Browallia New" w:cs="Browallia New"/>
          <w:spacing w:val="-2"/>
          <w:sz w:val="28"/>
          <w:szCs w:val="28"/>
          <w:cs/>
        </w:rPr>
        <w:t>ล้านบาท</w:t>
      </w:r>
    </w:p>
    <w:p w14:paraId="06BD6A8E" w14:textId="17958D2D" w:rsidR="00FE2955" w:rsidRPr="00C2555B" w:rsidRDefault="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5F55BA55" w14:textId="76DA378D"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2C9212E9" w14:textId="7AEC43B1"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54EDCF57" w14:textId="42382821"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F684690" w14:textId="5E67F494"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551EABC1" w14:textId="14AFEABA"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3BCC8C5B" w14:textId="31314E09"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4B8B73FA" w14:textId="3FED2D50"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08F03AB2" w14:textId="03086FF9"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5BC447F" w14:textId="529CC050"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628A9780" w14:textId="79E2EC8D"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1199E260" w14:textId="578E27CF" w:rsidR="002D6047" w:rsidRPr="00C2555B" w:rsidRDefault="002D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4997FE2F" w14:textId="3D52FE75" w:rsidR="006C1F0E" w:rsidRPr="00C2555B" w:rsidRDefault="00136DC6"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สินทรัพย์ภาษีเงินได้รอการตัดบัญชี/ค่าใช้จ่ายภาษีเงินได้</w:t>
      </w:r>
    </w:p>
    <w:p w14:paraId="24FE24E7" w14:textId="77777777" w:rsidR="00454FBD" w:rsidRPr="00C2555B" w:rsidRDefault="00454FBD"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7D7734">
      <w:pPr>
        <w:pStyle w:val="ListParagraph"/>
        <w:numPr>
          <w:ilvl w:val="0"/>
          <w:numId w:val="3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17360F02" w:rsidR="004C434D" w:rsidRPr="00C2555B" w:rsidRDefault="004C434D" w:rsidP="004C434D">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 xml:space="preserve">งวดสามเดือนสิ้นสุดวันที่ </w:t>
      </w:r>
      <w:r w:rsidRPr="00C2555B">
        <w:rPr>
          <w:rFonts w:ascii="Browallia New" w:hAnsi="Browallia New" w:cs="Browallia New"/>
          <w:spacing w:val="-2"/>
          <w:sz w:val="28"/>
          <w:szCs w:val="28"/>
        </w:rPr>
        <w:t xml:space="preserve">31 </w:t>
      </w:r>
      <w:r w:rsidRPr="00C2555B">
        <w:rPr>
          <w:rFonts w:ascii="Browallia New" w:hAnsi="Browallia New" w:cs="Browallia New"/>
          <w:spacing w:val="-2"/>
          <w:sz w:val="28"/>
          <w:szCs w:val="28"/>
          <w:cs/>
        </w:rPr>
        <w:t xml:space="preserve">มีนาคม </w:t>
      </w:r>
      <w:r w:rsidRPr="00C2555B">
        <w:rPr>
          <w:rFonts w:ascii="Browallia New" w:hAnsi="Browallia New" w:cs="Browallia New"/>
          <w:spacing w:val="-2"/>
          <w:sz w:val="28"/>
          <w:szCs w:val="28"/>
        </w:rPr>
        <w:t>256</w:t>
      </w:r>
      <w:r w:rsidR="00CA746A" w:rsidRPr="00C2555B">
        <w:rPr>
          <w:rFonts w:ascii="Browallia New" w:hAnsi="Browallia New" w:cs="Browallia New"/>
          <w:spacing w:val="-2"/>
          <w:sz w:val="28"/>
          <w:szCs w:val="28"/>
        </w:rPr>
        <w:t>2</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rPr>
        <w:t xml:space="preserve">และ </w:t>
      </w:r>
      <w:r w:rsidRPr="00C2555B">
        <w:rPr>
          <w:rFonts w:ascii="Browallia New" w:hAnsi="Browallia New" w:cs="Browallia New"/>
          <w:spacing w:val="-2"/>
          <w:sz w:val="28"/>
          <w:szCs w:val="28"/>
        </w:rPr>
        <w:t>2561</w:t>
      </w:r>
      <w:r w:rsidRPr="00C2555B">
        <w:rPr>
          <w:rFonts w:ascii="Browallia New" w:hAnsi="Browallia New" w:cs="Browallia New"/>
          <w:sz w:val="28"/>
          <w:szCs w:val="28"/>
        </w:rPr>
        <w:t xml:space="preserve"> </w:t>
      </w:r>
      <w:r w:rsidRPr="00C2555B">
        <w:rPr>
          <w:rFonts w:ascii="Browallia New" w:hAnsi="Browallia New" w:cs="Browallia New"/>
          <w:sz w:val="28"/>
          <w:szCs w:val="28"/>
          <w:cs/>
          <w:lang w:val="en-GB"/>
        </w:rPr>
        <w:t>มีดังนี้</w:t>
      </w:r>
    </w:p>
    <w:p w14:paraId="03E83F68" w14:textId="77777777" w:rsidR="007D7734" w:rsidRPr="007A2ABF" w:rsidRDefault="007D7734" w:rsidP="00CD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C2555B" w14:paraId="17C4B302" w14:textId="77777777" w:rsidTr="00C320BC">
        <w:trPr>
          <w:tblHeader/>
        </w:trPr>
        <w:tc>
          <w:tcPr>
            <w:tcW w:w="4086" w:type="dxa"/>
            <w:vAlign w:val="bottom"/>
          </w:tcPr>
          <w:p w14:paraId="2B34E11E" w14:textId="77777777" w:rsidR="007D7734" w:rsidRPr="007A2ABF" w:rsidRDefault="007D7734" w:rsidP="00E64F16">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C2555B"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C2555B" w:rsidRDefault="007D7734" w:rsidP="00E64F16">
            <w:pPr>
              <w:spacing w:line="240" w:lineRule="auto"/>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350858" w:rsidRPr="00C2555B" w14:paraId="2B2B59CB" w14:textId="77777777" w:rsidTr="00C320BC">
        <w:trPr>
          <w:tblHeader/>
        </w:trPr>
        <w:tc>
          <w:tcPr>
            <w:tcW w:w="4086" w:type="dxa"/>
            <w:vAlign w:val="bottom"/>
          </w:tcPr>
          <w:p w14:paraId="7013FF2F" w14:textId="77777777" w:rsidR="007D7734" w:rsidRPr="007A2ABF" w:rsidRDefault="007D7734" w:rsidP="00E64F16">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C2555B" w:rsidRDefault="007D7734"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C2555B" w:rsidRDefault="007D7734"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350858" w:rsidRPr="00C2555B" w14:paraId="032756F3" w14:textId="77777777" w:rsidTr="00C320BC">
        <w:trPr>
          <w:tblHeader/>
        </w:trPr>
        <w:tc>
          <w:tcPr>
            <w:tcW w:w="4086" w:type="dxa"/>
            <w:vAlign w:val="bottom"/>
          </w:tcPr>
          <w:p w14:paraId="392081B6" w14:textId="77777777" w:rsidR="007D7734" w:rsidRPr="007A2ABF" w:rsidRDefault="007D7734" w:rsidP="00E64F16">
            <w:pPr>
              <w:spacing w:line="240" w:lineRule="auto"/>
              <w:ind w:left="-102"/>
              <w:rPr>
                <w:rFonts w:ascii="Browallia New" w:hAnsi="Browallia New" w:cs="Browallia New"/>
                <w:sz w:val="28"/>
                <w:szCs w:val="28"/>
              </w:rPr>
            </w:pPr>
          </w:p>
        </w:tc>
        <w:tc>
          <w:tcPr>
            <w:tcW w:w="4824" w:type="dxa"/>
            <w:gridSpan w:val="4"/>
            <w:vAlign w:val="bottom"/>
            <w:hideMark/>
          </w:tcPr>
          <w:p w14:paraId="2F1CE91A" w14:textId="1FDE7A91" w:rsidR="007D7734" w:rsidRPr="00C2555B" w:rsidRDefault="004C434D" w:rsidP="00E64F16">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cs/>
              </w:rPr>
              <w:t xml:space="preserve">สำหรับงวดสามเดือนสิ้นสุดวันที่ </w:t>
            </w:r>
            <w:r w:rsidRPr="00C2555B">
              <w:rPr>
                <w:rFonts w:ascii="Browallia New" w:hAnsi="Browallia New" w:cs="Browallia New"/>
                <w:spacing w:val="-2"/>
                <w:sz w:val="28"/>
                <w:szCs w:val="28"/>
              </w:rPr>
              <w:t xml:space="preserve">31 </w:t>
            </w:r>
            <w:r w:rsidRPr="00C2555B">
              <w:rPr>
                <w:rFonts w:ascii="Browallia New" w:hAnsi="Browallia New" w:cs="Browallia New"/>
                <w:spacing w:val="-2"/>
                <w:sz w:val="28"/>
                <w:szCs w:val="28"/>
                <w:cs/>
              </w:rPr>
              <w:t>มีนาคม</w:t>
            </w:r>
          </w:p>
        </w:tc>
      </w:tr>
      <w:tr w:rsidR="004C434D" w:rsidRPr="00C2555B" w14:paraId="1073FFF8" w14:textId="77777777" w:rsidTr="00C320BC">
        <w:trPr>
          <w:tblHeader/>
        </w:trPr>
        <w:tc>
          <w:tcPr>
            <w:tcW w:w="4086" w:type="dxa"/>
            <w:vAlign w:val="bottom"/>
          </w:tcPr>
          <w:p w14:paraId="173F6D37" w14:textId="77777777" w:rsidR="004C434D" w:rsidRPr="007A2ABF" w:rsidRDefault="004C434D" w:rsidP="004C434D">
            <w:pPr>
              <w:spacing w:line="240" w:lineRule="auto"/>
              <w:ind w:left="-102"/>
              <w:rPr>
                <w:rFonts w:ascii="Browallia New" w:hAnsi="Browallia New" w:cs="Browallia New"/>
                <w:sz w:val="28"/>
                <w:szCs w:val="28"/>
              </w:rPr>
            </w:pPr>
          </w:p>
        </w:tc>
        <w:tc>
          <w:tcPr>
            <w:tcW w:w="1215" w:type="dxa"/>
            <w:vAlign w:val="bottom"/>
            <w:hideMark/>
          </w:tcPr>
          <w:p w14:paraId="774D8EA7" w14:textId="3510D2A9" w:rsidR="004C434D" w:rsidRPr="00C2555B" w:rsidRDefault="00CA746A"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88" w:type="dxa"/>
            <w:vAlign w:val="bottom"/>
            <w:hideMark/>
          </w:tcPr>
          <w:p w14:paraId="75668BEF" w14:textId="616E69E5" w:rsidR="004C434D" w:rsidRPr="00C2555B" w:rsidRDefault="004C434D"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c>
          <w:tcPr>
            <w:tcW w:w="1224" w:type="dxa"/>
            <w:vAlign w:val="bottom"/>
            <w:hideMark/>
          </w:tcPr>
          <w:p w14:paraId="7A1345FC" w14:textId="63E1617D" w:rsidR="004C434D" w:rsidRPr="00C2555B" w:rsidRDefault="00CA746A"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2562</w:t>
            </w:r>
          </w:p>
        </w:tc>
        <w:tc>
          <w:tcPr>
            <w:tcW w:w="1197" w:type="dxa"/>
            <w:vAlign w:val="bottom"/>
            <w:hideMark/>
          </w:tcPr>
          <w:p w14:paraId="5070BF9E" w14:textId="5865D672" w:rsidR="004C434D" w:rsidRPr="00C2555B" w:rsidRDefault="004C434D" w:rsidP="004C434D">
            <w:pPr>
              <w:pBdr>
                <w:bottom w:val="single" w:sz="4" w:space="1" w:color="auto"/>
              </w:pBdr>
              <w:spacing w:line="240" w:lineRule="auto"/>
              <w:jc w:val="center"/>
              <w:rPr>
                <w:rFonts w:ascii="Browallia New" w:hAnsi="Browallia New" w:cs="Browallia New"/>
                <w:sz w:val="28"/>
                <w:szCs w:val="28"/>
              </w:rPr>
            </w:pPr>
            <w:r w:rsidRPr="00C2555B">
              <w:rPr>
                <w:rFonts w:ascii="Browallia New" w:hAnsi="Browallia New" w:cs="Browallia New"/>
                <w:sz w:val="28"/>
                <w:szCs w:val="28"/>
              </w:rPr>
              <w:t>2561</w:t>
            </w:r>
          </w:p>
        </w:tc>
      </w:tr>
      <w:tr w:rsidR="00350858" w:rsidRPr="00C2555B" w14:paraId="30A924FF" w14:textId="77777777" w:rsidTr="00C320BC">
        <w:trPr>
          <w:trHeight w:val="288"/>
        </w:trPr>
        <w:tc>
          <w:tcPr>
            <w:tcW w:w="4086" w:type="dxa"/>
            <w:vAlign w:val="bottom"/>
          </w:tcPr>
          <w:p w14:paraId="4D2F9254" w14:textId="77777777" w:rsidR="00844621" w:rsidRPr="00C2555B"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C2555B"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C2555B"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C2555B"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C2555B" w:rsidRDefault="00844621" w:rsidP="00844621">
            <w:pPr>
              <w:spacing w:line="240" w:lineRule="auto"/>
              <w:jc w:val="right"/>
              <w:rPr>
                <w:rFonts w:ascii="Browallia New" w:hAnsi="Browallia New" w:cs="Browallia New"/>
                <w:sz w:val="28"/>
                <w:szCs w:val="28"/>
              </w:rPr>
            </w:pPr>
          </w:p>
        </w:tc>
      </w:tr>
      <w:tr w:rsidR="003063D3" w:rsidRPr="00C2555B" w14:paraId="0AEF1204" w14:textId="77777777" w:rsidTr="007A2ABF">
        <w:tc>
          <w:tcPr>
            <w:tcW w:w="4086" w:type="dxa"/>
            <w:vAlign w:val="center"/>
            <w:hideMark/>
          </w:tcPr>
          <w:p w14:paraId="63FD1B2F" w14:textId="27270B01" w:rsidR="003063D3" w:rsidRPr="00C2555B" w:rsidRDefault="003063D3" w:rsidP="003063D3">
            <w:pPr>
              <w:spacing w:line="240" w:lineRule="auto"/>
              <w:jc w:val="both"/>
              <w:rPr>
                <w:rFonts w:ascii="Browallia New" w:hAnsi="Browallia New" w:cs="Browallia New"/>
                <w:sz w:val="28"/>
                <w:szCs w:val="28"/>
                <w:cs/>
              </w:rPr>
            </w:pPr>
            <w:r w:rsidRPr="00C2555B">
              <w:rPr>
                <w:rFonts w:ascii="Browallia New" w:hAnsi="Browallia New" w:cs="Browallia New"/>
                <w:sz w:val="28"/>
                <w:szCs w:val="28"/>
                <w:cs/>
              </w:rPr>
              <w:t xml:space="preserve">ภาษีเงินได้ปัจจุบัน </w:t>
            </w:r>
          </w:p>
        </w:tc>
        <w:tc>
          <w:tcPr>
            <w:tcW w:w="1215" w:type="dxa"/>
            <w:vAlign w:val="center"/>
          </w:tcPr>
          <w:p w14:paraId="0008BE08" w14:textId="68E6DF8F" w:rsidR="003063D3" w:rsidRPr="00C2555B" w:rsidRDefault="006865F7">
            <w:pPr>
              <w:spacing w:line="240" w:lineRule="auto"/>
              <w:jc w:val="right"/>
              <w:rPr>
                <w:rFonts w:ascii="Browallia New" w:hAnsi="Browallia New" w:cs="Browallia New"/>
                <w:sz w:val="28"/>
                <w:szCs w:val="28"/>
                <w:lang w:val="en-GB"/>
              </w:rPr>
            </w:pPr>
            <w:r w:rsidRPr="006865F7">
              <w:rPr>
                <w:rFonts w:ascii="Browallia New" w:hAnsi="Browallia New" w:cs="Browallia New"/>
                <w:sz w:val="28"/>
                <w:szCs w:val="28"/>
              </w:rPr>
              <w:t>8</w:t>
            </w:r>
            <w:r w:rsidR="003063D3" w:rsidRPr="007A2ABF">
              <w:rPr>
                <w:rFonts w:ascii="Browallia New" w:hAnsi="Browallia New" w:cs="Browallia New"/>
                <w:sz w:val="28"/>
                <w:szCs w:val="28"/>
                <w:lang w:val="en-GB"/>
              </w:rPr>
              <w:t>,</w:t>
            </w:r>
            <w:r w:rsidR="003F36C3" w:rsidRPr="00C2555B">
              <w:rPr>
                <w:rFonts w:ascii="Browallia New" w:hAnsi="Browallia New" w:cs="Browallia New"/>
                <w:sz w:val="28"/>
                <w:szCs w:val="28"/>
                <w:lang w:val="en-GB"/>
              </w:rPr>
              <w:t>446</w:t>
            </w:r>
          </w:p>
        </w:tc>
        <w:tc>
          <w:tcPr>
            <w:tcW w:w="1188" w:type="dxa"/>
            <w:vAlign w:val="center"/>
          </w:tcPr>
          <w:p w14:paraId="6A6EF838" w14:textId="1E3BD19D" w:rsidR="003063D3" w:rsidRPr="00C2555B" w:rsidRDefault="003063D3" w:rsidP="003063D3">
            <w:pPr>
              <w:spacing w:line="240" w:lineRule="auto"/>
              <w:jc w:val="right"/>
              <w:rPr>
                <w:rFonts w:ascii="Browallia New" w:hAnsi="Browallia New" w:cs="Browallia New"/>
                <w:sz w:val="28"/>
                <w:szCs w:val="28"/>
                <w:lang w:val="en-GB"/>
              </w:rPr>
            </w:pPr>
            <w:r w:rsidRPr="00C2555B">
              <w:rPr>
                <w:rFonts w:ascii="Browallia New" w:hAnsi="Browallia New" w:cs="Browallia New"/>
                <w:sz w:val="28"/>
                <w:szCs w:val="28"/>
                <w:lang w:val="en-GB"/>
              </w:rPr>
              <w:t>17,885</w:t>
            </w:r>
          </w:p>
        </w:tc>
        <w:tc>
          <w:tcPr>
            <w:tcW w:w="1224" w:type="dxa"/>
            <w:vAlign w:val="center"/>
          </w:tcPr>
          <w:p w14:paraId="3E3568D7" w14:textId="7C1B4EC2" w:rsidR="003063D3" w:rsidRPr="007A2ABF" w:rsidRDefault="003063D3" w:rsidP="007A2ABF">
            <w:pPr>
              <w:spacing w:line="240" w:lineRule="auto"/>
              <w:jc w:val="center"/>
              <w:rPr>
                <w:rFonts w:ascii="Browallia New" w:hAnsi="Browallia New" w:cs="Browallia New"/>
                <w:sz w:val="28"/>
                <w:szCs w:val="28"/>
                <w:lang w:val="en-GB"/>
              </w:rPr>
            </w:pPr>
            <w:r w:rsidRPr="00C2555B">
              <w:rPr>
                <w:rFonts w:ascii="Browallia New" w:hAnsi="Browallia New" w:cs="Browallia New"/>
                <w:sz w:val="28"/>
                <w:szCs w:val="28"/>
              </w:rPr>
              <w:t xml:space="preserve">        </w:t>
            </w:r>
            <w:r w:rsidRPr="007A2ABF">
              <w:rPr>
                <w:rFonts w:ascii="Browallia New" w:hAnsi="Browallia New" w:cs="Browallia New"/>
                <w:sz w:val="28"/>
                <w:szCs w:val="28"/>
              </w:rPr>
              <w:t>-</w:t>
            </w:r>
          </w:p>
        </w:tc>
        <w:tc>
          <w:tcPr>
            <w:tcW w:w="1197" w:type="dxa"/>
            <w:vAlign w:val="center"/>
          </w:tcPr>
          <w:p w14:paraId="2203E82F" w14:textId="30629925" w:rsidR="003063D3" w:rsidRPr="00C2555B" w:rsidRDefault="003063D3" w:rsidP="003063D3">
            <w:pPr>
              <w:spacing w:line="240" w:lineRule="auto"/>
              <w:jc w:val="right"/>
              <w:rPr>
                <w:rFonts w:ascii="Browallia New" w:hAnsi="Browallia New" w:cs="Browallia New"/>
                <w:sz w:val="28"/>
                <w:szCs w:val="28"/>
              </w:rPr>
            </w:pPr>
            <w:r w:rsidRPr="00C2555B">
              <w:rPr>
                <w:rFonts w:ascii="Browallia New" w:hAnsi="Browallia New" w:cs="Browallia New"/>
                <w:sz w:val="28"/>
                <w:szCs w:val="28"/>
                <w:lang w:val="en-GB"/>
              </w:rPr>
              <w:t>7,738</w:t>
            </w:r>
          </w:p>
        </w:tc>
      </w:tr>
      <w:tr w:rsidR="003063D3" w:rsidRPr="00C2555B" w14:paraId="336B7D8A" w14:textId="77777777" w:rsidTr="007A2ABF">
        <w:tc>
          <w:tcPr>
            <w:tcW w:w="4086" w:type="dxa"/>
            <w:vAlign w:val="center"/>
            <w:hideMark/>
          </w:tcPr>
          <w:p w14:paraId="1092ED1C" w14:textId="77777777" w:rsidR="003063D3" w:rsidRPr="00C2555B" w:rsidRDefault="003063D3" w:rsidP="003063D3">
            <w:pPr>
              <w:tabs>
                <w:tab w:val="clear" w:pos="227"/>
              </w:tabs>
              <w:spacing w:line="240" w:lineRule="auto"/>
              <w:jc w:val="both"/>
              <w:rPr>
                <w:rFonts w:ascii="Browallia New" w:hAnsi="Browallia New" w:cs="Browallia New"/>
                <w:sz w:val="28"/>
                <w:szCs w:val="28"/>
              </w:rPr>
            </w:pPr>
            <w:r w:rsidRPr="00C2555B">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00C353C2" w:rsidR="003063D3" w:rsidRPr="00C2555B" w:rsidRDefault="006865F7">
            <w:pPr>
              <w:pBdr>
                <w:bottom w:val="single" w:sz="4" w:space="1" w:color="auto"/>
              </w:pBdr>
              <w:spacing w:line="240" w:lineRule="auto"/>
              <w:jc w:val="right"/>
              <w:rPr>
                <w:rFonts w:ascii="Browallia New" w:hAnsi="Browallia New" w:cs="Browallia New"/>
                <w:sz w:val="28"/>
                <w:szCs w:val="28"/>
                <w:lang w:val="en-GB"/>
              </w:rPr>
            </w:pPr>
            <w:r w:rsidRPr="006865F7">
              <w:rPr>
                <w:rFonts w:ascii="Browallia New" w:hAnsi="Browallia New" w:cs="Browallia New"/>
                <w:sz w:val="28"/>
                <w:szCs w:val="28"/>
              </w:rPr>
              <w:t>3</w:t>
            </w:r>
            <w:r w:rsidR="003063D3" w:rsidRPr="007A2ABF">
              <w:rPr>
                <w:rFonts w:ascii="Browallia New" w:hAnsi="Browallia New" w:cs="Browallia New"/>
                <w:sz w:val="28"/>
                <w:szCs w:val="28"/>
                <w:lang w:val="en-GB"/>
              </w:rPr>
              <w:t>,</w:t>
            </w:r>
            <w:r w:rsidR="007F4996" w:rsidRPr="007A2ABF">
              <w:rPr>
                <w:rFonts w:ascii="Browallia New" w:hAnsi="Browallia New" w:cs="Browallia New"/>
                <w:sz w:val="28"/>
                <w:szCs w:val="28"/>
                <w:lang w:val="en-GB"/>
              </w:rPr>
              <w:t>299</w:t>
            </w:r>
          </w:p>
        </w:tc>
        <w:tc>
          <w:tcPr>
            <w:tcW w:w="1188" w:type="dxa"/>
            <w:vAlign w:val="center"/>
          </w:tcPr>
          <w:p w14:paraId="44C97361" w14:textId="1C0F233A" w:rsidR="003063D3" w:rsidRPr="00C2555B" w:rsidRDefault="003063D3" w:rsidP="003063D3">
            <w:pPr>
              <w:pBdr>
                <w:bottom w:val="single" w:sz="4" w:space="1" w:color="auto"/>
              </w:pBdr>
              <w:spacing w:line="240" w:lineRule="auto"/>
              <w:jc w:val="right"/>
              <w:rPr>
                <w:rFonts w:ascii="Browallia New" w:hAnsi="Browallia New" w:cs="Browallia New"/>
                <w:sz w:val="28"/>
                <w:szCs w:val="28"/>
                <w:lang w:val="en-GB"/>
              </w:rPr>
            </w:pPr>
            <w:r w:rsidRPr="00C2555B">
              <w:rPr>
                <w:rFonts w:ascii="Browallia New" w:hAnsi="Browallia New" w:cs="Browallia New"/>
                <w:sz w:val="28"/>
                <w:szCs w:val="28"/>
                <w:lang w:val="en-GB"/>
              </w:rPr>
              <w:t>(38)</w:t>
            </w:r>
          </w:p>
        </w:tc>
        <w:tc>
          <w:tcPr>
            <w:tcW w:w="1224" w:type="dxa"/>
            <w:vAlign w:val="center"/>
          </w:tcPr>
          <w:p w14:paraId="7F5C1A57" w14:textId="6D50BFB8" w:rsidR="003063D3" w:rsidRPr="00C2555B" w:rsidRDefault="003063D3" w:rsidP="003063D3">
            <w:pPr>
              <w:pBdr>
                <w:bottom w:val="single" w:sz="4" w:space="1" w:color="auto"/>
              </w:pBdr>
              <w:spacing w:line="240" w:lineRule="auto"/>
              <w:jc w:val="right"/>
              <w:rPr>
                <w:rFonts w:ascii="Browallia New" w:hAnsi="Browallia New" w:cs="Browallia New"/>
                <w:sz w:val="28"/>
                <w:szCs w:val="28"/>
                <w:lang w:val="en-GB"/>
              </w:rPr>
            </w:pPr>
            <w:r w:rsidRPr="007A2ABF">
              <w:rPr>
                <w:rFonts w:ascii="Browallia New" w:hAnsi="Browallia New" w:cs="Browallia New"/>
                <w:sz w:val="28"/>
                <w:szCs w:val="28"/>
                <w:lang w:val="en-GB"/>
              </w:rPr>
              <w:t>4,7</w:t>
            </w:r>
            <w:r w:rsidR="00FE7B3C" w:rsidRPr="007A2ABF">
              <w:rPr>
                <w:rFonts w:ascii="Browallia New" w:hAnsi="Browallia New" w:cs="Browallia New"/>
                <w:sz w:val="28"/>
                <w:szCs w:val="28"/>
                <w:lang w:val="en-GB"/>
              </w:rPr>
              <w:t>17</w:t>
            </w:r>
          </w:p>
        </w:tc>
        <w:tc>
          <w:tcPr>
            <w:tcW w:w="1197" w:type="dxa"/>
            <w:vAlign w:val="center"/>
          </w:tcPr>
          <w:p w14:paraId="0B6B6E19" w14:textId="71810FA1" w:rsidR="003063D3" w:rsidRPr="00C2555B" w:rsidRDefault="003063D3" w:rsidP="003063D3">
            <w:pPr>
              <w:pBdr>
                <w:bottom w:val="single" w:sz="4" w:space="1" w:color="auto"/>
              </w:pBdr>
              <w:spacing w:line="240" w:lineRule="auto"/>
              <w:jc w:val="right"/>
              <w:rPr>
                <w:rFonts w:ascii="Browallia New" w:hAnsi="Browallia New" w:cs="Browallia New"/>
                <w:sz w:val="28"/>
                <w:szCs w:val="28"/>
                <w:lang w:val="en-GB"/>
              </w:rPr>
            </w:pPr>
            <w:r w:rsidRPr="00C2555B">
              <w:rPr>
                <w:rFonts w:ascii="Browallia New" w:hAnsi="Browallia New" w:cs="Browallia New"/>
                <w:sz w:val="28"/>
                <w:szCs w:val="28"/>
                <w:lang w:val="en-GB"/>
              </w:rPr>
              <w:t>118</w:t>
            </w:r>
          </w:p>
        </w:tc>
      </w:tr>
      <w:tr w:rsidR="003063D3" w:rsidRPr="00C2555B" w14:paraId="5B419975" w14:textId="77777777" w:rsidTr="007A2ABF">
        <w:trPr>
          <w:trHeight w:val="375"/>
        </w:trPr>
        <w:tc>
          <w:tcPr>
            <w:tcW w:w="4086" w:type="dxa"/>
            <w:vAlign w:val="center"/>
            <w:hideMark/>
          </w:tcPr>
          <w:p w14:paraId="3DBBE369" w14:textId="71B98308" w:rsidR="003063D3" w:rsidRPr="00C2555B" w:rsidRDefault="003063D3" w:rsidP="007A2ABF">
            <w:pPr>
              <w:spacing w:line="240" w:lineRule="auto"/>
              <w:ind w:left="156" w:hanging="156"/>
              <w:rPr>
                <w:rFonts w:ascii="Browallia New" w:hAnsi="Browallia New" w:cs="Browallia New"/>
                <w:sz w:val="28"/>
                <w:szCs w:val="28"/>
              </w:rPr>
            </w:pPr>
            <w:r w:rsidRPr="00C2555B">
              <w:rPr>
                <w:rFonts w:ascii="Browallia New" w:hAnsi="Browallia New" w:cs="Browallia New"/>
                <w:sz w:val="28"/>
                <w:szCs w:val="28"/>
                <w:cs/>
              </w:rPr>
              <w:t>รวมภาษีเงินได้ที่รับรู้ในกำไรหรือขาดทุน</w:t>
            </w:r>
          </w:p>
        </w:tc>
        <w:tc>
          <w:tcPr>
            <w:tcW w:w="1215" w:type="dxa"/>
            <w:vAlign w:val="center"/>
          </w:tcPr>
          <w:p w14:paraId="6C100989" w14:textId="07726E33" w:rsidR="003063D3" w:rsidRPr="007A2ABF" w:rsidRDefault="003063D3">
            <w:pPr>
              <w:pBdr>
                <w:bottom w:val="single" w:sz="12" w:space="1" w:color="auto"/>
              </w:pBdr>
              <w:spacing w:line="240" w:lineRule="auto"/>
              <w:jc w:val="right"/>
              <w:rPr>
                <w:rFonts w:ascii="Browallia New" w:hAnsi="Browallia New" w:cs="Browallia New"/>
                <w:sz w:val="28"/>
                <w:szCs w:val="28"/>
              </w:rPr>
            </w:pPr>
            <w:r w:rsidRPr="007A2ABF">
              <w:rPr>
                <w:rFonts w:ascii="Browallia New" w:hAnsi="Browallia New" w:cs="Browallia New"/>
                <w:sz w:val="28"/>
                <w:szCs w:val="28"/>
              </w:rPr>
              <w:t>11,7</w:t>
            </w:r>
            <w:r w:rsidR="00FE7B3C" w:rsidRPr="007A2ABF">
              <w:rPr>
                <w:rFonts w:ascii="Browallia New" w:hAnsi="Browallia New" w:cs="Browallia New"/>
                <w:sz w:val="28"/>
                <w:szCs w:val="28"/>
              </w:rPr>
              <w:t>45</w:t>
            </w:r>
          </w:p>
        </w:tc>
        <w:tc>
          <w:tcPr>
            <w:tcW w:w="1188" w:type="dxa"/>
            <w:vAlign w:val="center"/>
          </w:tcPr>
          <w:p w14:paraId="3E4AB72B" w14:textId="6D96E725" w:rsidR="003063D3" w:rsidRPr="00C2555B" w:rsidRDefault="003063D3" w:rsidP="003063D3">
            <w:pPr>
              <w:pBdr>
                <w:bottom w:val="single" w:sz="12" w:space="1" w:color="auto"/>
              </w:pBdr>
              <w:spacing w:line="240" w:lineRule="auto"/>
              <w:jc w:val="right"/>
              <w:rPr>
                <w:rFonts w:ascii="Browallia New" w:hAnsi="Browallia New" w:cs="Browallia New"/>
                <w:sz w:val="28"/>
                <w:szCs w:val="28"/>
                <w:lang w:val="en-GB"/>
              </w:rPr>
            </w:pPr>
            <w:r w:rsidRPr="00C2555B">
              <w:rPr>
                <w:rFonts w:ascii="Browallia New" w:hAnsi="Browallia New" w:cs="Browallia New"/>
                <w:sz w:val="28"/>
                <w:szCs w:val="28"/>
                <w:lang w:val="en-GB"/>
              </w:rPr>
              <w:t>17,847</w:t>
            </w:r>
          </w:p>
        </w:tc>
        <w:tc>
          <w:tcPr>
            <w:tcW w:w="1224" w:type="dxa"/>
            <w:vAlign w:val="center"/>
          </w:tcPr>
          <w:p w14:paraId="5361C3C3" w14:textId="574B7609" w:rsidR="003063D3" w:rsidRPr="00C2555B" w:rsidRDefault="003063D3" w:rsidP="003063D3">
            <w:pPr>
              <w:pBdr>
                <w:bottom w:val="single" w:sz="12" w:space="1" w:color="auto"/>
              </w:pBdr>
              <w:spacing w:line="240" w:lineRule="auto"/>
              <w:jc w:val="right"/>
              <w:rPr>
                <w:rFonts w:ascii="Browallia New" w:hAnsi="Browallia New" w:cs="Browallia New"/>
                <w:sz w:val="28"/>
                <w:szCs w:val="28"/>
                <w:lang w:val="en-GB"/>
              </w:rPr>
            </w:pPr>
            <w:r w:rsidRPr="00C2555B">
              <w:rPr>
                <w:rFonts w:ascii="Browallia New" w:hAnsi="Browallia New" w:cs="Browallia New"/>
                <w:sz w:val="28"/>
                <w:szCs w:val="28"/>
                <w:lang w:val="en-GB"/>
              </w:rPr>
              <w:t>4,7</w:t>
            </w:r>
            <w:r w:rsidR="00FE7B3C" w:rsidRPr="007A2ABF">
              <w:rPr>
                <w:rFonts w:ascii="Browallia New" w:hAnsi="Browallia New" w:cs="Browallia New"/>
                <w:sz w:val="28"/>
                <w:szCs w:val="28"/>
                <w:lang w:val="en-GB"/>
              </w:rPr>
              <w:t>17</w:t>
            </w:r>
          </w:p>
        </w:tc>
        <w:tc>
          <w:tcPr>
            <w:tcW w:w="1197" w:type="dxa"/>
            <w:vAlign w:val="center"/>
          </w:tcPr>
          <w:p w14:paraId="689FF331" w14:textId="29428842" w:rsidR="003063D3" w:rsidRPr="00C2555B" w:rsidRDefault="003063D3" w:rsidP="003063D3">
            <w:pPr>
              <w:pBdr>
                <w:bottom w:val="single" w:sz="12" w:space="1" w:color="auto"/>
              </w:pBdr>
              <w:spacing w:line="240" w:lineRule="auto"/>
              <w:jc w:val="right"/>
              <w:rPr>
                <w:rFonts w:ascii="Browallia New" w:hAnsi="Browallia New" w:cs="Browallia New"/>
                <w:sz w:val="28"/>
                <w:szCs w:val="28"/>
              </w:rPr>
            </w:pPr>
            <w:r w:rsidRPr="00C2555B">
              <w:rPr>
                <w:rFonts w:ascii="Browallia New" w:hAnsi="Browallia New" w:cs="Browallia New"/>
                <w:sz w:val="28"/>
                <w:szCs w:val="28"/>
                <w:lang w:val="en-GB"/>
              </w:rPr>
              <w:t>7,856</w:t>
            </w:r>
          </w:p>
        </w:tc>
      </w:tr>
      <w:tr w:rsidR="003F4854" w:rsidRPr="00C2555B" w14:paraId="6536F0CA" w14:textId="77777777" w:rsidTr="00632902">
        <w:trPr>
          <w:trHeight w:val="375"/>
        </w:trPr>
        <w:tc>
          <w:tcPr>
            <w:tcW w:w="4086" w:type="dxa"/>
            <w:vAlign w:val="center"/>
          </w:tcPr>
          <w:p w14:paraId="58E3AE62" w14:textId="77777777" w:rsidR="003F4854" w:rsidRPr="00C2555B" w:rsidRDefault="003F4854">
            <w:pPr>
              <w:spacing w:line="240" w:lineRule="auto"/>
              <w:ind w:left="156" w:hanging="156"/>
              <w:rPr>
                <w:rFonts w:ascii="Browallia New" w:hAnsi="Browallia New" w:cs="Browallia New"/>
                <w:sz w:val="28"/>
                <w:szCs w:val="28"/>
                <w:cs/>
              </w:rPr>
            </w:pPr>
          </w:p>
        </w:tc>
        <w:tc>
          <w:tcPr>
            <w:tcW w:w="1215" w:type="dxa"/>
            <w:vAlign w:val="center"/>
          </w:tcPr>
          <w:p w14:paraId="31A5C61C" w14:textId="77777777" w:rsidR="003F4854" w:rsidRPr="00C2555B" w:rsidDel="00FD172D" w:rsidRDefault="003F4854" w:rsidP="007A2ABF">
            <w:pPr>
              <w:spacing w:line="240" w:lineRule="auto"/>
              <w:rPr>
                <w:rFonts w:ascii="Browallia New" w:hAnsi="Browallia New" w:cs="Browallia New"/>
                <w:sz w:val="28"/>
                <w:szCs w:val="28"/>
              </w:rPr>
            </w:pPr>
          </w:p>
        </w:tc>
        <w:tc>
          <w:tcPr>
            <w:tcW w:w="1188" w:type="dxa"/>
            <w:vAlign w:val="center"/>
          </w:tcPr>
          <w:p w14:paraId="3FADF837" w14:textId="77777777" w:rsidR="003F4854" w:rsidRPr="00C2555B" w:rsidDel="00FD172D" w:rsidRDefault="003F4854" w:rsidP="007A2ABF">
            <w:pPr>
              <w:spacing w:line="240" w:lineRule="auto"/>
              <w:jc w:val="right"/>
              <w:rPr>
                <w:rFonts w:ascii="Browallia New" w:hAnsi="Browallia New" w:cs="Browallia New"/>
                <w:sz w:val="28"/>
                <w:szCs w:val="28"/>
                <w:lang w:val="en-GB"/>
              </w:rPr>
            </w:pPr>
          </w:p>
        </w:tc>
        <w:tc>
          <w:tcPr>
            <w:tcW w:w="1224" w:type="dxa"/>
            <w:vAlign w:val="center"/>
          </w:tcPr>
          <w:p w14:paraId="101819DE" w14:textId="77777777" w:rsidR="003F4854" w:rsidRPr="00C2555B" w:rsidDel="00FD172D" w:rsidRDefault="003F4854" w:rsidP="007A2ABF">
            <w:pPr>
              <w:spacing w:line="240" w:lineRule="auto"/>
              <w:jc w:val="right"/>
              <w:rPr>
                <w:rFonts w:ascii="Browallia New" w:hAnsi="Browallia New" w:cs="Browallia New"/>
                <w:sz w:val="28"/>
                <w:szCs w:val="28"/>
                <w:lang w:val="en-GB"/>
              </w:rPr>
            </w:pPr>
          </w:p>
        </w:tc>
        <w:tc>
          <w:tcPr>
            <w:tcW w:w="1197" w:type="dxa"/>
            <w:vAlign w:val="center"/>
          </w:tcPr>
          <w:p w14:paraId="07A522DB" w14:textId="77777777" w:rsidR="003F4854" w:rsidRPr="00C2555B" w:rsidDel="00FD172D" w:rsidRDefault="003F4854" w:rsidP="007A2ABF">
            <w:pPr>
              <w:spacing w:line="240" w:lineRule="auto"/>
              <w:jc w:val="right"/>
              <w:rPr>
                <w:rFonts w:ascii="Browallia New" w:hAnsi="Browallia New" w:cs="Browallia New"/>
                <w:sz w:val="28"/>
                <w:szCs w:val="28"/>
                <w:lang w:val="en-GB"/>
              </w:rPr>
            </w:pPr>
          </w:p>
        </w:tc>
      </w:tr>
      <w:tr w:rsidR="003F4854" w:rsidRPr="00C2555B" w14:paraId="0B18F3B5" w14:textId="77777777" w:rsidTr="00632902">
        <w:trPr>
          <w:trHeight w:val="375"/>
        </w:trPr>
        <w:tc>
          <w:tcPr>
            <w:tcW w:w="4086" w:type="dxa"/>
            <w:vAlign w:val="center"/>
          </w:tcPr>
          <w:p w14:paraId="0F924E7F" w14:textId="509AFE14" w:rsidR="003F4854" w:rsidRPr="00C2555B" w:rsidRDefault="003F4854">
            <w:pPr>
              <w:spacing w:line="240" w:lineRule="auto"/>
              <w:ind w:left="156" w:hanging="156"/>
              <w:rPr>
                <w:rFonts w:ascii="Browallia New" w:hAnsi="Browallia New" w:cs="Browallia New"/>
                <w:sz w:val="28"/>
                <w:szCs w:val="28"/>
                <w:cs/>
              </w:rPr>
            </w:pPr>
            <w:r w:rsidRPr="00C2555B">
              <w:rPr>
                <w:rFonts w:ascii="Browallia New" w:hAnsi="Browallia New" w:cs="Browallia New"/>
                <w:sz w:val="26"/>
                <w:szCs w:val="26"/>
                <w:cs/>
              </w:rPr>
              <w:t>ภาษีเงินได้ที่รับรู้ในกำไรขาดทุนเบ็ดเสร็จอื่น</w:t>
            </w:r>
          </w:p>
        </w:tc>
        <w:tc>
          <w:tcPr>
            <w:tcW w:w="1215" w:type="dxa"/>
            <w:vAlign w:val="center"/>
          </w:tcPr>
          <w:p w14:paraId="7ADA1103" w14:textId="32E8DD05" w:rsidR="003F4854" w:rsidRPr="00C2555B" w:rsidDel="00FD172D" w:rsidRDefault="00F24804" w:rsidP="007A2ABF">
            <w:pPr>
              <w:pBdr>
                <w:bottom w:val="single" w:sz="12" w:space="1" w:color="auto"/>
              </w:pBd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r w:rsidR="003A318B" w:rsidRPr="00C2555B">
              <w:rPr>
                <w:rFonts w:ascii="Browallia New" w:hAnsi="Browallia New" w:cs="Browallia New"/>
                <w:sz w:val="28"/>
                <w:szCs w:val="28"/>
              </w:rPr>
              <w:t>38</w:t>
            </w:r>
            <w:r w:rsidRPr="00C2555B">
              <w:rPr>
                <w:rFonts w:ascii="Browallia New" w:hAnsi="Browallia New" w:cs="Browallia New"/>
                <w:sz w:val="28"/>
                <w:szCs w:val="28"/>
              </w:rPr>
              <w:t>)</w:t>
            </w:r>
          </w:p>
        </w:tc>
        <w:tc>
          <w:tcPr>
            <w:tcW w:w="1188" w:type="dxa"/>
            <w:vAlign w:val="center"/>
          </w:tcPr>
          <w:p w14:paraId="1ACB86BF" w14:textId="557ACD27" w:rsidR="003F4854" w:rsidRPr="00C2555B" w:rsidDel="00FD172D" w:rsidRDefault="00F8722B" w:rsidP="007A2ABF">
            <w:pPr>
              <w:pBdr>
                <w:bottom w:val="single" w:sz="12" w:space="1" w:color="auto"/>
              </w:pBdr>
              <w:spacing w:line="240" w:lineRule="auto"/>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c>
          <w:tcPr>
            <w:tcW w:w="1224" w:type="dxa"/>
            <w:vAlign w:val="center"/>
          </w:tcPr>
          <w:p w14:paraId="0CFCFB2C" w14:textId="1044B815" w:rsidR="003F4854" w:rsidRPr="00C2555B" w:rsidDel="00FD172D" w:rsidRDefault="00D46599">
            <w:pPr>
              <w:pBdr>
                <w:bottom w:val="single" w:sz="12" w:space="1" w:color="auto"/>
              </w:pBdr>
              <w:spacing w:line="240" w:lineRule="auto"/>
              <w:jc w:val="right"/>
              <w:rPr>
                <w:rFonts w:ascii="Browallia New" w:hAnsi="Browallia New" w:cs="Browallia New"/>
                <w:sz w:val="28"/>
                <w:szCs w:val="28"/>
                <w:lang w:val="en-GB"/>
              </w:rPr>
            </w:pPr>
            <w:r w:rsidRPr="00C2555B">
              <w:rPr>
                <w:rFonts w:ascii="Browallia New" w:hAnsi="Browallia New" w:cs="Browallia New"/>
                <w:sz w:val="28"/>
                <w:szCs w:val="28"/>
                <w:lang w:val="en-GB"/>
              </w:rPr>
              <w:t>(46)</w:t>
            </w:r>
          </w:p>
        </w:tc>
        <w:tc>
          <w:tcPr>
            <w:tcW w:w="1197" w:type="dxa"/>
            <w:vAlign w:val="center"/>
          </w:tcPr>
          <w:p w14:paraId="603C79C9" w14:textId="095A67DF" w:rsidR="003F4854" w:rsidRPr="00C2555B" w:rsidDel="00FD172D" w:rsidRDefault="00F8722B" w:rsidP="007A2ABF">
            <w:pPr>
              <w:pBdr>
                <w:bottom w:val="single" w:sz="12" w:space="1" w:color="auto"/>
              </w:pBdr>
              <w:spacing w:line="240" w:lineRule="auto"/>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r>
    </w:tbl>
    <w:p w14:paraId="2F6B9685" w14:textId="77777777" w:rsidR="009561A0" w:rsidRPr="00C2555B" w:rsidRDefault="009561A0"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8"/>
          <w:szCs w:val="28"/>
          <w:cs/>
          <w:lang w:val="en-GB"/>
        </w:rPr>
      </w:pPr>
    </w:p>
    <w:p w14:paraId="79B2E44F" w14:textId="65742DF4" w:rsidR="008D72C3" w:rsidRPr="00C2555B" w:rsidRDefault="008D72C3"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 xml:space="preserve">หุ้นกู้ </w:t>
      </w:r>
      <w:r w:rsidR="00087A0F"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 xml:space="preserve"> สุทธิ</w:t>
      </w:r>
    </w:p>
    <w:p w14:paraId="133EB31E" w14:textId="77777777" w:rsidR="008312C1" w:rsidRPr="00C2555B"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C2555B"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lang w:val="en-GB"/>
        </w:rPr>
      </w:pPr>
    </w:p>
    <w:tbl>
      <w:tblPr>
        <w:tblW w:w="9483"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981"/>
        <w:gridCol w:w="9"/>
      </w:tblGrid>
      <w:tr w:rsidR="00F9671E" w:rsidRPr="00C2555B" w14:paraId="567CD3A9" w14:textId="2963A85A" w:rsidTr="007A2ABF">
        <w:trPr>
          <w:gridAfter w:val="1"/>
          <w:wAfter w:w="9" w:type="dxa"/>
          <w:trHeight w:val="258"/>
          <w:tblHeader/>
        </w:trPr>
        <w:tc>
          <w:tcPr>
            <w:tcW w:w="564" w:type="dxa"/>
          </w:tcPr>
          <w:p w14:paraId="5CDC6798" w14:textId="77777777" w:rsidR="00F9671E" w:rsidRPr="00C2555B"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C2555B"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C2555B" w:rsidRDefault="00F9671E" w:rsidP="000B7C74">
            <w:pPr>
              <w:spacing w:line="240" w:lineRule="auto"/>
              <w:jc w:val="center"/>
              <w:rPr>
                <w:rFonts w:ascii="Browallia New" w:hAnsi="Browallia New" w:cs="Browallia New"/>
                <w:sz w:val="22"/>
                <w:szCs w:val="22"/>
                <w:cs/>
              </w:rPr>
            </w:pPr>
          </w:p>
        </w:tc>
        <w:tc>
          <w:tcPr>
            <w:tcW w:w="1980" w:type="dxa"/>
            <w:gridSpan w:val="2"/>
          </w:tcPr>
          <w:p w14:paraId="3A011484" w14:textId="40ECCC3E" w:rsidR="00F9671E" w:rsidRPr="00C2555B"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C2555B" w:rsidRDefault="00F9671E" w:rsidP="000B7C74">
            <w:pPr>
              <w:spacing w:line="240" w:lineRule="auto"/>
              <w:ind w:right="12"/>
              <w:jc w:val="right"/>
              <w:rPr>
                <w:rFonts w:ascii="Browallia New" w:hAnsi="Browallia New" w:cs="Browallia New"/>
                <w:sz w:val="22"/>
                <w:szCs w:val="22"/>
                <w:cs/>
              </w:rPr>
            </w:pPr>
            <w:r w:rsidRPr="00C2555B">
              <w:rPr>
                <w:rFonts w:ascii="Browallia New" w:hAnsi="Browallia New" w:cs="Browallia New"/>
                <w:sz w:val="22"/>
                <w:szCs w:val="22"/>
                <w:cs/>
              </w:rPr>
              <w:t>(หน่วย : พันบาท)</w:t>
            </w:r>
          </w:p>
        </w:tc>
      </w:tr>
      <w:tr w:rsidR="00F9671E" w:rsidRPr="00C2555B" w14:paraId="70C734BD" w14:textId="579EE36D" w:rsidTr="007A2ABF">
        <w:trPr>
          <w:gridAfter w:val="1"/>
          <w:wAfter w:w="9" w:type="dxa"/>
          <w:trHeight w:val="258"/>
          <w:tblHeader/>
        </w:trPr>
        <w:tc>
          <w:tcPr>
            <w:tcW w:w="564" w:type="dxa"/>
          </w:tcPr>
          <w:p w14:paraId="0DD0CDB8" w14:textId="77777777" w:rsidR="00F9671E" w:rsidRPr="00C2555B"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C2555B"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C2555B"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C2555B" w:rsidRDefault="00F9671E" w:rsidP="000B7C74">
            <w:pPr>
              <w:spacing w:line="240" w:lineRule="auto"/>
              <w:jc w:val="center"/>
              <w:rPr>
                <w:rFonts w:ascii="Browallia New" w:hAnsi="Browallia New" w:cs="Browallia New"/>
                <w:sz w:val="22"/>
                <w:szCs w:val="22"/>
                <w:cs/>
              </w:rPr>
            </w:pPr>
          </w:p>
        </w:tc>
        <w:tc>
          <w:tcPr>
            <w:tcW w:w="1980" w:type="dxa"/>
            <w:gridSpan w:val="2"/>
          </w:tcPr>
          <w:p w14:paraId="6593C3B0" w14:textId="582BF4A5" w:rsidR="00F9671E" w:rsidRPr="00C2555B"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r w:rsidRPr="00C2555B">
              <w:rPr>
                <w:rFonts w:ascii="Browallia New" w:hAnsi="Browallia New" w:cs="Browallia New"/>
                <w:sz w:val="22"/>
                <w:szCs w:val="22"/>
              </w:rPr>
              <w:t xml:space="preserve"> </w:t>
            </w:r>
            <w:r w:rsidRPr="00C2555B">
              <w:rPr>
                <w:rFonts w:ascii="Browallia New" w:hAnsi="Browallia New" w:cs="Browallia New"/>
                <w:sz w:val="22"/>
                <w:szCs w:val="22"/>
                <w:cs/>
              </w:rPr>
              <w:t xml:space="preserve">   </w:t>
            </w:r>
          </w:p>
        </w:tc>
        <w:tc>
          <w:tcPr>
            <w:tcW w:w="1980" w:type="dxa"/>
            <w:gridSpan w:val="3"/>
          </w:tcPr>
          <w:p w14:paraId="4347A2FC" w14:textId="20463997" w:rsidR="00F9671E" w:rsidRPr="00C2555B"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D83148" w:rsidRPr="00C2555B" w14:paraId="63EB98D7" w14:textId="2E447537" w:rsidTr="007A2ABF">
        <w:trPr>
          <w:tblHeader/>
        </w:trPr>
        <w:tc>
          <w:tcPr>
            <w:tcW w:w="564" w:type="dxa"/>
            <w:vAlign w:val="bottom"/>
          </w:tcPr>
          <w:p w14:paraId="253F35E4" w14:textId="77777777" w:rsidR="00D83148" w:rsidRPr="00C2555B" w:rsidRDefault="00D83148" w:rsidP="00D83148">
            <w:pPr>
              <w:spacing w:line="240" w:lineRule="auto"/>
              <w:ind w:right="-108"/>
              <w:rPr>
                <w:rFonts w:ascii="Browallia New" w:hAnsi="Browallia New" w:cs="Browallia New"/>
                <w:sz w:val="22"/>
                <w:szCs w:val="22"/>
                <w:cs/>
              </w:rPr>
            </w:pPr>
          </w:p>
        </w:tc>
        <w:tc>
          <w:tcPr>
            <w:tcW w:w="1080" w:type="dxa"/>
          </w:tcPr>
          <w:p w14:paraId="05032FCB" w14:textId="77777777" w:rsidR="00D83148" w:rsidRPr="00C2555B" w:rsidRDefault="00D83148" w:rsidP="00D83148">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D83148" w:rsidRPr="00C2555B" w:rsidRDefault="00D83148" w:rsidP="00D83148">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D83148" w:rsidRPr="00C2555B" w:rsidRDefault="00D83148" w:rsidP="00D83148">
            <w:pPr>
              <w:spacing w:line="240" w:lineRule="auto"/>
              <w:ind w:left="-108" w:right="-108" w:firstLine="108"/>
              <w:jc w:val="center"/>
              <w:rPr>
                <w:rFonts w:ascii="Browallia New" w:hAnsi="Browallia New" w:cs="Browallia New"/>
                <w:sz w:val="22"/>
                <w:szCs w:val="22"/>
                <w:cs/>
              </w:rPr>
            </w:pPr>
            <w:r w:rsidRPr="00C2555B">
              <w:rPr>
                <w:rFonts w:ascii="Browallia New" w:hAnsi="Browallia New" w:cs="Browallia New"/>
                <w:sz w:val="22"/>
                <w:szCs w:val="22"/>
                <w:cs/>
              </w:rPr>
              <w:t>วันที่ครบ</w:t>
            </w:r>
          </w:p>
        </w:tc>
        <w:tc>
          <w:tcPr>
            <w:tcW w:w="990" w:type="dxa"/>
          </w:tcPr>
          <w:p w14:paraId="2A90B4BC" w14:textId="77777777" w:rsidR="00D83148" w:rsidRPr="00C2555B" w:rsidRDefault="00D83148" w:rsidP="00D83148">
            <w:pP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อัตรา</w:t>
            </w:r>
          </w:p>
        </w:tc>
        <w:tc>
          <w:tcPr>
            <w:tcW w:w="999" w:type="dxa"/>
            <w:vMerge w:val="restart"/>
            <w:vAlign w:val="bottom"/>
          </w:tcPr>
          <w:p w14:paraId="0C72548F" w14:textId="4AE21092" w:rsidR="00D83148" w:rsidRPr="00C2555B" w:rsidRDefault="00D83148" w:rsidP="00D83148">
            <w:pPr>
              <w:pBdr>
                <w:bottom w:val="single" w:sz="4" w:space="1" w:color="auto"/>
              </w:pBd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มีนาคม </w:t>
            </w:r>
            <w:r w:rsidR="00CA746A" w:rsidRPr="00C2555B">
              <w:rPr>
                <w:rFonts w:ascii="Browallia New" w:hAnsi="Browallia New" w:cs="Browallia New"/>
                <w:sz w:val="22"/>
                <w:szCs w:val="22"/>
              </w:rPr>
              <w:t>2562</w:t>
            </w:r>
          </w:p>
        </w:tc>
        <w:tc>
          <w:tcPr>
            <w:tcW w:w="990" w:type="dxa"/>
            <w:gridSpan w:val="2"/>
            <w:vMerge w:val="restart"/>
            <w:vAlign w:val="bottom"/>
          </w:tcPr>
          <w:p w14:paraId="1922B7A3" w14:textId="5DA28E06" w:rsidR="00D83148" w:rsidRPr="00C2555B" w:rsidRDefault="00D83148" w:rsidP="00D83148">
            <w:pPr>
              <w:pBdr>
                <w:bottom w:val="single" w:sz="4" w:space="1" w:color="auto"/>
              </w:pBdr>
              <w:spacing w:line="240" w:lineRule="auto"/>
              <w:ind w:right="12"/>
              <w:jc w:val="center"/>
              <w:rPr>
                <w:rFonts w:ascii="Browallia New" w:hAnsi="Browallia New" w:cs="Browallia New"/>
                <w:sz w:val="22"/>
                <w:szCs w:val="22"/>
                <w:lang w:val="en-GB"/>
              </w:rPr>
            </w:pPr>
            <w:r w:rsidRPr="00C2555B">
              <w:rPr>
                <w:rFonts w:ascii="Browallia New" w:eastAsia="SimSun" w:hAnsi="Browallia New" w:cs="Browallia New"/>
                <w:sz w:val="22"/>
                <w:szCs w:val="22"/>
                <w:lang w:val="en-GB"/>
              </w:rPr>
              <w:t xml:space="preserve">31 </w:t>
            </w:r>
            <w:r w:rsidRPr="00C2555B">
              <w:rPr>
                <w:rFonts w:ascii="Browallia New" w:eastAsia="SimSun" w:hAnsi="Browallia New" w:cs="Browallia New"/>
                <w:sz w:val="22"/>
                <w:szCs w:val="22"/>
                <w:cs/>
                <w:lang w:val="en-GB"/>
              </w:rPr>
              <w:t xml:space="preserve">ธันวาคม </w:t>
            </w:r>
            <w:r w:rsidRPr="00C2555B">
              <w:rPr>
                <w:rFonts w:ascii="Browallia New" w:hAnsi="Browallia New" w:cs="Browallia New"/>
                <w:sz w:val="22"/>
                <w:szCs w:val="22"/>
              </w:rPr>
              <w:t>2561</w:t>
            </w:r>
          </w:p>
        </w:tc>
        <w:tc>
          <w:tcPr>
            <w:tcW w:w="990" w:type="dxa"/>
            <w:vMerge w:val="restart"/>
            <w:vAlign w:val="bottom"/>
          </w:tcPr>
          <w:p w14:paraId="13518664" w14:textId="34D1E283" w:rsidR="00D83148" w:rsidRPr="00C2555B" w:rsidRDefault="00D83148" w:rsidP="00D83148">
            <w:pPr>
              <w:pBdr>
                <w:bottom w:val="single" w:sz="4" w:space="1" w:color="auto"/>
              </w:pBdr>
              <w:spacing w:line="240" w:lineRule="auto"/>
              <w:ind w:right="12"/>
              <w:jc w:val="center"/>
              <w:rPr>
                <w:rFonts w:ascii="Browallia New" w:eastAsia="SimSun" w:hAnsi="Browallia New" w:cs="Browallia New"/>
                <w:sz w:val="22"/>
                <w:szCs w:val="22"/>
                <w:lang w:val="en-GB"/>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มีนาคม </w:t>
            </w:r>
            <w:r w:rsidR="00CA746A" w:rsidRPr="00C2555B">
              <w:rPr>
                <w:rFonts w:ascii="Browallia New" w:hAnsi="Browallia New" w:cs="Browallia New"/>
                <w:sz w:val="22"/>
                <w:szCs w:val="22"/>
              </w:rPr>
              <w:t>2562</w:t>
            </w:r>
          </w:p>
        </w:tc>
        <w:tc>
          <w:tcPr>
            <w:tcW w:w="990" w:type="dxa"/>
            <w:gridSpan w:val="2"/>
            <w:vMerge w:val="restart"/>
            <w:vAlign w:val="bottom"/>
          </w:tcPr>
          <w:p w14:paraId="399D61C7" w14:textId="6262C2A3" w:rsidR="00D83148" w:rsidRPr="00C2555B" w:rsidRDefault="00D83148" w:rsidP="00D83148">
            <w:pPr>
              <w:pBdr>
                <w:bottom w:val="single" w:sz="4" w:space="1" w:color="auto"/>
              </w:pBdr>
              <w:spacing w:line="240" w:lineRule="auto"/>
              <w:ind w:right="12"/>
              <w:jc w:val="center"/>
              <w:rPr>
                <w:rFonts w:ascii="Browallia New" w:eastAsia="SimSun" w:hAnsi="Browallia New" w:cs="Browallia New"/>
                <w:sz w:val="22"/>
                <w:szCs w:val="22"/>
                <w:lang w:val="en-GB"/>
              </w:rPr>
            </w:pPr>
            <w:r w:rsidRPr="00C2555B">
              <w:rPr>
                <w:rFonts w:ascii="Browallia New" w:eastAsia="SimSun" w:hAnsi="Browallia New" w:cs="Browallia New"/>
                <w:sz w:val="22"/>
                <w:szCs w:val="22"/>
                <w:lang w:val="en-GB"/>
              </w:rPr>
              <w:t xml:space="preserve">31 </w:t>
            </w:r>
            <w:r w:rsidRPr="00C2555B">
              <w:rPr>
                <w:rFonts w:ascii="Browallia New" w:eastAsia="SimSun" w:hAnsi="Browallia New" w:cs="Browallia New"/>
                <w:sz w:val="22"/>
                <w:szCs w:val="22"/>
                <w:cs/>
                <w:lang w:val="en-GB"/>
              </w:rPr>
              <w:t xml:space="preserve">ธันวาคม </w:t>
            </w:r>
            <w:r w:rsidRPr="00C2555B">
              <w:rPr>
                <w:rFonts w:ascii="Browallia New" w:hAnsi="Browallia New" w:cs="Browallia New"/>
                <w:sz w:val="22"/>
                <w:szCs w:val="22"/>
              </w:rPr>
              <w:t>2561</w:t>
            </w:r>
          </w:p>
        </w:tc>
      </w:tr>
      <w:tr w:rsidR="002D13A0" w:rsidRPr="00C2555B" w14:paraId="12E1E95E" w14:textId="65BCD2A7" w:rsidTr="007A2ABF">
        <w:trPr>
          <w:trHeight w:val="159"/>
          <w:tblHeader/>
        </w:trPr>
        <w:tc>
          <w:tcPr>
            <w:tcW w:w="564" w:type="dxa"/>
          </w:tcPr>
          <w:p w14:paraId="60536BE3"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cs/>
              </w:rPr>
              <w:t>หุ้นกู้</w:t>
            </w:r>
          </w:p>
        </w:tc>
        <w:tc>
          <w:tcPr>
            <w:tcW w:w="1080" w:type="dxa"/>
          </w:tcPr>
          <w:p w14:paraId="7B5EBFFF"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อายุหุ้นกู้</w:t>
            </w:r>
          </w:p>
        </w:tc>
        <w:tc>
          <w:tcPr>
            <w:tcW w:w="1440" w:type="dxa"/>
          </w:tcPr>
          <w:p w14:paraId="7CF8A659"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วันที่ออกหุ้นกู้</w:t>
            </w:r>
          </w:p>
        </w:tc>
        <w:tc>
          <w:tcPr>
            <w:tcW w:w="1440" w:type="dxa"/>
          </w:tcPr>
          <w:p w14:paraId="6A12A954"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กำหนดไถ่ถอน</w:t>
            </w:r>
          </w:p>
        </w:tc>
        <w:tc>
          <w:tcPr>
            <w:tcW w:w="990" w:type="dxa"/>
          </w:tcPr>
          <w:p w14:paraId="68F6E53D" w14:textId="77777777" w:rsidR="002D13A0" w:rsidRPr="00C2555B" w:rsidRDefault="002D13A0" w:rsidP="000B7C74">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ดอกเบี้ย</w:t>
            </w:r>
          </w:p>
        </w:tc>
        <w:tc>
          <w:tcPr>
            <w:tcW w:w="999" w:type="dxa"/>
            <w:vMerge/>
          </w:tcPr>
          <w:p w14:paraId="62C53A50"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C2555B"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C2555B" w14:paraId="23369794" w14:textId="4A985C6F" w:rsidTr="007A2ABF">
        <w:trPr>
          <w:tblHeader/>
        </w:trPr>
        <w:tc>
          <w:tcPr>
            <w:tcW w:w="564" w:type="dxa"/>
          </w:tcPr>
          <w:p w14:paraId="7FC27537" w14:textId="77777777" w:rsidR="002D13A0" w:rsidRPr="00C2555B"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C2555B"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C2555B" w:rsidRDefault="002D13A0" w:rsidP="008606CB">
            <w:pPr>
              <w:spacing w:line="240" w:lineRule="auto"/>
              <w:ind w:hanging="24"/>
              <w:jc w:val="center"/>
              <w:rPr>
                <w:rFonts w:ascii="Browallia New" w:hAnsi="Browallia New" w:cs="Browallia New"/>
                <w:sz w:val="22"/>
                <w:szCs w:val="22"/>
                <w:cs/>
              </w:rPr>
            </w:pPr>
            <w:r w:rsidRPr="00C2555B">
              <w:rPr>
                <w:rFonts w:ascii="Browallia New" w:hAnsi="Browallia New" w:cs="Browallia New"/>
                <w:sz w:val="22"/>
                <w:szCs w:val="22"/>
                <w:cs/>
              </w:rPr>
              <w:t>(ร้อยละต่อปี)</w:t>
            </w:r>
          </w:p>
        </w:tc>
        <w:tc>
          <w:tcPr>
            <w:tcW w:w="999" w:type="dxa"/>
          </w:tcPr>
          <w:p w14:paraId="28197F4E"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C2555B"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C2555B" w:rsidRDefault="002D13A0" w:rsidP="000B7C74">
            <w:pPr>
              <w:spacing w:line="240" w:lineRule="auto"/>
              <w:ind w:right="12"/>
              <w:jc w:val="right"/>
              <w:rPr>
                <w:rFonts w:ascii="Browallia New" w:hAnsi="Browallia New" w:cs="Browallia New"/>
                <w:sz w:val="22"/>
                <w:szCs w:val="22"/>
                <w:cs/>
              </w:rPr>
            </w:pPr>
          </w:p>
        </w:tc>
      </w:tr>
      <w:tr w:rsidR="009626B1" w:rsidRPr="00C2555B" w14:paraId="3C588F53" w14:textId="77777777" w:rsidTr="007A2ABF">
        <w:trPr>
          <w:trHeight w:hRule="exact" w:val="216"/>
          <w:tblHeader/>
        </w:trPr>
        <w:tc>
          <w:tcPr>
            <w:tcW w:w="564" w:type="dxa"/>
          </w:tcPr>
          <w:p w14:paraId="2DBE60A8" w14:textId="77777777" w:rsidR="009626B1" w:rsidRPr="00C2555B" w:rsidRDefault="009626B1" w:rsidP="000B7C74">
            <w:pPr>
              <w:spacing w:line="240" w:lineRule="auto"/>
              <w:jc w:val="center"/>
              <w:rPr>
                <w:rFonts w:ascii="Browallia New" w:hAnsi="Browallia New" w:cs="Browallia New"/>
                <w:sz w:val="22"/>
                <w:szCs w:val="22"/>
                <w:cs/>
              </w:rPr>
            </w:pPr>
          </w:p>
        </w:tc>
        <w:tc>
          <w:tcPr>
            <w:tcW w:w="1080" w:type="dxa"/>
          </w:tcPr>
          <w:p w14:paraId="7B8EE25F"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338F5272"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1C5AA3AD" w14:textId="77777777" w:rsidR="009626B1" w:rsidRPr="00C2555B" w:rsidRDefault="009626B1" w:rsidP="000B7C74">
            <w:pPr>
              <w:spacing w:line="240" w:lineRule="auto"/>
              <w:ind w:left="-108" w:right="-108" w:firstLine="108"/>
              <w:jc w:val="center"/>
              <w:rPr>
                <w:rFonts w:ascii="Browallia New" w:hAnsi="Browallia New" w:cs="Browallia New"/>
                <w:sz w:val="22"/>
                <w:szCs w:val="22"/>
                <w:cs/>
              </w:rPr>
            </w:pPr>
          </w:p>
        </w:tc>
        <w:tc>
          <w:tcPr>
            <w:tcW w:w="990" w:type="dxa"/>
          </w:tcPr>
          <w:p w14:paraId="5C45E988" w14:textId="77777777" w:rsidR="009626B1" w:rsidRPr="00C2555B" w:rsidRDefault="009626B1" w:rsidP="008606CB">
            <w:pPr>
              <w:spacing w:line="240" w:lineRule="auto"/>
              <w:ind w:hanging="24"/>
              <w:jc w:val="center"/>
              <w:rPr>
                <w:rFonts w:ascii="Browallia New" w:hAnsi="Browallia New" w:cs="Browallia New"/>
                <w:sz w:val="22"/>
                <w:szCs w:val="22"/>
                <w:cs/>
              </w:rPr>
            </w:pPr>
          </w:p>
        </w:tc>
        <w:tc>
          <w:tcPr>
            <w:tcW w:w="999" w:type="dxa"/>
          </w:tcPr>
          <w:p w14:paraId="011CDD67"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4B666779"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tcPr>
          <w:p w14:paraId="329C697F" w14:textId="77777777" w:rsidR="009626B1" w:rsidRPr="00C2555B"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3587F897" w14:textId="77777777" w:rsidR="009626B1" w:rsidRPr="00C2555B" w:rsidRDefault="009626B1" w:rsidP="000B7C74">
            <w:pPr>
              <w:spacing w:line="240" w:lineRule="auto"/>
              <w:ind w:right="12"/>
              <w:jc w:val="right"/>
              <w:rPr>
                <w:rFonts w:ascii="Browallia New" w:hAnsi="Browallia New" w:cs="Browallia New"/>
                <w:sz w:val="22"/>
                <w:szCs w:val="22"/>
                <w:cs/>
              </w:rPr>
            </w:pPr>
          </w:p>
        </w:tc>
      </w:tr>
      <w:tr w:rsidR="00532E76" w:rsidRPr="00C2555B" w14:paraId="031A60C8" w14:textId="21DE16EB" w:rsidTr="00C320BC">
        <w:tc>
          <w:tcPr>
            <w:tcW w:w="564" w:type="dxa"/>
          </w:tcPr>
          <w:p w14:paraId="167F49C5" w14:textId="0D8D1CA1" w:rsidR="00532E76" w:rsidRPr="00C2555B" w:rsidRDefault="00532E76" w:rsidP="00532E76">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1</w:t>
            </w:r>
          </w:p>
        </w:tc>
        <w:tc>
          <w:tcPr>
            <w:tcW w:w="1080" w:type="dxa"/>
          </w:tcPr>
          <w:p w14:paraId="2C3DCC48" w14:textId="607848B6" w:rsidR="00532E76" w:rsidRPr="00C2555B" w:rsidRDefault="00532E76" w:rsidP="00532E76">
            <w:pPr>
              <w:spacing w:line="240" w:lineRule="auto"/>
              <w:jc w:val="center"/>
              <w:rPr>
                <w:rFonts w:ascii="Browallia New" w:hAnsi="Browallia New" w:cs="Browallia New"/>
                <w:sz w:val="22"/>
                <w:szCs w:val="22"/>
              </w:rPr>
            </w:pPr>
            <w:r w:rsidRPr="00C2555B">
              <w:rPr>
                <w:rFonts w:ascii="Browallia New" w:hAnsi="Browallia New" w:cs="Browallia New"/>
                <w:sz w:val="22"/>
                <w:szCs w:val="22"/>
              </w:rPr>
              <w:t>3</w:t>
            </w:r>
            <w:r w:rsidRPr="00C2555B">
              <w:rPr>
                <w:rFonts w:ascii="Browallia New" w:hAnsi="Browallia New" w:cs="Browallia New"/>
                <w:sz w:val="22"/>
                <w:szCs w:val="22"/>
                <w:cs/>
              </w:rPr>
              <w:t xml:space="preserve"> ปี </w:t>
            </w:r>
            <w:r w:rsidRPr="00C2555B">
              <w:rPr>
                <w:rFonts w:ascii="Browallia New" w:hAnsi="Browallia New" w:cs="Browallia New"/>
                <w:sz w:val="22"/>
                <w:szCs w:val="22"/>
              </w:rPr>
              <w:t>1</w:t>
            </w:r>
            <w:r w:rsidRPr="00C2555B">
              <w:rPr>
                <w:rFonts w:ascii="Browallia New" w:hAnsi="Browallia New" w:cs="Browallia New"/>
                <w:sz w:val="22"/>
                <w:szCs w:val="22"/>
                <w:cs/>
              </w:rPr>
              <w:t xml:space="preserve"> วัน</w:t>
            </w:r>
          </w:p>
        </w:tc>
        <w:tc>
          <w:tcPr>
            <w:tcW w:w="1440" w:type="dxa"/>
          </w:tcPr>
          <w:p w14:paraId="59D2A518" w14:textId="018A62DC" w:rsidR="00532E76" w:rsidRPr="00C2555B" w:rsidRDefault="00532E76" w:rsidP="00532E76">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19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2559</w:t>
            </w:r>
          </w:p>
        </w:tc>
        <w:tc>
          <w:tcPr>
            <w:tcW w:w="1440" w:type="dxa"/>
          </w:tcPr>
          <w:p w14:paraId="011479BE" w14:textId="34FF4540" w:rsidR="00532E76" w:rsidRPr="00C2555B" w:rsidRDefault="00532E76" w:rsidP="00532E76">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20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098F1058" w14:textId="40106BFD" w:rsidR="00532E76" w:rsidRPr="00C2555B" w:rsidRDefault="00532E76" w:rsidP="00532E76">
            <w:pPr>
              <w:spacing w:line="240" w:lineRule="auto"/>
              <w:jc w:val="center"/>
              <w:rPr>
                <w:rFonts w:ascii="Browallia New" w:hAnsi="Browallia New" w:cs="Browallia New"/>
                <w:sz w:val="22"/>
                <w:szCs w:val="22"/>
              </w:rPr>
            </w:pPr>
            <w:r w:rsidRPr="00C2555B">
              <w:rPr>
                <w:rFonts w:ascii="Browallia New" w:hAnsi="Browallia New" w:cs="Browallia New"/>
                <w:sz w:val="22"/>
                <w:szCs w:val="22"/>
              </w:rPr>
              <w:t>4.30</w:t>
            </w:r>
          </w:p>
        </w:tc>
        <w:tc>
          <w:tcPr>
            <w:tcW w:w="999" w:type="dxa"/>
          </w:tcPr>
          <w:p w14:paraId="5072BACA" w14:textId="0D30DE39" w:rsidR="00532E76" w:rsidRPr="007A2ABF" w:rsidRDefault="00F23797" w:rsidP="00532E76">
            <w:pPr>
              <w:spacing w:line="240" w:lineRule="auto"/>
              <w:ind w:right="12"/>
              <w:jc w:val="right"/>
              <w:rPr>
                <w:rFonts w:ascii="Browallia New" w:hAnsi="Browallia New" w:cs="Browallia New"/>
                <w:sz w:val="22"/>
                <w:szCs w:val="22"/>
                <w:lang w:bidi="lo-LA"/>
              </w:rPr>
            </w:pPr>
            <w:r w:rsidRPr="007A2ABF">
              <w:rPr>
                <w:rFonts w:ascii="Browallia New" w:hAnsi="Browallia New" w:cs="Browallia New"/>
                <w:sz w:val="22"/>
                <w:szCs w:val="22"/>
                <w:lang w:bidi="lo-LA"/>
              </w:rPr>
              <w:t>169,991</w:t>
            </w:r>
          </w:p>
        </w:tc>
        <w:tc>
          <w:tcPr>
            <w:tcW w:w="990" w:type="dxa"/>
            <w:gridSpan w:val="2"/>
          </w:tcPr>
          <w:p w14:paraId="5C74ACE9" w14:textId="76902024" w:rsidR="00532E76" w:rsidRPr="00C2555B" w:rsidRDefault="00532E76" w:rsidP="00532E76">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169,974</w:t>
            </w:r>
          </w:p>
        </w:tc>
        <w:tc>
          <w:tcPr>
            <w:tcW w:w="990" w:type="dxa"/>
          </w:tcPr>
          <w:p w14:paraId="6021EFF7" w14:textId="208B3BAD" w:rsidR="00532E76" w:rsidRPr="00C2555B" w:rsidRDefault="00532E76" w:rsidP="00532E76">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10FFB239" w14:textId="79901072" w:rsidR="00532E76" w:rsidRPr="00C2555B" w:rsidRDefault="00532E76" w:rsidP="007F067C">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532E76" w:rsidRPr="00C2555B" w14:paraId="26197D8B" w14:textId="1D36F2DB" w:rsidTr="00C320BC">
        <w:tc>
          <w:tcPr>
            <w:tcW w:w="564" w:type="dxa"/>
          </w:tcPr>
          <w:p w14:paraId="152667BE" w14:textId="62CA4500" w:rsidR="00532E76" w:rsidRPr="00C2555B" w:rsidRDefault="003F1FEE" w:rsidP="007F067C">
            <w:pPr>
              <w:spacing w:line="240" w:lineRule="auto"/>
              <w:ind w:left="-110" w:right="-108"/>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00532E76" w:rsidRPr="00C2555B">
              <w:rPr>
                <w:rFonts w:ascii="Browallia New" w:hAnsi="Browallia New" w:cs="Browallia New"/>
                <w:sz w:val="22"/>
                <w:szCs w:val="22"/>
                <w:lang w:val="en-GB"/>
              </w:rPr>
              <w:t>2</w:t>
            </w:r>
          </w:p>
        </w:tc>
        <w:tc>
          <w:tcPr>
            <w:tcW w:w="1080" w:type="dxa"/>
          </w:tcPr>
          <w:p w14:paraId="7D669519" w14:textId="714D3F1F" w:rsidR="00532E76" w:rsidRPr="00C2555B" w:rsidRDefault="00532E76" w:rsidP="00532E76">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3</w:t>
            </w:r>
            <w:r w:rsidRPr="00C2555B">
              <w:rPr>
                <w:rFonts w:ascii="Browallia New" w:hAnsi="Browallia New" w:cs="Browallia New"/>
                <w:sz w:val="22"/>
                <w:szCs w:val="22"/>
                <w:cs/>
                <w:lang w:val="en-GB"/>
              </w:rPr>
              <w:t xml:space="preserve"> ปี </w:t>
            </w:r>
          </w:p>
        </w:tc>
        <w:tc>
          <w:tcPr>
            <w:tcW w:w="1440" w:type="dxa"/>
          </w:tcPr>
          <w:p w14:paraId="6372DF4F" w14:textId="3B7B7FFF" w:rsidR="00532E76" w:rsidRPr="00C2555B" w:rsidRDefault="00532E76" w:rsidP="00532E76">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พฤศจิกายน </w:t>
            </w:r>
            <w:r w:rsidRPr="00C2555B">
              <w:rPr>
                <w:rFonts w:ascii="Browallia New" w:hAnsi="Browallia New" w:cs="Browallia New"/>
                <w:sz w:val="22"/>
                <w:szCs w:val="22"/>
              </w:rPr>
              <w:t>2559</w:t>
            </w:r>
          </w:p>
        </w:tc>
        <w:tc>
          <w:tcPr>
            <w:tcW w:w="1440" w:type="dxa"/>
          </w:tcPr>
          <w:p w14:paraId="48EDC406" w14:textId="0BEA3DAB" w:rsidR="00532E76" w:rsidRPr="00C2555B" w:rsidRDefault="00532E76" w:rsidP="00532E76">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พฤศจิกายน </w:t>
            </w:r>
            <w:r w:rsidRPr="00C2555B">
              <w:rPr>
                <w:rFonts w:ascii="Browallia New" w:hAnsi="Browallia New" w:cs="Browallia New"/>
                <w:sz w:val="22"/>
                <w:szCs w:val="22"/>
              </w:rPr>
              <w:t>2562</w:t>
            </w:r>
          </w:p>
        </w:tc>
        <w:tc>
          <w:tcPr>
            <w:tcW w:w="990" w:type="dxa"/>
          </w:tcPr>
          <w:p w14:paraId="6485EA5A" w14:textId="344C8F68" w:rsidR="00532E76" w:rsidRPr="00C2555B" w:rsidRDefault="00532E76" w:rsidP="00532E76">
            <w:pPr>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5.00</w:t>
            </w:r>
          </w:p>
        </w:tc>
        <w:tc>
          <w:tcPr>
            <w:tcW w:w="999" w:type="dxa"/>
          </w:tcPr>
          <w:p w14:paraId="007C662D" w14:textId="3D0CAFBF" w:rsidR="00532E76" w:rsidRPr="007A2ABF" w:rsidRDefault="00F23797" w:rsidP="00532E76">
            <w:pPr>
              <w:spacing w:line="240" w:lineRule="auto"/>
              <w:ind w:right="12"/>
              <w:jc w:val="right"/>
              <w:rPr>
                <w:rFonts w:ascii="Browallia New" w:hAnsi="Browallia New" w:cs="Browallia New"/>
                <w:sz w:val="22"/>
                <w:szCs w:val="22"/>
                <w:lang w:bidi="lo-LA"/>
              </w:rPr>
            </w:pPr>
            <w:r w:rsidRPr="007A2ABF">
              <w:rPr>
                <w:rFonts w:ascii="Browallia New" w:hAnsi="Browallia New" w:cs="Browallia New"/>
                <w:sz w:val="22"/>
                <w:szCs w:val="22"/>
                <w:lang w:bidi="lo-LA"/>
              </w:rPr>
              <w:t>699,656</w:t>
            </w:r>
          </w:p>
        </w:tc>
        <w:tc>
          <w:tcPr>
            <w:tcW w:w="990" w:type="dxa"/>
            <w:gridSpan w:val="2"/>
          </w:tcPr>
          <w:p w14:paraId="3F6879E8" w14:textId="1B192039" w:rsidR="00532E76" w:rsidRPr="00C2555B" w:rsidRDefault="00532E76" w:rsidP="00532E76">
            <w:pPr>
              <w:spacing w:line="240" w:lineRule="auto"/>
              <w:ind w:right="12"/>
              <w:jc w:val="right"/>
              <w:rPr>
                <w:rFonts w:ascii="Browallia New" w:hAnsi="Browallia New" w:cs="Browallia New"/>
                <w:sz w:val="22"/>
                <w:szCs w:val="22"/>
                <w:lang w:val="en-GB"/>
              </w:rPr>
            </w:pPr>
            <w:r w:rsidRPr="00C2555B">
              <w:rPr>
                <w:rFonts w:ascii="Browallia New" w:hAnsi="Browallia New" w:cs="DokChampa"/>
                <w:sz w:val="22"/>
                <w:szCs w:val="22"/>
                <w:lang w:bidi="lo-LA"/>
              </w:rPr>
              <w:t>699,526</w:t>
            </w:r>
          </w:p>
        </w:tc>
        <w:tc>
          <w:tcPr>
            <w:tcW w:w="990" w:type="dxa"/>
          </w:tcPr>
          <w:p w14:paraId="600F8B6E" w14:textId="563915CF" w:rsidR="00532E76" w:rsidRPr="00C2555B" w:rsidRDefault="00532E76" w:rsidP="00532E76">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4F64ECED" w14:textId="6B362CAC" w:rsidR="00532E76" w:rsidRPr="00C2555B" w:rsidRDefault="00532E76" w:rsidP="007F067C">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532E76" w:rsidRPr="00C2555B" w14:paraId="4178956F" w14:textId="77777777" w:rsidTr="007A2ABF">
        <w:tc>
          <w:tcPr>
            <w:tcW w:w="564" w:type="dxa"/>
          </w:tcPr>
          <w:p w14:paraId="406ABCD5" w14:textId="185CB3B4" w:rsidR="00532E76" w:rsidRPr="00C2555B" w:rsidRDefault="00532E76" w:rsidP="00532E76">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3</w:t>
            </w:r>
          </w:p>
        </w:tc>
        <w:tc>
          <w:tcPr>
            <w:tcW w:w="1080" w:type="dxa"/>
          </w:tcPr>
          <w:p w14:paraId="59DAFCE9" w14:textId="42733858" w:rsidR="00532E76" w:rsidRPr="00C2555B" w:rsidRDefault="00532E76" w:rsidP="00532E76">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1</w:t>
            </w:r>
            <w:r w:rsidRPr="00C2555B">
              <w:rPr>
                <w:rFonts w:ascii="Browallia New" w:hAnsi="Browallia New" w:cs="Browallia New"/>
                <w:sz w:val="22"/>
                <w:szCs w:val="22"/>
                <w:cs/>
                <w:lang w:val="en-GB"/>
              </w:rPr>
              <w:t xml:space="preserve"> เดือน </w:t>
            </w:r>
            <w:r w:rsidRPr="00C2555B">
              <w:rPr>
                <w:rFonts w:ascii="Browallia New" w:hAnsi="Browallia New" w:cs="Browallia New"/>
                <w:sz w:val="22"/>
                <w:szCs w:val="22"/>
                <w:lang w:val="en-GB"/>
              </w:rPr>
              <w:t xml:space="preserve">16 </w:t>
            </w:r>
            <w:r w:rsidRPr="00C2555B">
              <w:rPr>
                <w:rFonts w:ascii="Browallia New" w:hAnsi="Browallia New" w:cs="Browallia New"/>
                <w:sz w:val="22"/>
                <w:szCs w:val="22"/>
                <w:cs/>
                <w:lang w:val="en-GB"/>
              </w:rPr>
              <w:t>วัน</w:t>
            </w:r>
          </w:p>
        </w:tc>
        <w:tc>
          <w:tcPr>
            <w:tcW w:w="1440" w:type="dxa"/>
          </w:tcPr>
          <w:p w14:paraId="031CF939" w14:textId="77777777" w:rsidR="00532E76" w:rsidRPr="00C2555B" w:rsidRDefault="00532E76" w:rsidP="007F067C">
            <w:pPr>
              <w:spacing w:line="240" w:lineRule="auto"/>
              <w:ind w:left="-110" w:right="-108"/>
              <w:jc w:val="center"/>
              <w:rPr>
                <w:rFonts w:ascii="Browallia New" w:hAnsi="Browallia New" w:cs="Browallia New"/>
                <w:sz w:val="22"/>
                <w:szCs w:val="22"/>
              </w:rPr>
            </w:pPr>
          </w:p>
          <w:p w14:paraId="41256610" w14:textId="3F498916" w:rsidR="00532E76" w:rsidRPr="00C2555B" w:rsidRDefault="00532E76" w:rsidP="007F067C">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5</w:t>
            </w:r>
            <w:r w:rsidRPr="00C2555B">
              <w:rPr>
                <w:rFonts w:ascii="Browallia New" w:hAnsi="Browallia New" w:cs="Browallia New"/>
                <w:sz w:val="22"/>
                <w:szCs w:val="22"/>
                <w:cs/>
              </w:rPr>
              <w:t xml:space="preserve"> เมษายน </w:t>
            </w:r>
            <w:r w:rsidRPr="00C2555B">
              <w:rPr>
                <w:rFonts w:ascii="Browallia New" w:hAnsi="Browallia New" w:cs="Browallia New"/>
                <w:sz w:val="22"/>
                <w:szCs w:val="22"/>
              </w:rPr>
              <w:t>2560</w:t>
            </w:r>
          </w:p>
        </w:tc>
        <w:tc>
          <w:tcPr>
            <w:tcW w:w="1440" w:type="dxa"/>
          </w:tcPr>
          <w:p w14:paraId="5262CEAD" w14:textId="77777777" w:rsidR="00532E76" w:rsidRPr="00C2555B" w:rsidRDefault="00532E76" w:rsidP="007F067C">
            <w:pPr>
              <w:spacing w:line="240" w:lineRule="auto"/>
              <w:ind w:left="-110" w:right="-108"/>
              <w:jc w:val="center"/>
              <w:rPr>
                <w:rFonts w:ascii="Browallia New" w:hAnsi="Browallia New" w:cs="Browallia New"/>
                <w:sz w:val="22"/>
                <w:szCs w:val="22"/>
              </w:rPr>
            </w:pPr>
          </w:p>
          <w:p w14:paraId="52C95179" w14:textId="1B421D17" w:rsidR="00532E76" w:rsidRPr="00C2555B" w:rsidRDefault="00532E76" w:rsidP="007F067C">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 xml:space="preserve">21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7A74D6E3" w14:textId="77777777" w:rsidR="00532E76" w:rsidRPr="00C2555B" w:rsidRDefault="00532E76" w:rsidP="00532E76">
            <w:pPr>
              <w:spacing w:line="240" w:lineRule="auto"/>
              <w:jc w:val="center"/>
              <w:rPr>
                <w:rFonts w:ascii="Browallia New" w:hAnsi="Browallia New" w:cs="Browallia New"/>
                <w:sz w:val="22"/>
                <w:szCs w:val="22"/>
                <w:lang w:val="en-GB"/>
              </w:rPr>
            </w:pPr>
          </w:p>
          <w:p w14:paraId="10476ABF" w14:textId="0A8A65EC" w:rsidR="00532E76" w:rsidRPr="00C2555B" w:rsidRDefault="00532E76" w:rsidP="00532E76">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5</w:t>
            </w:r>
            <w:r w:rsidRPr="00C2555B">
              <w:rPr>
                <w:rFonts w:ascii="Browallia New" w:hAnsi="Browallia New" w:cs="Browallia New"/>
                <w:sz w:val="22"/>
                <w:szCs w:val="22"/>
                <w:cs/>
                <w:lang w:val="en-GB"/>
              </w:rPr>
              <w:t>.</w:t>
            </w:r>
            <w:r w:rsidRPr="00C2555B">
              <w:rPr>
                <w:rFonts w:ascii="Browallia New" w:hAnsi="Browallia New" w:cs="Browallia New"/>
                <w:sz w:val="22"/>
                <w:szCs w:val="22"/>
                <w:lang w:val="en-GB"/>
              </w:rPr>
              <w:t>10</w:t>
            </w:r>
          </w:p>
        </w:tc>
        <w:tc>
          <w:tcPr>
            <w:tcW w:w="999" w:type="dxa"/>
            <w:vAlign w:val="bottom"/>
          </w:tcPr>
          <w:p w14:paraId="10AB3F65" w14:textId="77777777" w:rsidR="00532E76" w:rsidRPr="00C2555B" w:rsidRDefault="00532E76">
            <w:pPr>
              <w:spacing w:line="240" w:lineRule="auto"/>
              <w:ind w:right="12"/>
              <w:jc w:val="right"/>
              <w:rPr>
                <w:rFonts w:ascii="Browallia New" w:hAnsi="Browallia New" w:cs="Browallia New"/>
                <w:sz w:val="22"/>
                <w:szCs w:val="22"/>
                <w:lang w:bidi="lo-LA"/>
              </w:rPr>
            </w:pPr>
          </w:p>
          <w:p w14:paraId="1ED6E86C" w14:textId="7B9B2FDE" w:rsidR="00F23797" w:rsidRPr="007A2ABF" w:rsidRDefault="00F23797" w:rsidP="007A2ABF">
            <w:pPr>
              <w:jc w:val="right"/>
              <w:rPr>
                <w:rFonts w:ascii="Browallia New" w:hAnsi="Browallia New" w:cs="Browallia New"/>
                <w:sz w:val="22"/>
                <w:szCs w:val="22"/>
                <w:lang w:bidi="lo-LA"/>
              </w:rPr>
            </w:pPr>
            <w:r w:rsidRPr="00C2555B">
              <w:rPr>
                <w:rFonts w:ascii="Browallia New" w:hAnsi="Browallia New" w:cs="Browallia New"/>
                <w:sz w:val="22"/>
                <w:szCs w:val="22"/>
                <w:lang w:bidi="lo-LA"/>
              </w:rPr>
              <w:t>199,862</w:t>
            </w:r>
          </w:p>
        </w:tc>
        <w:tc>
          <w:tcPr>
            <w:tcW w:w="990" w:type="dxa"/>
            <w:gridSpan w:val="2"/>
          </w:tcPr>
          <w:p w14:paraId="135D0CFD" w14:textId="77777777" w:rsidR="00532E76" w:rsidRPr="00C2555B" w:rsidRDefault="00532E76" w:rsidP="00532E76">
            <w:pPr>
              <w:spacing w:line="240" w:lineRule="auto"/>
              <w:ind w:right="12"/>
              <w:jc w:val="right"/>
              <w:rPr>
                <w:rFonts w:ascii="Browallia New" w:hAnsi="Browallia New" w:cs="DokChampa"/>
                <w:sz w:val="22"/>
                <w:szCs w:val="22"/>
                <w:lang w:bidi="lo-LA"/>
              </w:rPr>
            </w:pPr>
          </w:p>
          <w:p w14:paraId="359F3234" w14:textId="017E1A53" w:rsidR="00532E76" w:rsidRPr="00C2555B" w:rsidRDefault="00532E76" w:rsidP="00532E76">
            <w:pPr>
              <w:spacing w:line="240" w:lineRule="auto"/>
              <w:ind w:right="12"/>
              <w:jc w:val="right"/>
              <w:rPr>
                <w:rFonts w:ascii="Browallia New" w:hAnsi="Browallia New" w:cs="Browallia New"/>
                <w:sz w:val="22"/>
                <w:szCs w:val="22"/>
                <w:lang w:val="en-GB"/>
              </w:rPr>
            </w:pPr>
            <w:r w:rsidRPr="00C2555B">
              <w:rPr>
                <w:rFonts w:ascii="Browallia New" w:hAnsi="Browallia New" w:cs="DokChampa"/>
                <w:sz w:val="22"/>
                <w:szCs w:val="22"/>
                <w:lang w:bidi="lo-LA"/>
              </w:rPr>
              <w:t>199,620</w:t>
            </w:r>
          </w:p>
        </w:tc>
        <w:tc>
          <w:tcPr>
            <w:tcW w:w="990" w:type="dxa"/>
          </w:tcPr>
          <w:p w14:paraId="0A09B37F" w14:textId="77777777" w:rsidR="00532E76" w:rsidRPr="00C2555B" w:rsidRDefault="00532E76" w:rsidP="00532E76">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p>
          <w:p w14:paraId="3755CCDB" w14:textId="3AE113B5" w:rsidR="00532E76" w:rsidRPr="00C2555B" w:rsidRDefault="00532E76" w:rsidP="00532E76">
            <w:pPr>
              <w:spacing w:line="240" w:lineRule="auto"/>
              <w:ind w:right="12"/>
              <w:jc w:val="center"/>
              <w:rPr>
                <w:rFonts w:ascii="Browallia New" w:hAnsi="Browallia New" w:cs="Browallia New"/>
                <w:sz w:val="22"/>
                <w:szCs w:val="22"/>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629344CE" w14:textId="77777777" w:rsidR="00532E76" w:rsidRPr="00C2555B" w:rsidRDefault="00532E76" w:rsidP="00532E76">
            <w:pPr>
              <w:tabs>
                <w:tab w:val="clear" w:pos="680"/>
                <w:tab w:val="clear" w:pos="907"/>
              </w:tabs>
              <w:spacing w:line="240" w:lineRule="auto"/>
              <w:ind w:right="-186"/>
              <w:jc w:val="center"/>
              <w:rPr>
                <w:rFonts w:ascii="Browallia New" w:hAnsi="Browallia New" w:cs="Browallia New"/>
                <w:sz w:val="22"/>
                <w:szCs w:val="22"/>
                <w:lang w:val="en-GB"/>
              </w:rPr>
            </w:pPr>
          </w:p>
          <w:p w14:paraId="71A0D0D6" w14:textId="5A081EDD" w:rsidR="00532E76" w:rsidRPr="00C2555B" w:rsidRDefault="00532E76" w:rsidP="00532E76">
            <w:pPr>
              <w:tabs>
                <w:tab w:val="clear" w:pos="680"/>
                <w:tab w:val="clear" w:pos="907"/>
              </w:tabs>
              <w:spacing w:line="240" w:lineRule="auto"/>
              <w:ind w:right="-186"/>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532E76" w:rsidRPr="00C2555B" w14:paraId="4C075D11" w14:textId="77777777" w:rsidTr="00C320BC">
        <w:tc>
          <w:tcPr>
            <w:tcW w:w="564" w:type="dxa"/>
          </w:tcPr>
          <w:p w14:paraId="4A09882F" w14:textId="0494E3E6" w:rsidR="00532E76" w:rsidRPr="00C2555B" w:rsidRDefault="00532E76" w:rsidP="00532E76">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4</w:t>
            </w:r>
          </w:p>
        </w:tc>
        <w:tc>
          <w:tcPr>
            <w:tcW w:w="1080" w:type="dxa"/>
          </w:tcPr>
          <w:p w14:paraId="6ABA4A23" w14:textId="7B70BB59" w:rsidR="00532E76" w:rsidRPr="00C2555B" w:rsidRDefault="00532E76" w:rsidP="00532E76">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1</w:t>
            </w:r>
            <w:r w:rsidRPr="00C2555B">
              <w:rPr>
                <w:rFonts w:ascii="Browallia New" w:hAnsi="Browallia New" w:cs="Browallia New"/>
                <w:sz w:val="22"/>
                <w:szCs w:val="22"/>
                <w:cs/>
                <w:lang w:val="en-GB"/>
              </w:rPr>
              <w:t xml:space="preserve"> เดือน </w:t>
            </w:r>
          </w:p>
        </w:tc>
        <w:tc>
          <w:tcPr>
            <w:tcW w:w="1440" w:type="dxa"/>
          </w:tcPr>
          <w:p w14:paraId="07BB2378" w14:textId="05AF7A0A" w:rsidR="00532E76" w:rsidRPr="00C2555B" w:rsidRDefault="00532E76" w:rsidP="007F067C">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21</w:t>
            </w:r>
            <w:r w:rsidRPr="00C2555B">
              <w:rPr>
                <w:rFonts w:ascii="Browallia New" w:hAnsi="Browallia New" w:cs="Browallia New"/>
                <w:sz w:val="22"/>
                <w:szCs w:val="22"/>
                <w:cs/>
              </w:rPr>
              <w:t xml:space="preserve"> เมษายน </w:t>
            </w:r>
            <w:r w:rsidRPr="00C2555B">
              <w:rPr>
                <w:rFonts w:ascii="Browallia New" w:hAnsi="Browallia New" w:cs="Browallia New"/>
                <w:sz w:val="22"/>
                <w:szCs w:val="22"/>
              </w:rPr>
              <w:t>2560</w:t>
            </w:r>
          </w:p>
        </w:tc>
        <w:tc>
          <w:tcPr>
            <w:tcW w:w="1440" w:type="dxa"/>
          </w:tcPr>
          <w:p w14:paraId="314C64A6" w14:textId="14FD70D6" w:rsidR="00532E76" w:rsidRPr="00C2555B" w:rsidRDefault="00532E76" w:rsidP="007F067C">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 xml:space="preserve">21 </w:t>
            </w:r>
            <w:r w:rsidRPr="00C2555B">
              <w:rPr>
                <w:rFonts w:ascii="Browallia New" w:hAnsi="Browallia New" w:cs="Browallia New"/>
                <w:sz w:val="22"/>
                <w:szCs w:val="22"/>
                <w:cs/>
              </w:rPr>
              <w:t xml:space="preserve">พฤษภาคม </w:t>
            </w:r>
            <w:r w:rsidRPr="00C2555B">
              <w:rPr>
                <w:rFonts w:ascii="Browallia New" w:hAnsi="Browallia New" w:cs="Browallia New"/>
                <w:sz w:val="22"/>
                <w:szCs w:val="22"/>
              </w:rPr>
              <w:t>2562</w:t>
            </w:r>
          </w:p>
        </w:tc>
        <w:tc>
          <w:tcPr>
            <w:tcW w:w="990" w:type="dxa"/>
          </w:tcPr>
          <w:p w14:paraId="5ABDF4AB" w14:textId="4A0C6B6F" w:rsidR="00532E76" w:rsidRPr="00C2555B" w:rsidRDefault="00532E76" w:rsidP="00532E76">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10</w:t>
            </w:r>
          </w:p>
        </w:tc>
        <w:tc>
          <w:tcPr>
            <w:tcW w:w="999" w:type="dxa"/>
          </w:tcPr>
          <w:p w14:paraId="44601F16" w14:textId="61ED8AF2" w:rsidR="00532E76" w:rsidRPr="00C2555B" w:rsidRDefault="00F23797" w:rsidP="00532E76">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399,723</w:t>
            </w:r>
          </w:p>
        </w:tc>
        <w:tc>
          <w:tcPr>
            <w:tcW w:w="990" w:type="dxa"/>
            <w:gridSpan w:val="2"/>
          </w:tcPr>
          <w:p w14:paraId="3695561A" w14:textId="25AAC6D5" w:rsidR="00532E76" w:rsidRPr="00C2555B" w:rsidRDefault="00532E76" w:rsidP="00532E76">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399,234</w:t>
            </w:r>
          </w:p>
        </w:tc>
        <w:tc>
          <w:tcPr>
            <w:tcW w:w="990" w:type="dxa"/>
          </w:tcPr>
          <w:p w14:paraId="1A14E563" w14:textId="70D5EDFF" w:rsidR="00532E76" w:rsidRPr="00C2555B" w:rsidRDefault="00532E76">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2EB0B473" w14:textId="5EF79956" w:rsidR="00532E76" w:rsidRPr="00C2555B" w:rsidRDefault="00532E76" w:rsidP="007F067C">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9558FD" w:rsidRPr="00C2555B" w14:paraId="7489AF4C" w14:textId="77777777" w:rsidTr="007A2ABF">
        <w:tc>
          <w:tcPr>
            <w:tcW w:w="564" w:type="dxa"/>
          </w:tcPr>
          <w:p w14:paraId="518A4558" w14:textId="5BC26D94" w:rsidR="009558FD" w:rsidRPr="00C2555B" w:rsidRDefault="009558FD" w:rsidP="009558FD">
            <w:pPr>
              <w:spacing w:line="240" w:lineRule="auto"/>
              <w:ind w:right="-36"/>
              <w:jc w:val="center"/>
              <w:rPr>
                <w:rFonts w:ascii="Browallia New" w:hAnsi="Browallia New" w:cs="Browallia New"/>
                <w:sz w:val="22"/>
                <w:szCs w:val="22"/>
                <w:cs/>
                <w:lang w:val="en-GB"/>
              </w:rPr>
            </w:pPr>
            <w:r w:rsidRPr="00C2555B">
              <w:rPr>
                <w:rFonts w:ascii="Browallia New" w:hAnsi="Browallia New" w:cs="Browallia New"/>
                <w:sz w:val="22"/>
                <w:szCs w:val="22"/>
                <w:lang w:val="en-GB"/>
              </w:rPr>
              <w:t>5</w:t>
            </w:r>
          </w:p>
        </w:tc>
        <w:tc>
          <w:tcPr>
            <w:tcW w:w="1080" w:type="dxa"/>
          </w:tcPr>
          <w:p w14:paraId="40931796" w14:textId="538A0D9B" w:rsidR="009558FD" w:rsidRPr="00C2555B" w:rsidRDefault="009558FD" w:rsidP="009558FD">
            <w:pPr>
              <w:spacing w:line="240" w:lineRule="auto"/>
              <w:jc w:val="center"/>
              <w:rPr>
                <w:rFonts w:ascii="Browallia New" w:hAnsi="Browallia New" w:cs="Browallia New"/>
                <w:sz w:val="22"/>
                <w:szCs w:val="22"/>
                <w:cs/>
              </w:rPr>
            </w:pPr>
            <w:r w:rsidRPr="00C2555B">
              <w:rPr>
                <w:rFonts w:ascii="Browallia New" w:hAnsi="Browallia New" w:cs="Browallia New"/>
                <w:sz w:val="22"/>
                <w:szCs w:val="22"/>
                <w:lang w:val="en-GB"/>
              </w:rPr>
              <w:t xml:space="preserve"> 2</w:t>
            </w:r>
            <w:r w:rsidRPr="00C2555B">
              <w:rPr>
                <w:rFonts w:ascii="Browallia New" w:hAnsi="Browallia New" w:cs="Browallia New"/>
                <w:sz w:val="22"/>
                <w:szCs w:val="22"/>
                <w:cs/>
                <w:lang w:val="en-GB"/>
              </w:rPr>
              <w:t xml:space="preserve"> ปี</w:t>
            </w:r>
          </w:p>
        </w:tc>
        <w:tc>
          <w:tcPr>
            <w:tcW w:w="1440" w:type="dxa"/>
          </w:tcPr>
          <w:p w14:paraId="65FCAE6E" w14:textId="3247D4CE" w:rsidR="009558FD" w:rsidRPr="00C2555B" w:rsidRDefault="009558FD" w:rsidP="009558FD">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30</w:t>
            </w:r>
            <w:r w:rsidRPr="00C2555B">
              <w:rPr>
                <w:rFonts w:ascii="Browallia New" w:hAnsi="Browallia New" w:cs="Browallia New"/>
                <w:sz w:val="22"/>
                <w:szCs w:val="22"/>
                <w:cs/>
              </w:rPr>
              <w:t xml:space="preserve"> สิงหาคม </w:t>
            </w:r>
            <w:r w:rsidRPr="00C2555B">
              <w:rPr>
                <w:rFonts w:ascii="Browallia New" w:hAnsi="Browallia New" w:cs="Browallia New"/>
                <w:sz w:val="22"/>
                <w:szCs w:val="22"/>
              </w:rPr>
              <w:t>2560</w:t>
            </w:r>
          </w:p>
        </w:tc>
        <w:tc>
          <w:tcPr>
            <w:tcW w:w="1440" w:type="dxa"/>
          </w:tcPr>
          <w:p w14:paraId="29BCA31B" w14:textId="53CF5D05" w:rsidR="009558FD" w:rsidRPr="00C2555B" w:rsidRDefault="009558FD" w:rsidP="009558FD">
            <w:pPr>
              <w:spacing w:line="240" w:lineRule="auto"/>
              <w:ind w:left="-110" w:right="-108"/>
              <w:jc w:val="center"/>
              <w:rPr>
                <w:rFonts w:ascii="Browallia New" w:hAnsi="Browallia New" w:cs="Browallia New"/>
                <w:sz w:val="22"/>
                <w:szCs w:val="22"/>
                <w:cs/>
              </w:rPr>
            </w:pPr>
            <w:r w:rsidRPr="00C2555B">
              <w:rPr>
                <w:rFonts w:ascii="Browallia New" w:hAnsi="Browallia New" w:cs="Browallia New"/>
                <w:sz w:val="22"/>
                <w:szCs w:val="22"/>
              </w:rPr>
              <w:t>30</w:t>
            </w:r>
            <w:r w:rsidRPr="00C2555B">
              <w:rPr>
                <w:rFonts w:ascii="Browallia New" w:hAnsi="Browallia New" w:cs="Browallia New"/>
                <w:sz w:val="22"/>
                <w:szCs w:val="22"/>
                <w:cs/>
              </w:rPr>
              <w:t xml:space="preserve"> สิงหาคม </w:t>
            </w:r>
            <w:r w:rsidRPr="00C2555B">
              <w:rPr>
                <w:rFonts w:ascii="Browallia New" w:hAnsi="Browallia New" w:cs="Browallia New"/>
                <w:sz w:val="22"/>
                <w:szCs w:val="22"/>
              </w:rPr>
              <w:t>2562</w:t>
            </w:r>
          </w:p>
        </w:tc>
        <w:tc>
          <w:tcPr>
            <w:tcW w:w="990" w:type="dxa"/>
          </w:tcPr>
          <w:p w14:paraId="44CA00ED" w14:textId="3D07624A" w:rsidR="009558FD" w:rsidRPr="00C2555B" w:rsidRDefault="009558FD" w:rsidP="009558FD">
            <w:pPr>
              <w:spacing w:line="240" w:lineRule="auto"/>
              <w:jc w:val="center"/>
              <w:rPr>
                <w:rFonts w:ascii="Browallia New" w:hAnsi="Browallia New" w:cs="Browallia New"/>
                <w:sz w:val="22"/>
                <w:szCs w:val="22"/>
                <w:cs/>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vAlign w:val="bottom"/>
          </w:tcPr>
          <w:p w14:paraId="14924DD4" w14:textId="54C4955F" w:rsidR="009558FD" w:rsidRPr="00C2555B" w:rsidRDefault="00586300">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466,902</w:t>
            </w:r>
          </w:p>
        </w:tc>
        <w:tc>
          <w:tcPr>
            <w:tcW w:w="990" w:type="dxa"/>
            <w:gridSpan w:val="2"/>
          </w:tcPr>
          <w:p w14:paraId="4BC08DAA" w14:textId="7D75634E" w:rsidR="009558FD" w:rsidRPr="00C2555B" w:rsidRDefault="009558FD" w:rsidP="009558FD">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466,308</w:t>
            </w:r>
          </w:p>
        </w:tc>
        <w:tc>
          <w:tcPr>
            <w:tcW w:w="990" w:type="dxa"/>
          </w:tcPr>
          <w:p w14:paraId="35078FD2" w14:textId="67E19242" w:rsidR="009558FD" w:rsidRPr="00C2555B" w:rsidRDefault="009558FD" w:rsidP="009558FD">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466,902</w:t>
            </w:r>
          </w:p>
        </w:tc>
        <w:tc>
          <w:tcPr>
            <w:tcW w:w="990" w:type="dxa"/>
            <w:gridSpan w:val="2"/>
          </w:tcPr>
          <w:p w14:paraId="7E2535B0" w14:textId="25B4A84C" w:rsidR="009558FD" w:rsidRPr="00C2555B" w:rsidRDefault="009558FD" w:rsidP="009558FD">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466,308</w:t>
            </w:r>
          </w:p>
        </w:tc>
      </w:tr>
      <w:tr w:rsidR="00F23797" w:rsidRPr="00C2555B" w14:paraId="2C71998D" w14:textId="77777777" w:rsidTr="00C320BC">
        <w:tc>
          <w:tcPr>
            <w:tcW w:w="564" w:type="dxa"/>
          </w:tcPr>
          <w:p w14:paraId="3852A967" w14:textId="4CF2B1D6" w:rsidR="00F23797" w:rsidRPr="00C2555B" w:rsidRDefault="00F23797" w:rsidP="00F23797">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lang w:val="en-GB"/>
              </w:rPr>
              <w:t>6</w:t>
            </w:r>
          </w:p>
        </w:tc>
        <w:tc>
          <w:tcPr>
            <w:tcW w:w="1080" w:type="dxa"/>
          </w:tcPr>
          <w:p w14:paraId="56399801" w14:textId="6B08DE66" w:rsidR="00F23797" w:rsidRPr="00C2555B" w:rsidRDefault="00F23797" w:rsidP="00F23797">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w:t>
            </w:r>
          </w:p>
        </w:tc>
        <w:tc>
          <w:tcPr>
            <w:tcW w:w="1440" w:type="dxa"/>
          </w:tcPr>
          <w:p w14:paraId="7A89320E" w14:textId="4E48F181"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เมษายน </w:t>
            </w:r>
            <w:r w:rsidRPr="00C2555B">
              <w:rPr>
                <w:rFonts w:ascii="Browallia New" w:hAnsi="Browallia New" w:cs="Browallia New"/>
                <w:sz w:val="22"/>
                <w:szCs w:val="22"/>
              </w:rPr>
              <w:t>2561</w:t>
            </w:r>
          </w:p>
        </w:tc>
        <w:tc>
          <w:tcPr>
            <w:tcW w:w="1440" w:type="dxa"/>
          </w:tcPr>
          <w:p w14:paraId="7C523F2A" w14:textId="5F65C4D8"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เมษายน </w:t>
            </w:r>
            <w:r w:rsidRPr="00C2555B">
              <w:rPr>
                <w:rFonts w:ascii="Browallia New" w:hAnsi="Browallia New" w:cs="Browallia New"/>
                <w:sz w:val="22"/>
                <w:szCs w:val="22"/>
              </w:rPr>
              <w:t>2563</w:t>
            </w:r>
          </w:p>
        </w:tc>
        <w:tc>
          <w:tcPr>
            <w:tcW w:w="990" w:type="dxa"/>
          </w:tcPr>
          <w:p w14:paraId="7A4E26AA" w14:textId="5E3D6A48" w:rsidR="00F23797" w:rsidRPr="00C2555B" w:rsidRDefault="00F23797" w:rsidP="00F23797">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5.55</w:t>
            </w:r>
          </w:p>
        </w:tc>
        <w:tc>
          <w:tcPr>
            <w:tcW w:w="999" w:type="dxa"/>
          </w:tcPr>
          <w:p w14:paraId="232E4411" w14:textId="14A32DB0" w:rsidR="00F23797" w:rsidRPr="00C2555B" w:rsidRDefault="00F23797" w:rsidP="00F23797">
            <w:pPr>
              <w:spacing w:line="240" w:lineRule="auto"/>
              <w:ind w:right="12"/>
              <w:jc w:val="right"/>
              <w:rPr>
                <w:rFonts w:ascii="Browallia New" w:hAnsi="Browallia New" w:cs="Browallia New"/>
                <w:sz w:val="22"/>
                <w:szCs w:val="22"/>
                <w:lang w:bidi="lo-LA"/>
              </w:rPr>
            </w:pPr>
            <w:r w:rsidRPr="007A2ABF">
              <w:rPr>
                <w:rFonts w:ascii="Browallia New" w:hAnsi="Browallia New" w:cs="Browallia New"/>
                <w:sz w:val="22"/>
                <w:szCs w:val="22"/>
                <w:lang w:bidi="lo-LA"/>
              </w:rPr>
              <w:t>609,05</w:t>
            </w:r>
            <w:r w:rsidR="00C451D0" w:rsidRPr="00C2555B">
              <w:rPr>
                <w:rFonts w:ascii="Browallia New" w:hAnsi="Browallia New" w:cs="Browallia New"/>
                <w:sz w:val="22"/>
                <w:szCs w:val="22"/>
                <w:lang w:bidi="lo-LA"/>
              </w:rPr>
              <w:t>4</w:t>
            </w:r>
          </w:p>
        </w:tc>
        <w:tc>
          <w:tcPr>
            <w:tcW w:w="990" w:type="dxa"/>
            <w:gridSpan w:val="2"/>
          </w:tcPr>
          <w:p w14:paraId="40F600D7" w14:textId="2101BFF2" w:rsidR="00F23797" w:rsidRPr="00C2555B" w:rsidRDefault="00F23797" w:rsidP="00F23797">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608,280</w:t>
            </w:r>
          </w:p>
        </w:tc>
        <w:tc>
          <w:tcPr>
            <w:tcW w:w="990" w:type="dxa"/>
          </w:tcPr>
          <w:p w14:paraId="388B0894" w14:textId="531C7A0D" w:rsidR="00F23797" w:rsidRPr="00C2555B" w:rsidRDefault="00F23797" w:rsidP="00F23797">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609,05</w:t>
            </w:r>
            <w:r w:rsidR="00C451D0" w:rsidRPr="00C2555B">
              <w:rPr>
                <w:rFonts w:ascii="Browallia New" w:hAnsi="Browallia New" w:cs="Browallia New"/>
                <w:sz w:val="22"/>
                <w:szCs w:val="22"/>
                <w:lang w:bidi="lo-LA"/>
              </w:rPr>
              <w:t>4</w:t>
            </w:r>
          </w:p>
        </w:tc>
        <w:tc>
          <w:tcPr>
            <w:tcW w:w="990" w:type="dxa"/>
            <w:gridSpan w:val="2"/>
          </w:tcPr>
          <w:p w14:paraId="48D4F2C0" w14:textId="461AC458" w:rsidR="00F23797" w:rsidRPr="00C2555B" w:rsidRDefault="00F23797" w:rsidP="00F23797">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608,280</w:t>
            </w:r>
          </w:p>
        </w:tc>
      </w:tr>
      <w:tr w:rsidR="00F23797" w:rsidRPr="00C2555B" w14:paraId="7B0F20E5" w14:textId="77777777" w:rsidTr="3F9C846B">
        <w:tc>
          <w:tcPr>
            <w:tcW w:w="564" w:type="dxa"/>
          </w:tcPr>
          <w:p w14:paraId="528147DD" w14:textId="4ECF386D" w:rsidR="00F23797" w:rsidRPr="00C2555B" w:rsidRDefault="00F23797" w:rsidP="00F23797">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7</w:t>
            </w:r>
          </w:p>
        </w:tc>
        <w:tc>
          <w:tcPr>
            <w:tcW w:w="1080" w:type="dxa"/>
          </w:tcPr>
          <w:p w14:paraId="44AEC4D9" w14:textId="67E9D8EC" w:rsidR="00F23797" w:rsidRPr="00C2555B" w:rsidRDefault="00F23797" w:rsidP="00F23797">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w:t>
            </w:r>
            <w:r w:rsidRPr="00C2555B">
              <w:rPr>
                <w:rFonts w:ascii="Browallia New" w:hAnsi="Browallia New" w:cs="Browallia New"/>
                <w:sz w:val="22"/>
                <w:szCs w:val="22"/>
                <w:cs/>
                <w:lang w:val="en-GB"/>
              </w:rPr>
              <w:t xml:space="preserve"> ปี </w:t>
            </w:r>
            <w:r w:rsidRPr="00C2555B">
              <w:rPr>
                <w:rFonts w:ascii="Browallia New" w:hAnsi="Browallia New" w:cs="Browallia New"/>
                <w:sz w:val="22"/>
                <w:szCs w:val="22"/>
                <w:lang w:val="en-GB"/>
              </w:rPr>
              <w:t>6</w:t>
            </w:r>
            <w:r w:rsidRPr="00C2555B">
              <w:rPr>
                <w:rFonts w:ascii="Browallia New" w:hAnsi="Browallia New" w:cs="Browallia New"/>
                <w:sz w:val="22"/>
                <w:szCs w:val="22"/>
                <w:cs/>
                <w:lang w:val="en-GB"/>
              </w:rPr>
              <w:t xml:space="preserve"> เดือน</w:t>
            </w:r>
          </w:p>
        </w:tc>
        <w:tc>
          <w:tcPr>
            <w:tcW w:w="1440" w:type="dxa"/>
          </w:tcPr>
          <w:p w14:paraId="7FC29152" w14:textId="1133B2CC"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กรกฎาคม </w:t>
            </w:r>
            <w:r w:rsidRPr="00C2555B">
              <w:rPr>
                <w:rFonts w:ascii="Browallia New" w:hAnsi="Browallia New" w:cs="Browallia New"/>
                <w:sz w:val="22"/>
                <w:szCs w:val="22"/>
              </w:rPr>
              <w:t>2561</w:t>
            </w:r>
          </w:p>
        </w:tc>
        <w:tc>
          <w:tcPr>
            <w:tcW w:w="1440" w:type="dxa"/>
          </w:tcPr>
          <w:p w14:paraId="664DE47B" w14:textId="075F0684"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24 </w:t>
            </w:r>
            <w:r w:rsidRPr="00C2555B">
              <w:rPr>
                <w:rFonts w:ascii="Browallia New" w:hAnsi="Browallia New" w:cs="Browallia New"/>
                <w:sz w:val="22"/>
                <w:szCs w:val="22"/>
                <w:cs/>
              </w:rPr>
              <w:t xml:space="preserve">มกราคม </w:t>
            </w:r>
            <w:r w:rsidRPr="00C2555B">
              <w:rPr>
                <w:rFonts w:ascii="Browallia New" w:hAnsi="Browallia New" w:cs="Browallia New"/>
                <w:sz w:val="22"/>
                <w:szCs w:val="22"/>
              </w:rPr>
              <w:t>2564</w:t>
            </w:r>
          </w:p>
        </w:tc>
        <w:tc>
          <w:tcPr>
            <w:tcW w:w="990" w:type="dxa"/>
          </w:tcPr>
          <w:p w14:paraId="55433FE3" w14:textId="4BA79D80" w:rsidR="00F23797" w:rsidRPr="00C2555B" w:rsidRDefault="00F23797" w:rsidP="00F23797">
            <w:pPr>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0FF6D550" w14:textId="6898F955" w:rsidR="00F23797" w:rsidRPr="00C2555B" w:rsidDel="001C327C" w:rsidRDefault="00F23797" w:rsidP="00F23797">
            <w:pPr>
              <w:spacing w:line="240" w:lineRule="auto"/>
              <w:ind w:right="12"/>
              <w:jc w:val="right"/>
              <w:rPr>
                <w:rFonts w:ascii="Browallia New" w:hAnsi="Browallia New" w:cs="Browallia New"/>
                <w:sz w:val="22"/>
                <w:szCs w:val="22"/>
                <w:cs/>
              </w:rPr>
            </w:pPr>
            <w:r w:rsidRPr="007A2ABF">
              <w:rPr>
                <w:rFonts w:ascii="Browallia New" w:hAnsi="Browallia New" w:cs="Browallia New"/>
                <w:sz w:val="22"/>
                <w:szCs w:val="22"/>
                <w:lang w:bidi="lo-LA"/>
              </w:rPr>
              <w:t>643,962</w:t>
            </w:r>
          </w:p>
        </w:tc>
        <w:tc>
          <w:tcPr>
            <w:tcW w:w="990" w:type="dxa"/>
            <w:gridSpan w:val="2"/>
          </w:tcPr>
          <w:p w14:paraId="0B621C7B" w14:textId="4E6AB67C" w:rsidR="00F23797" w:rsidRPr="00C2555B" w:rsidDel="00A31BBC" w:rsidRDefault="00F23797" w:rsidP="00F23797">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643,143</w:t>
            </w:r>
          </w:p>
        </w:tc>
        <w:tc>
          <w:tcPr>
            <w:tcW w:w="990" w:type="dxa"/>
          </w:tcPr>
          <w:p w14:paraId="4DEB59EC" w14:textId="2FA3F474" w:rsidR="00F23797" w:rsidRPr="00C2555B" w:rsidDel="001C327C" w:rsidRDefault="00F23797" w:rsidP="00F23797">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643,962</w:t>
            </w:r>
          </w:p>
        </w:tc>
        <w:tc>
          <w:tcPr>
            <w:tcW w:w="990" w:type="dxa"/>
            <w:gridSpan w:val="2"/>
          </w:tcPr>
          <w:p w14:paraId="58E59843" w14:textId="33D7C6A4" w:rsidR="00F23797" w:rsidRPr="00C2555B" w:rsidDel="00A31BBC" w:rsidRDefault="00F23797" w:rsidP="00F23797">
            <w:pP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bidi="lo-LA"/>
              </w:rPr>
              <w:t>643,143</w:t>
            </w:r>
          </w:p>
        </w:tc>
      </w:tr>
      <w:tr w:rsidR="00F23797" w:rsidRPr="00C2555B" w14:paraId="45A09CED" w14:textId="77777777" w:rsidTr="007A2ABF">
        <w:tc>
          <w:tcPr>
            <w:tcW w:w="564" w:type="dxa"/>
          </w:tcPr>
          <w:p w14:paraId="03219D85" w14:textId="6E69491B" w:rsidR="00F23797" w:rsidRPr="00C2555B" w:rsidRDefault="00F23797" w:rsidP="00F23797">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8</w:t>
            </w:r>
          </w:p>
        </w:tc>
        <w:tc>
          <w:tcPr>
            <w:tcW w:w="1080" w:type="dxa"/>
          </w:tcPr>
          <w:p w14:paraId="3BA4AA45" w14:textId="6EE89EA3" w:rsidR="00F23797" w:rsidRPr="00C2555B" w:rsidRDefault="00F23797" w:rsidP="00F23797">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2 </w:t>
            </w:r>
            <w:r w:rsidRPr="00C2555B">
              <w:rPr>
                <w:rFonts w:ascii="Browallia New" w:hAnsi="Browallia New" w:cs="Browallia New"/>
                <w:sz w:val="22"/>
                <w:szCs w:val="22"/>
                <w:cs/>
                <w:lang w:val="en-GB"/>
              </w:rPr>
              <w:t>ปี</w:t>
            </w:r>
          </w:p>
        </w:tc>
        <w:tc>
          <w:tcPr>
            <w:tcW w:w="1440" w:type="dxa"/>
          </w:tcPr>
          <w:p w14:paraId="3724E054" w14:textId="5D68974C"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27 </w:t>
            </w:r>
            <w:r w:rsidRPr="00C2555B">
              <w:rPr>
                <w:rFonts w:ascii="Browallia New" w:hAnsi="Browallia New" w:cs="Browallia New"/>
                <w:sz w:val="22"/>
                <w:szCs w:val="22"/>
                <w:cs/>
              </w:rPr>
              <w:t xml:space="preserve">กันยายน </w:t>
            </w:r>
            <w:r w:rsidRPr="00C2555B">
              <w:rPr>
                <w:rFonts w:ascii="Browallia New" w:hAnsi="Browallia New" w:cs="Browallia New"/>
                <w:sz w:val="22"/>
                <w:szCs w:val="22"/>
              </w:rPr>
              <w:t>2561</w:t>
            </w:r>
          </w:p>
        </w:tc>
        <w:tc>
          <w:tcPr>
            <w:tcW w:w="1440" w:type="dxa"/>
          </w:tcPr>
          <w:p w14:paraId="1CBEB708" w14:textId="430CAB87"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27 </w:t>
            </w:r>
            <w:r w:rsidRPr="00C2555B">
              <w:rPr>
                <w:rFonts w:ascii="Browallia New" w:hAnsi="Browallia New" w:cs="Browallia New"/>
                <w:sz w:val="22"/>
                <w:szCs w:val="22"/>
                <w:cs/>
              </w:rPr>
              <w:t xml:space="preserve">กันยายน </w:t>
            </w:r>
            <w:r w:rsidRPr="00C2555B">
              <w:rPr>
                <w:rFonts w:ascii="Browallia New" w:hAnsi="Browallia New" w:cs="Browallia New"/>
                <w:sz w:val="22"/>
                <w:szCs w:val="22"/>
              </w:rPr>
              <w:t>2563</w:t>
            </w:r>
          </w:p>
        </w:tc>
        <w:tc>
          <w:tcPr>
            <w:tcW w:w="990" w:type="dxa"/>
          </w:tcPr>
          <w:p w14:paraId="5B807071" w14:textId="62E7FF3D" w:rsidR="00F23797" w:rsidRPr="00C2555B" w:rsidRDefault="00F23797" w:rsidP="00F23797">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rPr>
              <w:t>5</w:t>
            </w:r>
            <w:r w:rsidRPr="00C2555B">
              <w:rPr>
                <w:rFonts w:ascii="Browallia New" w:hAnsi="Browallia New" w:cs="Browallia New"/>
                <w:sz w:val="22"/>
                <w:szCs w:val="22"/>
                <w:cs/>
                <w:lang w:val="en-GB"/>
              </w:rPr>
              <w:t>.</w:t>
            </w:r>
            <w:r w:rsidRPr="00C2555B">
              <w:rPr>
                <w:rFonts w:ascii="Browallia New" w:hAnsi="Browallia New" w:cs="Browallia New"/>
                <w:sz w:val="22"/>
                <w:szCs w:val="22"/>
              </w:rPr>
              <w:t>25</w:t>
            </w:r>
          </w:p>
        </w:tc>
        <w:tc>
          <w:tcPr>
            <w:tcW w:w="999" w:type="dxa"/>
          </w:tcPr>
          <w:p w14:paraId="69668447" w14:textId="4EAB4A91" w:rsidR="00F23797" w:rsidRPr="00C2555B" w:rsidRDefault="009558FD" w:rsidP="00F23797">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159,032</w:t>
            </w:r>
          </w:p>
        </w:tc>
        <w:tc>
          <w:tcPr>
            <w:tcW w:w="990" w:type="dxa"/>
            <w:gridSpan w:val="2"/>
          </w:tcPr>
          <w:p w14:paraId="1CED80D8" w14:textId="2FCEBC11" w:rsidR="00F23797" w:rsidRPr="00C2555B" w:rsidRDefault="00F23797" w:rsidP="00F23797">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158,853</w:t>
            </w:r>
          </w:p>
        </w:tc>
        <w:tc>
          <w:tcPr>
            <w:tcW w:w="990" w:type="dxa"/>
          </w:tcPr>
          <w:p w14:paraId="5E74AB45" w14:textId="5826950E" w:rsidR="00F23797" w:rsidRPr="00C2555B" w:rsidRDefault="00F23797" w:rsidP="00F23797">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c>
          <w:tcPr>
            <w:tcW w:w="990" w:type="dxa"/>
            <w:gridSpan w:val="2"/>
          </w:tcPr>
          <w:p w14:paraId="3CDB56E0" w14:textId="5B312ADA" w:rsidR="00F23797" w:rsidRPr="00C2555B" w:rsidRDefault="00F23797" w:rsidP="00F23797">
            <w:pPr>
              <w:spacing w:line="240" w:lineRule="auto"/>
              <w:ind w:right="12"/>
              <w:jc w:val="center"/>
              <w:rPr>
                <w:rFonts w:ascii="Browallia New" w:hAnsi="Browallia New" w:cs="Browallia New"/>
                <w:sz w:val="22"/>
                <w:szCs w:val="22"/>
                <w:lang w:val="en-GB"/>
              </w:rPr>
            </w:pP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lang w:val="en-GB"/>
              </w:rPr>
              <w:t>-</w:t>
            </w:r>
          </w:p>
        </w:tc>
      </w:tr>
      <w:tr w:rsidR="00F23797" w:rsidRPr="00C2555B" w14:paraId="61C552D1" w14:textId="77777777" w:rsidTr="007A2ABF">
        <w:tc>
          <w:tcPr>
            <w:tcW w:w="564" w:type="dxa"/>
          </w:tcPr>
          <w:p w14:paraId="08E550E4" w14:textId="7A10BD7F" w:rsidR="00F23797" w:rsidRPr="00C2555B" w:rsidRDefault="00F23797" w:rsidP="00F23797">
            <w:pPr>
              <w:spacing w:line="240" w:lineRule="auto"/>
              <w:ind w:right="-36"/>
              <w:jc w:val="center"/>
              <w:rPr>
                <w:rFonts w:ascii="Browallia New" w:hAnsi="Browallia New" w:cs="Browallia New"/>
                <w:sz w:val="22"/>
                <w:szCs w:val="22"/>
                <w:lang w:val="en-GB"/>
              </w:rPr>
            </w:pPr>
            <w:r w:rsidRPr="00C2555B">
              <w:rPr>
                <w:rFonts w:ascii="Browallia New" w:hAnsi="Browallia New" w:cs="Browallia New"/>
                <w:sz w:val="22"/>
                <w:szCs w:val="22"/>
              </w:rPr>
              <w:t>9</w:t>
            </w:r>
          </w:p>
        </w:tc>
        <w:tc>
          <w:tcPr>
            <w:tcW w:w="1080" w:type="dxa"/>
          </w:tcPr>
          <w:p w14:paraId="605CFF89" w14:textId="1F60E1FA" w:rsidR="00F23797" w:rsidRPr="007A2ABF" w:rsidRDefault="00F23797" w:rsidP="00F23797">
            <w:pPr>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270</w:t>
            </w:r>
            <w:r w:rsidRPr="00C2555B">
              <w:rPr>
                <w:rFonts w:ascii="Browallia New" w:hAnsi="Browallia New" w:cs="Browallia New"/>
                <w:sz w:val="22"/>
                <w:szCs w:val="22"/>
                <w:cs/>
                <w:lang w:val="en-GB"/>
              </w:rPr>
              <w:t xml:space="preserve"> วัน</w:t>
            </w:r>
          </w:p>
        </w:tc>
        <w:tc>
          <w:tcPr>
            <w:tcW w:w="1440" w:type="dxa"/>
          </w:tcPr>
          <w:p w14:paraId="6AC41A43" w14:textId="62C9F083"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19 </w:t>
            </w:r>
            <w:r w:rsidRPr="00C2555B">
              <w:rPr>
                <w:rFonts w:ascii="Browallia New" w:hAnsi="Browallia New" w:cs="Browallia New"/>
                <w:sz w:val="22"/>
                <w:szCs w:val="22"/>
                <w:cs/>
              </w:rPr>
              <w:t>ตุลาคม</w:t>
            </w:r>
            <w:r w:rsidRPr="00C2555B">
              <w:rPr>
                <w:rFonts w:ascii="Browallia New" w:hAnsi="Browallia New" w:cs="Browallia New"/>
                <w:sz w:val="22"/>
                <w:szCs w:val="22"/>
              </w:rPr>
              <w:t xml:space="preserve"> 2561</w:t>
            </w:r>
          </w:p>
        </w:tc>
        <w:tc>
          <w:tcPr>
            <w:tcW w:w="1440" w:type="dxa"/>
          </w:tcPr>
          <w:p w14:paraId="003060F9" w14:textId="781CB05F" w:rsidR="00F23797" w:rsidRPr="00C2555B" w:rsidRDefault="00F23797" w:rsidP="00F23797">
            <w:pPr>
              <w:spacing w:line="240" w:lineRule="auto"/>
              <w:ind w:left="-110" w:right="-108"/>
              <w:jc w:val="center"/>
              <w:rPr>
                <w:rFonts w:ascii="Browallia New" w:hAnsi="Browallia New" w:cs="Browallia New"/>
                <w:sz w:val="22"/>
                <w:szCs w:val="22"/>
              </w:rPr>
            </w:pPr>
            <w:r w:rsidRPr="00C2555B">
              <w:rPr>
                <w:rFonts w:ascii="Browallia New" w:hAnsi="Browallia New" w:cs="Browallia New"/>
                <w:sz w:val="22"/>
                <w:szCs w:val="22"/>
              </w:rPr>
              <w:t xml:space="preserve">16 </w:t>
            </w:r>
            <w:r w:rsidRPr="00C2555B">
              <w:rPr>
                <w:rFonts w:ascii="Browallia New" w:hAnsi="Browallia New" w:cs="Browallia New"/>
                <w:sz w:val="22"/>
                <w:szCs w:val="22"/>
                <w:cs/>
              </w:rPr>
              <w:t>กรกฎาคม</w:t>
            </w:r>
            <w:r w:rsidRPr="00C2555B">
              <w:rPr>
                <w:rFonts w:ascii="Browallia New" w:hAnsi="Browallia New" w:cs="Browallia New"/>
                <w:sz w:val="22"/>
                <w:szCs w:val="22"/>
              </w:rPr>
              <w:t xml:space="preserve"> 2562</w:t>
            </w:r>
          </w:p>
        </w:tc>
        <w:tc>
          <w:tcPr>
            <w:tcW w:w="990" w:type="dxa"/>
          </w:tcPr>
          <w:p w14:paraId="5B04E1D5" w14:textId="7FA72418" w:rsidR="00F23797" w:rsidRPr="007A2ABF" w:rsidRDefault="00F23797" w:rsidP="00F23797">
            <w:pPr>
              <w:spacing w:line="240" w:lineRule="auto"/>
              <w:jc w:val="center"/>
              <w:rPr>
                <w:rFonts w:ascii="Browallia New" w:hAnsi="Browallia New" w:cs="Browallia New"/>
                <w:sz w:val="22"/>
                <w:szCs w:val="22"/>
                <w:cs/>
                <w:lang w:val="en-GB"/>
              </w:rPr>
            </w:pPr>
            <w:r w:rsidRPr="00C2555B">
              <w:rPr>
                <w:rFonts w:ascii="Browallia New" w:hAnsi="Browallia New" w:cs="Browallia New"/>
                <w:sz w:val="22"/>
                <w:szCs w:val="22"/>
                <w:lang w:val="en-GB"/>
              </w:rPr>
              <w:t>5.50</w:t>
            </w:r>
          </w:p>
        </w:tc>
        <w:tc>
          <w:tcPr>
            <w:tcW w:w="999" w:type="dxa"/>
          </w:tcPr>
          <w:p w14:paraId="65589D1E" w14:textId="068318A5" w:rsidR="00F23797" w:rsidRPr="007A2ABF" w:rsidDel="001C327C" w:rsidRDefault="00F23797" w:rsidP="00F23797">
            <w:pPr>
              <w:pBdr>
                <w:bottom w:val="single" w:sz="4" w:space="0" w:color="auto"/>
              </w:pBdr>
              <w:spacing w:line="240" w:lineRule="auto"/>
              <w:ind w:right="12"/>
              <w:jc w:val="right"/>
              <w:rPr>
                <w:rFonts w:ascii="Browallia New" w:hAnsi="Browallia New" w:cs="Browallia New"/>
                <w:sz w:val="22"/>
                <w:szCs w:val="22"/>
                <w:cs/>
              </w:rPr>
            </w:pPr>
            <w:r w:rsidRPr="007A2ABF">
              <w:rPr>
                <w:rFonts w:ascii="Browallia New" w:hAnsi="Browallia New" w:cs="Browallia New"/>
                <w:sz w:val="22"/>
                <w:szCs w:val="22"/>
                <w:lang w:bidi="lo-LA"/>
              </w:rPr>
              <w:t>129,80</w:t>
            </w:r>
            <w:r w:rsidR="00C451D0" w:rsidRPr="00C2555B">
              <w:rPr>
                <w:rFonts w:ascii="Browallia New" w:hAnsi="Browallia New" w:cs="Browallia New"/>
                <w:sz w:val="22"/>
                <w:szCs w:val="22"/>
                <w:lang w:bidi="lo-LA"/>
              </w:rPr>
              <w:t>8</w:t>
            </w:r>
          </w:p>
        </w:tc>
        <w:tc>
          <w:tcPr>
            <w:tcW w:w="990" w:type="dxa"/>
            <w:gridSpan w:val="2"/>
          </w:tcPr>
          <w:p w14:paraId="13906FFA" w14:textId="44A18BCD" w:rsidR="00F23797" w:rsidRPr="00C2555B" w:rsidDel="00A31BBC" w:rsidRDefault="00F23797" w:rsidP="00F23797">
            <w:pPr>
              <w:pBdr>
                <w:bottom w:val="single" w:sz="4" w:space="0"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129,644</w:t>
            </w:r>
          </w:p>
        </w:tc>
        <w:tc>
          <w:tcPr>
            <w:tcW w:w="990" w:type="dxa"/>
          </w:tcPr>
          <w:p w14:paraId="272488C3" w14:textId="6E553633" w:rsidR="00F23797" w:rsidRPr="00C2555B" w:rsidDel="001C327C" w:rsidRDefault="00F23797" w:rsidP="00F23797">
            <w:pPr>
              <w:pBdr>
                <w:bottom w:val="single" w:sz="4" w:space="0" w:color="auto"/>
              </w:pBd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129,80</w:t>
            </w:r>
            <w:r w:rsidR="00C451D0" w:rsidRPr="00C2555B">
              <w:rPr>
                <w:rFonts w:ascii="Browallia New" w:hAnsi="Browallia New" w:cs="Browallia New"/>
                <w:sz w:val="22"/>
                <w:szCs w:val="22"/>
                <w:lang w:bidi="lo-LA"/>
              </w:rPr>
              <w:t>8</w:t>
            </w:r>
          </w:p>
        </w:tc>
        <w:tc>
          <w:tcPr>
            <w:tcW w:w="990" w:type="dxa"/>
            <w:gridSpan w:val="2"/>
          </w:tcPr>
          <w:p w14:paraId="3F9F6A7F" w14:textId="5B5D9CF0" w:rsidR="00F23797" w:rsidRPr="00C2555B" w:rsidDel="00A31BBC" w:rsidRDefault="00F23797" w:rsidP="00F23797">
            <w:pPr>
              <w:pBdr>
                <w:bottom w:val="single" w:sz="4" w:space="0"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129,644</w:t>
            </w:r>
          </w:p>
        </w:tc>
      </w:tr>
      <w:tr w:rsidR="002E38F2" w:rsidRPr="00C2555B" w14:paraId="0E8B970B" w14:textId="6DE22480" w:rsidTr="007A2ABF">
        <w:tc>
          <w:tcPr>
            <w:tcW w:w="564" w:type="dxa"/>
          </w:tcPr>
          <w:p w14:paraId="4D05183F" w14:textId="77777777" w:rsidR="002E38F2" w:rsidRPr="00C2555B" w:rsidRDefault="002E38F2" w:rsidP="002E38F2">
            <w:pPr>
              <w:spacing w:line="240" w:lineRule="auto"/>
              <w:ind w:right="-36"/>
              <w:rPr>
                <w:rFonts w:ascii="Browallia New" w:hAnsi="Browallia New" w:cs="Browallia New"/>
                <w:sz w:val="22"/>
                <w:szCs w:val="22"/>
                <w:cs/>
                <w:lang w:val="en-GB"/>
              </w:rPr>
            </w:pPr>
            <w:r w:rsidRPr="00C2555B">
              <w:rPr>
                <w:rFonts w:ascii="Browallia New" w:hAnsi="Browallia New" w:cs="Browallia New"/>
                <w:sz w:val="22"/>
                <w:szCs w:val="22"/>
                <w:cs/>
                <w:lang w:val="en-GB"/>
              </w:rPr>
              <w:t>รวม</w:t>
            </w:r>
          </w:p>
        </w:tc>
        <w:tc>
          <w:tcPr>
            <w:tcW w:w="1080" w:type="dxa"/>
          </w:tcPr>
          <w:p w14:paraId="57801768" w14:textId="77777777" w:rsidR="002E38F2" w:rsidRPr="00C2555B" w:rsidRDefault="002E38F2" w:rsidP="002E38F2">
            <w:pPr>
              <w:spacing w:line="240" w:lineRule="auto"/>
              <w:jc w:val="center"/>
              <w:rPr>
                <w:rFonts w:ascii="Browallia New" w:hAnsi="Browallia New" w:cs="Browallia New"/>
                <w:sz w:val="22"/>
                <w:szCs w:val="22"/>
                <w:cs/>
              </w:rPr>
            </w:pPr>
          </w:p>
        </w:tc>
        <w:tc>
          <w:tcPr>
            <w:tcW w:w="1440" w:type="dxa"/>
          </w:tcPr>
          <w:p w14:paraId="680EC78C" w14:textId="77777777" w:rsidR="002E38F2" w:rsidRPr="00C2555B" w:rsidRDefault="002E38F2" w:rsidP="002E38F2">
            <w:pPr>
              <w:spacing w:line="240" w:lineRule="auto"/>
              <w:ind w:right="-108"/>
              <w:jc w:val="center"/>
              <w:rPr>
                <w:rFonts w:ascii="Browallia New" w:hAnsi="Browallia New" w:cs="Browallia New"/>
                <w:sz w:val="22"/>
                <w:szCs w:val="22"/>
                <w:cs/>
              </w:rPr>
            </w:pPr>
          </w:p>
        </w:tc>
        <w:tc>
          <w:tcPr>
            <w:tcW w:w="1440" w:type="dxa"/>
          </w:tcPr>
          <w:p w14:paraId="1A0A2CBD" w14:textId="77777777" w:rsidR="002E38F2" w:rsidRPr="00C2555B" w:rsidRDefault="002E38F2" w:rsidP="002E38F2">
            <w:pPr>
              <w:spacing w:line="240" w:lineRule="auto"/>
              <w:ind w:right="-108"/>
              <w:jc w:val="center"/>
              <w:rPr>
                <w:rFonts w:ascii="Browallia New" w:hAnsi="Browallia New" w:cs="Browallia New"/>
                <w:sz w:val="22"/>
                <w:szCs w:val="22"/>
                <w:cs/>
              </w:rPr>
            </w:pPr>
          </w:p>
        </w:tc>
        <w:tc>
          <w:tcPr>
            <w:tcW w:w="990" w:type="dxa"/>
          </w:tcPr>
          <w:p w14:paraId="13631133" w14:textId="77777777" w:rsidR="002E38F2" w:rsidRPr="00C2555B" w:rsidRDefault="002E38F2" w:rsidP="002E38F2">
            <w:pPr>
              <w:spacing w:line="240" w:lineRule="auto"/>
              <w:jc w:val="center"/>
              <w:rPr>
                <w:rFonts w:ascii="Browallia New" w:hAnsi="Browallia New" w:cs="Browallia New"/>
                <w:sz w:val="22"/>
                <w:szCs w:val="22"/>
                <w:cs/>
              </w:rPr>
            </w:pPr>
          </w:p>
        </w:tc>
        <w:tc>
          <w:tcPr>
            <w:tcW w:w="999" w:type="dxa"/>
          </w:tcPr>
          <w:p w14:paraId="5A979064" w14:textId="560D2E93" w:rsidR="002E38F2" w:rsidRPr="00C2555B" w:rsidRDefault="00F23797" w:rsidP="002E38F2">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3</w:t>
            </w:r>
            <w:r w:rsidR="00586300" w:rsidRPr="00C2555B">
              <w:rPr>
                <w:rFonts w:ascii="Browallia New" w:hAnsi="Browallia New" w:cs="Browallia New"/>
                <w:sz w:val="22"/>
                <w:szCs w:val="22"/>
                <w:lang w:bidi="lo-LA"/>
              </w:rPr>
              <w:t>,477,990</w:t>
            </w:r>
          </w:p>
        </w:tc>
        <w:tc>
          <w:tcPr>
            <w:tcW w:w="990" w:type="dxa"/>
            <w:gridSpan w:val="2"/>
          </w:tcPr>
          <w:p w14:paraId="038B3562" w14:textId="74B12A80" w:rsidR="002E38F2" w:rsidRPr="00C2555B" w:rsidRDefault="002E38F2" w:rsidP="002E38F2">
            <w:pPr>
              <w:spacing w:line="240" w:lineRule="auto"/>
              <w:ind w:right="12"/>
              <w:jc w:val="right"/>
              <w:rPr>
                <w:rFonts w:ascii="Browallia New" w:hAnsi="Browallia New" w:cs="Browallia New"/>
                <w:sz w:val="22"/>
                <w:szCs w:val="22"/>
                <w:lang w:val="en-GB"/>
              </w:rPr>
            </w:pPr>
            <w:r w:rsidRPr="00C2555B">
              <w:rPr>
                <w:rFonts w:ascii="Browallia New" w:hAnsi="Browallia New" w:cs="Browallia New"/>
                <w:noProof/>
                <w:sz w:val="22"/>
                <w:szCs w:val="22"/>
              </w:rPr>
              <w:t>3,474,582</w:t>
            </w:r>
          </w:p>
        </w:tc>
        <w:tc>
          <w:tcPr>
            <w:tcW w:w="990" w:type="dxa"/>
          </w:tcPr>
          <w:p w14:paraId="179F2BA1" w14:textId="3DA6E76B" w:rsidR="002E38F2" w:rsidRPr="00C2555B" w:rsidRDefault="00E72F7D" w:rsidP="002E38F2">
            <w:pP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1,849,726</w:t>
            </w:r>
          </w:p>
        </w:tc>
        <w:tc>
          <w:tcPr>
            <w:tcW w:w="990" w:type="dxa"/>
            <w:gridSpan w:val="2"/>
          </w:tcPr>
          <w:p w14:paraId="50596CF8" w14:textId="1C4B28C2" w:rsidR="002E38F2" w:rsidRPr="00C2555B" w:rsidRDefault="00136DC6" w:rsidP="002E38F2">
            <w:pPr>
              <w:spacing w:line="240" w:lineRule="auto"/>
              <w:ind w:right="12"/>
              <w:jc w:val="right"/>
              <w:rPr>
                <w:rFonts w:ascii="Browallia New" w:hAnsi="Browallia New" w:cs="Browallia New"/>
                <w:sz w:val="22"/>
                <w:szCs w:val="22"/>
                <w:lang w:val="en-GB"/>
              </w:rPr>
            </w:pPr>
            <w:r w:rsidRPr="00C2555B">
              <w:rPr>
                <w:rFonts w:ascii="Browallia New" w:hAnsi="Browallia New" w:cs="Browallia New"/>
                <w:noProof/>
                <w:sz w:val="22"/>
                <w:szCs w:val="22"/>
              </w:rPr>
              <w:t>1,847</w:t>
            </w:r>
            <w:r w:rsidR="00B15942" w:rsidRPr="00C2555B">
              <w:rPr>
                <w:rFonts w:ascii="Browallia New" w:hAnsi="Browallia New" w:cs="Browallia New"/>
                <w:noProof/>
                <w:sz w:val="22"/>
                <w:szCs w:val="22"/>
              </w:rPr>
              <w:t>,375</w:t>
            </w:r>
          </w:p>
        </w:tc>
      </w:tr>
      <w:tr w:rsidR="002E38F2" w:rsidRPr="00C2555B" w14:paraId="130FB354" w14:textId="11B649C0" w:rsidTr="00C320BC">
        <w:trPr>
          <w:trHeight w:val="80"/>
        </w:trPr>
        <w:tc>
          <w:tcPr>
            <w:tcW w:w="3084" w:type="dxa"/>
            <w:gridSpan w:val="3"/>
          </w:tcPr>
          <w:p w14:paraId="1C2E3B71" w14:textId="77777777" w:rsidR="002E38F2" w:rsidRPr="00C2555B" w:rsidRDefault="002E38F2" w:rsidP="002E38F2">
            <w:pPr>
              <w:spacing w:line="240" w:lineRule="auto"/>
              <w:ind w:right="-108"/>
              <w:rPr>
                <w:rFonts w:ascii="Browallia New" w:hAnsi="Browallia New" w:cs="Browallia New"/>
                <w:sz w:val="22"/>
                <w:szCs w:val="22"/>
                <w:cs/>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ส่วนที่ถึงกำหนดชำระภายในหนึ่งปี</w:t>
            </w:r>
          </w:p>
        </w:tc>
        <w:tc>
          <w:tcPr>
            <w:tcW w:w="1440" w:type="dxa"/>
          </w:tcPr>
          <w:p w14:paraId="34AB2B9A" w14:textId="77777777" w:rsidR="002E38F2" w:rsidRPr="00C2555B" w:rsidRDefault="002E38F2" w:rsidP="002E38F2">
            <w:pPr>
              <w:spacing w:line="240" w:lineRule="auto"/>
              <w:ind w:right="-108"/>
              <w:rPr>
                <w:rFonts w:ascii="Browallia New" w:hAnsi="Browallia New" w:cs="Browallia New"/>
                <w:sz w:val="22"/>
                <w:szCs w:val="22"/>
                <w:cs/>
              </w:rPr>
            </w:pPr>
          </w:p>
        </w:tc>
        <w:tc>
          <w:tcPr>
            <w:tcW w:w="990" w:type="dxa"/>
          </w:tcPr>
          <w:p w14:paraId="25B48CB6" w14:textId="77777777" w:rsidR="002E38F2" w:rsidRPr="00C2555B" w:rsidRDefault="002E38F2" w:rsidP="002E38F2">
            <w:pPr>
              <w:spacing w:line="240" w:lineRule="auto"/>
              <w:jc w:val="center"/>
              <w:rPr>
                <w:rFonts w:ascii="Browallia New" w:hAnsi="Browallia New" w:cs="Browallia New"/>
                <w:sz w:val="22"/>
                <w:szCs w:val="22"/>
                <w:cs/>
              </w:rPr>
            </w:pPr>
          </w:p>
        </w:tc>
        <w:tc>
          <w:tcPr>
            <w:tcW w:w="999" w:type="dxa"/>
          </w:tcPr>
          <w:p w14:paraId="1A86ECD3" w14:textId="67CF27BD" w:rsidR="002E38F2" w:rsidRPr="007A2ABF" w:rsidRDefault="00F23797" w:rsidP="002E38F2">
            <w:pPr>
              <w:pBdr>
                <w:bottom w:val="single" w:sz="4" w:space="1" w:color="auto"/>
              </w:pBdr>
              <w:spacing w:line="240" w:lineRule="auto"/>
              <w:ind w:right="12"/>
              <w:jc w:val="right"/>
              <w:rPr>
                <w:rFonts w:ascii="Browallia New" w:hAnsi="Browallia New" w:cs="Browallia New"/>
                <w:sz w:val="22"/>
                <w:szCs w:val="22"/>
                <w:cs/>
              </w:rPr>
            </w:pPr>
            <w:r w:rsidRPr="00C2555B">
              <w:rPr>
                <w:rFonts w:ascii="Browallia New" w:hAnsi="Browallia New" w:cs="Browallia New"/>
                <w:sz w:val="22"/>
                <w:szCs w:val="22"/>
                <w:lang w:val="en-GB"/>
              </w:rPr>
              <w:t>(</w:t>
            </w:r>
            <w:r w:rsidR="006865F7" w:rsidRPr="006865F7">
              <w:rPr>
                <w:rFonts w:ascii="Browallia New" w:hAnsi="Browallia New" w:cs="Browallia New"/>
                <w:sz w:val="22"/>
                <w:szCs w:val="22"/>
              </w:rPr>
              <w:t>2</w:t>
            </w:r>
            <w:r w:rsidRPr="00C2555B">
              <w:rPr>
                <w:rFonts w:ascii="Browallia New" w:hAnsi="Browallia New" w:cs="Browallia New"/>
                <w:sz w:val="22"/>
                <w:szCs w:val="22"/>
                <w:lang w:val="en-GB"/>
              </w:rPr>
              <w:t>,</w:t>
            </w:r>
            <w:r w:rsidR="006865F7" w:rsidRPr="006865F7">
              <w:rPr>
                <w:rFonts w:ascii="Browallia New" w:hAnsi="Browallia New" w:cs="Browallia New"/>
                <w:sz w:val="22"/>
                <w:szCs w:val="22"/>
              </w:rPr>
              <w:t>065</w:t>
            </w:r>
            <w:r w:rsidRPr="00C2555B">
              <w:rPr>
                <w:rFonts w:ascii="Browallia New" w:hAnsi="Browallia New" w:cs="Browallia New"/>
                <w:sz w:val="22"/>
                <w:szCs w:val="22"/>
                <w:lang w:val="en-GB"/>
              </w:rPr>
              <w:t>,</w:t>
            </w:r>
            <w:r w:rsidR="006865F7" w:rsidRPr="006865F7">
              <w:rPr>
                <w:rFonts w:ascii="Browallia New" w:hAnsi="Browallia New" w:cs="Browallia New"/>
                <w:sz w:val="22"/>
                <w:szCs w:val="22"/>
              </w:rPr>
              <w:t>94</w:t>
            </w:r>
            <w:r w:rsidR="00AF1AD3" w:rsidRPr="00C2555B">
              <w:rPr>
                <w:rFonts w:ascii="Browallia New" w:hAnsi="Browallia New" w:cs="Browallia New"/>
                <w:sz w:val="22"/>
                <w:szCs w:val="22"/>
                <w:lang w:val="en-GB"/>
              </w:rPr>
              <w:t>2</w:t>
            </w:r>
            <w:r w:rsidRPr="00C2555B">
              <w:rPr>
                <w:rFonts w:ascii="Browallia New" w:hAnsi="Browallia New" w:cs="Browallia New"/>
                <w:sz w:val="22"/>
                <w:szCs w:val="22"/>
              </w:rPr>
              <w:t>)</w:t>
            </w:r>
          </w:p>
        </w:tc>
        <w:tc>
          <w:tcPr>
            <w:tcW w:w="990" w:type="dxa"/>
            <w:gridSpan w:val="2"/>
          </w:tcPr>
          <w:p w14:paraId="453811CD" w14:textId="7BEF7DB2" w:rsidR="002E38F2" w:rsidRPr="00C2555B" w:rsidRDefault="002E38F2" w:rsidP="002E38F2">
            <w:pPr>
              <w:pBdr>
                <w:bottom w:val="single" w:sz="4"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(2,064,306)</w:t>
            </w:r>
          </w:p>
        </w:tc>
        <w:tc>
          <w:tcPr>
            <w:tcW w:w="990" w:type="dxa"/>
          </w:tcPr>
          <w:p w14:paraId="4637A582" w14:textId="11346643" w:rsidR="002E38F2" w:rsidRPr="00C2555B" w:rsidRDefault="00E72F7D" w:rsidP="002E38F2">
            <w:pPr>
              <w:pBdr>
                <w:bottom w:val="single" w:sz="4" w:space="1" w:color="auto"/>
              </w:pBd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(596,7</w:t>
            </w:r>
            <w:r w:rsidR="001473C1" w:rsidRPr="00C2555B">
              <w:rPr>
                <w:rFonts w:ascii="Browallia New" w:hAnsi="Browallia New" w:cs="Browallia New"/>
                <w:sz w:val="22"/>
                <w:szCs w:val="22"/>
                <w:lang w:bidi="lo-LA"/>
              </w:rPr>
              <w:t>10</w:t>
            </w:r>
            <w:r w:rsidRPr="00C2555B">
              <w:rPr>
                <w:rFonts w:ascii="Browallia New" w:hAnsi="Browallia New" w:cs="Browallia New"/>
                <w:sz w:val="22"/>
                <w:szCs w:val="22"/>
                <w:lang w:bidi="lo-LA"/>
              </w:rPr>
              <w:t>)</w:t>
            </w:r>
          </w:p>
        </w:tc>
        <w:tc>
          <w:tcPr>
            <w:tcW w:w="990" w:type="dxa"/>
            <w:gridSpan w:val="2"/>
          </w:tcPr>
          <w:p w14:paraId="17796235" w14:textId="640253D2" w:rsidR="002E38F2" w:rsidRPr="00C2555B" w:rsidRDefault="002E38F2" w:rsidP="002E38F2">
            <w:pPr>
              <w:pBdr>
                <w:bottom w:val="single" w:sz="4"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(595,952)</w:t>
            </w:r>
          </w:p>
        </w:tc>
      </w:tr>
      <w:tr w:rsidR="002E38F2" w:rsidRPr="00C2555B" w14:paraId="0B659E80" w14:textId="26B93DD5" w:rsidTr="00C320BC">
        <w:tc>
          <w:tcPr>
            <w:tcW w:w="3084" w:type="dxa"/>
            <w:gridSpan w:val="3"/>
          </w:tcPr>
          <w:p w14:paraId="5C5F466D" w14:textId="6F42A546" w:rsidR="002E38F2" w:rsidRPr="00C2555B" w:rsidRDefault="002E38F2" w:rsidP="002E38F2">
            <w:pPr>
              <w:tabs>
                <w:tab w:val="left" w:pos="406"/>
                <w:tab w:val="decimal" w:pos="1309"/>
              </w:tabs>
              <w:spacing w:line="240" w:lineRule="auto"/>
              <w:rPr>
                <w:rFonts w:ascii="Browallia New" w:hAnsi="Browallia New" w:cs="Browallia New"/>
                <w:sz w:val="22"/>
                <w:szCs w:val="22"/>
                <w:cs/>
              </w:rPr>
            </w:pPr>
            <w:r w:rsidRPr="00C2555B">
              <w:rPr>
                <w:rFonts w:ascii="Browallia New" w:hAnsi="Browallia New" w:cs="Browallia New"/>
                <w:sz w:val="22"/>
                <w:szCs w:val="22"/>
                <w:cs/>
              </w:rPr>
              <w:t xml:space="preserve">หุ้นกู้ </w:t>
            </w:r>
            <w:r w:rsidR="00F134F0" w:rsidRPr="00C2555B">
              <w:rPr>
                <w:rFonts w:ascii="Browallia New" w:hAnsi="Browallia New" w:cs="Browallia New"/>
                <w:sz w:val="22"/>
                <w:szCs w:val="22"/>
              </w:rPr>
              <w:t>-</w:t>
            </w:r>
            <w:r w:rsidRPr="00C2555B">
              <w:rPr>
                <w:rFonts w:ascii="Browallia New" w:hAnsi="Browallia New" w:cs="Browallia New"/>
                <w:sz w:val="22"/>
                <w:szCs w:val="22"/>
              </w:rPr>
              <w:t xml:space="preserve"> </w:t>
            </w:r>
            <w:r w:rsidRPr="00C2555B">
              <w:rPr>
                <w:rFonts w:ascii="Browallia New" w:hAnsi="Browallia New" w:cs="Browallia New"/>
                <w:sz w:val="22"/>
                <w:szCs w:val="22"/>
                <w:cs/>
              </w:rPr>
              <w:t>สุทธิ</w:t>
            </w:r>
          </w:p>
        </w:tc>
        <w:tc>
          <w:tcPr>
            <w:tcW w:w="1440" w:type="dxa"/>
          </w:tcPr>
          <w:p w14:paraId="4E1DA42E" w14:textId="77777777" w:rsidR="002E38F2" w:rsidRPr="00C2555B" w:rsidRDefault="002E38F2" w:rsidP="002E38F2">
            <w:pPr>
              <w:tabs>
                <w:tab w:val="left" w:pos="406"/>
                <w:tab w:val="decimal" w:pos="1309"/>
              </w:tabs>
              <w:spacing w:line="240" w:lineRule="auto"/>
              <w:rPr>
                <w:rFonts w:ascii="Browallia New" w:hAnsi="Browallia New" w:cs="Browallia New"/>
                <w:sz w:val="22"/>
                <w:szCs w:val="22"/>
                <w:cs/>
              </w:rPr>
            </w:pPr>
          </w:p>
        </w:tc>
        <w:tc>
          <w:tcPr>
            <w:tcW w:w="990" w:type="dxa"/>
          </w:tcPr>
          <w:p w14:paraId="623057B8" w14:textId="77777777" w:rsidR="002E38F2" w:rsidRPr="00C2555B" w:rsidRDefault="002E38F2" w:rsidP="002E38F2">
            <w:pPr>
              <w:tabs>
                <w:tab w:val="decimal" w:pos="1309"/>
              </w:tabs>
              <w:spacing w:line="240" w:lineRule="auto"/>
              <w:jc w:val="both"/>
              <w:rPr>
                <w:rFonts w:ascii="Browallia New" w:hAnsi="Browallia New" w:cs="Browallia New"/>
                <w:sz w:val="22"/>
                <w:szCs w:val="22"/>
                <w:cs/>
              </w:rPr>
            </w:pPr>
          </w:p>
        </w:tc>
        <w:tc>
          <w:tcPr>
            <w:tcW w:w="999" w:type="dxa"/>
          </w:tcPr>
          <w:p w14:paraId="73A213F8" w14:textId="21363CD6" w:rsidR="002E38F2" w:rsidRPr="00C2555B" w:rsidRDefault="00586300" w:rsidP="002E38F2">
            <w:pPr>
              <w:pBdr>
                <w:bottom w:val="single" w:sz="12" w:space="1" w:color="auto"/>
              </w:pBdr>
              <w:spacing w:line="240" w:lineRule="auto"/>
              <w:ind w:right="12"/>
              <w:jc w:val="right"/>
              <w:rPr>
                <w:rFonts w:ascii="Browallia New" w:hAnsi="Browallia New" w:cs="Browallia New"/>
                <w:sz w:val="22"/>
                <w:szCs w:val="22"/>
                <w:cs/>
              </w:rPr>
            </w:pPr>
            <w:r w:rsidRPr="00C2555B">
              <w:rPr>
                <w:rFonts w:ascii="Browallia New" w:hAnsi="Browallia New" w:cs="Browallia New"/>
                <w:sz w:val="22"/>
                <w:szCs w:val="22"/>
              </w:rPr>
              <w:t>1,412,04</w:t>
            </w:r>
            <w:r w:rsidR="00AF1AD3" w:rsidRPr="00C2555B">
              <w:rPr>
                <w:rFonts w:ascii="Browallia New" w:hAnsi="Browallia New" w:cs="Browallia New"/>
                <w:sz w:val="22"/>
                <w:szCs w:val="22"/>
              </w:rPr>
              <w:t>8</w:t>
            </w:r>
          </w:p>
        </w:tc>
        <w:tc>
          <w:tcPr>
            <w:tcW w:w="990" w:type="dxa"/>
            <w:gridSpan w:val="2"/>
          </w:tcPr>
          <w:p w14:paraId="2BE5010A" w14:textId="7B62AC4A" w:rsidR="002E38F2" w:rsidRPr="00C2555B" w:rsidRDefault="002E38F2" w:rsidP="002E38F2">
            <w:pPr>
              <w:pBdr>
                <w:bottom w:val="single" w:sz="12" w:space="1" w:color="auto"/>
              </w:pBdr>
              <w:spacing w:line="240" w:lineRule="auto"/>
              <w:ind w:right="12"/>
              <w:jc w:val="right"/>
              <w:rPr>
                <w:rFonts w:ascii="Browallia New" w:hAnsi="Browallia New" w:cs="Browallia New"/>
                <w:sz w:val="22"/>
                <w:szCs w:val="22"/>
                <w:cs/>
                <w:lang w:val="en-GB"/>
              </w:rPr>
            </w:pPr>
            <w:r w:rsidRPr="00C2555B">
              <w:rPr>
                <w:rFonts w:ascii="Browallia New" w:hAnsi="Browallia New" w:cs="Browallia New"/>
                <w:sz w:val="22"/>
                <w:szCs w:val="22"/>
              </w:rPr>
              <w:t>1,410,276</w:t>
            </w:r>
          </w:p>
        </w:tc>
        <w:tc>
          <w:tcPr>
            <w:tcW w:w="990" w:type="dxa"/>
          </w:tcPr>
          <w:p w14:paraId="2B85DF29" w14:textId="38C8A90C" w:rsidR="002E38F2" w:rsidRPr="00C2555B" w:rsidRDefault="00E72F7D" w:rsidP="002E38F2">
            <w:pPr>
              <w:pBdr>
                <w:bottom w:val="single" w:sz="12" w:space="1" w:color="auto"/>
              </w:pBdr>
              <w:spacing w:line="240" w:lineRule="auto"/>
              <w:ind w:right="12"/>
              <w:jc w:val="right"/>
              <w:rPr>
                <w:rFonts w:ascii="Browallia New" w:hAnsi="Browallia New" w:cs="Browallia New"/>
                <w:sz w:val="22"/>
                <w:szCs w:val="22"/>
                <w:lang w:bidi="lo-LA"/>
              </w:rPr>
            </w:pPr>
            <w:r w:rsidRPr="00C2555B">
              <w:rPr>
                <w:rFonts w:ascii="Browallia New" w:hAnsi="Browallia New" w:cs="Browallia New"/>
                <w:sz w:val="22"/>
                <w:szCs w:val="22"/>
                <w:lang w:bidi="lo-LA"/>
              </w:rPr>
              <w:t>1,253,01</w:t>
            </w:r>
            <w:r w:rsidR="001473C1" w:rsidRPr="00C2555B">
              <w:rPr>
                <w:rFonts w:ascii="Browallia New" w:hAnsi="Browallia New" w:cs="Browallia New"/>
                <w:sz w:val="22"/>
                <w:szCs w:val="22"/>
                <w:lang w:bidi="lo-LA"/>
              </w:rPr>
              <w:t>6</w:t>
            </w:r>
          </w:p>
        </w:tc>
        <w:tc>
          <w:tcPr>
            <w:tcW w:w="990" w:type="dxa"/>
            <w:gridSpan w:val="2"/>
          </w:tcPr>
          <w:p w14:paraId="49CEE603" w14:textId="1305EC4C" w:rsidR="002E38F2" w:rsidRPr="00C2555B" w:rsidRDefault="002E38F2" w:rsidP="002E38F2">
            <w:pPr>
              <w:pBdr>
                <w:bottom w:val="single" w:sz="12" w:space="1" w:color="auto"/>
              </w:pBdr>
              <w:spacing w:line="240" w:lineRule="auto"/>
              <w:ind w:right="12"/>
              <w:jc w:val="right"/>
              <w:rPr>
                <w:rFonts w:ascii="Browallia New" w:hAnsi="Browallia New" w:cs="Browallia New"/>
                <w:sz w:val="22"/>
                <w:szCs w:val="22"/>
                <w:lang w:val="en-GB"/>
              </w:rPr>
            </w:pPr>
            <w:r w:rsidRPr="00C2555B">
              <w:rPr>
                <w:rFonts w:ascii="Browallia New" w:hAnsi="Browallia New" w:cs="Browallia New"/>
                <w:sz w:val="22"/>
                <w:szCs w:val="22"/>
                <w:lang w:val="en-GB"/>
              </w:rPr>
              <w:t>1,251,423</w:t>
            </w:r>
          </w:p>
        </w:tc>
      </w:tr>
    </w:tbl>
    <w:p w14:paraId="7CC97B53" w14:textId="77777777" w:rsidR="00920058" w:rsidRPr="00C2555B" w:rsidRDefault="00920058" w:rsidP="008902F8">
      <w:pPr>
        <w:tabs>
          <w:tab w:val="left" w:pos="1440"/>
        </w:tabs>
        <w:spacing w:line="240" w:lineRule="auto"/>
        <w:ind w:left="426" w:right="-45"/>
        <w:jc w:val="thaiDistribute"/>
        <w:rPr>
          <w:rFonts w:ascii="Browallia New" w:hAnsi="Browallia New" w:cs="Browallia New"/>
        </w:rPr>
      </w:pPr>
    </w:p>
    <w:p w14:paraId="0A248DE7"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28B08442"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123DB3F7"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48A4D769"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57F743ED"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39080956" w14:textId="76E8B1BB" w:rsidR="008902F8" w:rsidRPr="00C2555B" w:rsidRDefault="008902F8" w:rsidP="008902F8">
      <w:pPr>
        <w:tabs>
          <w:tab w:val="left" w:pos="144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lastRenderedPageBreak/>
        <w:t xml:space="preserve">รายการเคลื่อนไหวของหุ้นกู้ในระหว่างงวดสามเดือนสิ้นสุดวันที่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มีดังต่อไปนี้</w:t>
      </w:r>
      <w:r w:rsidRPr="00C2555B">
        <w:rPr>
          <w:rFonts w:ascii="Browallia New" w:hAnsi="Browallia New" w:cs="Browallia New"/>
          <w:sz w:val="28"/>
          <w:szCs w:val="28"/>
        </w:rPr>
        <w:t xml:space="preserve"> </w:t>
      </w:r>
      <w:r w:rsidRPr="00C2555B">
        <w:rPr>
          <w:rFonts w:ascii="Browallia New" w:hAnsi="Browallia New" w:cs="Browallia New"/>
          <w:sz w:val="28"/>
          <w:szCs w:val="28"/>
        </w:rPr>
        <w:tab/>
      </w:r>
    </w:p>
    <w:p w14:paraId="5642A3AB" w14:textId="427B27B5" w:rsidR="008D72C3" w:rsidRPr="00C2555B" w:rsidRDefault="008D72C3" w:rsidP="001B4041">
      <w:pPr>
        <w:tabs>
          <w:tab w:val="left" w:pos="1440"/>
        </w:tabs>
        <w:spacing w:line="240" w:lineRule="auto"/>
        <w:ind w:left="426" w:right="-45"/>
        <w:jc w:val="right"/>
        <w:rPr>
          <w:rFonts w:ascii="Browallia New" w:hAnsi="Browallia New" w:cs="Browallia New"/>
          <w:sz w:val="22"/>
          <w:szCs w:val="22"/>
        </w:rPr>
      </w:pPr>
    </w:p>
    <w:tbl>
      <w:tblPr>
        <w:tblW w:w="4767" w:type="pct"/>
        <w:tblInd w:w="458" w:type="dxa"/>
        <w:tblLook w:val="0000" w:firstRow="0" w:lastRow="0" w:firstColumn="0" w:lastColumn="0" w:noHBand="0" w:noVBand="0"/>
      </w:tblPr>
      <w:tblGrid>
        <w:gridCol w:w="4361"/>
        <w:gridCol w:w="2127"/>
        <w:gridCol w:w="278"/>
        <w:gridCol w:w="2132"/>
      </w:tblGrid>
      <w:tr w:rsidR="008C212D" w:rsidRPr="00C2555B" w14:paraId="437F6CCE" w14:textId="77777777" w:rsidTr="00981725">
        <w:tc>
          <w:tcPr>
            <w:tcW w:w="2451" w:type="pct"/>
          </w:tcPr>
          <w:p w14:paraId="77F2D36E" w14:textId="77777777" w:rsidR="008C212D" w:rsidRPr="007A2ABF" w:rsidRDefault="008C212D" w:rsidP="00204A5D">
            <w:pPr>
              <w:spacing w:line="240" w:lineRule="auto"/>
              <w:ind w:left="540"/>
              <w:rPr>
                <w:rFonts w:ascii="Browallia New" w:hAnsi="Browallia New" w:cs="Browallia New"/>
                <w:sz w:val="28"/>
                <w:szCs w:val="28"/>
              </w:rPr>
            </w:pPr>
          </w:p>
        </w:tc>
        <w:tc>
          <w:tcPr>
            <w:tcW w:w="1195" w:type="pct"/>
          </w:tcPr>
          <w:p w14:paraId="39A617DA" w14:textId="77777777" w:rsidR="008C212D" w:rsidRPr="007A2ABF" w:rsidRDefault="008C212D" w:rsidP="00204A5D">
            <w:pPr>
              <w:spacing w:line="240" w:lineRule="auto"/>
              <w:jc w:val="right"/>
              <w:rPr>
                <w:rFonts w:ascii="Browallia New" w:hAnsi="Browallia New" w:cs="Browallia New"/>
                <w:sz w:val="28"/>
                <w:szCs w:val="28"/>
              </w:rPr>
            </w:pPr>
          </w:p>
        </w:tc>
        <w:tc>
          <w:tcPr>
            <w:tcW w:w="156" w:type="pct"/>
          </w:tcPr>
          <w:p w14:paraId="33EDC775" w14:textId="77777777" w:rsidR="008C212D" w:rsidRPr="00C2555B"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2555B" w:rsidRDefault="008C212D"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(หน่วย : พันบาท)</w:t>
            </w:r>
          </w:p>
        </w:tc>
      </w:tr>
      <w:tr w:rsidR="008C212D" w:rsidRPr="00C2555B" w14:paraId="4E00C671" w14:textId="77777777" w:rsidTr="00981725">
        <w:tc>
          <w:tcPr>
            <w:tcW w:w="2451" w:type="pct"/>
          </w:tcPr>
          <w:p w14:paraId="0A7DE146" w14:textId="77777777" w:rsidR="008C212D" w:rsidRPr="00C2555B"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2555B" w:rsidRDefault="008C212D"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56" w:type="pct"/>
          </w:tcPr>
          <w:p w14:paraId="6D334006" w14:textId="77777777" w:rsidR="008C212D" w:rsidRPr="00C2555B"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2555B"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212D" w:rsidRPr="00C2555B" w14:paraId="2220A8AB" w14:textId="77777777" w:rsidTr="00981725">
        <w:tc>
          <w:tcPr>
            <w:tcW w:w="2451" w:type="pct"/>
          </w:tcPr>
          <w:p w14:paraId="0EC9B445" w14:textId="77777777" w:rsidR="008C212D" w:rsidRPr="00C2555B"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2555B" w:rsidRDefault="008C212D" w:rsidP="00204A5D">
            <w:pPr>
              <w:spacing w:line="240" w:lineRule="auto"/>
              <w:jc w:val="right"/>
              <w:rPr>
                <w:rFonts w:ascii="Browallia New" w:hAnsi="Browallia New" w:cs="Browallia New"/>
                <w:sz w:val="28"/>
                <w:szCs w:val="28"/>
                <w:lang w:val="en-GB"/>
              </w:rPr>
            </w:pPr>
          </w:p>
        </w:tc>
      </w:tr>
      <w:tr w:rsidR="00E45BEC" w:rsidRPr="00C2555B" w14:paraId="051C8DAD" w14:textId="77777777" w:rsidTr="00981725">
        <w:trPr>
          <w:trHeight w:val="54"/>
        </w:trPr>
        <w:tc>
          <w:tcPr>
            <w:tcW w:w="2451" w:type="pct"/>
          </w:tcPr>
          <w:p w14:paraId="59F36423" w14:textId="00D7BA7F" w:rsidR="00E45BEC" w:rsidRPr="00C2555B" w:rsidRDefault="00E45BEC" w:rsidP="00E45BEC">
            <w:pPr>
              <w:spacing w:line="240" w:lineRule="auto"/>
              <w:jc w:val="thaiDistribute"/>
              <w:rPr>
                <w:rFonts w:ascii="Browallia New" w:hAnsi="Browallia New" w:cs="Browallia New"/>
                <w:sz w:val="28"/>
                <w:szCs w:val="28"/>
                <w:cs/>
                <w:lang w:val="en-GB"/>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00CA746A" w:rsidRPr="00C2555B">
              <w:rPr>
                <w:rFonts w:ascii="Browallia New" w:hAnsi="Browallia New" w:cs="Browallia New"/>
                <w:sz w:val="28"/>
                <w:szCs w:val="28"/>
              </w:rPr>
              <w:t>2562</w:t>
            </w:r>
          </w:p>
        </w:tc>
        <w:tc>
          <w:tcPr>
            <w:tcW w:w="1195" w:type="pct"/>
            <w:vAlign w:val="center"/>
          </w:tcPr>
          <w:p w14:paraId="69557F82" w14:textId="6F1A3BDA" w:rsidR="00E45BEC" w:rsidRPr="00C2555B" w:rsidRDefault="0018544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3,474,582</w:t>
            </w:r>
          </w:p>
        </w:tc>
        <w:tc>
          <w:tcPr>
            <w:tcW w:w="156" w:type="pct"/>
          </w:tcPr>
          <w:p w14:paraId="1009948B" w14:textId="77777777" w:rsidR="00E45BEC" w:rsidRPr="00C2555B"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5C77105B" w:rsidR="00E45BEC" w:rsidRPr="00C2555B" w:rsidRDefault="0018544C" w:rsidP="00E45BE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1,847,375</w:t>
            </w:r>
          </w:p>
        </w:tc>
      </w:tr>
      <w:tr w:rsidR="00A37608" w:rsidRPr="00C2555B" w14:paraId="001AF04E" w14:textId="77777777" w:rsidTr="00981725">
        <w:tc>
          <w:tcPr>
            <w:tcW w:w="2451" w:type="pct"/>
          </w:tcPr>
          <w:p w14:paraId="241128FA" w14:textId="77777777" w:rsidR="00A37608" w:rsidRPr="00C2555B" w:rsidRDefault="00A37608" w:rsidP="00A37608">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13F981F9" w:rsidR="00A37608" w:rsidRPr="00C2555B" w:rsidRDefault="003F0FC6" w:rsidP="00A37608">
            <w:pPr>
              <w:pBdr>
                <w:bar w:val="single" w:sz="4" w:color="auto"/>
              </w:pBd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3,408</w:t>
            </w:r>
          </w:p>
        </w:tc>
        <w:tc>
          <w:tcPr>
            <w:tcW w:w="156" w:type="pct"/>
          </w:tcPr>
          <w:p w14:paraId="477EA661" w14:textId="77777777" w:rsidR="00A37608" w:rsidRPr="00C2555B"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Borders>
              <w:bottom w:val="single" w:sz="4" w:space="0" w:color="auto"/>
            </w:tcBorders>
            <w:vAlign w:val="center"/>
          </w:tcPr>
          <w:p w14:paraId="60C1A670" w14:textId="3AC2CA69" w:rsidR="00A37608" w:rsidRPr="00C2555B" w:rsidRDefault="00E72F7D" w:rsidP="00A37608">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2,351</w:t>
            </w:r>
          </w:p>
        </w:tc>
      </w:tr>
      <w:tr w:rsidR="00A37608" w:rsidRPr="00C2555B" w14:paraId="5D4E6846" w14:textId="77777777" w:rsidTr="00981725">
        <w:tc>
          <w:tcPr>
            <w:tcW w:w="2451" w:type="pct"/>
          </w:tcPr>
          <w:p w14:paraId="24819D1B" w14:textId="150F165E" w:rsidR="00A37608" w:rsidRPr="00C2555B" w:rsidRDefault="003E041E" w:rsidP="00A37608">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p>
        </w:tc>
        <w:tc>
          <w:tcPr>
            <w:tcW w:w="1195" w:type="pct"/>
            <w:tcBorders>
              <w:top w:val="single" w:sz="4" w:space="0" w:color="auto"/>
              <w:bottom w:val="single" w:sz="12" w:space="0" w:color="auto"/>
            </w:tcBorders>
            <w:vAlign w:val="center"/>
          </w:tcPr>
          <w:p w14:paraId="1B74D434" w14:textId="0F45012B" w:rsidR="00A37608" w:rsidRPr="00C2555B" w:rsidRDefault="003F0FC6" w:rsidP="00A37608">
            <w:pPr>
              <w:pBdr>
                <w:bar w:val="single" w:sz="4" w:color="auto"/>
              </w:pBdr>
              <w:tabs>
                <w:tab w:val="left" w:pos="162"/>
              </w:tabs>
              <w:spacing w:line="240" w:lineRule="auto"/>
              <w:ind w:right="-18"/>
              <w:jc w:val="right"/>
              <w:rPr>
                <w:rFonts w:ascii="Browallia New" w:hAnsi="Browallia New" w:cs="Browallia New"/>
                <w:sz w:val="28"/>
                <w:szCs w:val="28"/>
                <w:cs/>
              </w:rPr>
            </w:pPr>
            <w:r w:rsidRPr="00C2555B">
              <w:rPr>
                <w:rFonts w:ascii="Browallia New" w:hAnsi="Browallia New" w:cs="Browallia New"/>
                <w:sz w:val="28"/>
                <w:szCs w:val="28"/>
              </w:rPr>
              <w:t>3,477,990</w:t>
            </w:r>
          </w:p>
        </w:tc>
        <w:tc>
          <w:tcPr>
            <w:tcW w:w="156" w:type="pct"/>
          </w:tcPr>
          <w:p w14:paraId="6BFD8403" w14:textId="77777777" w:rsidR="00A37608" w:rsidRPr="00C2555B" w:rsidRDefault="00A37608" w:rsidP="00A37608">
            <w:pPr>
              <w:tabs>
                <w:tab w:val="left" w:pos="162"/>
              </w:tabs>
              <w:spacing w:line="240" w:lineRule="auto"/>
              <w:ind w:right="-18"/>
              <w:jc w:val="right"/>
              <w:rPr>
                <w:rFonts w:ascii="Browallia New" w:hAnsi="Browallia New" w:cs="Browallia New"/>
                <w:sz w:val="28"/>
                <w:szCs w:val="28"/>
              </w:rPr>
            </w:pPr>
          </w:p>
        </w:tc>
        <w:tc>
          <w:tcPr>
            <w:tcW w:w="1198" w:type="pct"/>
            <w:tcBorders>
              <w:top w:val="single" w:sz="4" w:space="0" w:color="auto"/>
              <w:bottom w:val="single" w:sz="12" w:space="0" w:color="auto"/>
            </w:tcBorders>
            <w:vAlign w:val="center"/>
          </w:tcPr>
          <w:p w14:paraId="77BE5EF9" w14:textId="1E4EEB3B" w:rsidR="00A37608" w:rsidRPr="00C2555B" w:rsidRDefault="00E72F7D" w:rsidP="00A37608">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1,849,726</w:t>
            </w:r>
          </w:p>
        </w:tc>
      </w:tr>
    </w:tbl>
    <w:p w14:paraId="68373E9E" w14:textId="7F5A5354" w:rsidR="00825EB3" w:rsidRPr="007A2ABF" w:rsidRDefault="00825E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1F0A0C7B" w14:textId="4C206E50" w:rsidR="0079202C" w:rsidRPr="00C2555B" w:rsidRDefault="0079202C"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เงินกู้ยืมระยะยาว</w:t>
      </w:r>
    </w:p>
    <w:p w14:paraId="43DE394C" w14:textId="77777777" w:rsidR="00825A32" w:rsidRPr="007A2ABF"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C2555B" w14:paraId="78C187A0" w14:textId="77777777" w:rsidTr="005E23B4">
        <w:trPr>
          <w:cantSplit/>
        </w:trPr>
        <w:tc>
          <w:tcPr>
            <w:tcW w:w="3685" w:type="dxa"/>
          </w:tcPr>
          <w:p w14:paraId="5F8D7E75"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C2555B">
              <w:rPr>
                <w:rFonts w:ascii="Browallia New" w:hAnsi="Browallia New" w:cs="Browallia New"/>
                <w:sz w:val="28"/>
                <w:szCs w:val="28"/>
              </w:rPr>
              <w:tab/>
            </w:r>
          </w:p>
        </w:tc>
        <w:tc>
          <w:tcPr>
            <w:tcW w:w="5282" w:type="dxa"/>
            <w:gridSpan w:val="7"/>
          </w:tcPr>
          <w:p w14:paraId="52393C0C" w14:textId="77777777" w:rsidR="0079202C" w:rsidRPr="00C2555B" w:rsidRDefault="0079202C"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9202C" w:rsidRPr="00C2555B" w14:paraId="2C38E177" w14:textId="77777777" w:rsidTr="005E23B4">
        <w:trPr>
          <w:cantSplit/>
        </w:trPr>
        <w:tc>
          <w:tcPr>
            <w:tcW w:w="3685" w:type="dxa"/>
          </w:tcPr>
          <w:p w14:paraId="337CFB37"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676E897"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C2555B">
              <w:rPr>
                <w:rFonts w:ascii="Browallia New" w:hAnsi="Browallia New" w:cs="Browallia New"/>
                <w:sz w:val="28"/>
                <w:szCs w:val="28"/>
                <w:cs/>
              </w:rPr>
              <w:t>งบการเงินเฉพาะของบริษัท</w:t>
            </w:r>
          </w:p>
        </w:tc>
      </w:tr>
      <w:tr w:rsidR="00C759AE" w:rsidRPr="00C2555B" w14:paraId="38C2DC18" w14:textId="77777777" w:rsidTr="007A2ABF">
        <w:trPr>
          <w:cantSplit/>
          <w:trHeight w:val="185"/>
        </w:trPr>
        <w:tc>
          <w:tcPr>
            <w:tcW w:w="3685" w:type="dxa"/>
          </w:tcPr>
          <w:p w14:paraId="1D2E4B67" w14:textId="77777777" w:rsidR="00C759AE" w:rsidRPr="00C2555B" w:rsidRDefault="00C759AE" w:rsidP="00C759A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73228FD0"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41" w:type="dxa"/>
            <w:tcBorders>
              <w:top w:val="single" w:sz="4" w:space="0" w:color="auto"/>
            </w:tcBorders>
            <w:vAlign w:val="bottom"/>
          </w:tcPr>
          <w:p w14:paraId="309258AE" w14:textId="77777777" w:rsidR="00C759AE" w:rsidRPr="00C2555B" w:rsidRDefault="00C759AE" w:rsidP="00C759AE">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0FF40418"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1206FA84" w14:textId="77777777" w:rsidR="00C759AE" w:rsidRPr="00C2555B" w:rsidRDefault="00C759AE" w:rsidP="00C759AE">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4523198E"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00CA746A" w:rsidRPr="00C2555B">
              <w:rPr>
                <w:rFonts w:ascii="Browallia New" w:hAnsi="Browallia New" w:cs="Browallia New"/>
                <w:sz w:val="28"/>
                <w:szCs w:val="28"/>
              </w:rPr>
              <w:t>2562</w:t>
            </w:r>
          </w:p>
        </w:tc>
        <w:tc>
          <w:tcPr>
            <w:tcW w:w="244" w:type="dxa"/>
            <w:tcBorders>
              <w:top w:val="single" w:sz="4" w:space="0" w:color="auto"/>
            </w:tcBorders>
            <w:vAlign w:val="bottom"/>
          </w:tcPr>
          <w:p w14:paraId="1B2FD289" w14:textId="77777777" w:rsidR="00C759AE" w:rsidRPr="00C2555B" w:rsidRDefault="00C759AE" w:rsidP="00C759A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6E982D22" w:rsidR="00C759AE" w:rsidRPr="00C2555B" w:rsidRDefault="00C759AE" w:rsidP="00C759A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79202C" w:rsidRPr="00C2555B" w14:paraId="6D720F2D" w14:textId="77777777" w:rsidTr="007A2ABF">
        <w:trPr>
          <w:cantSplit/>
        </w:trPr>
        <w:tc>
          <w:tcPr>
            <w:tcW w:w="3685" w:type="dxa"/>
            <w:vAlign w:val="bottom"/>
          </w:tcPr>
          <w:p w14:paraId="2682618F" w14:textId="77777777" w:rsidR="0079202C" w:rsidRPr="00C2555B"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79202C" w:rsidRPr="00C2555B" w:rsidRDefault="0079202C" w:rsidP="001B4041">
            <w:pPr>
              <w:tabs>
                <w:tab w:val="clear" w:pos="907"/>
                <w:tab w:val="left" w:pos="743"/>
              </w:tabs>
              <w:spacing w:line="240" w:lineRule="auto"/>
              <w:ind w:right="-27"/>
              <w:jc w:val="right"/>
              <w:rPr>
                <w:rFonts w:ascii="Browallia New" w:hAnsi="Browallia New" w:cs="Browallia New"/>
                <w:sz w:val="28"/>
                <w:szCs w:val="28"/>
              </w:rPr>
            </w:pPr>
          </w:p>
        </w:tc>
        <w:tc>
          <w:tcPr>
            <w:tcW w:w="241" w:type="dxa"/>
          </w:tcPr>
          <w:p w14:paraId="64B1E9C7" w14:textId="77777777" w:rsidR="0079202C" w:rsidRPr="00C2555B" w:rsidRDefault="0079202C" w:rsidP="001B4041">
            <w:pPr>
              <w:tabs>
                <w:tab w:val="clear" w:pos="907"/>
                <w:tab w:val="left" w:pos="743"/>
              </w:tabs>
              <w:spacing w:line="240" w:lineRule="auto"/>
              <w:ind w:right="-27"/>
              <w:rPr>
                <w:rFonts w:ascii="Browallia New" w:hAnsi="Browallia New" w:cs="Browallia New"/>
                <w:sz w:val="28"/>
                <w:szCs w:val="28"/>
              </w:rPr>
            </w:pPr>
          </w:p>
        </w:tc>
        <w:tc>
          <w:tcPr>
            <w:tcW w:w="1142" w:type="dxa"/>
            <w:vAlign w:val="bottom"/>
          </w:tcPr>
          <w:p w14:paraId="18625495"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9202C" w:rsidRPr="00C2555B" w:rsidRDefault="0079202C" w:rsidP="001B4041">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9202C" w:rsidRPr="00C2555B" w:rsidRDefault="0079202C" w:rsidP="001B4041">
            <w:pPr>
              <w:tabs>
                <w:tab w:val="clear" w:pos="907"/>
                <w:tab w:val="decimal" w:pos="742"/>
              </w:tabs>
              <w:spacing w:line="240" w:lineRule="auto"/>
              <w:ind w:right="-27"/>
              <w:jc w:val="right"/>
              <w:rPr>
                <w:rFonts w:ascii="Browallia New" w:hAnsi="Browallia New" w:cs="Browallia New"/>
                <w:sz w:val="28"/>
                <w:szCs w:val="28"/>
              </w:rPr>
            </w:pPr>
          </w:p>
        </w:tc>
      </w:tr>
      <w:tr w:rsidR="00850B72" w:rsidRPr="00C2555B" w14:paraId="06954D6E" w14:textId="77777777" w:rsidTr="007A2ABF">
        <w:trPr>
          <w:cantSplit/>
        </w:trPr>
        <w:tc>
          <w:tcPr>
            <w:tcW w:w="3685" w:type="dxa"/>
          </w:tcPr>
          <w:p w14:paraId="4BBD1BAC" w14:textId="77777777" w:rsidR="00850B72" w:rsidRPr="00C2555B" w:rsidRDefault="00850B72" w:rsidP="00850B72">
            <w:pPr>
              <w:tabs>
                <w:tab w:val="clear" w:pos="227"/>
                <w:tab w:val="left" w:pos="18"/>
              </w:tabs>
              <w:spacing w:line="240" w:lineRule="auto"/>
              <w:rPr>
                <w:rFonts w:ascii="Browallia New" w:hAnsi="Browallia New" w:cs="Browallia New"/>
                <w:sz w:val="28"/>
                <w:szCs w:val="28"/>
                <w:cs/>
              </w:rPr>
            </w:pPr>
            <w:r w:rsidRPr="00C2555B">
              <w:rPr>
                <w:rFonts w:ascii="Browallia New" w:hAnsi="Browallia New" w:cs="Browallia New"/>
                <w:sz w:val="28"/>
                <w:szCs w:val="28"/>
                <w:cs/>
              </w:rPr>
              <w:t>เงินกู้ยืมระยะยาว</w:t>
            </w:r>
          </w:p>
        </w:tc>
        <w:tc>
          <w:tcPr>
            <w:tcW w:w="1134" w:type="dxa"/>
          </w:tcPr>
          <w:p w14:paraId="30DB65BC" w14:textId="3BFEADA2" w:rsidR="00850B72" w:rsidRPr="00C2555B" w:rsidRDefault="00586300" w:rsidP="00850B72">
            <w:pPr>
              <w:tabs>
                <w:tab w:val="left" w:pos="162"/>
              </w:tabs>
              <w:spacing w:line="240" w:lineRule="auto"/>
              <w:ind w:right="-18"/>
              <w:jc w:val="right"/>
              <w:rPr>
                <w:rFonts w:ascii="Browallia New" w:hAnsi="Browallia New" w:cs="Browallia New"/>
                <w:sz w:val="28"/>
                <w:szCs w:val="28"/>
                <w:rtl/>
                <w:cs/>
              </w:rPr>
            </w:pPr>
            <w:r w:rsidRPr="00C2555B">
              <w:rPr>
                <w:rFonts w:ascii="Browallia New" w:hAnsi="Browallia New" w:cs="Browallia New"/>
                <w:sz w:val="28"/>
                <w:szCs w:val="28"/>
              </w:rPr>
              <w:t>1,141,891</w:t>
            </w:r>
          </w:p>
        </w:tc>
        <w:tc>
          <w:tcPr>
            <w:tcW w:w="241" w:type="dxa"/>
            <w:vAlign w:val="bottom"/>
          </w:tcPr>
          <w:p w14:paraId="6BDAA560" w14:textId="77777777" w:rsidR="00850B72" w:rsidRPr="00C2555B" w:rsidRDefault="00850B72" w:rsidP="00850B72">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48915A54" w:rsidR="00850B72" w:rsidRPr="00C2555B" w:rsidRDefault="00850B72" w:rsidP="00850B72">
            <w:pPr>
              <w:tabs>
                <w:tab w:val="left" w:pos="162"/>
              </w:tabs>
              <w:spacing w:line="240" w:lineRule="auto"/>
              <w:ind w:right="-18"/>
              <w:jc w:val="right"/>
              <w:rPr>
                <w:rFonts w:ascii="Browallia New" w:hAnsi="Browallia New" w:cs="Browallia New"/>
                <w:sz w:val="28"/>
                <w:szCs w:val="28"/>
                <w:rtl/>
                <w:cs/>
              </w:rPr>
            </w:pPr>
            <w:r w:rsidRPr="00C2555B">
              <w:rPr>
                <w:rFonts w:ascii="Browallia New" w:hAnsi="Browallia New" w:cs="Browallia New"/>
                <w:sz w:val="28"/>
                <w:szCs w:val="28"/>
              </w:rPr>
              <w:t>1,190,344</w:t>
            </w:r>
          </w:p>
        </w:tc>
        <w:tc>
          <w:tcPr>
            <w:tcW w:w="236" w:type="dxa"/>
            <w:vAlign w:val="bottom"/>
          </w:tcPr>
          <w:p w14:paraId="38B02658" w14:textId="77777777" w:rsidR="00850B72" w:rsidRPr="00C2555B" w:rsidRDefault="00850B72" w:rsidP="00850B72">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2AEF511F" w:rsidR="00850B72" w:rsidRPr="00C2555B" w:rsidRDefault="00850B72" w:rsidP="007F067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154,709</w:t>
            </w:r>
          </w:p>
        </w:tc>
        <w:tc>
          <w:tcPr>
            <w:tcW w:w="244" w:type="dxa"/>
            <w:vAlign w:val="bottom"/>
          </w:tcPr>
          <w:p w14:paraId="36D1EEB6" w14:textId="77777777" w:rsidR="00850B72" w:rsidRPr="00C2555B" w:rsidRDefault="00850B72" w:rsidP="00850B7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28649BEC" w:rsidR="00850B72" w:rsidRPr="00C2555B" w:rsidRDefault="00850B72"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157,894</w:t>
            </w:r>
          </w:p>
        </w:tc>
      </w:tr>
      <w:tr w:rsidR="00850B72" w:rsidRPr="00C2555B" w14:paraId="5D2DE88F" w14:textId="77777777" w:rsidTr="007A2ABF">
        <w:trPr>
          <w:cantSplit/>
          <w:trHeight w:val="555"/>
        </w:trPr>
        <w:tc>
          <w:tcPr>
            <w:tcW w:w="3685" w:type="dxa"/>
          </w:tcPr>
          <w:p w14:paraId="28C82C69" w14:textId="1FB17D5A" w:rsidR="00850B72" w:rsidRPr="00C2555B" w:rsidRDefault="00850B72" w:rsidP="0085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ส่วนของเงินกู้ยืมระยะยาวที่ถึงกำหนด</w:t>
            </w:r>
            <w:r w:rsidRPr="00C2555B">
              <w:rPr>
                <w:rFonts w:ascii="Browallia New" w:hAnsi="Browallia New" w:cs="Browallia New"/>
                <w:sz w:val="28"/>
                <w:szCs w:val="28"/>
              </w:rPr>
              <w:t xml:space="preserve"> </w:t>
            </w:r>
            <w:r w:rsidRPr="00C2555B">
              <w:rPr>
                <w:rFonts w:ascii="Browallia New" w:hAnsi="Browallia New" w:cs="Browallia New"/>
                <w:sz w:val="28"/>
                <w:szCs w:val="28"/>
                <w:cs/>
              </w:rPr>
              <w:t>ชำระภายในหนึ่งปี</w:t>
            </w:r>
          </w:p>
        </w:tc>
        <w:tc>
          <w:tcPr>
            <w:tcW w:w="1134" w:type="dxa"/>
            <w:tcBorders>
              <w:bottom w:val="single" w:sz="4" w:space="0" w:color="auto"/>
            </w:tcBorders>
          </w:tcPr>
          <w:p w14:paraId="1A5FF212" w14:textId="77777777" w:rsidR="00586300" w:rsidRPr="00C2555B" w:rsidRDefault="00586300" w:rsidP="00850B72">
            <w:pPr>
              <w:tabs>
                <w:tab w:val="left" w:pos="162"/>
              </w:tabs>
              <w:spacing w:line="240" w:lineRule="auto"/>
              <w:ind w:right="-18"/>
              <w:jc w:val="right"/>
              <w:rPr>
                <w:rFonts w:ascii="Browallia New" w:hAnsi="Browallia New" w:cs="Browallia New"/>
                <w:sz w:val="28"/>
                <w:szCs w:val="28"/>
              </w:rPr>
            </w:pPr>
          </w:p>
          <w:p w14:paraId="225C7B82" w14:textId="4C9C11B4" w:rsidR="00850B72" w:rsidRPr="00C2555B" w:rsidRDefault="00586300"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(321,502)</w:t>
            </w:r>
          </w:p>
        </w:tc>
        <w:tc>
          <w:tcPr>
            <w:tcW w:w="241" w:type="dxa"/>
            <w:vAlign w:val="bottom"/>
          </w:tcPr>
          <w:p w14:paraId="50FAE904" w14:textId="77777777" w:rsidR="00850B72" w:rsidRPr="00C2555B" w:rsidRDefault="00850B72" w:rsidP="00850B72">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41E1AA9E" w:rsidR="00850B72" w:rsidRPr="00C2555B" w:rsidRDefault="00850B72"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(336,873)</w:t>
            </w:r>
          </w:p>
        </w:tc>
        <w:tc>
          <w:tcPr>
            <w:tcW w:w="236" w:type="dxa"/>
            <w:vAlign w:val="bottom"/>
          </w:tcPr>
          <w:p w14:paraId="194EF8B2" w14:textId="77777777" w:rsidR="00850B72" w:rsidRPr="00C2555B" w:rsidRDefault="00850B72" w:rsidP="00850B7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65787A83" w14:textId="77777777" w:rsidR="00850B72" w:rsidRPr="00C2555B" w:rsidRDefault="00850B72" w:rsidP="00850B72">
            <w:pPr>
              <w:tabs>
                <w:tab w:val="left" w:pos="162"/>
              </w:tabs>
              <w:spacing w:line="240" w:lineRule="auto"/>
              <w:ind w:right="-18"/>
              <w:jc w:val="right"/>
              <w:rPr>
                <w:rFonts w:ascii="Browallia New" w:hAnsi="Browallia New" w:cs="Browallia New"/>
                <w:sz w:val="28"/>
                <w:szCs w:val="28"/>
              </w:rPr>
            </w:pPr>
          </w:p>
          <w:p w14:paraId="05A77EBD" w14:textId="59E5F1C2" w:rsidR="00850B72" w:rsidRPr="00C2555B" w:rsidRDefault="00850B72" w:rsidP="007F067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(13,087)</w:t>
            </w:r>
          </w:p>
        </w:tc>
        <w:tc>
          <w:tcPr>
            <w:tcW w:w="244" w:type="dxa"/>
            <w:vAlign w:val="bottom"/>
          </w:tcPr>
          <w:p w14:paraId="05B5C360" w14:textId="77777777" w:rsidR="00850B72" w:rsidRPr="00C2555B" w:rsidRDefault="00850B72" w:rsidP="00850B7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center"/>
          </w:tcPr>
          <w:p w14:paraId="144E8692" w14:textId="77777777" w:rsidR="00850B72" w:rsidRPr="00C2555B" w:rsidRDefault="00850B72" w:rsidP="00850B72">
            <w:pPr>
              <w:tabs>
                <w:tab w:val="clear" w:pos="907"/>
                <w:tab w:val="decimal" w:pos="972"/>
              </w:tabs>
              <w:spacing w:line="240" w:lineRule="auto"/>
              <w:ind w:right="-27"/>
              <w:jc w:val="right"/>
              <w:rPr>
                <w:rFonts w:ascii="Browallia New" w:hAnsi="Browallia New" w:cs="Browallia New"/>
                <w:sz w:val="28"/>
                <w:szCs w:val="28"/>
              </w:rPr>
            </w:pPr>
          </w:p>
          <w:p w14:paraId="20364626" w14:textId="1180C600" w:rsidR="00850B72" w:rsidRPr="00C2555B" w:rsidRDefault="00850B72"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(12,928)</w:t>
            </w:r>
          </w:p>
        </w:tc>
      </w:tr>
      <w:tr w:rsidR="00850B72" w:rsidRPr="00C2555B" w14:paraId="2B267FBE" w14:textId="77777777" w:rsidTr="007A2ABF">
        <w:trPr>
          <w:cantSplit/>
        </w:trPr>
        <w:tc>
          <w:tcPr>
            <w:tcW w:w="3685" w:type="dxa"/>
            <w:vAlign w:val="bottom"/>
          </w:tcPr>
          <w:p w14:paraId="453F9E19" w14:textId="77777777" w:rsidR="00850B72" w:rsidRPr="00C2555B" w:rsidRDefault="00850B72" w:rsidP="0085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2555B">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5A54FDB8" w:rsidR="00850B72" w:rsidRPr="00C2555B" w:rsidRDefault="00586300"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820,389</w:t>
            </w:r>
          </w:p>
        </w:tc>
        <w:tc>
          <w:tcPr>
            <w:tcW w:w="241" w:type="dxa"/>
            <w:vAlign w:val="bottom"/>
          </w:tcPr>
          <w:p w14:paraId="22239598" w14:textId="77777777" w:rsidR="00850B72" w:rsidRPr="00C2555B" w:rsidRDefault="00850B72" w:rsidP="00850B72">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45537461" w:rsidR="00850B72" w:rsidRPr="00C2555B" w:rsidRDefault="00850B72"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853,471</w:t>
            </w:r>
          </w:p>
        </w:tc>
        <w:tc>
          <w:tcPr>
            <w:tcW w:w="236" w:type="dxa"/>
            <w:vAlign w:val="bottom"/>
          </w:tcPr>
          <w:p w14:paraId="7C53A816" w14:textId="77777777" w:rsidR="00850B72" w:rsidRPr="00C2555B" w:rsidRDefault="00850B72" w:rsidP="00850B7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30645625" w14:textId="5D1C0891" w:rsidR="00850B72" w:rsidRPr="00C2555B" w:rsidRDefault="00850B72" w:rsidP="007F067C">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141,622</w:t>
            </w:r>
          </w:p>
        </w:tc>
        <w:tc>
          <w:tcPr>
            <w:tcW w:w="244" w:type="dxa"/>
            <w:vAlign w:val="bottom"/>
          </w:tcPr>
          <w:p w14:paraId="1449908D" w14:textId="77777777" w:rsidR="00850B72" w:rsidRPr="00C2555B" w:rsidRDefault="00850B72" w:rsidP="00850B7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1C071A21" w:rsidR="00850B72" w:rsidRPr="00C2555B" w:rsidRDefault="00850B72" w:rsidP="00850B72">
            <w:pPr>
              <w:tabs>
                <w:tab w:val="left" w:pos="162"/>
              </w:tabs>
              <w:spacing w:line="240" w:lineRule="auto"/>
              <w:ind w:right="-18"/>
              <w:jc w:val="right"/>
              <w:rPr>
                <w:rFonts w:ascii="Browallia New" w:hAnsi="Browallia New" w:cs="Browallia New"/>
                <w:sz w:val="28"/>
                <w:szCs w:val="28"/>
              </w:rPr>
            </w:pPr>
            <w:r w:rsidRPr="00C2555B">
              <w:rPr>
                <w:rFonts w:ascii="Browallia New" w:hAnsi="Browallia New" w:cs="Browallia New"/>
                <w:sz w:val="28"/>
                <w:szCs w:val="28"/>
              </w:rPr>
              <w:t>144,966</w:t>
            </w:r>
          </w:p>
        </w:tc>
      </w:tr>
    </w:tbl>
    <w:p w14:paraId="53EC64BF" w14:textId="0509F9E5" w:rsidR="00B37115" w:rsidRPr="00C2555B" w:rsidRDefault="00B37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67E2147" w14:textId="0EFB25F8"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การเปลี่ยนแปลงของบัญชีเงินกู้ยืมระยะยาวสำหรับงวดสามเดือนสิ้นสุดวันที่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มีรายละเอียดดังนี้</w:t>
      </w:r>
    </w:p>
    <w:p w14:paraId="09BC3BC7" w14:textId="19BCC92F" w:rsidR="008606CB" w:rsidRPr="007A2ABF" w:rsidRDefault="008606CB" w:rsidP="00D50EA5">
      <w:pPr>
        <w:spacing w:line="240" w:lineRule="auto"/>
        <w:ind w:left="426"/>
        <w:jc w:val="thaiDistribute"/>
        <w:rPr>
          <w:rFonts w:ascii="Browallia New" w:hAnsi="Browallia New" w:cs="Browallia New"/>
          <w:sz w:val="28"/>
          <w:szCs w:val="28"/>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430"/>
      </w:tblGrid>
      <w:tr w:rsidR="008606CB" w:rsidRPr="00C2555B" w14:paraId="2DD9EEE1" w14:textId="77777777" w:rsidTr="3F9C846B">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43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8606CB" w:rsidRPr="00C2555B" w14:paraId="2CFF82B1" w14:textId="77777777" w:rsidTr="00C320BC">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43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3F9C846B">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43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8A0985" w:rsidRPr="00C2555B" w14:paraId="48BD44DC" w14:textId="77777777" w:rsidTr="00C320BC">
        <w:tc>
          <w:tcPr>
            <w:tcW w:w="4209" w:type="dxa"/>
            <w:vAlign w:val="bottom"/>
          </w:tcPr>
          <w:p w14:paraId="61459E8F" w14:textId="337B9BA0" w:rsidR="008A0985" w:rsidRPr="00C2555B" w:rsidRDefault="008A0985" w:rsidP="008A0985">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p>
        </w:tc>
        <w:tc>
          <w:tcPr>
            <w:tcW w:w="2115" w:type="dxa"/>
            <w:vAlign w:val="bottom"/>
          </w:tcPr>
          <w:p w14:paraId="46E0C11F" w14:textId="280E1F5F" w:rsidR="008A0985" w:rsidRPr="00C2555B" w:rsidRDefault="008A0985" w:rsidP="008A0985">
            <w:pPr>
              <w:spacing w:line="240" w:lineRule="auto"/>
              <w:jc w:val="right"/>
              <w:rPr>
                <w:rFonts w:ascii="Browallia New" w:hAnsi="Browallia New" w:cs="Browallia New"/>
                <w:sz w:val="28"/>
                <w:szCs w:val="28"/>
              </w:rPr>
            </w:pPr>
            <w:r w:rsidRPr="00C2555B">
              <w:rPr>
                <w:rFonts w:ascii="Browallia New" w:hAnsi="Browallia New" w:cs="Browallia New"/>
                <w:sz w:val="28"/>
                <w:szCs w:val="28"/>
              </w:rPr>
              <w:t>1,190,344</w:t>
            </w:r>
          </w:p>
        </w:tc>
        <w:tc>
          <w:tcPr>
            <w:tcW w:w="270" w:type="dxa"/>
          </w:tcPr>
          <w:p w14:paraId="375D8EB0" w14:textId="77777777" w:rsidR="008A0985" w:rsidRPr="00C2555B" w:rsidRDefault="008A0985" w:rsidP="008A0985">
            <w:pPr>
              <w:spacing w:line="240" w:lineRule="auto"/>
              <w:jc w:val="thaiDistribute"/>
              <w:rPr>
                <w:rFonts w:ascii="Browallia New" w:hAnsi="Browallia New" w:cs="Browallia New"/>
                <w:sz w:val="28"/>
                <w:szCs w:val="28"/>
              </w:rPr>
            </w:pPr>
          </w:p>
        </w:tc>
        <w:tc>
          <w:tcPr>
            <w:tcW w:w="2430" w:type="dxa"/>
            <w:vAlign w:val="center"/>
          </w:tcPr>
          <w:p w14:paraId="1B37DA45" w14:textId="40D6359C" w:rsidR="008A0985" w:rsidRPr="00C2555B" w:rsidRDefault="008A0985" w:rsidP="008A0985">
            <w:pPr>
              <w:spacing w:line="240" w:lineRule="auto"/>
              <w:jc w:val="right"/>
              <w:rPr>
                <w:rFonts w:ascii="Browallia New" w:hAnsi="Browallia New" w:cs="Browallia New"/>
                <w:sz w:val="28"/>
                <w:szCs w:val="28"/>
              </w:rPr>
            </w:pPr>
            <w:r w:rsidRPr="00C2555B">
              <w:rPr>
                <w:rFonts w:ascii="Browallia New" w:hAnsi="Browallia New" w:cs="Browallia New"/>
                <w:sz w:val="28"/>
                <w:szCs w:val="28"/>
              </w:rPr>
              <w:t>157,894</w:t>
            </w:r>
          </w:p>
        </w:tc>
      </w:tr>
      <w:tr w:rsidR="00A37608" w:rsidRPr="00C2555B" w14:paraId="0244B9D8" w14:textId="77777777" w:rsidTr="00C320BC">
        <w:tc>
          <w:tcPr>
            <w:tcW w:w="4209" w:type="dxa"/>
            <w:vAlign w:val="bottom"/>
          </w:tcPr>
          <w:p w14:paraId="63252DFF" w14:textId="0D7F722D" w:rsidR="00A37608" w:rsidRPr="00C2555B" w:rsidRDefault="00A37608" w:rsidP="009933BA">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u w:val="single"/>
                <w:cs/>
              </w:rPr>
              <w:t>หัก</w:t>
            </w:r>
            <w:r w:rsidR="00940834" w:rsidRPr="00C2555B">
              <w:rPr>
                <w:rFonts w:ascii="Browallia New" w:hAnsi="Browallia New" w:cs="Browallia New"/>
                <w:sz w:val="28"/>
                <w:szCs w:val="28"/>
              </w:rPr>
              <w:t xml:space="preserve"> </w:t>
            </w:r>
            <w:r w:rsidRPr="00C2555B">
              <w:rPr>
                <w:rFonts w:ascii="Browallia New" w:hAnsi="Browallia New" w:cs="Browallia New"/>
                <w:sz w:val="28"/>
                <w:szCs w:val="28"/>
                <w:cs/>
              </w:rPr>
              <w:t>จ่ายคืนเงินกู้</w:t>
            </w:r>
          </w:p>
        </w:tc>
        <w:tc>
          <w:tcPr>
            <w:tcW w:w="2115" w:type="dxa"/>
          </w:tcPr>
          <w:p w14:paraId="24626907" w14:textId="07F4C643" w:rsidR="00A37608" w:rsidRPr="00C2555B" w:rsidRDefault="003F0FC6" w:rsidP="00A37608">
            <w:pPr>
              <w:spacing w:line="240" w:lineRule="auto"/>
              <w:jc w:val="right"/>
              <w:rPr>
                <w:rFonts w:ascii="Browallia New" w:hAnsi="Browallia New" w:cs="Browallia New"/>
                <w:sz w:val="28"/>
                <w:szCs w:val="28"/>
              </w:rPr>
            </w:pPr>
            <w:r w:rsidRPr="00C2555B">
              <w:rPr>
                <w:rFonts w:ascii="Browallia New" w:hAnsi="Browallia New" w:cs="Browallia New"/>
                <w:sz w:val="28"/>
                <w:szCs w:val="28"/>
              </w:rPr>
              <w:t>(48,192)</w:t>
            </w:r>
          </w:p>
        </w:tc>
        <w:tc>
          <w:tcPr>
            <w:tcW w:w="270" w:type="dxa"/>
          </w:tcPr>
          <w:p w14:paraId="6E63FFC4" w14:textId="77777777" w:rsidR="00A37608" w:rsidRPr="00C2555B" w:rsidRDefault="00A37608" w:rsidP="00A37608">
            <w:pPr>
              <w:spacing w:line="240" w:lineRule="auto"/>
              <w:jc w:val="thaiDistribute"/>
              <w:rPr>
                <w:rFonts w:ascii="Browallia New" w:hAnsi="Browallia New" w:cs="Browallia New"/>
                <w:sz w:val="28"/>
                <w:szCs w:val="28"/>
              </w:rPr>
            </w:pPr>
          </w:p>
        </w:tc>
        <w:tc>
          <w:tcPr>
            <w:tcW w:w="2430" w:type="dxa"/>
            <w:vAlign w:val="bottom"/>
          </w:tcPr>
          <w:p w14:paraId="0D57F453" w14:textId="74F1808A" w:rsidR="00A37608" w:rsidRPr="00C2555B" w:rsidRDefault="00514F5A" w:rsidP="00A37608">
            <w:pPr>
              <w:spacing w:line="240" w:lineRule="auto"/>
              <w:jc w:val="right"/>
              <w:rPr>
                <w:rFonts w:ascii="Browallia New" w:hAnsi="Browallia New" w:cs="Browallia New"/>
                <w:sz w:val="28"/>
                <w:szCs w:val="28"/>
              </w:rPr>
            </w:pPr>
            <w:r w:rsidRPr="00C2555B">
              <w:rPr>
                <w:rFonts w:ascii="Browallia New" w:hAnsi="Browallia New" w:cs="Browallia New"/>
                <w:sz w:val="28"/>
                <w:szCs w:val="28"/>
              </w:rPr>
              <w:t>(3,185)</w:t>
            </w:r>
          </w:p>
        </w:tc>
      </w:tr>
      <w:tr w:rsidR="00A37608" w:rsidRPr="00C2555B" w14:paraId="09D36523" w14:textId="77777777" w:rsidTr="00C320BC">
        <w:tc>
          <w:tcPr>
            <w:tcW w:w="4209" w:type="dxa"/>
            <w:vAlign w:val="bottom"/>
          </w:tcPr>
          <w:p w14:paraId="46FC68CC" w14:textId="6C152AA3" w:rsidR="00A37608" w:rsidRPr="00C2555B" w:rsidRDefault="00374DEA" w:rsidP="00A37608">
            <w:pPr>
              <w:ind w:left="-53"/>
              <w:rPr>
                <w:rFonts w:ascii="Browallia New" w:hAnsi="Browallia New" w:cs="Browallia New"/>
                <w:sz w:val="28"/>
                <w:szCs w:val="28"/>
                <w:u w:val="single"/>
                <w:cs/>
              </w:rPr>
            </w:pPr>
            <w:r w:rsidRPr="00C2555B">
              <w:rPr>
                <w:rFonts w:ascii="Browallia New" w:hAnsi="Browallia New" w:cs="Browallia New"/>
                <w:sz w:val="28"/>
                <w:szCs w:val="28"/>
              </w:rPr>
              <w:t xml:space="preserve"> </w:t>
            </w:r>
            <w:r w:rsidR="00777A91" w:rsidRPr="00C2555B">
              <w:rPr>
                <w:rFonts w:ascii="Browallia New" w:hAnsi="Browallia New" w:cs="Browallia New"/>
                <w:sz w:val="28"/>
                <w:szCs w:val="28"/>
                <w:cs/>
              </w:rPr>
              <w:t>ขาดทุนที่ยังไม่เกิดขึ้นจริงจากอัตราแลกเปลี่ยน</w:t>
            </w:r>
          </w:p>
        </w:tc>
        <w:tc>
          <w:tcPr>
            <w:tcW w:w="2115" w:type="dxa"/>
            <w:tcBorders>
              <w:bottom w:val="single" w:sz="4" w:space="0" w:color="auto"/>
            </w:tcBorders>
          </w:tcPr>
          <w:p w14:paraId="5C4D390B" w14:textId="3052B695" w:rsidR="00A37608" w:rsidRPr="00C2555B" w:rsidRDefault="003F0FC6" w:rsidP="00A37608">
            <w:pPr>
              <w:spacing w:line="240" w:lineRule="auto"/>
              <w:jc w:val="right"/>
              <w:rPr>
                <w:rFonts w:ascii="Browallia New" w:hAnsi="Browallia New" w:cs="Browallia New"/>
                <w:sz w:val="28"/>
                <w:szCs w:val="28"/>
              </w:rPr>
            </w:pPr>
            <w:r w:rsidRPr="00C2555B">
              <w:rPr>
                <w:rFonts w:ascii="Browallia New" w:hAnsi="Browallia New" w:cs="Browallia New"/>
                <w:sz w:val="28"/>
                <w:szCs w:val="28"/>
              </w:rPr>
              <w:t>(261)</w:t>
            </w:r>
          </w:p>
        </w:tc>
        <w:tc>
          <w:tcPr>
            <w:tcW w:w="270" w:type="dxa"/>
          </w:tcPr>
          <w:p w14:paraId="19923A28" w14:textId="77777777" w:rsidR="00A37608" w:rsidRPr="00C2555B" w:rsidRDefault="00A37608" w:rsidP="00A37608">
            <w:pPr>
              <w:spacing w:line="240" w:lineRule="auto"/>
              <w:jc w:val="thaiDistribute"/>
              <w:rPr>
                <w:rFonts w:ascii="Browallia New" w:hAnsi="Browallia New" w:cs="Browallia New"/>
                <w:sz w:val="28"/>
                <w:szCs w:val="28"/>
              </w:rPr>
            </w:pPr>
          </w:p>
        </w:tc>
        <w:tc>
          <w:tcPr>
            <w:tcW w:w="2430" w:type="dxa"/>
            <w:tcBorders>
              <w:bottom w:val="single" w:sz="4" w:space="0" w:color="auto"/>
            </w:tcBorders>
          </w:tcPr>
          <w:p w14:paraId="19CDDE3C" w14:textId="4D65E916" w:rsidR="00A37608" w:rsidRPr="00C2555B" w:rsidRDefault="00514F5A" w:rsidP="00A37608">
            <w:pPr>
              <w:spacing w:line="240" w:lineRule="auto"/>
              <w:jc w:val="center"/>
              <w:rPr>
                <w:rFonts w:ascii="Browallia New" w:hAnsi="Browallia New" w:cs="Browallia New"/>
                <w:sz w:val="28"/>
                <w:szCs w:val="28"/>
              </w:rPr>
            </w:pPr>
            <w:r w:rsidRPr="00C2555B">
              <w:rPr>
                <w:rFonts w:ascii="Browallia New" w:hAnsi="Browallia New" w:cs="Browallia New"/>
                <w:sz w:val="28"/>
                <w:szCs w:val="28"/>
              </w:rPr>
              <w:t xml:space="preserve">                    </w:t>
            </w:r>
            <w:r w:rsidR="00516D46" w:rsidRPr="00C2555B">
              <w:rPr>
                <w:rFonts w:ascii="Browallia New" w:hAnsi="Browallia New" w:cs="Browallia New"/>
                <w:sz w:val="28"/>
                <w:szCs w:val="28"/>
                <w:cs/>
              </w:rPr>
              <w:t xml:space="preserve">  </w:t>
            </w:r>
            <w:r w:rsidRPr="00C2555B">
              <w:rPr>
                <w:rFonts w:ascii="Browallia New" w:hAnsi="Browallia New" w:cs="Browallia New"/>
                <w:sz w:val="28"/>
                <w:szCs w:val="28"/>
              </w:rPr>
              <w:t xml:space="preserve">     -</w:t>
            </w:r>
          </w:p>
        </w:tc>
      </w:tr>
      <w:tr w:rsidR="00A37608" w:rsidRPr="00C2555B" w14:paraId="2FD4DAAF" w14:textId="77777777" w:rsidTr="00C320BC">
        <w:tc>
          <w:tcPr>
            <w:tcW w:w="4209" w:type="dxa"/>
            <w:vAlign w:val="bottom"/>
          </w:tcPr>
          <w:p w14:paraId="69BC4AA7" w14:textId="6FD335C3" w:rsidR="00A37608" w:rsidRPr="00C2555B" w:rsidRDefault="000B1B00" w:rsidP="00A37608">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p>
        </w:tc>
        <w:tc>
          <w:tcPr>
            <w:tcW w:w="2115" w:type="dxa"/>
            <w:tcBorders>
              <w:top w:val="single" w:sz="4" w:space="0" w:color="auto"/>
              <w:bottom w:val="single" w:sz="12" w:space="0" w:color="auto"/>
            </w:tcBorders>
          </w:tcPr>
          <w:p w14:paraId="7788E6EB" w14:textId="57694FC2" w:rsidR="00A37608" w:rsidRPr="00C2555B" w:rsidRDefault="003F0FC6" w:rsidP="00A37608">
            <w:pPr>
              <w:spacing w:line="240" w:lineRule="auto"/>
              <w:jc w:val="right"/>
              <w:rPr>
                <w:rFonts w:ascii="Browallia New" w:hAnsi="Browallia New" w:cs="Browallia New"/>
                <w:sz w:val="28"/>
                <w:szCs w:val="28"/>
              </w:rPr>
            </w:pPr>
            <w:r w:rsidRPr="007A2ABF">
              <w:rPr>
                <w:rFonts w:ascii="Browallia New" w:hAnsi="Browallia New" w:cs="Browallia New"/>
                <w:sz w:val="28"/>
                <w:szCs w:val="28"/>
              </w:rPr>
              <w:fldChar w:fldCharType="begin"/>
            </w:r>
            <w:r w:rsidRPr="00C2555B">
              <w:rPr>
                <w:rFonts w:ascii="Browallia New" w:hAnsi="Browallia New" w:cs="Browallia New"/>
                <w:sz w:val="28"/>
                <w:szCs w:val="28"/>
              </w:rPr>
              <w:instrText xml:space="preserve"> =SUM(ABOVE) </w:instrText>
            </w:r>
            <w:r w:rsidRPr="007A2ABF">
              <w:rPr>
                <w:rFonts w:ascii="Browallia New" w:hAnsi="Browallia New" w:cs="Browallia New"/>
                <w:sz w:val="28"/>
                <w:szCs w:val="28"/>
              </w:rPr>
              <w:fldChar w:fldCharType="separate"/>
            </w:r>
            <w:r w:rsidRPr="00C2555B">
              <w:rPr>
                <w:rFonts w:ascii="Browallia New" w:hAnsi="Browallia New" w:cs="Browallia New"/>
                <w:noProof/>
                <w:sz w:val="28"/>
                <w:szCs w:val="28"/>
              </w:rPr>
              <w:t>1,141,891</w:t>
            </w:r>
            <w:r w:rsidRPr="007A2ABF">
              <w:rPr>
                <w:rFonts w:ascii="Browallia New" w:hAnsi="Browallia New" w:cs="Browallia New"/>
                <w:sz w:val="28"/>
                <w:szCs w:val="28"/>
              </w:rPr>
              <w:fldChar w:fldCharType="end"/>
            </w:r>
          </w:p>
        </w:tc>
        <w:tc>
          <w:tcPr>
            <w:tcW w:w="270" w:type="dxa"/>
          </w:tcPr>
          <w:p w14:paraId="5A0FC80B" w14:textId="77777777" w:rsidR="00A37608" w:rsidRPr="00C2555B" w:rsidRDefault="00A37608" w:rsidP="00A37608">
            <w:pPr>
              <w:spacing w:line="240" w:lineRule="auto"/>
              <w:jc w:val="right"/>
              <w:rPr>
                <w:rFonts w:ascii="Browallia New" w:hAnsi="Browallia New" w:cs="Browallia New"/>
                <w:sz w:val="28"/>
                <w:szCs w:val="28"/>
              </w:rPr>
            </w:pPr>
          </w:p>
        </w:tc>
        <w:tc>
          <w:tcPr>
            <w:tcW w:w="2430" w:type="dxa"/>
            <w:tcBorders>
              <w:top w:val="single" w:sz="4" w:space="0" w:color="auto"/>
              <w:bottom w:val="single" w:sz="12" w:space="0" w:color="auto"/>
            </w:tcBorders>
          </w:tcPr>
          <w:p w14:paraId="2A7A45CF" w14:textId="3E92197E" w:rsidR="00A37608" w:rsidRPr="00C2555B" w:rsidRDefault="006D3B8C" w:rsidP="00A37608">
            <w:pPr>
              <w:spacing w:line="240" w:lineRule="auto"/>
              <w:jc w:val="right"/>
              <w:rPr>
                <w:rFonts w:ascii="Browallia New" w:hAnsi="Browallia New" w:cs="Browallia New"/>
                <w:sz w:val="28"/>
                <w:szCs w:val="28"/>
              </w:rPr>
            </w:pPr>
            <w:r w:rsidRPr="00C2555B">
              <w:rPr>
                <w:rFonts w:ascii="Browallia New" w:hAnsi="Browallia New" w:cs="Browallia New"/>
                <w:sz w:val="28"/>
                <w:szCs w:val="28"/>
              </w:rPr>
              <w:t>154,709</w:t>
            </w:r>
          </w:p>
        </w:tc>
      </w:tr>
    </w:tbl>
    <w:p w14:paraId="36B576E6" w14:textId="5BE47D2F" w:rsidR="00ED4EEB" w:rsidRPr="00C2555B" w:rsidRDefault="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7A35002" w14:textId="7F41580E"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8DC108B" w14:textId="7D7356EB"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CDA7EF0" w14:textId="7544A9E8"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637189F" w14:textId="6AB888F7"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46B5993" w14:textId="6558412E"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5C96751" w14:textId="1A8D4D98"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9E6786A" w14:textId="59A65D30"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E51DCBE" w14:textId="058E4ADB"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EDA6144" w14:textId="5AD23FE6" w:rsidR="00940834" w:rsidRPr="00C2555B"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D20E26F" w14:textId="1B6D2EA8" w:rsidR="000E1788" w:rsidRPr="00C2555B" w:rsidRDefault="000E1788"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ภาระผูกพันผลประโยชน์พนักงาน</w:t>
      </w:r>
    </w:p>
    <w:p w14:paraId="63B0B0EA" w14:textId="77777777" w:rsidR="000E1788" w:rsidRPr="00C2555B" w:rsidRDefault="000E1788" w:rsidP="00B33C0D">
      <w:pPr>
        <w:tabs>
          <w:tab w:val="left" w:pos="9270"/>
        </w:tabs>
        <w:ind w:left="426"/>
        <w:jc w:val="thaiDistribute"/>
        <w:rPr>
          <w:rFonts w:ascii="Browallia New" w:hAnsi="Browallia New" w:cs="Browallia New"/>
          <w:sz w:val="14"/>
          <w:szCs w:val="14"/>
        </w:rPr>
      </w:pPr>
    </w:p>
    <w:p w14:paraId="3CA3771E" w14:textId="7EBAAE36" w:rsidR="00B353D2" w:rsidRPr="00C2555B" w:rsidRDefault="00B353D2" w:rsidP="00B353D2">
      <w:pPr>
        <w:tabs>
          <w:tab w:val="left" w:pos="9270"/>
        </w:tabs>
        <w:ind w:left="426"/>
        <w:jc w:val="thaiDistribute"/>
        <w:rPr>
          <w:rFonts w:ascii="Browallia New" w:hAnsi="Browallia New" w:cs="Browallia New"/>
          <w:sz w:val="28"/>
          <w:szCs w:val="28"/>
        </w:rPr>
      </w:pPr>
      <w:r w:rsidRPr="00C2555B">
        <w:rPr>
          <w:rFonts w:ascii="Browallia New" w:hAnsi="Browallia New" w:cs="Browallia New"/>
          <w:sz w:val="28"/>
          <w:szCs w:val="28"/>
          <w:cs/>
        </w:rPr>
        <w:t xml:space="preserve">สำหรับงวดสามเดือนสิ้นสุดวันที่ </w:t>
      </w:r>
      <w:r w:rsidRPr="00C2555B">
        <w:rPr>
          <w:rFonts w:ascii="Browallia New" w:hAnsi="Browallia New" w:cs="Browallia New"/>
          <w:sz w:val="28"/>
          <w:szCs w:val="28"/>
        </w:rPr>
        <w:t xml:space="preserve">31 </w:t>
      </w:r>
      <w:r w:rsidRPr="00C2555B">
        <w:rPr>
          <w:rFonts w:ascii="Browallia New" w:hAnsi="Browallia New" w:cs="Browallia New"/>
          <w:sz w:val="28"/>
          <w:szCs w:val="28"/>
          <w:cs/>
        </w:rPr>
        <w:t xml:space="preserve">มีนาคม </w:t>
      </w:r>
      <w:r w:rsidRPr="00C2555B">
        <w:rPr>
          <w:rFonts w:ascii="Browallia New" w:hAnsi="Browallia New" w:cs="Browallia New"/>
          <w:sz w:val="28"/>
          <w:szCs w:val="28"/>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ภาระผูกพันผลประโยชน์พนักงานมีการเปลี่ยนแปลงดังนี้</w:t>
      </w:r>
    </w:p>
    <w:p w14:paraId="294C1253" w14:textId="77777777" w:rsidR="00B33C0D" w:rsidRPr="00C2555B" w:rsidRDefault="00B33C0D" w:rsidP="00B33C0D">
      <w:pPr>
        <w:tabs>
          <w:tab w:val="left" w:pos="9270"/>
        </w:tabs>
        <w:ind w:left="374"/>
        <w:jc w:val="thaiDistribute"/>
        <w:rPr>
          <w:rFonts w:ascii="Browallia New" w:hAnsi="Browallia New" w:cs="Browallia New"/>
          <w:sz w:val="10"/>
          <w:szCs w:val="10"/>
        </w:rPr>
      </w:pPr>
    </w:p>
    <w:tbl>
      <w:tblPr>
        <w:tblW w:w="8963" w:type="dxa"/>
        <w:tblInd w:w="441" w:type="dxa"/>
        <w:tblLayout w:type="fixed"/>
        <w:tblLook w:val="0000" w:firstRow="0" w:lastRow="0" w:firstColumn="0" w:lastColumn="0" w:noHBand="0" w:noVBand="0"/>
      </w:tblPr>
      <w:tblGrid>
        <w:gridCol w:w="4095"/>
        <w:gridCol w:w="2127"/>
        <w:gridCol w:w="283"/>
        <w:gridCol w:w="2458"/>
      </w:tblGrid>
      <w:tr w:rsidR="00B33C0D" w:rsidRPr="00C2555B" w14:paraId="5CE8365A" w14:textId="77777777" w:rsidTr="007A2ABF">
        <w:trPr>
          <w:cantSplit/>
        </w:trPr>
        <w:tc>
          <w:tcPr>
            <w:tcW w:w="4095" w:type="dxa"/>
            <w:vAlign w:val="bottom"/>
          </w:tcPr>
          <w:p w14:paraId="4833B231" w14:textId="77777777" w:rsidR="00B33C0D" w:rsidRPr="00C2555B" w:rsidRDefault="00B33C0D" w:rsidP="0064246D">
            <w:pPr>
              <w:rPr>
                <w:rFonts w:ascii="Browallia New" w:hAnsi="Browallia New" w:cs="Browallia New"/>
                <w:sz w:val="28"/>
                <w:szCs w:val="28"/>
              </w:rPr>
            </w:pPr>
          </w:p>
        </w:tc>
        <w:tc>
          <w:tcPr>
            <w:tcW w:w="2127" w:type="dxa"/>
          </w:tcPr>
          <w:p w14:paraId="0247E516" w14:textId="77777777" w:rsidR="00B33C0D" w:rsidRPr="00C2555B" w:rsidRDefault="00B33C0D" w:rsidP="0064246D">
            <w:pPr>
              <w:jc w:val="right"/>
              <w:rPr>
                <w:rFonts w:ascii="Browallia New" w:hAnsi="Browallia New" w:cs="Browallia New"/>
                <w:sz w:val="28"/>
                <w:szCs w:val="28"/>
              </w:rPr>
            </w:pPr>
          </w:p>
        </w:tc>
        <w:tc>
          <w:tcPr>
            <w:tcW w:w="283" w:type="dxa"/>
          </w:tcPr>
          <w:p w14:paraId="1B2C23F5" w14:textId="77777777" w:rsidR="00B33C0D" w:rsidRPr="00C2555B" w:rsidRDefault="00B33C0D" w:rsidP="0064246D">
            <w:pPr>
              <w:pStyle w:val="a1"/>
              <w:ind w:left="-157" w:right="0"/>
              <w:rPr>
                <w:rFonts w:ascii="Browallia New" w:hAnsi="Browallia New" w:cs="Browallia New"/>
                <w:sz w:val="28"/>
                <w:szCs w:val="28"/>
                <w:cs/>
                <w:lang w:val="en-US"/>
              </w:rPr>
            </w:pPr>
          </w:p>
        </w:tc>
        <w:tc>
          <w:tcPr>
            <w:tcW w:w="2458" w:type="dxa"/>
          </w:tcPr>
          <w:p w14:paraId="076C32DE" w14:textId="3A138A6D" w:rsidR="00B33C0D" w:rsidRPr="00C2555B" w:rsidRDefault="00B91631" w:rsidP="00C348B3">
            <w:pPr>
              <w:ind w:right="-18"/>
              <w:jc w:val="right"/>
              <w:rPr>
                <w:rFonts w:ascii="Browallia New" w:hAnsi="Browallia New" w:cs="Browallia New"/>
                <w:sz w:val="28"/>
                <w:szCs w:val="28"/>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B91631" w:rsidRPr="00C2555B" w14:paraId="50C20033" w14:textId="77777777" w:rsidTr="007A2ABF">
        <w:trPr>
          <w:cantSplit/>
        </w:trPr>
        <w:tc>
          <w:tcPr>
            <w:tcW w:w="4095" w:type="dxa"/>
            <w:vAlign w:val="bottom"/>
          </w:tcPr>
          <w:p w14:paraId="4E341FA5" w14:textId="77777777" w:rsidR="00B91631" w:rsidRPr="00C2555B" w:rsidRDefault="00B91631" w:rsidP="00B91631">
            <w:pPr>
              <w:rPr>
                <w:rFonts w:ascii="Browallia New" w:hAnsi="Browallia New" w:cs="Browallia New"/>
                <w:sz w:val="28"/>
                <w:szCs w:val="28"/>
              </w:rPr>
            </w:pPr>
          </w:p>
        </w:tc>
        <w:tc>
          <w:tcPr>
            <w:tcW w:w="2127" w:type="dxa"/>
            <w:tcBorders>
              <w:bottom w:val="single" w:sz="4" w:space="0" w:color="auto"/>
            </w:tcBorders>
          </w:tcPr>
          <w:p w14:paraId="40AEE983" w14:textId="6B0B2E19" w:rsidR="00B91631" w:rsidRPr="00C2555B" w:rsidRDefault="00B91631" w:rsidP="00B91631">
            <w:pPr>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83" w:type="dxa"/>
            <w:vAlign w:val="bottom"/>
          </w:tcPr>
          <w:p w14:paraId="11412800" w14:textId="77777777" w:rsidR="00B91631" w:rsidRPr="00C2555B" w:rsidRDefault="00B91631" w:rsidP="00B91631">
            <w:pPr>
              <w:pStyle w:val="a1"/>
              <w:ind w:left="-157" w:right="0"/>
              <w:jc w:val="center"/>
              <w:rPr>
                <w:rFonts w:ascii="Browallia New" w:hAnsi="Browallia New" w:cs="Browallia New"/>
                <w:sz w:val="28"/>
                <w:szCs w:val="28"/>
                <w:cs/>
                <w:lang w:val="en-US"/>
              </w:rPr>
            </w:pPr>
          </w:p>
        </w:tc>
        <w:tc>
          <w:tcPr>
            <w:tcW w:w="2458" w:type="dxa"/>
            <w:tcBorders>
              <w:bottom w:val="single" w:sz="4" w:space="0" w:color="auto"/>
            </w:tcBorders>
            <w:vAlign w:val="bottom"/>
          </w:tcPr>
          <w:p w14:paraId="0BA84093" w14:textId="6D4BECC1" w:rsidR="00B91631" w:rsidRPr="00C2555B" w:rsidRDefault="00B91631" w:rsidP="007A2AB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w:t>
            </w:r>
            <w:r w:rsidR="00940834" w:rsidRPr="00C2555B">
              <w:rPr>
                <w:rFonts w:ascii="Browallia New" w:hAnsi="Browallia New" w:cs="Browallia New"/>
                <w:sz w:val="28"/>
                <w:szCs w:val="28"/>
                <w:cs/>
              </w:rPr>
              <w:t>ง</w:t>
            </w:r>
            <w:r w:rsidRPr="00C2555B">
              <w:rPr>
                <w:rFonts w:ascii="Browallia New" w:hAnsi="Browallia New" w:cs="Browallia New"/>
                <w:sz w:val="28"/>
                <w:szCs w:val="28"/>
                <w:cs/>
              </w:rPr>
              <w:t>บริษัท</w:t>
            </w:r>
          </w:p>
        </w:tc>
      </w:tr>
      <w:tr w:rsidR="00B91631" w:rsidRPr="00C2555B" w14:paraId="2E1637FA" w14:textId="77777777" w:rsidTr="007A2ABF">
        <w:trPr>
          <w:cantSplit/>
          <w:trHeight w:val="296"/>
        </w:trPr>
        <w:tc>
          <w:tcPr>
            <w:tcW w:w="4095" w:type="dxa"/>
            <w:vAlign w:val="bottom"/>
          </w:tcPr>
          <w:p w14:paraId="5CE79853" w14:textId="77777777" w:rsidR="00B91631" w:rsidRPr="00C2555B" w:rsidRDefault="00B91631" w:rsidP="0064246D">
            <w:pPr>
              <w:rPr>
                <w:rFonts w:ascii="Browallia New" w:hAnsi="Browallia New" w:cs="Browallia New"/>
                <w:sz w:val="28"/>
                <w:szCs w:val="28"/>
              </w:rPr>
            </w:pPr>
          </w:p>
        </w:tc>
        <w:tc>
          <w:tcPr>
            <w:tcW w:w="2127" w:type="dxa"/>
            <w:tcBorders>
              <w:top w:val="single" w:sz="4" w:space="0" w:color="auto"/>
            </w:tcBorders>
          </w:tcPr>
          <w:p w14:paraId="3BCB7CF9" w14:textId="77777777" w:rsidR="00B91631" w:rsidRPr="00C2555B" w:rsidRDefault="00B91631" w:rsidP="0064246D">
            <w:pPr>
              <w:jc w:val="right"/>
              <w:rPr>
                <w:rFonts w:ascii="Browallia New" w:hAnsi="Browallia New" w:cs="Browallia New"/>
                <w:sz w:val="28"/>
                <w:szCs w:val="28"/>
              </w:rPr>
            </w:pPr>
          </w:p>
        </w:tc>
        <w:tc>
          <w:tcPr>
            <w:tcW w:w="283" w:type="dxa"/>
          </w:tcPr>
          <w:p w14:paraId="0886279D" w14:textId="77777777" w:rsidR="00B91631" w:rsidRPr="00C2555B" w:rsidRDefault="00B91631" w:rsidP="0064246D">
            <w:pPr>
              <w:pStyle w:val="a1"/>
              <w:ind w:left="-157" w:right="0"/>
              <w:rPr>
                <w:rFonts w:ascii="Browallia New" w:hAnsi="Browallia New" w:cs="Browallia New"/>
                <w:sz w:val="28"/>
                <w:szCs w:val="28"/>
                <w:cs/>
                <w:lang w:val="en-US"/>
              </w:rPr>
            </w:pPr>
          </w:p>
        </w:tc>
        <w:tc>
          <w:tcPr>
            <w:tcW w:w="2458" w:type="dxa"/>
            <w:tcBorders>
              <w:top w:val="single" w:sz="4" w:space="0" w:color="auto"/>
            </w:tcBorders>
          </w:tcPr>
          <w:p w14:paraId="1DAA6CA2" w14:textId="77777777" w:rsidR="00B91631" w:rsidRPr="00C2555B" w:rsidRDefault="00B91631" w:rsidP="0064246D">
            <w:pPr>
              <w:jc w:val="right"/>
              <w:rPr>
                <w:rFonts w:ascii="Browallia New" w:hAnsi="Browallia New" w:cs="Browallia New"/>
                <w:sz w:val="28"/>
                <w:szCs w:val="28"/>
              </w:rPr>
            </w:pPr>
          </w:p>
        </w:tc>
      </w:tr>
      <w:tr w:rsidR="003063D3" w:rsidRPr="00C2555B" w14:paraId="06ED9D5F" w14:textId="77777777" w:rsidTr="007A2ABF">
        <w:trPr>
          <w:cantSplit/>
        </w:trPr>
        <w:tc>
          <w:tcPr>
            <w:tcW w:w="4095" w:type="dxa"/>
          </w:tcPr>
          <w:p w14:paraId="537A1461" w14:textId="075CEE0F"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มกราคม</w:t>
            </w:r>
            <w:r w:rsidRPr="00C2555B">
              <w:rPr>
                <w:rFonts w:ascii="Browallia New" w:hAnsi="Browallia New" w:cs="Browallia New"/>
                <w:sz w:val="28"/>
                <w:szCs w:val="28"/>
              </w:rPr>
              <w:t xml:space="preserve"> 2562</w:t>
            </w:r>
          </w:p>
        </w:tc>
        <w:tc>
          <w:tcPr>
            <w:tcW w:w="2127" w:type="dxa"/>
            <w:shd w:val="clear" w:color="auto" w:fill="auto"/>
          </w:tcPr>
          <w:p w14:paraId="0D6CA67B" w14:textId="14C6A219" w:rsidR="003063D3" w:rsidRPr="00C2555B" w:rsidRDefault="003063D3" w:rsidP="003063D3">
            <w:pPr>
              <w:ind w:left="-108"/>
              <w:jc w:val="right"/>
              <w:rPr>
                <w:rFonts w:ascii="Browallia New" w:hAnsi="Browallia New" w:cs="Browallia New"/>
                <w:sz w:val="28"/>
                <w:szCs w:val="28"/>
              </w:rPr>
            </w:pPr>
            <w:r w:rsidRPr="007A2ABF">
              <w:rPr>
                <w:rFonts w:ascii="Browallia New" w:hAnsi="Browallia New" w:cs="Browallia New"/>
                <w:sz w:val="28"/>
                <w:szCs w:val="28"/>
              </w:rPr>
              <w:t>58,665</w:t>
            </w:r>
          </w:p>
        </w:tc>
        <w:tc>
          <w:tcPr>
            <w:tcW w:w="283" w:type="dxa"/>
          </w:tcPr>
          <w:p w14:paraId="1C3B7CF9"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Pr>
          <w:p w14:paraId="31363074" w14:textId="1ABEBA39" w:rsidR="003063D3" w:rsidRPr="00C2555B" w:rsidRDefault="003063D3" w:rsidP="003063D3">
            <w:pPr>
              <w:ind w:left="-108" w:hanging="56"/>
              <w:jc w:val="right"/>
              <w:rPr>
                <w:rFonts w:ascii="Browallia New" w:hAnsi="Browallia New" w:cs="Browallia New"/>
                <w:sz w:val="28"/>
                <w:szCs w:val="28"/>
              </w:rPr>
            </w:pPr>
            <w:r w:rsidRPr="007A2ABF">
              <w:rPr>
                <w:rFonts w:ascii="Browallia New" w:hAnsi="Browallia New" w:cs="Browallia New"/>
                <w:sz w:val="28"/>
                <w:szCs w:val="28"/>
              </w:rPr>
              <w:t>23,997</w:t>
            </w:r>
          </w:p>
        </w:tc>
      </w:tr>
      <w:tr w:rsidR="003063D3" w:rsidRPr="00C2555B" w14:paraId="4B68697D" w14:textId="77777777" w:rsidTr="007A2ABF">
        <w:trPr>
          <w:cantSplit/>
        </w:trPr>
        <w:tc>
          <w:tcPr>
            <w:tcW w:w="4095" w:type="dxa"/>
          </w:tcPr>
          <w:p w14:paraId="64BB0712" w14:textId="241796D4"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ผลกระทบที่บันทึกเพิ่มในงบกำไรขาดทุน</w:t>
            </w:r>
          </w:p>
        </w:tc>
        <w:tc>
          <w:tcPr>
            <w:tcW w:w="2127" w:type="dxa"/>
            <w:shd w:val="clear" w:color="auto" w:fill="auto"/>
            <w:vAlign w:val="bottom"/>
          </w:tcPr>
          <w:p w14:paraId="760B3B44" w14:textId="7D84E6C9" w:rsidR="003063D3" w:rsidRPr="00C2555B" w:rsidRDefault="003063D3" w:rsidP="003063D3">
            <w:pPr>
              <w:jc w:val="right"/>
              <w:rPr>
                <w:rFonts w:ascii="Browallia New" w:hAnsi="Browallia New" w:cs="Browallia New"/>
                <w:sz w:val="28"/>
                <w:szCs w:val="28"/>
              </w:rPr>
            </w:pPr>
          </w:p>
        </w:tc>
        <w:tc>
          <w:tcPr>
            <w:tcW w:w="283" w:type="dxa"/>
          </w:tcPr>
          <w:p w14:paraId="27ED97F7"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Pr>
          <w:p w14:paraId="60EBA6BC" w14:textId="29BE1DAB" w:rsidR="003063D3" w:rsidRPr="00C2555B" w:rsidRDefault="003063D3" w:rsidP="003063D3">
            <w:pPr>
              <w:jc w:val="right"/>
              <w:rPr>
                <w:rFonts w:ascii="Browallia New" w:hAnsi="Browallia New" w:cs="Browallia New"/>
                <w:sz w:val="28"/>
                <w:szCs w:val="28"/>
              </w:rPr>
            </w:pPr>
          </w:p>
        </w:tc>
      </w:tr>
      <w:tr w:rsidR="003063D3" w:rsidRPr="00C2555B" w14:paraId="6BCDEE93" w14:textId="77777777" w:rsidTr="007A2ABF">
        <w:trPr>
          <w:cantSplit/>
        </w:trPr>
        <w:tc>
          <w:tcPr>
            <w:tcW w:w="4095" w:type="dxa"/>
          </w:tcPr>
          <w:p w14:paraId="6FF37640" w14:textId="49CC9C29" w:rsidR="003063D3" w:rsidRPr="00C2555B" w:rsidRDefault="003063D3" w:rsidP="003063D3">
            <w:pPr>
              <w:ind w:left="127"/>
              <w:rPr>
                <w:rFonts w:ascii="Browallia New" w:hAnsi="Browallia New" w:cs="Browallia New"/>
                <w:sz w:val="28"/>
                <w:szCs w:val="28"/>
                <w:cs/>
              </w:rPr>
            </w:pPr>
            <w:r w:rsidRPr="00C2555B">
              <w:rPr>
                <w:rFonts w:ascii="Browallia New" w:hAnsi="Browallia New" w:cs="Browallia New"/>
                <w:sz w:val="28"/>
                <w:szCs w:val="28"/>
                <w:cs/>
              </w:rPr>
              <w:t>ต้นทุนบริการ</w:t>
            </w:r>
          </w:p>
        </w:tc>
        <w:tc>
          <w:tcPr>
            <w:tcW w:w="2127" w:type="dxa"/>
            <w:shd w:val="clear" w:color="auto" w:fill="auto"/>
            <w:vAlign w:val="bottom"/>
          </w:tcPr>
          <w:p w14:paraId="6A0C5F32" w14:textId="234567D5" w:rsidR="003063D3" w:rsidRPr="00C2555B" w:rsidRDefault="003063D3" w:rsidP="003063D3">
            <w:pPr>
              <w:jc w:val="right"/>
              <w:rPr>
                <w:rFonts w:ascii="Browallia New" w:hAnsi="Browallia New" w:cs="Browallia New"/>
                <w:sz w:val="28"/>
                <w:szCs w:val="28"/>
              </w:rPr>
            </w:pPr>
            <w:r w:rsidRPr="007A2ABF">
              <w:rPr>
                <w:rFonts w:ascii="Browallia New" w:hAnsi="Browallia New" w:cs="Browallia New"/>
                <w:sz w:val="28"/>
                <w:szCs w:val="28"/>
              </w:rPr>
              <w:t>2,4</w:t>
            </w:r>
            <w:r w:rsidR="003A4C7E" w:rsidRPr="007A2ABF">
              <w:rPr>
                <w:rFonts w:ascii="Browallia New" w:hAnsi="Browallia New" w:cs="Browallia New"/>
                <w:sz w:val="28"/>
                <w:szCs w:val="28"/>
              </w:rPr>
              <w:t>4</w:t>
            </w:r>
            <w:r w:rsidRPr="007A2ABF">
              <w:rPr>
                <w:rFonts w:ascii="Browallia New" w:hAnsi="Browallia New" w:cs="Browallia New"/>
                <w:sz w:val="28"/>
                <w:szCs w:val="28"/>
              </w:rPr>
              <w:t>8</w:t>
            </w:r>
          </w:p>
        </w:tc>
        <w:tc>
          <w:tcPr>
            <w:tcW w:w="283" w:type="dxa"/>
          </w:tcPr>
          <w:p w14:paraId="77ACFB5E"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Pr>
          <w:p w14:paraId="42344F2B" w14:textId="6692CC5A" w:rsidR="003063D3" w:rsidRPr="007A2ABF" w:rsidRDefault="003063D3" w:rsidP="003063D3">
            <w:pPr>
              <w:ind w:left="-108" w:hanging="56"/>
              <w:jc w:val="right"/>
              <w:rPr>
                <w:rFonts w:ascii="Browallia New" w:hAnsi="Browallia New" w:cs="Browallia New"/>
                <w:sz w:val="28"/>
                <w:szCs w:val="28"/>
              </w:rPr>
            </w:pPr>
            <w:r w:rsidRPr="007A2ABF">
              <w:rPr>
                <w:rFonts w:ascii="Browallia New" w:hAnsi="Browallia New" w:cs="Browallia New"/>
                <w:sz w:val="28"/>
                <w:szCs w:val="28"/>
              </w:rPr>
              <w:t>1,1</w:t>
            </w:r>
            <w:r w:rsidR="00880273" w:rsidRPr="007A2ABF">
              <w:rPr>
                <w:rFonts w:ascii="Browallia New" w:hAnsi="Browallia New" w:cs="Browallia New"/>
                <w:sz w:val="28"/>
                <w:szCs w:val="28"/>
              </w:rPr>
              <w:t>7</w:t>
            </w:r>
            <w:r w:rsidR="00C20412" w:rsidRPr="00C2555B">
              <w:rPr>
                <w:rFonts w:ascii="Browallia New" w:hAnsi="Browallia New" w:cs="Browallia New"/>
                <w:sz w:val="28"/>
                <w:szCs w:val="28"/>
              </w:rPr>
              <w:t>5</w:t>
            </w:r>
          </w:p>
        </w:tc>
      </w:tr>
      <w:tr w:rsidR="003063D3" w:rsidRPr="00C2555B" w14:paraId="50133855" w14:textId="77777777" w:rsidTr="007A2ABF">
        <w:trPr>
          <w:cantSplit/>
        </w:trPr>
        <w:tc>
          <w:tcPr>
            <w:tcW w:w="4095" w:type="dxa"/>
          </w:tcPr>
          <w:p w14:paraId="73F31666" w14:textId="498FB0BA" w:rsidR="003063D3" w:rsidRPr="00C2555B" w:rsidRDefault="003063D3" w:rsidP="003063D3">
            <w:pPr>
              <w:ind w:left="127"/>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2127" w:type="dxa"/>
            <w:shd w:val="clear" w:color="auto" w:fill="auto"/>
            <w:vAlign w:val="bottom"/>
          </w:tcPr>
          <w:p w14:paraId="4FAF48FB" w14:textId="7BC792C1" w:rsidR="003063D3" w:rsidRPr="00C2555B" w:rsidRDefault="0007411B" w:rsidP="003063D3">
            <w:pPr>
              <w:jc w:val="right"/>
              <w:rPr>
                <w:rFonts w:ascii="Browallia New" w:hAnsi="Browallia New" w:cs="Browallia New"/>
                <w:sz w:val="28"/>
                <w:szCs w:val="28"/>
              </w:rPr>
            </w:pPr>
            <w:r w:rsidRPr="007A2ABF">
              <w:rPr>
                <w:rFonts w:ascii="Browallia New" w:hAnsi="Browallia New" w:cs="Browallia New"/>
                <w:sz w:val="28"/>
                <w:szCs w:val="28"/>
              </w:rPr>
              <w:t>29</w:t>
            </w:r>
            <w:r w:rsidR="003A4C7E" w:rsidRPr="00C2555B">
              <w:rPr>
                <w:rFonts w:ascii="Browallia New" w:hAnsi="Browallia New" w:cs="Browallia New"/>
                <w:sz w:val="28"/>
                <w:szCs w:val="28"/>
              </w:rPr>
              <w:t>6</w:t>
            </w:r>
          </w:p>
        </w:tc>
        <w:tc>
          <w:tcPr>
            <w:tcW w:w="283" w:type="dxa"/>
          </w:tcPr>
          <w:p w14:paraId="128F9DD4"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Pr>
          <w:p w14:paraId="2AA67CEC" w14:textId="0493248E" w:rsidR="003063D3" w:rsidRPr="007A2ABF" w:rsidRDefault="00C20412" w:rsidP="003063D3">
            <w:pPr>
              <w:ind w:left="-108" w:hanging="56"/>
              <w:jc w:val="right"/>
              <w:rPr>
                <w:rFonts w:ascii="Browallia New" w:hAnsi="Browallia New" w:cs="Browallia New"/>
                <w:sz w:val="28"/>
                <w:szCs w:val="28"/>
              </w:rPr>
            </w:pPr>
            <w:r w:rsidRPr="00C2555B">
              <w:rPr>
                <w:rFonts w:ascii="Browallia New" w:hAnsi="Browallia New" w:cs="Browallia New"/>
                <w:sz w:val="28"/>
                <w:szCs w:val="28"/>
              </w:rPr>
              <w:t>101</w:t>
            </w:r>
          </w:p>
        </w:tc>
      </w:tr>
      <w:tr w:rsidR="003063D3" w:rsidRPr="00C2555B" w14:paraId="55341BED" w14:textId="77777777" w:rsidTr="007A2ABF">
        <w:trPr>
          <w:cantSplit/>
        </w:trPr>
        <w:tc>
          <w:tcPr>
            <w:tcW w:w="4095" w:type="dxa"/>
          </w:tcPr>
          <w:p w14:paraId="01D4F4BA" w14:textId="0901B83F"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ผลประโยชน์จ่ายระหว่างงวด</w:t>
            </w:r>
          </w:p>
        </w:tc>
        <w:tc>
          <w:tcPr>
            <w:tcW w:w="2127" w:type="dxa"/>
            <w:shd w:val="clear" w:color="auto" w:fill="auto"/>
            <w:vAlign w:val="bottom"/>
          </w:tcPr>
          <w:p w14:paraId="61BD4356" w14:textId="72AFBB50" w:rsidR="003063D3" w:rsidRPr="00C2555B" w:rsidRDefault="003063D3" w:rsidP="003063D3">
            <w:pPr>
              <w:jc w:val="right"/>
              <w:rPr>
                <w:rFonts w:ascii="Browallia New" w:hAnsi="Browallia New" w:cs="Browallia New"/>
                <w:sz w:val="28"/>
                <w:szCs w:val="28"/>
              </w:rPr>
            </w:pPr>
            <w:r w:rsidRPr="007A2ABF">
              <w:rPr>
                <w:rFonts w:ascii="Browallia New" w:hAnsi="Browallia New" w:cs="Browallia New"/>
                <w:sz w:val="28"/>
                <w:szCs w:val="28"/>
              </w:rPr>
              <w:t>(5,98</w:t>
            </w:r>
            <w:r w:rsidR="00BC00D6" w:rsidRPr="007A2ABF">
              <w:rPr>
                <w:rFonts w:ascii="Browallia New" w:hAnsi="Browallia New" w:cs="Browallia New"/>
                <w:sz w:val="28"/>
                <w:szCs w:val="28"/>
              </w:rPr>
              <w:t>8</w:t>
            </w:r>
            <w:r w:rsidRPr="007A2ABF">
              <w:rPr>
                <w:rFonts w:ascii="Browallia New" w:hAnsi="Browallia New" w:cs="Browallia New"/>
                <w:sz w:val="28"/>
                <w:szCs w:val="28"/>
              </w:rPr>
              <w:t>)</w:t>
            </w:r>
          </w:p>
        </w:tc>
        <w:tc>
          <w:tcPr>
            <w:tcW w:w="283" w:type="dxa"/>
          </w:tcPr>
          <w:p w14:paraId="34CD1AD2"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Pr>
          <w:p w14:paraId="3B8AC1A8" w14:textId="72B02DE4" w:rsidR="003063D3" w:rsidRPr="007A2ABF" w:rsidRDefault="003063D3" w:rsidP="003063D3">
            <w:pPr>
              <w:ind w:left="-108" w:hanging="56"/>
              <w:jc w:val="right"/>
              <w:rPr>
                <w:rFonts w:ascii="Browallia New" w:hAnsi="Browallia New" w:cs="Browallia New"/>
                <w:sz w:val="28"/>
                <w:szCs w:val="28"/>
              </w:rPr>
            </w:pPr>
            <w:r w:rsidRPr="007A2ABF">
              <w:rPr>
                <w:rFonts w:ascii="Browallia New" w:hAnsi="Browallia New" w:cs="Browallia New"/>
                <w:sz w:val="28"/>
                <w:szCs w:val="28"/>
              </w:rPr>
              <w:t>(1,444)</w:t>
            </w:r>
          </w:p>
        </w:tc>
      </w:tr>
      <w:tr w:rsidR="003063D3" w:rsidRPr="00C2555B" w14:paraId="06375B3C" w14:textId="77777777" w:rsidTr="007A2ABF">
        <w:trPr>
          <w:cantSplit/>
        </w:trPr>
        <w:tc>
          <w:tcPr>
            <w:tcW w:w="4095" w:type="dxa"/>
          </w:tcPr>
          <w:p w14:paraId="1E647F91" w14:textId="1BEDFBF5"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7A2ABF">
              <w:rPr>
                <w:rFonts w:ascii="Browallia New" w:hAnsi="Browallia New" w:cs="Browallia New"/>
                <w:sz w:val="28"/>
                <w:szCs w:val="28"/>
                <w:cs/>
              </w:rPr>
              <w:t>กำไรจากการประมาณการตามหลัก</w:t>
            </w:r>
          </w:p>
          <w:p w14:paraId="6907C21C" w14:textId="531A5F98" w:rsidR="00940834" w:rsidRPr="00C2555B" w:rsidRDefault="00940834" w:rsidP="003063D3">
            <w:pPr>
              <w:ind w:left="-108"/>
              <w:rPr>
                <w:rFonts w:ascii="Browallia New" w:hAnsi="Browallia New" w:cs="Browallia New"/>
                <w:sz w:val="28"/>
                <w:szCs w:val="28"/>
                <w:cs/>
              </w:rPr>
            </w:pPr>
            <w:r w:rsidRPr="00C2555B">
              <w:rPr>
                <w:rFonts w:ascii="Browallia New" w:hAnsi="Browallia New" w:cs="Browallia New"/>
                <w:sz w:val="28"/>
                <w:szCs w:val="28"/>
                <w:cs/>
              </w:rPr>
              <w:t xml:space="preserve">    คณิตศาสตร์ประกันภัย</w:t>
            </w:r>
          </w:p>
        </w:tc>
        <w:tc>
          <w:tcPr>
            <w:tcW w:w="2127" w:type="dxa"/>
            <w:shd w:val="clear" w:color="auto" w:fill="auto"/>
            <w:vAlign w:val="bottom"/>
          </w:tcPr>
          <w:p w14:paraId="69AEA70D" w14:textId="39A9B651" w:rsidR="003063D3" w:rsidRPr="00C2555B" w:rsidRDefault="003063D3" w:rsidP="003063D3">
            <w:pPr>
              <w:jc w:val="right"/>
              <w:rPr>
                <w:rFonts w:ascii="Browallia New" w:hAnsi="Browallia New" w:cs="Browallia New"/>
                <w:sz w:val="28"/>
                <w:szCs w:val="28"/>
              </w:rPr>
            </w:pPr>
            <w:r w:rsidRPr="007A2ABF">
              <w:rPr>
                <w:rFonts w:ascii="Browallia New" w:hAnsi="Browallia New" w:cs="Browallia New"/>
                <w:sz w:val="28"/>
                <w:szCs w:val="28"/>
              </w:rPr>
              <w:t>(1</w:t>
            </w:r>
            <w:r w:rsidR="003A4C7E" w:rsidRPr="00C2555B">
              <w:rPr>
                <w:rFonts w:ascii="Browallia New" w:hAnsi="Browallia New" w:cs="Browallia New"/>
                <w:sz w:val="28"/>
                <w:szCs w:val="28"/>
              </w:rPr>
              <w:t>91</w:t>
            </w:r>
            <w:r w:rsidRPr="007A2ABF">
              <w:rPr>
                <w:rFonts w:ascii="Browallia New" w:hAnsi="Browallia New" w:cs="Browallia New"/>
                <w:sz w:val="28"/>
                <w:szCs w:val="28"/>
              </w:rPr>
              <w:t>)</w:t>
            </w:r>
          </w:p>
        </w:tc>
        <w:tc>
          <w:tcPr>
            <w:tcW w:w="283" w:type="dxa"/>
          </w:tcPr>
          <w:p w14:paraId="6C4B99BA"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Pr>
          <w:p w14:paraId="59342B54" w14:textId="77777777" w:rsidR="00940834" w:rsidRPr="00C2555B" w:rsidRDefault="00940834" w:rsidP="003063D3">
            <w:pPr>
              <w:ind w:left="-108" w:hanging="56"/>
              <w:jc w:val="right"/>
              <w:rPr>
                <w:rFonts w:ascii="Browallia New" w:hAnsi="Browallia New" w:cs="Browallia New"/>
                <w:sz w:val="28"/>
                <w:szCs w:val="28"/>
              </w:rPr>
            </w:pPr>
          </w:p>
          <w:p w14:paraId="2B556603" w14:textId="3AD301AD" w:rsidR="003063D3" w:rsidRPr="007A2ABF" w:rsidRDefault="003063D3" w:rsidP="003063D3">
            <w:pPr>
              <w:ind w:left="-108" w:hanging="56"/>
              <w:jc w:val="right"/>
              <w:rPr>
                <w:rFonts w:ascii="Browallia New" w:hAnsi="Browallia New" w:cs="Browallia New"/>
                <w:sz w:val="28"/>
                <w:szCs w:val="28"/>
              </w:rPr>
            </w:pPr>
            <w:r w:rsidRPr="007A2ABF">
              <w:rPr>
                <w:rFonts w:ascii="Browallia New" w:hAnsi="Browallia New" w:cs="Browallia New"/>
                <w:sz w:val="28"/>
                <w:szCs w:val="28"/>
              </w:rPr>
              <w:t>(</w:t>
            </w:r>
            <w:r w:rsidR="00C20412" w:rsidRPr="00C2555B">
              <w:rPr>
                <w:rFonts w:ascii="Browallia New" w:hAnsi="Browallia New" w:cs="Browallia New"/>
                <w:sz w:val="28"/>
                <w:szCs w:val="28"/>
              </w:rPr>
              <w:t>228</w:t>
            </w:r>
            <w:r w:rsidRPr="007A2ABF">
              <w:rPr>
                <w:rFonts w:ascii="Browallia New" w:hAnsi="Browallia New" w:cs="Browallia New"/>
                <w:sz w:val="28"/>
                <w:szCs w:val="28"/>
              </w:rPr>
              <w:t>)</w:t>
            </w:r>
          </w:p>
        </w:tc>
      </w:tr>
      <w:tr w:rsidR="003063D3" w:rsidRPr="00C2555B" w14:paraId="10D425ED" w14:textId="77777777" w:rsidTr="007A2ABF">
        <w:trPr>
          <w:cantSplit/>
        </w:trPr>
        <w:tc>
          <w:tcPr>
            <w:tcW w:w="4095" w:type="dxa"/>
          </w:tcPr>
          <w:p w14:paraId="0B1301D8" w14:textId="1509DB7C"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cs/>
              </w:rPr>
              <w:t xml:space="preserve"> ยอดคงเหลือ ณ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2127" w:type="dxa"/>
            <w:tcBorders>
              <w:top w:val="single" w:sz="4" w:space="0" w:color="auto"/>
            </w:tcBorders>
            <w:shd w:val="clear" w:color="auto" w:fill="auto"/>
            <w:vAlign w:val="bottom"/>
          </w:tcPr>
          <w:p w14:paraId="733A80A0" w14:textId="5A9B55DA" w:rsidR="003063D3" w:rsidRPr="00C2555B" w:rsidRDefault="003063D3" w:rsidP="003063D3">
            <w:pPr>
              <w:jc w:val="right"/>
              <w:rPr>
                <w:rFonts w:ascii="Browallia New" w:hAnsi="Browallia New" w:cs="Browallia New"/>
                <w:sz w:val="28"/>
                <w:szCs w:val="28"/>
              </w:rPr>
            </w:pPr>
            <w:r w:rsidRPr="007A2ABF">
              <w:rPr>
                <w:rFonts w:ascii="Browallia New" w:hAnsi="Browallia New" w:cs="Browallia New"/>
                <w:sz w:val="28"/>
                <w:szCs w:val="28"/>
              </w:rPr>
              <w:t>55,2</w:t>
            </w:r>
            <w:r w:rsidR="005C4FFF" w:rsidRPr="00C2555B">
              <w:rPr>
                <w:rFonts w:ascii="Browallia New" w:hAnsi="Browallia New" w:cs="Browallia New"/>
                <w:sz w:val="28"/>
                <w:szCs w:val="28"/>
              </w:rPr>
              <w:t>30</w:t>
            </w:r>
          </w:p>
        </w:tc>
        <w:tc>
          <w:tcPr>
            <w:tcW w:w="283" w:type="dxa"/>
          </w:tcPr>
          <w:p w14:paraId="26656D11"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Borders>
              <w:top w:val="single" w:sz="4" w:space="0" w:color="auto"/>
            </w:tcBorders>
          </w:tcPr>
          <w:p w14:paraId="1C15F13B" w14:textId="27A6EC20" w:rsidR="003063D3" w:rsidRPr="007A2ABF" w:rsidRDefault="003063D3" w:rsidP="003063D3">
            <w:pPr>
              <w:ind w:left="-108" w:hanging="56"/>
              <w:jc w:val="right"/>
              <w:rPr>
                <w:rFonts w:ascii="Browallia New" w:hAnsi="Browallia New" w:cs="Browallia New"/>
                <w:sz w:val="28"/>
                <w:szCs w:val="28"/>
                <w:cs/>
              </w:rPr>
            </w:pPr>
            <w:r w:rsidRPr="00C2555B">
              <w:rPr>
                <w:rFonts w:ascii="Browallia New" w:hAnsi="Browallia New" w:cs="Browallia New"/>
                <w:sz w:val="28"/>
                <w:szCs w:val="28"/>
              </w:rPr>
              <w:t>23,601</w:t>
            </w:r>
          </w:p>
        </w:tc>
      </w:tr>
      <w:tr w:rsidR="003063D3" w:rsidRPr="00C2555B" w14:paraId="7F561336" w14:textId="77777777" w:rsidTr="007A2ABF">
        <w:trPr>
          <w:cantSplit/>
        </w:trPr>
        <w:tc>
          <w:tcPr>
            <w:tcW w:w="4095" w:type="dxa"/>
          </w:tcPr>
          <w:p w14:paraId="35BF9F22" w14:textId="016A17D0" w:rsidR="003063D3" w:rsidRPr="00C2555B" w:rsidRDefault="003063D3" w:rsidP="003063D3">
            <w:pPr>
              <w:ind w:left="-108"/>
              <w:rPr>
                <w:rFonts w:ascii="Browallia New" w:hAnsi="Browallia New" w:cs="Browallia New"/>
                <w:sz w:val="28"/>
                <w:szCs w:val="28"/>
                <w:cs/>
              </w:rPr>
            </w:pPr>
            <w:r w:rsidRPr="00C2555B">
              <w:rPr>
                <w:rFonts w:ascii="Browallia New" w:hAnsi="Browallia New" w:cs="Browallia New"/>
                <w:sz w:val="28"/>
                <w:szCs w:val="28"/>
              </w:rPr>
              <w:t xml:space="preserve"> </w:t>
            </w: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2127" w:type="dxa"/>
            <w:tcBorders>
              <w:bottom w:val="single" w:sz="4" w:space="0" w:color="auto"/>
            </w:tcBorders>
            <w:shd w:val="clear" w:color="auto" w:fill="auto"/>
            <w:vAlign w:val="bottom"/>
          </w:tcPr>
          <w:p w14:paraId="1348B15F" w14:textId="65134F88" w:rsidR="003063D3" w:rsidRPr="00C2555B" w:rsidRDefault="0007411B" w:rsidP="003063D3">
            <w:pPr>
              <w:jc w:val="right"/>
              <w:rPr>
                <w:rFonts w:ascii="Browallia New" w:hAnsi="Browallia New" w:cs="Browallia New"/>
                <w:sz w:val="28"/>
                <w:szCs w:val="28"/>
              </w:rPr>
            </w:pPr>
            <w:r w:rsidRPr="00C2555B">
              <w:rPr>
                <w:rFonts w:ascii="Browallia New" w:hAnsi="Browallia New" w:cs="Browallia New"/>
                <w:sz w:val="28"/>
                <w:szCs w:val="28"/>
              </w:rPr>
              <w:t>(</w:t>
            </w:r>
            <w:r w:rsidR="003063D3" w:rsidRPr="007A2ABF">
              <w:rPr>
                <w:rFonts w:ascii="Browallia New" w:hAnsi="Browallia New" w:cs="Browallia New"/>
                <w:sz w:val="28"/>
                <w:szCs w:val="28"/>
              </w:rPr>
              <w:t>6,19</w:t>
            </w:r>
            <w:r w:rsidR="005C4FFF" w:rsidRPr="00C2555B">
              <w:rPr>
                <w:rFonts w:ascii="Browallia New" w:hAnsi="Browallia New" w:cs="Browallia New"/>
                <w:sz w:val="28"/>
                <w:szCs w:val="28"/>
              </w:rPr>
              <w:t>7</w:t>
            </w:r>
            <w:r w:rsidRPr="00C2555B">
              <w:rPr>
                <w:rFonts w:ascii="Browallia New" w:hAnsi="Browallia New" w:cs="Browallia New"/>
                <w:sz w:val="28"/>
                <w:szCs w:val="28"/>
              </w:rPr>
              <w:t>)</w:t>
            </w:r>
          </w:p>
        </w:tc>
        <w:tc>
          <w:tcPr>
            <w:tcW w:w="283" w:type="dxa"/>
          </w:tcPr>
          <w:p w14:paraId="66C95111"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Borders>
              <w:bottom w:val="single" w:sz="4" w:space="0" w:color="auto"/>
            </w:tcBorders>
          </w:tcPr>
          <w:p w14:paraId="5437E4EC" w14:textId="30363236" w:rsidR="003063D3" w:rsidRPr="007A2ABF" w:rsidRDefault="003063D3" w:rsidP="003063D3">
            <w:pPr>
              <w:ind w:left="-108" w:hanging="56"/>
              <w:rPr>
                <w:rFonts w:ascii="Browallia New" w:hAnsi="Browallia New" w:cs="Browallia New"/>
                <w:sz w:val="28"/>
                <w:szCs w:val="28"/>
              </w:rPr>
            </w:pPr>
            <w:r w:rsidRPr="007A2ABF">
              <w:rPr>
                <w:rFonts w:ascii="Browallia New" w:hAnsi="Browallia New" w:cs="Browallia New"/>
                <w:sz w:val="28"/>
                <w:szCs w:val="28"/>
              </w:rPr>
              <w:t xml:space="preserve">                            </w:t>
            </w:r>
            <w:r w:rsidR="0031781A">
              <w:rPr>
                <w:rFonts w:ascii="Browallia New" w:hAnsi="Browallia New" w:cs="Browallia New"/>
                <w:sz w:val="28"/>
                <w:szCs w:val="28"/>
              </w:rPr>
              <w:t xml:space="preserve">     </w:t>
            </w:r>
            <w:bookmarkStart w:id="11" w:name="_GoBack"/>
            <w:bookmarkEnd w:id="11"/>
            <w:r w:rsidRPr="007A2ABF">
              <w:rPr>
                <w:rFonts w:ascii="Browallia New" w:hAnsi="Browallia New" w:cs="Browallia New"/>
                <w:sz w:val="28"/>
                <w:szCs w:val="28"/>
              </w:rPr>
              <w:t>-</w:t>
            </w:r>
          </w:p>
        </w:tc>
      </w:tr>
      <w:tr w:rsidR="003063D3" w:rsidRPr="00C2555B" w14:paraId="7A2D488C" w14:textId="77777777" w:rsidTr="007A2ABF">
        <w:trPr>
          <w:cantSplit/>
        </w:trPr>
        <w:tc>
          <w:tcPr>
            <w:tcW w:w="4095" w:type="dxa"/>
          </w:tcPr>
          <w:p w14:paraId="242C0AE3" w14:textId="78B29013" w:rsidR="003063D3" w:rsidRPr="00C2555B" w:rsidRDefault="003063D3" w:rsidP="003063D3">
            <w:pPr>
              <w:ind w:left="-108"/>
              <w:rPr>
                <w:rFonts w:ascii="Browallia New" w:hAnsi="Browallia New" w:cs="Browallia New"/>
                <w:sz w:val="28"/>
                <w:szCs w:val="28"/>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ยอดคงเหลือสุทธิ ณ วันที่ </w:t>
            </w: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rPr>
              <w:t>2562</w:t>
            </w:r>
          </w:p>
        </w:tc>
        <w:tc>
          <w:tcPr>
            <w:tcW w:w="2127" w:type="dxa"/>
            <w:tcBorders>
              <w:top w:val="single" w:sz="4" w:space="0" w:color="auto"/>
              <w:bottom w:val="single" w:sz="12" w:space="0" w:color="auto"/>
            </w:tcBorders>
            <w:shd w:val="clear" w:color="auto" w:fill="auto"/>
            <w:vAlign w:val="bottom"/>
          </w:tcPr>
          <w:p w14:paraId="48AA5B24" w14:textId="4605113D" w:rsidR="003063D3" w:rsidRPr="00C2555B" w:rsidRDefault="003063D3" w:rsidP="003063D3">
            <w:pPr>
              <w:ind w:left="-108"/>
              <w:jc w:val="right"/>
              <w:rPr>
                <w:rFonts w:ascii="Browallia New" w:hAnsi="Browallia New" w:cs="Browallia New"/>
                <w:sz w:val="28"/>
                <w:szCs w:val="28"/>
              </w:rPr>
            </w:pPr>
            <w:r w:rsidRPr="007A2ABF">
              <w:rPr>
                <w:rFonts w:ascii="Browallia New" w:hAnsi="Browallia New" w:cs="Browallia New"/>
                <w:sz w:val="28"/>
                <w:szCs w:val="28"/>
              </w:rPr>
              <w:t>49,033</w:t>
            </w:r>
          </w:p>
        </w:tc>
        <w:tc>
          <w:tcPr>
            <w:tcW w:w="283" w:type="dxa"/>
          </w:tcPr>
          <w:p w14:paraId="4A774227" w14:textId="77777777" w:rsidR="003063D3" w:rsidRPr="00C2555B" w:rsidRDefault="003063D3" w:rsidP="003063D3">
            <w:pPr>
              <w:pStyle w:val="a1"/>
              <w:ind w:left="-108" w:right="0"/>
              <w:rPr>
                <w:rFonts w:ascii="Browallia New" w:hAnsi="Browallia New" w:cs="Browallia New"/>
                <w:sz w:val="28"/>
                <w:szCs w:val="28"/>
                <w:cs/>
                <w:lang w:val="en-US"/>
              </w:rPr>
            </w:pPr>
          </w:p>
        </w:tc>
        <w:tc>
          <w:tcPr>
            <w:tcW w:w="2458" w:type="dxa"/>
            <w:tcBorders>
              <w:top w:val="single" w:sz="4" w:space="0" w:color="auto"/>
              <w:bottom w:val="single" w:sz="12" w:space="0" w:color="auto"/>
            </w:tcBorders>
          </w:tcPr>
          <w:p w14:paraId="5C31B658" w14:textId="09643DA7" w:rsidR="003063D3" w:rsidRPr="00C2555B" w:rsidRDefault="003063D3" w:rsidP="003063D3">
            <w:pPr>
              <w:ind w:left="-108"/>
              <w:jc w:val="right"/>
              <w:rPr>
                <w:rFonts w:ascii="Browallia New" w:hAnsi="Browallia New" w:cs="Browallia New"/>
                <w:sz w:val="28"/>
                <w:szCs w:val="28"/>
              </w:rPr>
            </w:pPr>
            <w:r w:rsidRPr="00C2555B">
              <w:rPr>
                <w:rFonts w:ascii="Browallia New" w:hAnsi="Browallia New" w:cs="Browallia New"/>
                <w:sz w:val="28"/>
                <w:szCs w:val="28"/>
              </w:rPr>
              <w:t>23,601</w:t>
            </w:r>
          </w:p>
        </w:tc>
      </w:tr>
    </w:tbl>
    <w:p w14:paraId="3D5F9719" w14:textId="1E4F394B" w:rsidR="00847563" w:rsidRPr="007A2ABF" w:rsidRDefault="00847563" w:rsidP="00C320BC">
      <w:pPr>
        <w:shd w:val="clear" w:color="auto" w:fill="FFFFFF" w:themeFill="background1"/>
        <w:spacing w:line="240" w:lineRule="auto"/>
        <w:jc w:val="thaiDistribute"/>
        <w:rPr>
          <w:rFonts w:ascii="Browallia New" w:hAnsi="Browallia New" w:cs="Browallia New"/>
          <w:sz w:val="28"/>
          <w:szCs w:val="28"/>
        </w:rPr>
      </w:pPr>
    </w:p>
    <w:p w14:paraId="6055B96D" w14:textId="2B7C70E9" w:rsidR="000D1E5B" w:rsidRPr="00C2555B" w:rsidRDefault="000D1E5B" w:rsidP="007F067C">
      <w:pPr>
        <w:pStyle w:val="CordiaNew"/>
        <w:tabs>
          <w:tab w:val="clear" w:pos="4153"/>
          <w:tab w:val="left" w:pos="426"/>
        </w:tabs>
        <w:ind w:left="450"/>
        <w:jc w:val="thaiDistribute"/>
      </w:pPr>
      <w:r w:rsidRPr="00C2555B">
        <w:rPr>
          <w:rFonts w:ascii="Browallia New" w:hAnsi="Browallia New" w:cs="Browallia New"/>
          <w:color w:val="auto"/>
          <w:sz w:val="28"/>
          <w:szCs w:val="28"/>
          <w:cs/>
        </w:rPr>
        <w:t xml:space="preserve">ภายหลังวันสิ้นรอบระยะเวลาบัญชี เมื่อวันที่ </w:t>
      </w:r>
      <w:r w:rsidRPr="00C2555B">
        <w:rPr>
          <w:rFonts w:ascii="Browallia New" w:hAnsi="Browallia New" w:cs="Browallia New"/>
          <w:color w:val="auto"/>
          <w:sz w:val="28"/>
          <w:szCs w:val="28"/>
        </w:rPr>
        <w:t>5</w:t>
      </w:r>
      <w:r w:rsidRPr="00C2555B">
        <w:rPr>
          <w:rFonts w:ascii="Browallia New" w:hAnsi="Browallia New" w:cs="Browallia New"/>
          <w:color w:val="auto"/>
          <w:sz w:val="28"/>
          <w:szCs w:val="28"/>
          <w:cs/>
        </w:rPr>
        <w:t xml:space="preserve"> เมษายน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สภานิติบัญญัติแห่งชาติได้ประกาศพระราชบัญญัติคุ้มครองแรงงานฉบับที่ </w:t>
      </w:r>
      <w:r w:rsidRPr="00C2555B">
        <w:rPr>
          <w:rFonts w:ascii="Browallia New" w:hAnsi="Browallia New" w:cs="Browallia New"/>
          <w:color w:val="auto"/>
          <w:sz w:val="28"/>
          <w:szCs w:val="28"/>
        </w:rPr>
        <w:t>7</w:t>
      </w:r>
      <w:r w:rsidRPr="00C2555B">
        <w:rPr>
          <w:rFonts w:ascii="Browallia New" w:hAnsi="Browallia New" w:cs="Browallia New"/>
          <w:color w:val="auto"/>
          <w:sz w:val="28"/>
          <w:szCs w:val="28"/>
          <w:cs/>
        </w:rPr>
        <w:t xml:space="preserve"> พ.ศ.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ในราชกิจจานุเบกษา ซึ่งให้สิทธิแก่ลูกจ้างที่ทำงานติดต่อกันครบ </w:t>
      </w:r>
      <w:r w:rsidRPr="00C2555B">
        <w:rPr>
          <w:rFonts w:ascii="Browallia New" w:hAnsi="Browallia New" w:cs="Browallia New"/>
          <w:color w:val="auto"/>
          <w:sz w:val="28"/>
          <w:szCs w:val="28"/>
        </w:rPr>
        <w:t>20</w:t>
      </w:r>
      <w:r w:rsidRPr="00C2555B">
        <w:rPr>
          <w:rFonts w:ascii="Browallia New" w:hAnsi="Browallia New" w:cs="Browallia New"/>
          <w:color w:val="auto"/>
          <w:sz w:val="28"/>
          <w:szCs w:val="28"/>
          <w:cs/>
        </w:rPr>
        <w:t xml:space="preserve"> ปีขึ้นไป ได้รับค่าชดเชยไม่น้อยกว่าค่าจ้างอัตราสุดท้าย </w:t>
      </w:r>
      <w:r w:rsidRPr="00C2555B">
        <w:rPr>
          <w:rFonts w:ascii="Browallia New" w:hAnsi="Browallia New" w:cs="Browallia New"/>
          <w:color w:val="auto"/>
          <w:sz w:val="28"/>
          <w:szCs w:val="28"/>
        </w:rPr>
        <w:t>400</w:t>
      </w:r>
      <w:r w:rsidRPr="00C2555B">
        <w:rPr>
          <w:rFonts w:ascii="Browallia New" w:hAnsi="Browallia New" w:cs="Browallia New"/>
          <w:color w:val="auto"/>
          <w:sz w:val="28"/>
          <w:szCs w:val="28"/>
          <w:cs/>
        </w:rPr>
        <w:t xml:space="preserve"> วัน กฎหมายฉบับปรับปรุงจะมีผลบังคับใช้ตั้งแต่วันที่ </w:t>
      </w:r>
      <w:r w:rsidR="00546A61">
        <w:rPr>
          <w:rFonts w:ascii="Browallia New" w:hAnsi="Browallia New" w:cs="Browallia New"/>
          <w:color w:val="auto"/>
          <w:sz w:val="28"/>
          <w:szCs w:val="28"/>
        </w:rPr>
        <w:t xml:space="preserve">                   </w:t>
      </w:r>
      <w:r w:rsidRPr="00C2555B">
        <w:rPr>
          <w:rFonts w:ascii="Browallia New" w:hAnsi="Browallia New" w:cs="Browallia New"/>
          <w:color w:val="auto"/>
          <w:sz w:val="28"/>
          <w:szCs w:val="28"/>
        </w:rPr>
        <w:t>5</w:t>
      </w:r>
      <w:r w:rsidRPr="00C2555B">
        <w:rPr>
          <w:rFonts w:ascii="Browallia New" w:hAnsi="Browallia New" w:cs="Browallia New"/>
          <w:color w:val="auto"/>
          <w:sz w:val="28"/>
          <w:szCs w:val="28"/>
          <w:cs/>
        </w:rPr>
        <w:t xml:space="preserve"> พฤษภาคม </w:t>
      </w:r>
      <w:r w:rsidRPr="00C2555B">
        <w:rPr>
          <w:rFonts w:ascii="Browallia New" w:hAnsi="Browallia New" w:cs="Browallia New"/>
          <w:color w:val="auto"/>
          <w:sz w:val="28"/>
          <w:szCs w:val="28"/>
        </w:rPr>
        <w:t>2562</w:t>
      </w:r>
      <w:r w:rsidRPr="00C2555B">
        <w:rPr>
          <w:rFonts w:ascii="Browallia New" w:hAnsi="Browallia New" w:cs="Browallia New"/>
          <w:color w:val="auto"/>
          <w:sz w:val="28"/>
          <w:szCs w:val="28"/>
          <w:cs/>
        </w:rPr>
        <w:t xml:space="preserve"> และจะส่งผลให้ภาระผูกพันผลประโยชน์พนักงานรวมถึงต้นทุนบริการในอดีตในกำไรขาดทุนเพิ่มขึ้น</w:t>
      </w:r>
      <w:r w:rsidRPr="007A2ABF">
        <w:rPr>
          <w:rFonts w:ascii="Browallia New" w:hAnsi="Browallia New" w:cs="Browallia New"/>
          <w:color w:val="auto"/>
          <w:sz w:val="28"/>
          <w:szCs w:val="28"/>
          <w:cs/>
        </w:rPr>
        <w:t>จำนวน</w:t>
      </w:r>
      <w:r w:rsidRPr="007A2ABF">
        <w:rPr>
          <w:rFonts w:ascii="Browallia New" w:hAnsi="Browallia New" w:cs="Browallia New"/>
          <w:color w:val="auto"/>
          <w:sz w:val="28"/>
          <w:szCs w:val="28"/>
        </w:rPr>
        <w:t xml:space="preserve"> </w:t>
      </w:r>
      <w:r w:rsidR="003471F4" w:rsidRPr="007A2ABF">
        <w:rPr>
          <w:rFonts w:ascii="Browallia New" w:hAnsi="Browallia New" w:cs="Browallia New"/>
          <w:color w:val="auto"/>
          <w:sz w:val="28"/>
          <w:szCs w:val="28"/>
        </w:rPr>
        <w:t>7.01</w:t>
      </w:r>
      <w:r w:rsidR="003F1FEE" w:rsidRPr="007A2ABF">
        <w:rPr>
          <w:rFonts w:ascii="Browallia New" w:hAnsi="Browallia New" w:cs="Browallia New"/>
          <w:color w:val="auto"/>
          <w:sz w:val="28"/>
          <w:szCs w:val="28"/>
          <w:cs/>
        </w:rPr>
        <w:t xml:space="preserve"> ล้าน</w:t>
      </w:r>
      <w:r w:rsidRPr="007A2ABF">
        <w:rPr>
          <w:rFonts w:ascii="Browallia New" w:hAnsi="Browallia New" w:cs="Browallia New"/>
          <w:color w:val="auto"/>
          <w:sz w:val="28"/>
          <w:szCs w:val="28"/>
          <w:cs/>
        </w:rPr>
        <w:t>บาท</w:t>
      </w:r>
      <w:r w:rsidRPr="00C2555B">
        <w:rPr>
          <w:rFonts w:ascii="Browallia New" w:hAnsi="Browallia New" w:cs="Browallia New"/>
          <w:color w:val="auto"/>
          <w:sz w:val="28"/>
          <w:szCs w:val="28"/>
          <w:cs/>
        </w:rPr>
        <w:t xml:space="preserve"> ในงบการเงินรวม </w:t>
      </w:r>
      <w:r w:rsidRPr="007A2ABF">
        <w:rPr>
          <w:rFonts w:ascii="Browallia New" w:hAnsi="Browallia New" w:cs="Browallia New"/>
          <w:color w:val="auto"/>
          <w:sz w:val="28"/>
          <w:szCs w:val="28"/>
          <w:cs/>
        </w:rPr>
        <w:t xml:space="preserve">และ </w:t>
      </w:r>
      <w:r w:rsidR="001E4F06" w:rsidRPr="00C2555B">
        <w:rPr>
          <w:rFonts w:ascii="Browallia New" w:hAnsi="Browallia New" w:cs="Browallia New"/>
          <w:color w:val="auto"/>
          <w:sz w:val="28"/>
          <w:szCs w:val="28"/>
        </w:rPr>
        <w:t>4.32</w:t>
      </w:r>
      <w:r w:rsidR="003F1FEE" w:rsidRPr="007A2ABF">
        <w:rPr>
          <w:rFonts w:ascii="Browallia New" w:hAnsi="Browallia New" w:cs="Browallia New"/>
          <w:color w:val="auto"/>
          <w:sz w:val="28"/>
          <w:szCs w:val="28"/>
        </w:rPr>
        <w:t xml:space="preserve"> </w:t>
      </w:r>
      <w:r w:rsidR="003F1FEE" w:rsidRPr="007A2ABF">
        <w:rPr>
          <w:rFonts w:ascii="Browallia New" w:hAnsi="Browallia New" w:cs="Browallia New"/>
          <w:color w:val="auto"/>
          <w:sz w:val="28"/>
          <w:szCs w:val="28"/>
          <w:cs/>
        </w:rPr>
        <w:t>ล้าน</w:t>
      </w:r>
      <w:r w:rsidRPr="007A2ABF">
        <w:rPr>
          <w:rFonts w:ascii="Browallia New" w:hAnsi="Browallia New" w:cs="Browallia New"/>
          <w:color w:val="auto"/>
          <w:sz w:val="28"/>
          <w:szCs w:val="28"/>
          <w:cs/>
        </w:rPr>
        <w:t>บาท</w:t>
      </w:r>
      <w:r w:rsidRPr="00C2555B">
        <w:rPr>
          <w:rFonts w:ascii="Browallia New" w:hAnsi="Browallia New" w:cs="Browallia New"/>
          <w:color w:val="auto"/>
          <w:sz w:val="28"/>
          <w:szCs w:val="28"/>
          <w:cs/>
        </w:rPr>
        <w:t xml:space="preserve"> ในงบการเงินเฉพาะ</w:t>
      </w:r>
      <w:r w:rsidR="00E624EE" w:rsidRPr="00C2555B">
        <w:rPr>
          <w:rFonts w:ascii="Browallia New" w:hAnsi="Browallia New" w:cs="Browallia New"/>
          <w:color w:val="auto"/>
          <w:sz w:val="28"/>
          <w:szCs w:val="28"/>
          <w:cs/>
        </w:rPr>
        <w:t>ของ</w:t>
      </w:r>
      <w:r w:rsidR="00DC413F" w:rsidRPr="00C2555B">
        <w:rPr>
          <w:rFonts w:ascii="Browallia New" w:hAnsi="Browallia New" w:cs="Browallia New"/>
          <w:color w:val="auto"/>
          <w:sz w:val="28"/>
          <w:szCs w:val="28"/>
          <w:cs/>
        </w:rPr>
        <w:t>บริษัท</w:t>
      </w:r>
      <w:r w:rsidRPr="00C2555B">
        <w:rPr>
          <w:rFonts w:ascii="Browallia New" w:hAnsi="Browallia New" w:cs="Browallia New"/>
          <w:color w:val="auto"/>
          <w:sz w:val="28"/>
          <w:szCs w:val="28"/>
          <w:cs/>
        </w:rPr>
        <w:t xml:space="preserve"> ตามลำดับ</w:t>
      </w:r>
    </w:p>
    <w:p w14:paraId="5158DDD6" w14:textId="77777777" w:rsidR="00E83C16" w:rsidRPr="00C2555B" w:rsidRDefault="00E83C16" w:rsidP="00C320BC">
      <w:pPr>
        <w:shd w:val="clear" w:color="auto" w:fill="FFFFFF" w:themeFill="background1"/>
        <w:spacing w:line="240" w:lineRule="auto"/>
        <w:jc w:val="thaiDistribute"/>
        <w:rPr>
          <w:rFonts w:ascii="Browallia New" w:hAnsi="Browallia New" w:cs="Browallia New"/>
          <w:sz w:val="28"/>
          <w:szCs w:val="28"/>
        </w:rPr>
      </w:pPr>
    </w:p>
    <w:p w14:paraId="3A786A15" w14:textId="29CF3FB1" w:rsidR="00E46B13" w:rsidRPr="00C2555B" w:rsidRDefault="008011F9"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ใบสำคัญแสดงสิทธิ</w:t>
      </w:r>
    </w:p>
    <w:p w14:paraId="61180213" w14:textId="77777777" w:rsidR="00E46B13" w:rsidRPr="00C2555B" w:rsidRDefault="00E4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58D0B00" w14:textId="1149BE9A" w:rsidR="00AA4BA4" w:rsidRPr="00C2555B" w:rsidRDefault="0081419D" w:rsidP="007A2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bookmarkStart w:id="12" w:name="_Hlk482197633"/>
      <w:r w:rsidRPr="00C2555B">
        <w:rPr>
          <w:rFonts w:ascii="Browallia New" w:hAnsi="Browallia New" w:cs="Browallia New"/>
          <w:sz w:val="28"/>
          <w:szCs w:val="28"/>
          <w:cs/>
        </w:rPr>
        <w:t xml:space="preserve">ณ วันที่ </w:t>
      </w:r>
      <w:r w:rsidRPr="00C2555B">
        <w:rPr>
          <w:rFonts w:ascii="Browallia New" w:hAnsi="Browallia New" w:cs="Browallia New"/>
          <w:sz w:val="28"/>
          <w:szCs w:val="28"/>
          <w:lang w:val="en-GB"/>
        </w:rPr>
        <w:t xml:space="preserve">31 </w:t>
      </w:r>
      <w:r w:rsidRPr="00C2555B">
        <w:rPr>
          <w:rFonts w:ascii="Browallia New" w:hAnsi="Browallia New" w:cs="Browallia New"/>
          <w:sz w:val="28"/>
          <w:szCs w:val="28"/>
          <w:cs/>
          <w:lang w:val="en-GB"/>
        </w:rPr>
        <w:t xml:space="preserve">มีนาคม </w:t>
      </w:r>
      <w:r w:rsidRPr="00C2555B">
        <w:rPr>
          <w:rFonts w:ascii="Browallia New" w:hAnsi="Browallia New" w:cs="Browallia New"/>
          <w:sz w:val="28"/>
          <w:szCs w:val="28"/>
          <w:lang w:val="en-GB"/>
        </w:rPr>
        <w:t>2562</w:t>
      </w:r>
      <w:r w:rsidRPr="00C2555B">
        <w:rPr>
          <w:rFonts w:ascii="Browallia New" w:eastAsia="Calibri" w:hAnsi="Browallia New" w:cs="Browallia New"/>
          <w:sz w:val="28"/>
          <w:szCs w:val="28"/>
          <w:cs/>
        </w:rPr>
        <w:t xml:space="preserve"> </w:t>
      </w:r>
      <w:r w:rsidR="008011F9" w:rsidRPr="00C2555B">
        <w:rPr>
          <w:rFonts w:ascii="Browallia New" w:hAnsi="Browallia New" w:cs="Browallia New"/>
          <w:sz w:val="28"/>
          <w:szCs w:val="28"/>
          <w:cs/>
        </w:rPr>
        <w:t>ไม่มีการ</w:t>
      </w:r>
      <w:r w:rsidR="005F2BD4" w:rsidRPr="00C2555B">
        <w:rPr>
          <w:rFonts w:ascii="Browallia New" w:hAnsi="Browallia New" w:cs="Browallia New"/>
          <w:sz w:val="28"/>
          <w:szCs w:val="28"/>
          <w:cs/>
        </w:rPr>
        <w:t>คำนวณ</w:t>
      </w:r>
      <w:r w:rsidR="008011F9" w:rsidRPr="00C2555B">
        <w:rPr>
          <w:rFonts w:ascii="Browallia New" w:hAnsi="Browallia New" w:cs="Browallia New"/>
          <w:sz w:val="28"/>
          <w:szCs w:val="28"/>
          <w:cs/>
        </w:rPr>
        <w:t>กำไรต่อหุ้นปรับลดโดยรวมหุ้นสามัญเทียบเท่าที่บริษัทอาจต้องออกสำหรับใบสำคัญแสดงสิทธิที่จะซื้อหุ้นสามัญ</w:t>
      </w:r>
      <w:r w:rsidR="009626B1" w:rsidRPr="00C2555B">
        <w:rPr>
          <w:rFonts w:ascii="Browallia New" w:hAnsi="Browallia New" w:cs="Browallia New"/>
          <w:sz w:val="28"/>
          <w:szCs w:val="28"/>
          <w:cs/>
        </w:rPr>
        <w:t xml:space="preserve"> </w:t>
      </w:r>
      <w:r w:rsidR="008011F9" w:rsidRPr="00C2555B">
        <w:rPr>
          <w:rFonts w:ascii="Browallia New" w:hAnsi="Browallia New" w:cs="Browallia New"/>
          <w:sz w:val="28"/>
          <w:szCs w:val="28"/>
          <w:cs/>
        </w:rPr>
        <w:t>เนื่องจากราคาการใช้สิทธิสูงกว่ามูลค่ายุติธรรมของหุ้นสามัญ</w:t>
      </w:r>
      <w:bookmarkEnd w:id="12"/>
    </w:p>
    <w:p w14:paraId="39DBF6EA" w14:textId="77777777" w:rsidR="00E83C16" w:rsidRPr="00C2555B" w:rsidRDefault="00E8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FB7CB62" w14:textId="7EEBDF21" w:rsidR="00E83C16" w:rsidRPr="00C2555B" w:rsidRDefault="00E83C16" w:rsidP="007F0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sectPr w:rsidR="00E83C16" w:rsidRPr="00C2555B" w:rsidSect="00D12061">
          <w:headerReference w:type="even" r:id="rId11"/>
          <w:headerReference w:type="default" r:id="rId12"/>
          <w:footerReference w:type="even" r:id="rId13"/>
          <w:footerReference w:type="default" r:id="rId14"/>
          <w:headerReference w:type="first" r:id="rId15"/>
          <w:footerReference w:type="first" r:id="rId16"/>
          <w:pgSz w:w="11909" w:h="16834" w:code="9"/>
          <w:pgMar w:top="1440" w:right="1136" w:bottom="806" w:left="1440" w:header="1138" w:footer="72" w:gutter="0"/>
          <w:pgNumType w:start="10"/>
          <w:cols w:space="720"/>
          <w:rtlGutter/>
        </w:sectPr>
      </w:pPr>
    </w:p>
    <w:p w14:paraId="3EAF0477" w14:textId="77777777" w:rsidR="006971B8" w:rsidRPr="00C2555B" w:rsidRDefault="006971B8"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ข้อมูลทางการเงินจำแนกตามส่วนงาน</w:t>
      </w:r>
    </w:p>
    <w:p w14:paraId="5B4B0E3D" w14:textId="77777777" w:rsidR="006971B8" w:rsidRPr="007A2AB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0D927DB2" w14:textId="2F50F2C8" w:rsidR="0081419D" w:rsidRPr="00C2555B" w:rsidRDefault="00057C7F" w:rsidP="0081419D">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กลุ่มบริษัท</w:t>
      </w:r>
      <w:r w:rsidR="006971B8" w:rsidRPr="00C2555B">
        <w:rPr>
          <w:rFonts w:ascii="Browallia New" w:hAnsi="Browallia New" w:cs="Browallia New"/>
          <w:sz w:val="28"/>
          <w:szCs w:val="28"/>
          <w:cs/>
        </w:rPr>
        <w:t>ดำเนินกิจการใน</w:t>
      </w:r>
      <w:r w:rsidR="006971B8" w:rsidRPr="00C2555B">
        <w:rPr>
          <w:rFonts w:ascii="Browallia New" w:hAnsi="Browallia New" w:cs="Browallia New"/>
          <w:sz w:val="28"/>
          <w:szCs w:val="28"/>
        </w:rPr>
        <w:t xml:space="preserve"> </w:t>
      </w:r>
      <w:r w:rsidR="006971B8" w:rsidRPr="00C2555B">
        <w:rPr>
          <w:rFonts w:ascii="Browallia New" w:hAnsi="Browallia New" w:cs="Browallia New"/>
          <w:sz w:val="28"/>
          <w:szCs w:val="28"/>
          <w:lang w:val="en-GB"/>
        </w:rPr>
        <w:t xml:space="preserve">6 </w:t>
      </w:r>
      <w:r w:rsidR="006971B8" w:rsidRPr="00C2555B">
        <w:rPr>
          <w:rFonts w:ascii="Browallia New" w:hAnsi="Browallia New" w:cs="Browallia New"/>
          <w:sz w:val="28"/>
          <w:szCs w:val="28"/>
          <w:cs/>
        </w:rPr>
        <w:t>ส่วนงานหลัก</w:t>
      </w:r>
      <w:r w:rsidR="00784B9E" w:rsidRPr="00C2555B">
        <w:rPr>
          <w:rFonts w:ascii="Browallia New" w:hAnsi="Browallia New" w:cs="Browallia New"/>
          <w:sz w:val="28"/>
          <w:szCs w:val="28"/>
          <w:cs/>
        </w:rPr>
        <w:t>คือ ส่วนงานขายและให้เช่าซื้อเครื่องใช้ไฟฟ้า โทรศัพท์มือถือ รถจักรยานยนต์และรถยนต์ ส่วนงานธุรกิจพัฒนาอสังหาริมทรัพย์ ส่วนงานธุรกิจโรงแรมส่วนงาน</w:t>
      </w:r>
      <w:r w:rsidR="00784B9E" w:rsidRPr="00C2555B">
        <w:rPr>
          <w:rFonts w:ascii="Browallia New" w:hAnsi="Browallia New" w:cs="Browallia New"/>
          <w:sz w:val="28"/>
          <w:szCs w:val="28"/>
          <w:cs/>
          <w:lang w:val="en-GB"/>
        </w:rPr>
        <w:t xml:space="preserve">ธุรกิจตัวแทนขายอสังหาริมทรัพย์ </w:t>
      </w:r>
      <w:r w:rsidR="00784B9E" w:rsidRPr="00C2555B">
        <w:rPr>
          <w:rFonts w:ascii="Browallia New" w:hAnsi="Browallia New" w:cs="Browallia New"/>
          <w:sz w:val="28"/>
          <w:szCs w:val="28"/>
          <w:cs/>
        </w:rPr>
        <w:t>และดำเนินธุรกิจบริการจัดทำโฆษณาประชาสัมพันธ์และจัดงานกิจกรรม</w:t>
      </w:r>
      <w:r w:rsidR="00E5099A" w:rsidRPr="00C2555B">
        <w:rPr>
          <w:rFonts w:ascii="Browallia New" w:hAnsi="Browallia New" w:cs="Browallia New"/>
          <w:sz w:val="28"/>
          <w:szCs w:val="28"/>
        </w:rPr>
        <w:t xml:space="preserve"> </w:t>
      </w:r>
      <w:r w:rsidR="00BC59EE" w:rsidRPr="00C2555B">
        <w:rPr>
          <w:rFonts w:ascii="Browallia New" w:hAnsi="Browallia New" w:cs="Browallia New"/>
          <w:sz w:val="28"/>
          <w:szCs w:val="28"/>
          <w:cs/>
        </w:rPr>
        <w:t>การดำเนินงานส่วนใหญ่เกิดขึ้นในประเทศไทย</w:t>
      </w:r>
      <w:r w:rsidR="006971B8" w:rsidRPr="00C2555B">
        <w:rPr>
          <w:rFonts w:ascii="Browallia New" w:hAnsi="Browallia New" w:cs="Browallia New"/>
          <w:sz w:val="28"/>
          <w:szCs w:val="28"/>
          <w:cs/>
        </w:rPr>
        <w:t xml:space="preserve"> ข้อมูลทางการเงินจำแนกตามส่วนงานของบริษัทและบริษัทย่อย</w:t>
      </w:r>
      <w:r w:rsidR="0081419D" w:rsidRPr="00C2555B">
        <w:rPr>
          <w:rFonts w:ascii="Browallia New" w:hAnsi="Browallia New" w:cs="Browallia New"/>
          <w:sz w:val="28"/>
          <w:szCs w:val="28"/>
          <w:cs/>
        </w:rPr>
        <w:t xml:space="preserve">สำหรับงวดสามเดือนสิ้นสุดวันที่ </w:t>
      </w:r>
      <w:r w:rsidR="0081419D" w:rsidRPr="00C2555B">
        <w:rPr>
          <w:rFonts w:ascii="Browallia New" w:hAnsi="Browallia New" w:cs="Browallia New"/>
          <w:sz w:val="28"/>
          <w:szCs w:val="28"/>
          <w:lang w:val="en-GB"/>
        </w:rPr>
        <w:t>31</w:t>
      </w:r>
      <w:r w:rsidR="0081419D" w:rsidRPr="00C2555B">
        <w:rPr>
          <w:rFonts w:ascii="Browallia New" w:hAnsi="Browallia New" w:cs="Browallia New"/>
          <w:sz w:val="28"/>
          <w:szCs w:val="28"/>
          <w:cs/>
        </w:rPr>
        <w:t xml:space="preserve"> มีนาคม </w:t>
      </w:r>
      <w:r w:rsidR="0081419D" w:rsidRPr="00C2555B">
        <w:rPr>
          <w:rFonts w:ascii="Browallia New" w:hAnsi="Browallia New" w:cs="Browallia New"/>
          <w:sz w:val="28"/>
          <w:szCs w:val="28"/>
          <w:lang w:val="en-GB"/>
        </w:rPr>
        <w:t>2562</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2561</w:t>
      </w:r>
      <w:r w:rsidR="0081419D" w:rsidRPr="00C2555B">
        <w:rPr>
          <w:rFonts w:ascii="Browallia New" w:hAnsi="Browallia New" w:cs="Browallia New"/>
          <w:sz w:val="28"/>
          <w:szCs w:val="28"/>
          <w:cs/>
        </w:rPr>
        <w:t xml:space="preserve"> มีดังต่อไปนี้</w:t>
      </w:r>
    </w:p>
    <w:p w14:paraId="40AE6267" w14:textId="4B52BC69" w:rsidR="006971B8" w:rsidRPr="00C2555B"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01561E" w:rsidRPr="00C2555B" w14:paraId="3DBFD6FA" w14:textId="77777777" w:rsidTr="00C320BC">
        <w:tc>
          <w:tcPr>
            <w:tcW w:w="2409" w:type="dxa"/>
          </w:tcPr>
          <w:p w14:paraId="31D44DB6" w14:textId="77777777" w:rsidR="0001561E" w:rsidRPr="00C2555B" w:rsidRDefault="0001561E" w:rsidP="00B02BB9">
            <w:pPr>
              <w:spacing w:line="240" w:lineRule="auto"/>
              <w:ind w:right="-108"/>
              <w:rPr>
                <w:rFonts w:ascii="Browallia New" w:hAnsi="Browallia New" w:cs="Browallia New"/>
                <w:sz w:val="19"/>
                <w:szCs w:val="19"/>
              </w:rPr>
            </w:pPr>
          </w:p>
        </w:tc>
        <w:tc>
          <w:tcPr>
            <w:tcW w:w="11643" w:type="dxa"/>
            <w:gridSpan w:val="16"/>
          </w:tcPr>
          <w:p w14:paraId="38B61E94" w14:textId="77777777" w:rsidR="0001561E" w:rsidRPr="00C2555B" w:rsidRDefault="0001561E" w:rsidP="00B02BB9">
            <w:pPr>
              <w:spacing w:line="240" w:lineRule="auto"/>
              <w:jc w:val="right"/>
              <w:rPr>
                <w:rFonts w:ascii="Browallia New" w:hAnsi="Browallia New" w:cs="Browallia New"/>
                <w:sz w:val="19"/>
                <w:szCs w:val="19"/>
              </w:rPr>
            </w:pPr>
            <w:r w:rsidRPr="00C2555B">
              <w:rPr>
                <w:rFonts w:ascii="Browallia New" w:hAnsi="Browallia New" w:cs="Browallia New"/>
                <w:sz w:val="19"/>
                <w:szCs w:val="19"/>
                <w:cs/>
              </w:rPr>
              <w:t>(หน่วย : ล้านบาท)</w:t>
            </w:r>
          </w:p>
        </w:tc>
      </w:tr>
      <w:tr w:rsidR="0001561E" w:rsidRPr="00C2555B" w14:paraId="47AF381B" w14:textId="77777777" w:rsidTr="00C320BC">
        <w:tblPrEx>
          <w:tblBorders>
            <w:bottom w:val="single" w:sz="4" w:space="0" w:color="auto"/>
          </w:tblBorders>
        </w:tblPrEx>
        <w:trPr>
          <w:tblHeader/>
        </w:trPr>
        <w:tc>
          <w:tcPr>
            <w:tcW w:w="2409" w:type="dxa"/>
            <w:tcBorders>
              <w:bottom w:val="nil"/>
            </w:tcBorders>
          </w:tcPr>
          <w:p w14:paraId="03A70C0A" w14:textId="77777777" w:rsidR="0001561E" w:rsidRPr="00C2555B" w:rsidRDefault="0001561E" w:rsidP="00B02BB9">
            <w:pPr>
              <w:pStyle w:val="Heading1"/>
              <w:numPr>
                <w:ilvl w:val="0"/>
                <w:numId w:val="0"/>
              </w:numPr>
              <w:spacing w:line="240" w:lineRule="auto"/>
              <w:rPr>
                <w:rFonts w:ascii="Browallia New" w:hAnsi="Browallia New" w:cs="Browallia New"/>
                <w:sz w:val="19"/>
                <w:szCs w:val="19"/>
                <w:cs/>
              </w:rPr>
            </w:pPr>
          </w:p>
        </w:tc>
        <w:tc>
          <w:tcPr>
            <w:tcW w:w="1437" w:type="dxa"/>
            <w:gridSpan w:val="2"/>
            <w:tcBorders>
              <w:bottom w:val="nil"/>
            </w:tcBorders>
            <w:vAlign w:val="bottom"/>
          </w:tcPr>
          <w:p w14:paraId="3A859F98"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cs/>
              </w:rPr>
              <w:t>ธุรกิจขายและ</w:t>
            </w:r>
          </w:p>
          <w:p w14:paraId="33485A65"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ให้เช่าซื้อ</w:t>
            </w:r>
          </w:p>
        </w:tc>
        <w:tc>
          <w:tcPr>
            <w:tcW w:w="1412" w:type="dxa"/>
            <w:gridSpan w:val="2"/>
            <w:tcBorders>
              <w:bottom w:val="nil"/>
            </w:tcBorders>
            <w:vAlign w:val="bottom"/>
          </w:tcPr>
          <w:p w14:paraId="79C095CD"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ธุรกิจพัฒนาอสังหาริมทรัพย์</w:t>
            </w:r>
          </w:p>
        </w:tc>
        <w:tc>
          <w:tcPr>
            <w:tcW w:w="1457" w:type="dxa"/>
            <w:gridSpan w:val="2"/>
            <w:tcBorders>
              <w:bottom w:val="nil"/>
            </w:tcBorders>
            <w:vAlign w:val="bottom"/>
          </w:tcPr>
          <w:p w14:paraId="6C3FD3C1"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rPr>
            </w:pPr>
          </w:p>
          <w:p w14:paraId="67AB7DBC"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ธุรกิจโรงแรม</w:t>
            </w:r>
          </w:p>
        </w:tc>
        <w:tc>
          <w:tcPr>
            <w:tcW w:w="1452" w:type="dxa"/>
            <w:gridSpan w:val="2"/>
            <w:tcBorders>
              <w:bottom w:val="nil"/>
            </w:tcBorders>
            <w:vAlign w:val="bottom"/>
          </w:tcPr>
          <w:p w14:paraId="3903816B"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ธุรกิจตัวแทนขายอสังหาริมทรัพย์</w:t>
            </w:r>
          </w:p>
        </w:tc>
        <w:tc>
          <w:tcPr>
            <w:tcW w:w="1479" w:type="dxa"/>
            <w:gridSpan w:val="2"/>
            <w:tcBorders>
              <w:bottom w:val="nil"/>
            </w:tcBorders>
            <w:vAlign w:val="bottom"/>
          </w:tcPr>
          <w:p w14:paraId="5688C3D5"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cs/>
              </w:rPr>
              <w:t>ธุรกิจบริการจัดทำโฆษณาประชาสัมพันธ์</w:t>
            </w:r>
          </w:p>
          <w:p w14:paraId="57CD93AD"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และจัดงานกิจกรรม</w:t>
            </w:r>
          </w:p>
        </w:tc>
        <w:tc>
          <w:tcPr>
            <w:tcW w:w="1632" w:type="dxa"/>
            <w:gridSpan w:val="2"/>
            <w:tcBorders>
              <w:bottom w:val="nil"/>
            </w:tcBorders>
            <w:vAlign w:val="bottom"/>
          </w:tcPr>
          <w:p w14:paraId="04A730C3"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rPr>
            </w:pPr>
          </w:p>
          <w:p w14:paraId="1D06654F"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ธุรกิจอื่นๆ</w:t>
            </w:r>
          </w:p>
        </w:tc>
        <w:tc>
          <w:tcPr>
            <w:tcW w:w="1348" w:type="dxa"/>
            <w:gridSpan w:val="2"/>
            <w:tcBorders>
              <w:bottom w:val="nil"/>
            </w:tcBorders>
            <w:vAlign w:val="bottom"/>
          </w:tcPr>
          <w:p w14:paraId="19695195"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การตัดรายการบัญชีระหว่างกัน</w:t>
            </w:r>
          </w:p>
        </w:tc>
        <w:tc>
          <w:tcPr>
            <w:tcW w:w="1426" w:type="dxa"/>
            <w:gridSpan w:val="2"/>
            <w:tcBorders>
              <w:bottom w:val="nil"/>
            </w:tcBorders>
            <w:vAlign w:val="bottom"/>
          </w:tcPr>
          <w:p w14:paraId="786B7859"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rPr>
            </w:pPr>
          </w:p>
          <w:p w14:paraId="4DF4E983" w14:textId="77777777"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19"/>
                <w:szCs w:val="19"/>
                <w:cs/>
              </w:rPr>
              <w:t>งบการเงินรวม</w:t>
            </w:r>
          </w:p>
        </w:tc>
      </w:tr>
      <w:tr w:rsidR="0001561E" w:rsidRPr="00C2555B" w14:paraId="02CBCDD4" w14:textId="77777777" w:rsidTr="00C320BC">
        <w:tblPrEx>
          <w:tblBorders>
            <w:bottom w:val="single" w:sz="4" w:space="0" w:color="auto"/>
          </w:tblBorders>
        </w:tblPrEx>
        <w:trPr>
          <w:tblHeader/>
        </w:trPr>
        <w:tc>
          <w:tcPr>
            <w:tcW w:w="2409" w:type="dxa"/>
            <w:tcBorders>
              <w:bottom w:val="nil"/>
            </w:tcBorders>
          </w:tcPr>
          <w:p w14:paraId="280844C5" w14:textId="77777777" w:rsidR="0001561E" w:rsidRPr="00C2555B" w:rsidRDefault="0001561E" w:rsidP="00B02BB9">
            <w:pPr>
              <w:spacing w:line="240" w:lineRule="auto"/>
              <w:rPr>
                <w:rFonts w:ascii="Browallia New" w:hAnsi="Browallia New" w:cs="Browallia New"/>
                <w:sz w:val="19"/>
                <w:szCs w:val="19"/>
                <w:cs/>
                <w:lang w:val="en-GB"/>
              </w:rPr>
            </w:pPr>
          </w:p>
        </w:tc>
        <w:tc>
          <w:tcPr>
            <w:tcW w:w="11643" w:type="dxa"/>
            <w:gridSpan w:val="16"/>
            <w:tcBorders>
              <w:bottom w:val="nil"/>
            </w:tcBorders>
          </w:tcPr>
          <w:p w14:paraId="6042EEB0" w14:textId="36BFEC02" w:rsidR="0001561E" w:rsidRPr="00C2555B" w:rsidRDefault="0001561E" w:rsidP="00B02BB9">
            <w:pPr>
              <w:pBdr>
                <w:bottom w:val="single" w:sz="4" w:space="1" w:color="auto"/>
              </w:pBdr>
              <w:spacing w:line="240" w:lineRule="auto"/>
              <w:jc w:val="center"/>
              <w:rPr>
                <w:rFonts w:ascii="Browallia New" w:hAnsi="Browallia New" w:cs="Browallia New"/>
                <w:sz w:val="19"/>
                <w:szCs w:val="19"/>
                <w:cs/>
              </w:rPr>
            </w:pPr>
            <w:r w:rsidRPr="00C2555B">
              <w:rPr>
                <w:rFonts w:ascii="Browallia New" w:hAnsi="Browallia New" w:cs="Browallia New"/>
                <w:sz w:val="20"/>
                <w:szCs w:val="20"/>
                <w:cs/>
              </w:rPr>
              <w:t xml:space="preserve">สำหรับงวดสามเดือนสิ้นสุดวันที่ </w:t>
            </w:r>
            <w:r w:rsidR="00FC4677" w:rsidRPr="00C2555B">
              <w:rPr>
                <w:rFonts w:ascii="Browallia New" w:hAnsi="Browallia New" w:cs="Browallia New"/>
                <w:sz w:val="20"/>
                <w:szCs w:val="20"/>
              </w:rPr>
              <w:t xml:space="preserve">31 </w:t>
            </w:r>
            <w:r w:rsidR="00FC4677" w:rsidRPr="00C2555B">
              <w:rPr>
                <w:rFonts w:ascii="Browallia New" w:hAnsi="Browallia New" w:cs="Browallia New"/>
                <w:sz w:val="20"/>
                <w:szCs w:val="20"/>
                <w:cs/>
              </w:rPr>
              <w:t>มีนาคม</w:t>
            </w:r>
          </w:p>
        </w:tc>
      </w:tr>
      <w:tr w:rsidR="00FC4677" w:rsidRPr="00C2555B" w14:paraId="016E21BF" w14:textId="77777777" w:rsidTr="00C320BC">
        <w:tblPrEx>
          <w:tblBorders>
            <w:bottom w:val="single" w:sz="4" w:space="0" w:color="auto"/>
          </w:tblBorders>
        </w:tblPrEx>
        <w:trPr>
          <w:tblHeader/>
        </w:trPr>
        <w:tc>
          <w:tcPr>
            <w:tcW w:w="2409" w:type="dxa"/>
            <w:tcBorders>
              <w:bottom w:val="nil"/>
            </w:tcBorders>
          </w:tcPr>
          <w:p w14:paraId="5FA3E31B" w14:textId="77777777" w:rsidR="00FC4677" w:rsidRPr="00C2555B" w:rsidRDefault="00FC4677" w:rsidP="00FC4677">
            <w:pPr>
              <w:spacing w:line="240" w:lineRule="auto"/>
              <w:rPr>
                <w:rFonts w:ascii="Browallia New" w:hAnsi="Browallia New" w:cs="Browallia New"/>
                <w:sz w:val="19"/>
                <w:szCs w:val="19"/>
                <w:cs/>
                <w:lang w:val="en-GB"/>
              </w:rPr>
            </w:pPr>
          </w:p>
        </w:tc>
        <w:tc>
          <w:tcPr>
            <w:tcW w:w="709" w:type="dxa"/>
            <w:tcBorders>
              <w:bottom w:val="nil"/>
            </w:tcBorders>
          </w:tcPr>
          <w:p w14:paraId="2D4C5948" w14:textId="7BCDC7E3"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728" w:type="dxa"/>
            <w:tcBorders>
              <w:bottom w:val="nil"/>
            </w:tcBorders>
          </w:tcPr>
          <w:p w14:paraId="6509DACC" w14:textId="207A5464"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690" w:type="dxa"/>
            <w:tcBorders>
              <w:bottom w:val="nil"/>
            </w:tcBorders>
          </w:tcPr>
          <w:p w14:paraId="461BB46D" w14:textId="10043CCC"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722" w:type="dxa"/>
            <w:tcBorders>
              <w:bottom w:val="nil"/>
            </w:tcBorders>
          </w:tcPr>
          <w:p w14:paraId="2FE59E27" w14:textId="0D9D27FE"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737" w:type="dxa"/>
            <w:tcBorders>
              <w:bottom w:val="nil"/>
            </w:tcBorders>
          </w:tcPr>
          <w:p w14:paraId="16F10EDE" w14:textId="6113F27E"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720" w:type="dxa"/>
            <w:tcBorders>
              <w:bottom w:val="nil"/>
            </w:tcBorders>
          </w:tcPr>
          <w:p w14:paraId="38D4262D" w14:textId="554AC6F4"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732" w:type="dxa"/>
            <w:tcBorders>
              <w:bottom w:val="nil"/>
            </w:tcBorders>
          </w:tcPr>
          <w:p w14:paraId="3DC969C9" w14:textId="30BF7029"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720" w:type="dxa"/>
            <w:tcBorders>
              <w:bottom w:val="nil"/>
            </w:tcBorders>
          </w:tcPr>
          <w:p w14:paraId="72EC0AE6" w14:textId="3B3E8F7D"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771" w:type="dxa"/>
            <w:tcBorders>
              <w:bottom w:val="nil"/>
            </w:tcBorders>
          </w:tcPr>
          <w:p w14:paraId="646B1350" w14:textId="6A1389E5"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708" w:type="dxa"/>
            <w:tcBorders>
              <w:bottom w:val="nil"/>
            </w:tcBorders>
          </w:tcPr>
          <w:p w14:paraId="7AD0C458" w14:textId="0A9E0E15"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810" w:type="dxa"/>
            <w:tcBorders>
              <w:bottom w:val="nil"/>
            </w:tcBorders>
          </w:tcPr>
          <w:p w14:paraId="36094D78" w14:textId="6C8EE0B7"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822" w:type="dxa"/>
            <w:tcBorders>
              <w:bottom w:val="nil"/>
            </w:tcBorders>
          </w:tcPr>
          <w:p w14:paraId="1DEDC4D8" w14:textId="404FC950"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689" w:type="dxa"/>
            <w:tcBorders>
              <w:bottom w:val="nil"/>
            </w:tcBorders>
          </w:tcPr>
          <w:p w14:paraId="45A55A8D" w14:textId="4FEACD37"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659" w:type="dxa"/>
            <w:tcBorders>
              <w:bottom w:val="nil"/>
            </w:tcBorders>
          </w:tcPr>
          <w:p w14:paraId="738FA305" w14:textId="7DCF97EF"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c>
          <w:tcPr>
            <w:tcW w:w="717" w:type="dxa"/>
            <w:tcBorders>
              <w:bottom w:val="nil"/>
            </w:tcBorders>
          </w:tcPr>
          <w:p w14:paraId="686DE1D0" w14:textId="2004ADAD"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2562</w:t>
            </w:r>
          </w:p>
        </w:tc>
        <w:tc>
          <w:tcPr>
            <w:tcW w:w="709" w:type="dxa"/>
            <w:tcBorders>
              <w:bottom w:val="nil"/>
            </w:tcBorders>
          </w:tcPr>
          <w:p w14:paraId="5A7CD116" w14:textId="6E879771" w:rsidR="00FC4677" w:rsidRPr="00C2555B" w:rsidRDefault="00FC4677" w:rsidP="00FC4677">
            <w:pPr>
              <w:pBdr>
                <w:bottom w:val="single" w:sz="4" w:space="1" w:color="auto"/>
              </w:pBdr>
              <w:spacing w:line="240" w:lineRule="auto"/>
              <w:jc w:val="center"/>
              <w:rPr>
                <w:rFonts w:ascii="Browallia New" w:hAnsi="Browallia New" w:cs="Browallia New"/>
                <w:sz w:val="19"/>
                <w:szCs w:val="19"/>
              </w:rPr>
            </w:pPr>
            <w:r w:rsidRPr="00C2555B">
              <w:rPr>
                <w:rFonts w:ascii="Browallia New" w:hAnsi="Browallia New" w:cs="Browallia New"/>
                <w:sz w:val="19"/>
                <w:szCs w:val="19"/>
              </w:rPr>
              <w:t>2561</w:t>
            </w:r>
          </w:p>
        </w:tc>
      </w:tr>
      <w:tr w:rsidR="0001561E" w:rsidRPr="00C2555B" w14:paraId="7D22F192" w14:textId="77777777" w:rsidTr="00C320BC">
        <w:tblPrEx>
          <w:tblBorders>
            <w:bottom w:val="single" w:sz="4" w:space="0" w:color="auto"/>
          </w:tblBorders>
        </w:tblPrEx>
        <w:tc>
          <w:tcPr>
            <w:tcW w:w="2409" w:type="dxa"/>
            <w:tcBorders>
              <w:bottom w:val="nil"/>
            </w:tcBorders>
          </w:tcPr>
          <w:p w14:paraId="79114D50" w14:textId="77777777" w:rsidR="0001561E" w:rsidRPr="00C2555B" w:rsidRDefault="0001561E" w:rsidP="00B02BB9">
            <w:pPr>
              <w:spacing w:line="240" w:lineRule="auto"/>
              <w:ind w:right="-108"/>
              <w:rPr>
                <w:rFonts w:ascii="Browallia New" w:hAnsi="Browallia New" w:cs="Browallia New"/>
                <w:sz w:val="19"/>
                <w:szCs w:val="19"/>
                <w:cs/>
              </w:rPr>
            </w:pPr>
          </w:p>
        </w:tc>
        <w:tc>
          <w:tcPr>
            <w:tcW w:w="709" w:type="dxa"/>
            <w:tcBorders>
              <w:bottom w:val="nil"/>
            </w:tcBorders>
          </w:tcPr>
          <w:p w14:paraId="27CFE75B" w14:textId="77777777" w:rsidR="0001561E" w:rsidRPr="00C2555B" w:rsidRDefault="0001561E" w:rsidP="00B02BB9">
            <w:pPr>
              <w:spacing w:line="240" w:lineRule="auto"/>
              <w:jc w:val="right"/>
              <w:rPr>
                <w:rFonts w:ascii="Browallia New" w:hAnsi="Browallia New" w:cs="Browallia New"/>
                <w:sz w:val="19"/>
                <w:szCs w:val="19"/>
                <w:cs/>
              </w:rPr>
            </w:pPr>
          </w:p>
        </w:tc>
        <w:tc>
          <w:tcPr>
            <w:tcW w:w="728" w:type="dxa"/>
            <w:tcBorders>
              <w:bottom w:val="nil"/>
            </w:tcBorders>
          </w:tcPr>
          <w:p w14:paraId="6DEB65A6" w14:textId="77777777" w:rsidR="0001561E" w:rsidRPr="00C2555B" w:rsidRDefault="0001561E" w:rsidP="00B02BB9">
            <w:pPr>
              <w:spacing w:line="240" w:lineRule="auto"/>
              <w:jc w:val="right"/>
              <w:rPr>
                <w:rFonts w:ascii="Browallia New" w:hAnsi="Browallia New" w:cs="Browallia New"/>
                <w:sz w:val="19"/>
                <w:szCs w:val="19"/>
                <w:cs/>
              </w:rPr>
            </w:pPr>
          </w:p>
        </w:tc>
        <w:tc>
          <w:tcPr>
            <w:tcW w:w="690" w:type="dxa"/>
            <w:tcBorders>
              <w:bottom w:val="nil"/>
            </w:tcBorders>
          </w:tcPr>
          <w:p w14:paraId="7AA7781A" w14:textId="77777777" w:rsidR="0001561E" w:rsidRPr="00C2555B" w:rsidRDefault="0001561E" w:rsidP="00B02BB9">
            <w:pPr>
              <w:spacing w:line="240" w:lineRule="auto"/>
              <w:jc w:val="right"/>
              <w:rPr>
                <w:rFonts w:ascii="Browallia New" w:hAnsi="Browallia New" w:cs="Browallia New"/>
                <w:sz w:val="19"/>
                <w:szCs w:val="19"/>
                <w:cs/>
              </w:rPr>
            </w:pPr>
          </w:p>
        </w:tc>
        <w:tc>
          <w:tcPr>
            <w:tcW w:w="722" w:type="dxa"/>
            <w:tcBorders>
              <w:bottom w:val="nil"/>
            </w:tcBorders>
          </w:tcPr>
          <w:p w14:paraId="05B785BE" w14:textId="77777777" w:rsidR="0001561E" w:rsidRPr="00C2555B" w:rsidRDefault="0001561E" w:rsidP="00B02BB9">
            <w:pPr>
              <w:spacing w:line="240" w:lineRule="auto"/>
              <w:jc w:val="right"/>
              <w:rPr>
                <w:rFonts w:ascii="Browallia New" w:hAnsi="Browallia New" w:cs="Browallia New"/>
                <w:sz w:val="19"/>
                <w:szCs w:val="19"/>
                <w:cs/>
              </w:rPr>
            </w:pPr>
          </w:p>
        </w:tc>
        <w:tc>
          <w:tcPr>
            <w:tcW w:w="737" w:type="dxa"/>
            <w:tcBorders>
              <w:bottom w:val="nil"/>
            </w:tcBorders>
          </w:tcPr>
          <w:p w14:paraId="6C928D15" w14:textId="77777777" w:rsidR="0001561E" w:rsidRPr="00C2555B" w:rsidRDefault="0001561E" w:rsidP="00B02BB9">
            <w:pPr>
              <w:spacing w:line="240" w:lineRule="auto"/>
              <w:jc w:val="right"/>
              <w:rPr>
                <w:rFonts w:ascii="Browallia New" w:hAnsi="Browallia New" w:cs="Browallia New"/>
                <w:sz w:val="19"/>
                <w:szCs w:val="19"/>
              </w:rPr>
            </w:pPr>
          </w:p>
        </w:tc>
        <w:tc>
          <w:tcPr>
            <w:tcW w:w="720" w:type="dxa"/>
            <w:tcBorders>
              <w:bottom w:val="nil"/>
            </w:tcBorders>
          </w:tcPr>
          <w:p w14:paraId="4D3B4E46" w14:textId="77777777" w:rsidR="0001561E" w:rsidRPr="00C2555B" w:rsidRDefault="0001561E" w:rsidP="00B02BB9">
            <w:pPr>
              <w:spacing w:line="240" w:lineRule="auto"/>
              <w:jc w:val="right"/>
              <w:rPr>
                <w:rFonts w:ascii="Browallia New" w:hAnsi="Browallia New" w:cs="Browallia New"/>
                <w:sz w:val="19"/>
                <w:szCs w:val="19"/>
                <w:cs/>
              </w:rPr>
            </w:pPr>
          </w:p>
        </w:tc>
        <w:tc>
          <w:tcPr>
            <w:tcW w:w="732" w:type="dxa"/>
            <w:tcBorders>
              <w:bottom w:val="nil"/>
            </w:tcBorders>
          </w:tcPr>
          <w:p w14:paraId="77369FC7" w14:textId="77777777" w:rsidR="0001561E" w:rsidRPr="00C2555B" w:rsidRDefault="0001561E" w:rsidP="00B02BB9">
            <w:pPr>
              <w:spacing w:line="240" w:lineRule="auto"/>
              <w:jc w:val="right"/>
              <w:rPr>
                <w:rFonts w:ascii="Browallia New" w:hAnsi="Browallia New" w:cs="Browallia New"/>
                <w:sz w:val="19"/>
                <w:szCs w:val="19"/>
                <w:cs/>
              </w:rPr>
            </w:pPr>
          </w:p>
        </w:tc>
        <w:tc>
          <w:tcPr>
            <w:tcW w:w="720" w:type="dxa"/>
            <w:tcBorders>
              <w:bottom w:val="nil"/>
            </w:tcBorders>
          </w:tcPr>
          <w:p w14:paraId="059C9905" w14:textId="77777777" w:rsidR="0001561E" w:rsidRPr="00C2555B" w:rsidRDefault="0001561E" w:rsidP="00B02BB9">
            <w:pPr>
              <w:spacing w:line="240" w:lineRule="auto"/>
              <w:jc w:val="right"/>
              <w:rPr>
                <w:rFonts w:ascii="Browallia New" w:hAnsi="Browallia New" w:cs="Browallia New"/>
                <w:sz w:val="19"/>
                <w:szCs w:val="19"/>
                <w:cs/>
              </w:rPr>
            </w:pPr>
          </w:p>
        </w:tc>
        <w:tc>
          <w:tcPr>
            <w:tcW w:w="771" w:type="dxa"/>
            <w:tcBorders>
              <w:bottom w:val="nil"/>
            </w:tcBorders>
          </w:tcPr>
          <w:p w14:paraId="63A714E1" w14:textId="77777777" w:rsidR="0001561E" w:rsidRPr="00C2555B" w:rsidRDefault="0001561E" w:rsidP="00B02BB9">
            <w:pPr>
              <w:spacing w:line="240" w:lineRule="auto"/>
              <w:jc w:val="center"/>
              <w:rPr>
                <w:rFonts w:ascii="Browallia New" w:hAnsi="Browallia New" w:cs="Browallia New"/>
                <w:sz w:val="19"/>
                <w:szCs w:val="19"/>
              </w:rPr>
            </w:pPr>
          </w:p>
        </w:tc>
        <w:tc>
          <w:tcPr>
            <w:tcW w:w="708" w:type="dxa"/>
            <w:tcBorders>
              <w:bottom w:val="nil"/>
            </w:tcBorders>
          </w:tcPr>
          <w:p w14:paraId="1BD8E132" w14:textId="77777777" w:rsidR="0001561E" w:rsidRPr="00C2555B" w:rsidRDefault="0001561E" w:rsidP="00B02BB9">
            <w:pPr>
              <w:spacing w:line="240" w:lineRule="auto"/>
              <w:jc w:val="center"/>
              <w:rPr>
                <w:rFonts w:ascii="Browallia New" w:hAnsi="Browallia New" w:cs="Browallia New"/>
                <w:sz w:val="19"/>
                <w:szCs w:val="19"/>
              </w:rPr>
            </w:pPr>
          </w:p>
        </w:tc>
        <w:tc>
          <w:tcPr>
            <w:tcW w:w="810" w:type="dxa"/>
            <w:tcBorders>
              <w:bottom w:val="nil"/>
            </w:tcBorders>
          </w:tcPr>
          <w:p w14:paraId="6A43EC64" w14:textId="77777777" w:rsidR="0001561E" w:rsidRPr="00C2555B" w:rsidRDefault="0001561E" w:rsidP="00B02BB9">
            <w:pPr>
              <w:tabs>
                <w:tab w:val="clear" w:pos="227"/>
                <w:tab w:val="decimal" w:pos="252"/>
              </w:tabs>
              <w:spacing w:line="240" w:lineRule="auto"/>
              <w:jc w:val="right"/>
              <w:rPr>
                <w:rFonts w:ascii="Browallia New" w:hAnsi="Browallia New" w:cs="Browallia New"/>
                <w:sz w:val="19"/>
                <w:szCs w:val="19"/>
              </w:rPr>
            </w:pPr>
          </w:p>
        </w:tc>
        <w:tc>
          <w:tcPr>
            <w:tcW w:w="822" w:type="dxa"/>
            <w:tcBorders>
              <w:bottom w:val="nil"/>
            </w:tcBorders>
          </w:tcPr>
          <w:p w14:paraId="4AD09F21" w14:textId="77777777" w:rsidR="0001561E" w:rsidRPr="00C2555B" w:rsidRDefault="0001561E" w:rsidP="00B02BB9">
            <w:pPr>
              <w:tabs>
                <w:tab w:val="clear" w:pos="227"/>
                <w:tab w:val="decimal" w:pos="252"/>
              </w:tabs>
              <w:spacing w:line="240" w:lineRule="auto"/>
              <w:jc w:val="right"/>
              <w:rPr>
                <w:rFonts w:ascii="Browallia New" w:hAnsi="Browallia New" w:cs="Browallia New"/>
                <w:sz w:val="19"/>
                <w:szCs w:val="19"/>
              </w:rPr>
            </w:pPr>
          </w:p>
        </w:tc>
        <w:tc>
          <w:tcPr>
            <w:tcW w:w="689" w:type="dxa"/>
            <w:tcBorders>
              <w:bottom w:val="nil"/>
            </w:tcBorders>
          </w:tcPr>
          <w:p w14:paraId="407596EB" w14:textId="77777777" w:rsidR="0001561E" w:rsidRPr="00C2555B" w:rsidRDefault="0001561E" w:rsidP="00B02BB9">
            <w:pPr>
              <w:tabs>
                <w:tab w:val="clear" w:pos="227"/>
                <w:tab w:val="decimal" w:pos="252"/>
              </w:tabs>
              <w:spacing w:line="240" w:lineRule="auto"/>
              <w:jc w:val="right"/>
              <w:rPr>
                <w:rFonts w:ascii="Browallia New" w:hAnsi="Browallia New" w:cs="Browallia New"/>
                <w:sz w:val="19"/>
                <w:szCs w:val="19"/>
              </w:rPr>
            </w:pPr>
          </w:p>
        </w:tc>
        <w:tc>
          <w:tcPr>
            <w:tcW w:w="659" w:type="dxa"/>
            <w:tcBorders>
              <w:bottom w:val="nil"/>
            </w:tcBorders>
          </w:tcPr>
          <w:p w14:paraId="7A2B9EB8" w14:textId="77777777" w:rsidR="0001561E" w:rsidRPr="00C2555B" w:rsidRDefault="0001561E" w:rsidP="00B02BB9">
            <w:pPr>
              <w:tabs>
                <w:tab w:val="clear" w:pos="227"/>
                <w:tab w:val="decimal" w:pos="252"/>
              </w:tabs>
              <w:spacing w:line="240" w:lineRule="auto"/>
              <w:jc w:val="right"/>
              <w:rPr>
                <w:rFonts w:ascii="Browallia New" w:hAnsi="Browallia New" w:cs="Browallia New"/>
                <w:sz w:val="19"/>
                <w:szCs w:val="19"/>
              </w:rPr>
            </w:pPr>
          </w:p>
        </w:tc>
        <w:tc>
          <w:tcPr>
            <w:tcW w:w="717" w:type="dxa"/>
            <w:tcBorders>
              <w:bottom w:val="nil"/>
            </w:tcBorders>
          </w:tcPr>
          <w:p w14:paraId="7674E184" w14:textId="77777777" w:rsidR="0001561E" w:rsidRPr="00C2555B" w:rsidRDefault="0001561E" w:rsidP="00B02BB9">
            <w:pPr>
              <w:tabs>
                <w:tab w:val="clear" w:pos="227"/>
                <w:tab w:val="decimal" w:pos="252"/>
              </w:tabs>
              <w:spacing w:line="240" w:lineRule="auto"/>
              <w:jc w:val="right"/>
              <w:rPr>
                <w:rFonts w:ascii="Browallia New" w:hAnsi="Browallia New" w:cs="Browallia New"/>
                <w:sz w:val="19"/>
                <w:szCs w:val="19"/>
              </w:rPr>
            </w:pPr>
          </w:p>
        </w:tc>
        <w:tc>
          <w:tcPr>
            <w:tcW w:w="709" w:type="dxa"/>
            <w:tcBorders>
              <w:bottom w:val="nil"/>
            </w:tcBorders>
          </w:tcPr>
          <w:p w14:paraId="7CFC7BB6" w14:textId="77777777" w:rsidR="0001561E" w:rsidRPr="00C2555B" w:rsidRDefault="0001561E" w:rsidP="00B02BB9">
            <w:pPr>
              <w:tabs>
                <w:tab w:val="clear" w:pos="227"/>
                <w:tab w:val="decimal" w:pos="252"/>
              </w:tabs>
              <w:spacing w:line="240" w:lineRule="auto"/>
              <w:jc w:val="right"/>
              <w:rPr>
                <w:rFonts w:ascii="Browallia New" w:hAnsi="Browallia New" w:cs="Browallia New"/>
                <w:sz w:val="19"/>
                <w:szCs w:val="19"/>
              </w:rPr>
            </w:pPr>
          </w:p>
        </w:tc>
      </w:tr>
      <w:tr w:rsidR="00F07679" w:rsidRPr="00C2555B" w14:paraId="2437372B" w14:textId="77777777" w:rsidTr="007A2ABF">
        <w:tblPrEx>
          <w:tblBorders>
            <w:bottom w:val="single" w:sz="4" w:space="0" w:color="auto"/>
          </w:tblBorders>
        </w:tblPrEx>
        <w:tc>
          <w:tcPr>
            <w:tcW w:w="2409" w:type="dxa"/>
            <w:tcBorders>
              <w:top w:val="nil"/>
              <w:bottom w:val="nil"/>
            </w:tcBorders>
          </w:tcPr>
          <w:p w14:paraId="409A6301" w14:textId="77777777" w:rsidR="00F07679" w:rsidRPr="00C2555B" w:rsidRDefault="00F07679" w:rsidP="00F07679">
            <w:pPr>
              <w:spacing w:line="240" w:lineRule="auto"/>
              <w:ind w:right="-108"/>
              <w:rPr>
                <w:rFonts w:ascii="Browallia New" w:hAnsi="Browallia New" w:cs="Browallia New"/>
                <w:sz w:val="20"/>
                <w:szCs w:val="20"/>
                <w:cs/>
              </w:rPr>
            </w:pPr>
            <w:r w:rsidRPr="00C2555B">
              <w:rPr>
                <w:rFonts w:ascii="Browallia New" w:hAnsi="Browallia New" w:cs="Browallia New"/>
                <w:sz w:val="20"/>
                <w:szCs w:val="20"/>
                <w:cs/>
              </w:rPr>
              <w:t>รายได้จากภายนอก</w:t>
            </w:r>
          </w:p>
        </w:tc>
        <w:tc>
          <w:tcPr>
            <w:tcW w:w="709" w:type="dxa"/>
            <w:tcBorders>
              <w:top w:val="nil"/>
              <w:bottom w:val="nil"/>
            </w:tcBorders>
          </w:tcPr>
          <w:p w14:paraId="7DD4E5AA" w14:textId="2523B429"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405</w:t>
            </w:r>
          </w:p>
        </w:tc>
        <w:tc>
          <w:tcPr>
            <w:tcW w:w="728" w:type="dxa"/>
            <w:tcBorders>
              <w:top w:val="nil"/>
              <w:bottom w:val="nil"/>
            </w:tcBorders>
            <w:vAlign w:val="bottom"/>
          </w:tcPr>
          <w:p w14:paraId="6B7BB5D3" w14:textId="71445E16"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397</w:t>
            </w:r>
          </w:p>
        </w:tc>
        <w:tc>
          <w:tcPr>
            <w:tcW w:w="690" w:type="dxa"/>
            <w:tcBorders>
              <w:top w:val="nil"/>
              <w:bottom w:val="nil"/>
            </w:tcBorders>
          </w:tcPr>
          <w:p w14:paraId="03FB3E4A" w14:textId="65C35C36"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156</w:t>
            </w:r>
          </w:p>
        </w:tc>
        <w:tc>
          <w:tcPr>
            <w:tcW w:w="722" w:type="dxa"/>
            <w:tcBorders>
              <w:top w:val="nil"/>
              <w:bottom w:val="nil"/>
            </w:tcBorders>
            <w:vAlign w:val="bottom"/>
          </w:tcPr>
          <w:p w14:paraId="5891603E" w14:textId="6330F2F2"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165</w:t>
            </w:r>
          </w:p>
        </w:tc>
        <w:tc>
          <w:tcPr>
            <w:tcW w:w="737" w:type="dxa"/>
            <w:tcBorders>
              <w:top w:val="nil"/>
              <w:bottom w:val="nil"/>
            </w:tcBorders>
          </w:tcPr>
          <w:p w14:paraId="5C260FAD" w14:textId="12B58339"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126</w:t>
            </w:r>
          </w:p>
        </w:tc>
        <w:tc>
          <w:tcPr>
            <w:tcW w:w="720" w:type="dxa"/>
            <w:tcBorders>
              <w:top w:val="nil"/>
              <w:bottom w:val="nil"/>
            </w:tcBorders>
            <w:vAlign w:val="bottom"/>
          </w:tcPr>
          <w:p w14:paraId="3B3441EE" w14:textId="1333E9B6"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109</w:t>
            </w:r>
          </w:p>
        </w:tc>
        <w:tc>
          <w:tcPr>
            <w:tcW w:w="732" w:type="dxa"/>
            <w:tcBorders>
              <w:top w:val="nil"/>
              <w:bottom w:val="nil"/>
            </w:tcBorders>
          </w:tcPr>
          <w:p w14:paraId="5ED21862" w14:textId="5877E1FF" w:rsidR="00F07679" w:rsidRPr="007A2ABF"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6</w:t>
            </w:r>
          </w:p>
        </w:tc>
        <w:tc>
          <w:tcPr>
            <w:tcW w:w="720" w:type="dxa"/>
            <w:tcBorders>
              <w:top w:val="nil"/>
              <w:bottom w:val="nil"/>
            </w:tcBorders>
            <w:vAlign w:val="bottom"/>
          </w:tcPr>
          <w:p w14:paraId="3CFE4809" w14:textId="2D711BA9" w:rsidR="00F07679" w:rsidRPr="00C2555B" w:rsidRDefault="00F07679" w:rsidP="00F07679">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C2555B">
              <w:rPr>
                <w:rFonts w:ascii="Browallia New" w:hAnsi="Browallia New" w:cs="Browallia New"/>
                <w:sz w:val="20"/>
                <w:szCs w:val="20"/>
              </w:rPr>
              <w:t>5</w:t>
            </w:r>
          </w:p>
        </w:tc>
        <w:tc>
          <w:tcPr>
            <w:tcW w:w="771" w:type="dxa"/>
            <w:tcBorders>
              <w:top w:val="nil"/>
              <w:bottom w:val="nil"/>
            </w:tcBorders>
          </w:tcPr>
          <w:p w14:paraId="021E5259" w14:textId="0A25C7A3"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8</w:t>
            </w:r>
          </w:p>
        </w:tc>
        <w:tc>
          <w:tcPr>
            <w:tcW w:w="708" w:type="dxa"/>
            <w:tcBorders>
              <w:top w:val="nil"/>
              <w:bottom w:val="nil"/>
            </w:tcBorders>
            <w:vAlign w:val="bottom"/>
          </w:tcPr>
          <w:p w14:paraId="6049C1F9" w14:textId="2C53161D"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12</w:t>
            </w:r>
          </w:p>
        </w:tc>
        <w:tc>
          <w:tcPr>
            <w:tcW w:w="810" w:type="dxa"/>
            <w:tcBorders>
              <w:top w:val="nil"/>
              <w:bottom w:val="nil"/>
            </w:tcBorders>
          </w:tcPr>
          <w:p w14:paraId="08A35CA8" w14:textId="66685D14"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6</w:t>
            </w:r>
          </w:p>
        </w:tc>
        <w:tc>
          <w:tcPr>
            <w:tcW w:w="822" w:type="dxa"/>
            <w:tcBorders>
              <w:top w:val="nil"/>
              <w:bottom w:val="nil"/>
            </w:tcBorders>
            <w:vAlign w:val="bottom"/>
          </w:tcPr>
          <w:p w14:paraId="7E26526C" w14:textId="72A271AB"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5</w:t>
            </w:r>
          </w:p>
        </w:tc>
        <w:tc>
          <w:tcPr>
            <w:tcW w:w="689" w:type="dxa"/>
            <w:tcBorders>
              <w:top w:val="nil"/>
              <w:bottom w:val="nil"/>
            </w:tcBorders>
          </w:tcPr>
          <w:p w14:paraId="1F34FEAF" w14:textId="4CC7B031"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(6)</w:t>
            </w:r>
          </w:p>
        </w:tc>
        <w:tc>
          <w:tcPr>
            <w:tcW w:w="659" w:type="dxa"/>
            <w:tcBorders>
              <w:top w:val="nil"/>
              <w:bottom w:val="nil"/>
            </w:tcBorders>
            <w:vAlign w:val="bottom"/>
          </w:tcPr>
          <w:p w14:paraId="4F1B4662" w14:textId="6B467BF4"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cs/>
              </w:rPr>
              <w:t>(</w:t>
            </w:r>
            <w:r w:rsidRPr="00C2555B">
              <w:rPr>
                <w:rFonts w:ascii="Browallia New" w:hAnsi="Browallia New" w:cs="Browallia New"/>
                <w:sz w:val="20"/>
                <w:szCs w:val="20"/>
              </w:rPr>
              <w:t>5</w:t>
            </w:r>
            <w:r w:rsidRPr="00C2555B">
              <w:rPr>
                <w:rFonts w:ascii="Browallia New" w:hAnsi="Browallia New" w:cs="Browallia New"/>
                <w:sz w:val="20"/>
                <w:szCs w:val="20"/>
                <w:cs/>
              </w:rPr>
              <w:t>)</w:t>
            </w:r>
          </w:p>
        </w:tc>
        <w:tc>
          <w:tcPr>
            <w:tcW w:w="717" w:type="dxa"/>
            <w:tcBorders>
              <w:top w:val="nil"/>
              <w:bottom w:val="nil"/>
            </w:tcBorders>
          </w:tcPr>
          <w:p w14:paraId="6467EA07" w14:textId="23BF1F2B" w:rsidR="00F07679" w:rsidRPr="00C2555B" w:rsidRDefault="00F07679" w:rsidP="00F0767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7A2ABF">
              <w:rPr>
                <w:rFonts w:ascii="Browallia New" w:hAnsi="Browallia New" w:cs="Browallia New"/>
                <w:sz w:val="20"/>
                <w:szCs w:val="20"/>
              </w:rPr>
              <w:t>701</w:t>
            </w:r>
          </w:p>
        </w:tc>
        <w:tc>
          <w:tcPr>
            <w:tcW w:w="709" w:type="dxa"/>
            <w:tcBorders>
              <w:top w:val="nil"/>
              <w:bottom w:val="nil"/>
            </w:tcBorders>
            <w:vAlign w:val="bottom"/>
          </w:tcPr>
          <w:p w14:paraId="0189F2E0" w14:textId="400C4CD0" w:rsidR="00F07679" w:rsidRPr="00C2555B" w:rsidRDefault="00F07679" w:rsidP="00F0767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2555B">
              <w:rPr>
                <w:rFonts w:ascii="Browallia New" w:hAnsi="Browallia New" w:cs="Browallia New"/>
                <w:sz w:val="20"/>
                <w:szCs w:val="20"/>
              </w:rPr>
              <w:t>688</w:t>
            </w:r>
          </w:p>
        </w:tc>
      </w:tr>
      <w:tr w:rsidR="00F07679" w:rsidRPr="00C2555B" w14:paraId="5284BD4E" w14:textId="77777777" w:rsidTr="007A2ABF">
        <w:tblPrEx>
          <w:tblBorders>
            <w:bottom w:val="single" w:sz="4" w:space="0" w:color="auto"/>
          </w:tblBorders>
        </w:tblPrEx>
        <w:tc>
          <w:tcPr>
            <w:tcW w:w="2409" w:type="dxa"/>
            <w:tcBorders>
              <w:bottom w:val="nil"/>
            </w:tcBorders>
          </w:tcPr>
          <w:p w14:paraId="754C4483" w14:textId="4159CC2A" w:rsidR="00F07679" w:rsidRPr="00C2555B" w:rsidRDefault="00F07679">
            <w:pPr>
              <w:spacing w:line="240" w:lineRule="auto"/>
              <w:ind w:right="-108"/>
              <w:rPr>
                <w:rFonts w:ascii="Browallia New" w:hAnsi="Browallia New" w:cs="Browallia New"/>
                <w:sz w:val="20"/>
                <w:szCs w:val="20"/>
                <w:cs/>
              </w:rPr>
            </w:pPr>
            <w:r w:rsidRPr="00C2555B">
              <w:rPr>
                <w:rFonts w:ascii="Browallia New" w:hAnsi="Browallia New" w:cs="Browallia New"/>
                <w:sz w:val="20"/>
                <w:szCs w:val="20"/>
                <w:cs/>
              </w:rPr>
              <w:t xml:space="preserve">กำไรขั้นต้น </w:t>
            </w:r>
          </w:p>
        </w:tc>
        <w:tc>
          <w:tcPr>
            <w:tcW w:w="709" w:type="dxa"/>
            <w:tcBorders>
              <w:bottom w:val="nil"/>
            </w:tcBorders>
          </w:tcPr>
          <w:p w14:paraId="09ED3D68" w14:textId="2CFA4166"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330</w:t>
            </w:r>
          </w:p>
        </w:tc>
        <w:tc>
          <w:tcPr>
            <w:tcW w:w="728" w:type="dxa"/>
            <w:tcBorders>
              <w:bottom w:val="nil"/>
            </w:tcBorders>
            <w:vAlign w:val="bottom"/>
          </w:tcPr>
          <w:p w14:paraId="6D59788C" w14:textId="1417840B"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326</w:t>
            </w:r>
          </w:p>
        </w:tc>
        <w:tc>
          <w:tcPr>
            <w:tcW w:w="690" w:type="dxa"/>
            <w:tcBorders>
              <w:bottom w:val="nil"/>
            </w:tcBorders>
          </w:tcPr>
          <w:p w14:paraId="1C7294CA" w14:textId="17ABAD3D"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4</w:t>
            </w:r>
            <w:r w:rsidR="00840C41" w:rsidRPr="00C2555B">
              <w:rPr>
                <w:rFonts w:ascii="Browallia New" w:hAnsi="Browallia New" w:cs="Browallia New"/>
                <w:sz w:val="20"/>
                <w:szCs w:val="20"/>
              </w:rPr>
              <w:t>5</w:t>
            </w:r>
          </w:p>
        </w:tc>
        <w:tc>
          <w:tcPr>
            <w:tcW w:w="722" w:type="dxa"/>
            <w:tcBorders>
              <w:bottom w:val="nil"/>
            </w:tcBorders>
            <w:vAlign w:val="bottom"/>
          </w:tcPr>
          <w:p w14:paraId="72C2BBA8" w14:textId="2F0E7149"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47</w:t>
            </w:r>
          </w:p>
        </w:tc>
        <w:tc>
          <w:tcPr>
            <w:tcW w:w="737" w:type="dxa"/>
            <w:tcBorders>
              <w:bottom w:val="nil"/>
            </w:tcBorders>
          </w:tcPr>
          <w:p w14:paraId="33A617AA" w14:textId="3021C611"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61</w:t>
            </w:r>
          </w:p>
        </w:tc>
        <w:tc>
          <w:tcPr>
            <w:tcW w:w="720" w:type="dxa"/>
            <w:tcBorders>
              <w:bottom w:val="nil"/>
            </w:tcBorders>
            <w:vAlign w:val="bottom"/>
          </w:tcPr>
          <w:p w14:paraId="05E6A383" w14:textId="68C1F432"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56</w:t>
            </w:r>
          </w:p>
        </w:tc>
        <w:tc>
          <w:tcPr>
            <w:tcW w:w="732" w:type="dxa"/>
            <w:tcBorders>
              <w:bottom w:val="nil"/>
            </w:tcBorders>
          </w:tcPr>
          <w:p w14:paraId="7C1B8864" w14:textId="1AB849E7"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2</w:t>
            </w:r>
          </w:p>
        </w:tc>
        <w:tc>
          <w:tcPr>
            <w:tcW w:w="720" w:type="dxa"/>
            <w:tcBorders>
              <w:bottom w:val="nil"/>
            </w:tcBorders>
            <w:vAlign w:val="bottom"/>
          </w:tcPr>
          <w:p w14:paraId="474C602F" w14:textId="7987E380"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1</w:t>
            </w:r>
          </w:p>
        </w:tc>
        <w:tc>
          <w:tcPr>
            <w:tcW w:w="771" w:type="dxa"/>
            <w:tcBorders>
              <w:bottom w:val="nil"/>
            </w:tcBorders>
          </w:tcPr>
          <w:p w14:paraId="5812CEA7" w14:textId="2AF7E096"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4</w:t>
            </w:r>
          </w:p>
        </w:tc>
        <w:tc>
          <w:tcPr>
            <w:tcW w:w="708" w:type="dxa"/>
            <w:tcBorders>
              <w:bottom w:val="nil"/>
            </w:tcBorders>
            <w:vAlign w:val="bottom"/>
          </w:tcPr>
          <w:p w14:paraId="648EC5DE" w14:textId="30B092E2"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6</w:t>
            </w:r>
          </w:p>
        </w:tc>
        <w:tc>
          <w:tcPr>
            <w:tcW w:w="810" w:type="dxa"/>
            <w:tcBorders>
              <w:bottom w:val="nil"/>
            </w:tcBorders>
          </w:tcPr>
          <w:p w14:paraId="5449B063" w14:textId="026FA0C7" w:rsidR="00F07679" w:rsidRPr="00C2555B" w:rsidRDefault="0035211D"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1</w:t>
            </w:r>
          </w:p>
        </w:tc>
        <w:tc>
          <w:tcPr>
            <w:tcW w:w="822" w:type="dxa"/>
            <w:tcBorders>
              <w:bottom w:val="nil"/>
            </w:tcBorders>
            <w:vAlign w:val="bottom"/>
          </w:tcPr>
          <w:p w14:paraId="2A009E88" w14:textId="6A33E099"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rPr>
              <w:t>2</w:t>
            </w:r>
          </w:p>
        </w:tc>
        <w:tc>
          <w:tcPr>
            <w:tcW w:w="689" w:type="dxa"/>
            <w:tcBorders>
              <w:bottom w:val="nil"/>
            </w:tcBorders>
          </w:tcPr>
          <w:p w14:paraId="74CE95B4" w14:textId="0F77B44F" w:rsidR="00F07679" w:rsidRPr="00C2555B" w:rsidRDefault="00840C41" w:rsidP="007A2ABF">
            <w:pPr>
              <w:pBdr>
                <w:bottom w:val="single" w:sz="12" w:space="1" w:color="auto"/>
              </w:pBdr>
              <w:spacing w:line="240" w:lineRule="auto"/>
              <w:jc w:val="center"/>
              <w:rPr>
                <w:rFonts w:ascii="Browallia New" w:hAnsi="Browallia New" w:cs="Browallia New"/>
                <w:sz w:val="20"/>
                <w:szCs w:val="20"/>
              </w:rPr>
            </w:pPr>
            <w:r w:rsidRPr="00C2555B">
              <w:rPr>
                <w:rFonts w:ascii="Browallia New" w:hAnsi="Browallia New" w:cs="Browallia New"/>
                <w:sz w:val="20"/>
                <w:szCs w:val="20"/>
              </w:rPr>
              <w:t xml:space="preserve">        </w:t>
            </w:r>
            <w:r w:rsidR="00F07679" w:rsidRPr="007A2ABF">
              <w:rPr>
                <w:rFonts w:ascii="Browallia New" w:hAnsi="Browallia New" w:cs="Browallia New"/>
                <w:sz w:val="20"/>
                <w:szCs w:val="20"/>
                <w:cs/>
              </w:rPr>
              <w:t>-</w:t>
            </w:r>
          </w:p>
        </w:tc>
        <w:tc>
          <w:tcPr>
            <w:tcW w:w="659" w:type="dxa"/>
            <w:tcBorders>
              <w:bottom w:val="nil"/>
            </w:tcBorders>
            <w:vAlign w:val="bottom"/>
          </w:tcPr>
          <w:p w14:paraId="3452137A" w14:textId="439150AB" w:rsidR="00F07679" w:rsidRPr="00C2555B" w:rsidRDefault="00840C41" w:rsidP="007A2ABF">
            <w:pPr>
              <w:pBdr>
                <w:bottom w:val="single" w:sz="12" w:space="1" w:color="auto"/>
              </w:pBdr>
              <w:spacing w:line="240" w:lineRule="auto"/>
              <w:jc w:val="center"/>
              <w:rPr>
                <w:rFonts w:ascii="Browallia New" w:hAnsi="Browallia New" w:cs="Browallia New"/>
                <w:sz w:val="20"/>
                <w:szCs w:val="20"/>
              </w:rPr>
            </w:pPr>
            <w:r w:rsidRPr="00C2555B">
              <w:rPr>
                <w:rFonts w:ascii="Browallia New" w:hAnsi="Browallia New" w:cs="Browallia New"/>
                <w:sz w:val="20"/>
                <w:szCs w:val="20"/>
              </w:rPr>
              <w:t xml:space="preserve">       </w:t>
            </w:r>
            <w:r w:rsidR="00F07679" w:rsidRPr="00C2555B">
              <w:rPr>
                <w:rFonts w:ascii="Browallia New" w:hAnsi="Browallia New" w:cs="Browallia New"/>
                <w:sz w:val="20"/>
                <w:szCs w:val="20"/>
                <w:cs/>
              </w:rPr>
              <w:t>-</w:t>
            </w:r>
          </w:p>
        </w:tc>
        <w:tc>
          <w:tcPr>
            <w:tcW w:w="717" w:type="dxa"/>
            <w:tcBorders>
              <w:bottom w:val="nil"/>
            </w:tcBorders>
          </w:tcPr>
          <w:p w14:paraId="4BC1F72D" w14:textId="7E4CEF26" w:rsidR="00F07679" w:rsidRPr="007A2ABF" w:rsidRDefault="00F07679" w:rsidP="00F07679">
            <w:pPr>
              <w:pBdr>
                <w:bottom w:val="single" w:sz="12" w:space="1" w:color="auto"/>
              </w:pBdr>
              <w:spacing w:line="240" w:lineRule="auto"/>
              <w:jc w:val="right"/>
              <w:rPr>
                <w:rFonts w:ascii="Browallia New" w:hAnsi="Browallia New" w:cs="Browallia New"/>
                <w:sz w:val="20"/>
                <w:szCs w:val="20"/>
              </w:rPr>
            </w:pPr>
            <w:r w:rsidRPr="007A2ABF">
              <w:rPr>
                <w:rFonts w:ascii="Browallia New" w:hAnsi="Browallia New" w:cs="Browallia New"/>
                <w:sz w:val="20"/>
                <w:szCs w:val="20"/>
              </w:rPr>
              <w:t>443</w:t>
            </w:r>
          </w:p>
        </w:tc>
        <w:tc>
          <w:tcPr>
            <w:tcW w:w="709" w:type="dxa"/>
            <w:tcBorders>
              <w:bottom w:val="nil"/>
            </w:tcBorders>
            <w:vAlign w:val="bottom"/>
          </w:tcPr>
          <w:p w14:paraId="6B345A9A" w14:textId="3079656D" w:rsidR="00F07679" w:rsidRPr="00C2555B" w:rsidRDefault="00F07679" w:rsidP="00F07679">
            <w:pPr>
              <w:pBdr>
                <w:bottom w:val="single" w:sz="12" w:space="1" w:color="auto"/>
              </w:pBdr>
              <w:spacing w:line="240" w:lineRule="auto"/>
              <w:jc w:val="right"/>
              <w:rPr>
                <w:rFonts w:ascii="Browallia New" w:hAnsi="Browallia New" w:cs="Browallia New"/>
                <w:sz w:val="20"/>
                <w:szCs w:val="20"/>
              </w:rPr>
            </w:pPr>
            <w:r w:rsidRPr="00C2555B">
              <w:rPr>
                <w:rFonts w:ascii="Browallia New" w:hAnsi="Browallia New" w:cs="Browallia New"/>
                <w:sz w:val="20"/>
                <w:szCs w:val="20"/>
                <w:lang w:val="en-GB"/>
              </w:rPr>
              <w:t>438</w:t>
            </w:r>
          </w:p>
        </w:tc>
      </w:tr>
    </w:tbl>
    <w:p w14:paraId="0ED0C702" w14:textId="77777777" w:rsidR="00FB019D" w:rsidRPr="00C2555B"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157D74EF" w14:textId="7777777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C2555B"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C2555B" w:rsidSect="00C16C6E">
          <w:footerReference w:type="default" r:id="rId17"/>
          <w:pgSz w:w="16834" w:h="11909" w:orient="landscape" w:code="9"/>
          <w:pgMar w:top="1080" w:right="958" w:bottom="1080" w:left="1418" w:header="1140" w:footer="131" w:gutter="0"/>
          <w:cols w:space="720"/>
        </w:sectPr>
      </w:pPr>
    </w:p>
    <w:p w14:paraId="21A9AE44" w14:textId="70964938" w:rsidR="009B0143" w:rsidRPr="00C2555B" w:rsidRDefault="009B0143"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ลำดับชั้นของมูลค่ายุติธรรม</w:t>
      </w:r>
    </w:p>
    <w:p w14:paraId="058F32D6" w14:textId="77777777" w:rsidR="009B0143" w:rsidRPr="007A2ABF" w:rsidRDefault="009B0143" w:rsidP="001B4041">
      <w:pPr>
        <w:spacing w:line="240" w:lineRule="auto"/>
        <w:ind w:left="360"/>
        <w:jc w:val="thaiDistribute"/>
        <w:rPr>
          <w:rFonts w:ascii="Browallia New" w:hAnsi="Browallia New" w:cs="Browallia New"/>
          <w:b/>
          <w:bCs/>
          <w:sz w:val="24"/>
          <w:szCs w:val="24"/>
        </w:rPr>
      </w:pPr>
    </w:p>
    <w:p w14:paraId="619DDDD5" w14:textId="5DBEFB37" w:rsidR="009B0143" w:rsidRPr="00C2555B" w:rsidRDefault="00C23DF3" w:rsidP="001B4041">
      <w:pPr>
        <w:spacing w:line="240" w:lineRule="auto"/>
        <w:ind w:left="450"/>
        <w:jc w:val="thaiDistribute"/>
        <w:rPr>
          <w:rFonts w:ascii="Browallia New" w:hAnsi="Browallia New" w:cs="Browallia New"/>
          <w:sz w:val="28"/>
          <w:szCs w:val="28"/>
        </w:rPr>
      </w:pPr>
      <w:r w:rsidRPr="00C2555B">
        <w:rPr>
          <w:rFonts w:ascii="Browallia New" w:hAnsi="Browallia New" w:cs="Browallia New"/>
          <w:sz w:val="28"/>
          <w:szCs w:val="28"/>
          <w:cs/>
        </w:rPr>
        <w:t xml:space="preserve">ณ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rPr>
        <w:t xml:space="preserve"> </w:t>
      </w:r>
      <w:r w:rsidR="00FA60F4" w:rsidRPr="00C2555B">
        <w:rPr>
          <w:rFonts w:ascii="Browallia New" w:hAnsi="Browallia New" w:cs="Browallia New"/>
          <w:sz w:val="28"/>
          <w:szCs w:val="28"/>
          <w:cs/>
        </w:rPr>
        <w:t>กลุ่ม</w:t>
      </w:r>
      <w:r w:rsidR="004E5B8F" w:rsidRPr="00C2555B">
        <w:rPr>
          <w:rFonts w:ascii="Browallia New" w:hAnsi="Browallia New" w:cs="Browallia New"/>
          <w:sz w:val="28"/>
          <w:szCs w:val="28"/>
          <w:cs/>
        </w:rPr>
        <w:t>บริษัท</w:t>
      </w:r>
      <w:r w:rsidR="009B0143" w:rsidRPr="00C2555B">
        <w:rPr>
          <w:rFonts w:ascii="Browallia New" w:hAnsi="Browallia New" w:cs="Browallia New"/>
          <w:sz w:val="28"/>
          <w:szCs w:val="28"/>
          <w:cs/>
        </w:rPr>
        <w:t>มีสินทรัพย์ที่เปิดเผยมูลค่ายุติธรรมในงบแสดงฐานะการเงินแยกแสดงตามลำดับชั้นของมูลค่ายุติธรรม ดังนี้</w:t>
      </w:r>
    </w:p>
    <w:p w14:paraId="00542706" w14:textId="77777777" w:rsidR="009B0143" w:rsidRPr="00C2555B" w:rsidRDefault="009B0143" w:rsidP="001B4041">
      <w:pPr>
        <w:spacing w:line="240" w:lineRule="auto"/>
        <w:jc w:val="thaiDistribute"/>
        <w:rPr>
          <w:rFonts w:ascii="Browallia New" w:hAnsi="Browallia New" w:cs="Browallia New"/>
          <w:sz w:val="26"/>
          <w:szCs w:val="26"/>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C2555B" w14:paraId="6E70CC56" w14:textId="77777777" w:rsidTr="0001418F">
        <w:trPr>
          <w:trHeight w:val="221"/>
        </w:trPr>
        <w:tc>
          <w:tcPr>
            <w:tcW w:w="3510" w:type="dxa"/>
          </w:tcPr>
          <w:p w14:paraId="3769C136" w14:textId="77777777" w:rsidR="009B0143" w:rsidRPr="00C2555B"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C2555B"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C2555B" w:rsidRDefault="009B0143" w:rsidP="001B4041">
            <w:pPr>
              <w:spacing w:line="240" w:lineRule="auto"/>
              <w:jc w:val="right"/>
              <w:rPr>
                <w:rFonts w:ascii="Browallia New" w:hAnsi="Browallia New" w:cs="Browallia New"/>
                <w:sz w:val="28"/>
                <w:szCs w:val="28"/>
              </w:rPr>
            </w:pPr>
            <w:r w:rsidRPr="00C2555B">
              <w:rPr>
                <w:rFonts w:ascii="Browallia New" w:hAnsi="Browallia New" w:cs="Browallia New"/>
                <w:sz w:val="28"/>
                <w:szCs w:val="28"/>
              </w:rPr>
              <w:tab/>
              <w:t>(</w:t>
            </w:r>
            <w:proofErr w:type="gramStart"/>
            <w:r w:rsidRPr="00C2555B">
              <w:rPr>
                <w:rFonts w:ascii="Browallia New" w:hAnsi="Browallia New" w:cs="Browallia New"/>
                <w:sz w:val="28"/>
                <w:szCs w:val="28"/>
                <w:cs/>
              </w:rPr>
              <w:t>หน่วย</w:t>
            </w:r>
            <w:r w:rsidRPr="00C2555B">
              <w:rPr>
                <w:rFonts w:ascii="Browallia New" w:hAnsi="Browallia New" w:cs="Browallia New"/>
                <w:sz w:val="28"/>
                <w:szCs w:val="28"/>
              </w:rPr>
              <w:t xml:space="preserve"> :</w:t>
            </w:r>
            <w:proofErr w:type="gramEnd"/>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r w:rsidRPr="00C2555B">
              <w:rPr>
                <w:rFonts w:ascii="Browallia New" w:hAnsi="Browallia New" w:cs="Browallia New"/>
                <w:sz w:val="28"/>
                <w:szCs w:val="28"/>
              </w:rPr>
              <w:t>)</w:t>
            </w:r>
          </w:p>
        </w:tc>
      </w:tr>
      <w:tr w:rsidR="009B0143" w:rsidRPr="00C2555B" w14:paraId="455B5CE9" w14:textId="77777777" w:rsidTr="0001418F">
        <w:trPr>
          <w:trHeight w:val="221"/>
        </w:trPr>
        <w:tc>
          <w:tcPr>
            <w:tcW w:w="3510" w:type="dxa"/>
          </w:tcPr>
          <w:p w14:paraId="785BEDE8" w14:textId="77777777" w:rsidR="009B0143" w:rsidRPr="00C2555B"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C2555B" w:rsidRDefault="009B0143" w:rsidP="00FB34C7">
            <w:pPr>
              <w:spacing w:line="240" w:lineRule="auto"/>
              <w:ind w:left="-108"/>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r>
      <w:tr w:rsidR="009B0143" w:rsidRPr="00C2555B" w14:paraId="02EE4BDF" w14:textId="77777777" w:rsidTr="00681231">
        <w:trPr>
          <w:trHeight w:val="221"/>
        </w:trPr>
        <w:tc>
          <w:tcPr>
            <w:tcW w:w="3510" w:type="dxa"/>
          </w:tcPr>
          <w:p w14:paraId="5D084337" w14:textId="77777777" w:rsidR="009B0143" w:rsidRPr="00C2555B"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C2555B" w:rsidRDefault="009B0143" w:rsidP="00535DAE">
            <w:pPr>
              <w:spacing w:line="240" w:lineRule="auto"/>
              <w:ind w:left="10"/>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C2555B"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C2555B" w:rsidRDefault="009B0143" w:rsidP="00535DAE">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C2555B"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C2555B" w:rsidRDefault="009B0143" w:rsidP="00535DAE">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C2555B"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C2555B" w:rsidRDefault="009B0143" w:rsidP="00535DAE">
            <w:pPr>
              <w:spacing w:line="240" w:lineRule="auto"/>
              <w:ind w:left="10"/>
              <w:jc w:val="center"/>
              <w:rPr>
                <w:rFonts w:ascii="Browallia New" w:hAnsi="Browallia New" w:cs="Browallia New"/>
                <w:sz w:val="28"/>
                <w:szCs w:val="28"/>
                <w:cs/>
              </w:rPr>
            </w:pPr>
            <w:r w:rsidRPr="00C2555B">
              <w:rPr>
                <w:rFonts w:ascii="Browallia New" w:hAnsi="Browallia New" w:cs="Browallia New"/>
                <w:sz w:val="28"/>
                <w:szCs w:val="28"/>
                <w:cs/>
              </w:rPr>
              <w:t>รวม</w:t>
            </w:r>
          </w:p>
        </w:tc>
      </w:tr>
      <w:tr w:rsidR="009B0143" w:rsidRPr="00C2555B" w14:paraId="289D0401" w14:textId="77777777" w:rsidTr="00A73728">
        <w:trPr>
          <w:trHeight w:val="199"/>
        </w:trPr>
        <w:tc>
          <w:tcPr>
            <w:tcW w:w="3510" w:type="dxa"/>
            <w:vAlign w:val="center"/>
          </w:tcPr>
          <w:p w14:paraId="0AE15014" w14:textId="77777777" w:rsidR="009B0143" w:rsidRPr="00C2555B" w:rsidRDefault="009B0143" w:rsidP="001B4041">
            <w:pPr>
              <w:spacing w:line="240" w:lineRule="auto"/>
              <w:rPr>
                <w:rFonts w:ascii="Browallia New" w:hAnsi="Browallia New" w:cs="Browallia New"/>
                <w:b/>
                <w:bCs/>
                <w:sz w:val="28"/>
                <w:szCs w:val="28"/>
                <w:cs/>
              </w:rPr>
            </w:pPr>
            <w:r w:rsidRPr="00C2555B">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C2555B"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C2555B" w:rsidRDefault="009B0143" w:rsidP="001B4041">
            <w:pPr>
              <w:pStyle w:val="Caption"/>
              <w:spacing w:line="240" w:lineRule="auto"/>
              <w:jc w:val="thaiDistribute"/>
              <w:rPr>
                <w:rFonts w:ascii="Browallia New" w:hAnsi="Browallia New" w:cs="Browallia New"/>
                <w:sz w:val="28"/>
                <w:szCs w:val="28"/>
                <w:lang w:val="en-GB" w:eastAsia="en-GB"/>
              </w:rPr>
            </w:pPr>
          </w:p>
        </w:tc>
      </w:tr>
      <w:tr w:rsidR="00DC38C6" w:rsidRPr="00C2555B" w14:paraId="1D300096" w14:textId="77777777" w:rsidTr="00A73728">
        <w:trPr>
          <w:trHeight w:val="284"/>
        </w:trPr>
        <w:tc>
          <w:tcPr>
            <w:tcW w:w="3510" w:type="dxa"/>
            <w:vAlign w:val="center"/>
          </w:tcPr>
          <w:p w14:paraId="2AAF6871" w14:textId="77777777" w:rsidR="00DC38C6" w:rsidRPr="00C2555B" w:rsidRDefault="00DC38C6" w:rsidP="00DC38C6">
            <w:pPr>
              <w:spacing w:line="240" w:lineRule="auto"/>
              <w:rPr>
                <w:rFonts w:ascii="Browallia New" w:hAnsi="Browallia New" w:cs="Browallia New"/>
                <w:sz w:val="28"/>
                <w:szCs w:val="28"/>
                <w:rtl/>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264674DE" w14:textId="615A4E61" w:rsidR="00DC38C6" w:rsidRPr="007A2ABF"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sidRPr="007A2ABF">
              <w:rPr>
                <w:rFonts w:ascii="Browallia New" w:hAnsi="Browallia New" w:cs="Browallia New"/>
                <w:sz w:val="28"/>
                <w:szCs w:val="28"/>
                <w:cs/>
              </w:rPr>
              <w:t>-</w:t>
            </w:r>
          </w:p>
        </w:tc>
        <w:tc>
          <w:tcPr>
            <w:tcW w:w="270" w:type="dxa"/>
          </w:tcPr>
          <w:p w14:paraId="77FE3CDD" w14:textId="77777777" w:rsidR="00DC38C6" w:rsidRPr="007A2ABF"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tcPr>
          <w:p w14:paraId="6F71F0C7" w14:textId="72791859" w:rsidR="00DC38C6" w:rsidRPr="007A2ABF" w:rsidRDefault="00CA746A" w:rsidP="00DC38C6">
            <w:pPr>
              <w:tabs>
                <w:tab w:val="clear" w:pos="907"/>
                <w:tab w:val="left" w:pos="900"/>
              </w:tabs>
              <w:spacing w:line="240" w:lineRule="auto"/>
              <w:jc w:val="right"/>
              <w:rPr>
                <w:rFonts w:ascii="Browallia New" w:hAnsi="Browallia New" w:cs="Browallia New"/>
                <w:sz w:val="28"/>
                <w:szCs w:val="28"/>
              </w:rPr>
            </w:pPr>
            <w:r w:rsidRPr="007A2ABF">
              <w:rPr>
                <w:rFonts w:ascii="Browallia New" w:hAnsi="Browallia New" w:cs="Browallia New"/>
                <w:sz w:val="28"/>
                <w:szCs w:val="28"/>
              </w:rPr>
              <w:t>69</w:t>
            </w:r>
          </w:p>
        </w:tc>
        <w:tc>
          <w:tcPr>
            <w:tcW w:w="270" w:type="dxa"/>
          </w:tcPr>
          <w:p w14:paraId="012F044C" w14:textId="77777777" w:rsidR="00DC38C6" w:rsidRPr="007A2ABF" w:rsidRDefault="00DC38C6" w:rsidP="00DC38C6">
            <w:pPr>
              <w:tabs>
                <w:tab w:val="clear" w:pos="907"/>
                <w:tab w:val="left" w:pos="900"/>
              </w:tabs>
              <w:spacing w:line="240" w:lineRule="auto"/>
              <w:jc w:val="right"/>
              <w:rPr>
                <w:rFonts w:ascii="Browallia New" w:hAnsi="Browallia New" w:cs="Browallia New"/>
                <w:sz w:val="28"/>
                <w:szCs w:val="28"/>
              </w:rPr>
            </w:pPr>
          </w:p>
        </w:tc>
        <w:tc>
          <w:tcPr>
            <w:tcW w:w="1080" w:type="dxa"/>
            <w:tcBorders>
              <w:bottom w:val="single" w:sz="12" w:space="0" w:color="auto"/>
            </w:tcBorders>
          </w:tcPr>
          <w:p w14:paraId="03C490C9" w14:textId="35940212" w:rsidR="00DC38C6" w:rsidRPr="007A2ABF"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7A2ABF">
              <w:rPr>
                <w:rFonts w:ascii="Browallia New" w:hAnsi="Browallia New" w:cs="Browallia New"/>
                <w:sz w:val="28"/>
                <w:szCs w:val="28"/>
                <w:cs/>
              </w:rPr>
              <w:t>-</w:t>
            </w:r>
          </w:p>
        </w:tc>
        <w:tc>
          <w:tcPr>
            <w:tcW w:w="270" w:type="dxa"/>
          </w:tcPr>
          <w:p w14:paraId="26F312D7" w14:textId="77777777" w:rsidR="00DC38C6" w:rsidRPr="007A2ABF" w:rsidRDefault="00DC38C6" w:rsidP="00DC38C6">
            <w:pPr>
              <w:tabs>
                <w:tab w:val="clear" w:pos="907"/>
                <w:tab w:val="left" w:pos="900"/>
              </w:tabs>
              <w:spacing w:line="240" w:lineRule="auto"/>
              <w:jc w:val="right"/>
              <w:rPr>
                <w:rFonts w:ascii="Browallia New" w:hAnsi="Browallia New" w:cs="Browallia New"/>
                <w:sz w:val="28"/>
                <w:szCs w:val="28"/>
              </w:rPr>
            </w:pPr>
          </w:p>
        </w:tc>
        <w:tc>
          <w:tcPr>
            <w:tcW w:w="1164" w:type="dxa"/>
            <w:tcBorders>
              <w:bottom w:val="single" w:sz="12" w:space="0" w:color="auto"/>
            </w:tcBorders>
          </w:tcPr>
          <w:p w14:paraId="56267A55" w14:textId="084BD42D" w:rsidR="00DC38C6" w:rsidRPr="007A2ABF" w:rsidRDefault="00CA746A" w:rsidP="00DC38C6">
            <w:pPr>
              <w:tabs>
                <w:tab w:val="clear" w:pos="907"/>
                <w:tab w:val="left" w:pos="900"/>
              </w:tabs>
              <w:spacing w:line="240" w:lineRule="auto"/>
              <w:jc w:val="right"/>
              <w:rPr>
                <w:rFonts w:ascii="Browallia New" w:hAnsi="Browallia New" w:cs="Browallia New"/>
                <w:sz w:val="28"/>
                <w:szCs w:val="28"/>
                <w:cs/>
              </w:rPr>
            </w:pPr>
            <w:r w:rsidRPr="007A2ABF">
              <w:rPr>
                <w:rFonts w:ascii="Browallia New" w:hAnsi="Browallia New" w:cs="Browallia New"/>
                <w:sz w:val="28"/>
                <w:szCs w:val="28"/>
              </w:rPr>
              <w:t>69</w:t>
            </w:r>
          </w:p>
        </w:tc>
      </w:tr>
    </w:tbl>
    <w:p w14:paraId="5593334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32"/>
          <w:szCs w:val="32"/>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C2555B" w14:paraId="2C184439" w14:textId="77777777" w:rsidTr="0001418F">
        <w:trPr>
          <w:trHeight w:val="221"/>
        </w:trPr>
        <w:tc>
          <w:tcPr>
            <w:tcW w:w="3510" w:type="dxa"/>
          </w:tcPr>
          <w:p w14:paraId="0B236B96" w14:textId="77777777" w:rsidR="00FB34C7" w:rsidRPr="00C2555B" w:rsidRDefault="00FB34C7" w:rsidP="00475ED0">
            <w:pPr>
              <w:spacing w:line="240" w:lineRule="auto"/>
              <w:jc w:val="thaiDistribute"/>
              <w:rPr>
                <w:rFonts w:ascii="Browallia New" w:hAnsi="Browallia New" w:cs="Browallia New"/>
                <w:sz w:val="28"/>
                <w:szCs w:val="28"/>
              </w:rPr>
            </w:pPr>
          </w:p>
        </w:tc>
        <w:tc>
          <w:tcPr>
            <w:tcW w:w="1170" w:type="dxa"/>
          </w:tcPr>
          <w:p w14:paraId="68E31AD4"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B891FD7"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0697595E"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74C321A" w14:textId="77777777" w:rsidR="00FB34C7" w:rsidRPr="00C2555B"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12B102C" w14:textId="77777777" w:rsidR="00FB34C7" w:rsidRPr="00C2555B" w:rsidRDefault="00FB34C7" w:rsidP="00475ED0">
            <w:pPr>
              <w:spacing w:line="240" w:lineRule="auto"/>
              <w:jc w:val="right"/>
              <w:rPr>
                <w:rFonts w:ascii="Browallia New" w:hAnsi="Browallia New" w:cs="Browallia New"/>
                <w:sz w:val="28"/>
                <w:szCs w:val="28"/>
              </w:rPr>
            </w:pPr>
            <w:r w:rsidRPr="00C2555B">
              <w:rPr>
                <w:rFonts w:ascii="Browallia New" w:hAnsi="Browallia New" w:cs="Browallia New"/>
                <w:sz w:val="28"/>
                <w:szCs w:val="28"/>
              </w:rPr>
              <w:tab/>
              <w:t>(</w:t>
            </w:r>
            <w:proofErr w:type="gramStart"/>
            <w:r w:rsidRPr="00C2555B">
              <w:rPr>
                <w:rFonts w:ascii="Browallia New" w:hAnsi="Browallia New" w:cs="Browallia New"/>
                <w:sz w:val="28"/>
                <w:szCs w:val="28"/>
                <w:cs/>
              </w:rPr>
              <w:t>หน่วย</w:t>
            </w:r>
            <w:r w:rsidRPr="00C2555B">
              <w:rPr>
                <w:rFonts w:ascii="Browallia New" w:hAnsi="Browallia New" w:cs="Browallia New"/>
                <w:sz w:val="28"/>
                <w:szCs w:val="28"/>
              </w:rPr>
              <w:t xml:space="preserve"> :</w:t>
            </w:r>
            <w:proofErr w:type="gramEnd"/>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r w:rsidRPr="00C2555B">
              <w:rPr>
                <w:rFonts w:ascii="Browallia New" w:hAnsi="Browallia New" w:cs="Browallia New"/>
                <w:sz w:val="28"/>
                <w:szCs w:val="28"/>
              </w:rPr>
              <w:t>)</w:t>
            </w:r>
          </w:p>
        </w:tc>
      </w:tr>
      <w:tr w:rsidR="00FB34C7" w:rsidRPr="00C2555B" w14:paraId="34866336" w14:textId="77777777" w:rsidTr="0001418F">
        <w:trPr>
          <w:trHeight w:val="221"/>
        </w:trPr>
        <w:tc>
          <w:tcPr>
            <w:tcW w:w="3510" w:type="dxa"/>
          </w:tcPr>
          <w:p w14:paraId="39FE0930" w14:textId="77777777" w:rsidR="00FB34C7" w:rsidRPr="00C2555B" w:rsidRDefault="00FB34C7" w:rsidP="00475ED0">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61B33F0B" w14:textId="77777777" w:rsidR="00FB34C7" w:rsidRPr="00C2555B" w:rsidRDefault="00FB34C7" w:rsidP="00475ED0">
            <w:pPr>
              <w:spacing w:line="240" w:lineRule="auto"/>
              <w:ind w:lef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35DAE" w:rsidRPr="00C2555B" w14:paraId="7EC76168" w14:textId="77777777" w:rsidTr="00681231">
        <w:trPr>
          <w:trHeight w:val="221"/>
        </w:trPr>
        <w:tc>
          <w:tcPr>
            <w:tcW w:w="3510" w:type="dxa"/>
          </w:tcPr>
          <w:p w14:paraId="565484FE" w14:textId="77777777" w:rsidR="00535DAE" w:rsidRPr="00C2555B" w:rsidRDefault="00535DAE" w:rsidP="0089465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37EFABD" w14:textId="77777777" w:rsidR="00535DAE" w:rsidRPr="00C2555B" w:rsidRDefault="00535DAE" w:rsidP="00894651">
            <w:pPr>
              <w:spacing w:line="240" w:lineRule="auto"/>
              <w:ind w:left="10"/>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1</w:t>
            </w:r>
          </w:p>
        </w:tc>
        <w:tc>
          <w:tcPr>
            <w:tcW w:w="270" w:type="dxa"/>
            <w:tcBorders>
              <w:top w:val="single" w:sz="4" w:space="0" w:color="auto"/>
            </w:tcBorders>
          </w:tcPr>
          <w:p w14:paraId="3965DECE" w14:textId="77777777" w:rsidR="00535DAE" w:rsidRPr="00C2555B" w:rsidRDefault="00535DAE" w:rsidP="0089465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4215CE1" w14:textId="77777777" w:rsidR="00535DAE" w:rsidRPr="00C2555B" w:rsidRDefault="00535DAE" w:rsidP="00894651">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2</w:t>
            </w:r>
          </w:p>
        </w:tc>
        <w:tc>
          <w:tcPr>
            <w:tcW w:w="270" w:type="dxa"/>
            <w:tcBorders>
              <w:top w:val="single" w:sz="4" w:space="0" w:color="auto"/>
            </w:tcBorders>
          </w:tcPr>
          <w:p w14:paraId="5EF4E79F" w14:textId="77777777" w:rsidR="00535DAE" w:rsidRPr="00C2555B" w:rsidRDefault="00535DAE" w:rsidP="0089465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66AE54" w14:textId="77777777" w:rsidR="00535DAE" w:rsidRPr="00C2555B" w:rsidRDefault="00535DAE" w:rsidP="00894651">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ระดับ</w:t>
            </w:r>
            <w:r w:rsidRPr="00C2555B">
              <w:rPr>
                <w:rFonts w:ascii="Browallia New" w:hAnsi="Browallia New" w:cs="Browallia New"/>
                <w:sz w:val="28"/>
                <w:szCs w:val="28"/>
              </w:rPr>
              <w:t xml:space="preserve"> 3</w:t>
            </w:r>
          </w:p>
        </w:tc>
        <w:tc>
          <w:tcPr>
            <w:tcW w:w="270" w:type="dxa"/>
            <w:tcBorders>
              <w:top w:val="single" w:sz="4" w:space="0" w:color="auto"/>
            </w:tcBorders>
          </w:tcPr>
          <w:p w14:paraId="223AB81D" w14:textId="77777777" w:rsidR="00535DAE" w:rsidRPr="00C2555B" w:rsidRDefault="00535DAE" w:rsidP="0089465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41B60415" w14:textId="77777777" w:rsidR="00535DAE" w:rsidRPr="00C2555B" w:rsidRDefault="00535DAE" w:rsidP="00894651">
            <w:pPr>
              <w:spacing w:line="240" w:lineRule="auto"/>
              <w:ind w:left="10"/>
              <w:jc w:val="center"/>
              <w:rPr>
                <w:rFonts w:ascii="Browallia New" w:hAnsi="Browallia New" w:cs="Browallia New"/>
                <w:sz w:val="28"/>
                <w:szCs w:val="28"/>
                <w:cs/>
              </w:rPr>
            </w:pPr>
            <w:r w:rsidRPr="00C2555B">
              <w:rPr>
                <w:rFonts w:ascii="Browallia New" w:hAnsi="Browallia New" w:cs="Browallia New"/>
                <w:sz w:val="28"/>
                <w:szCs w:val="28"/>
                <w:cs/>
              </w:rPr>
              <w:t>รวม</w:t>
            </w:r>
          </w:p>
        </w:tc>
      </w:tr>
      <w:tr w:rsidR="00FB34C7" w:rsidRPr="00C2555B" w14:paraId="6A92B41C" w14:textId="77777777" w:rsidTr="00A73728">
        <w:trPr>
          <w:trHeight w:val="199"/>
        </w:trPr>
        <w:tc>
          <w:tcPr>
            <w:tcW w:w="3510" w:type="dxa"/>
            <w:vAlign w:val="center"/>
          </w:tcPr>
          <w:p w14:paraId="64A3B3A4" w14:textId="77777777" w:rsidR="00FB34C7" w:rsidRPr="00C2555B" w:rsidRDefault="00FB34C7" w:rsidP="00475ED0">
            <w:pPr>
              <w:spacing w:line="240" w:lineRule="auto"/>
              <w:rPr>
                <w:rFonts w:ascii="Browallia New" w:hAnsi="Browallia New" w:cs="Browallia New"/>
                <w:b/>
                <w:bCs/>
                <w:sz w:val="28"/>
                <w:szCs w:val="28"/>
                <w:cs/>
              </w:rPr>
            </w:pPr>
            <w:r w:rsidRPr="00C2555B">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72F74DD"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72A33DC4"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7B856F3A"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908FAFB" w14:textId="77777777" w:rsidR="00FB34C7" w:rsidRPr="00C2555B"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78915336" w14:textId="77777777" w:rsidR="00FB34C7" w:rsidRPr="00C2555B" w:rsidRDefault="00FB34C7" w:rsidP="00475ED0">
            <w:pPr>
              <w:pStyle w:val="Caption"/>
              <w:spacing w:line="240" w:lineRule="auto"/>
              <w:jc w:val="thaiDistribute"/>
              <w:rPr>
                <w:rFonts w:ascii="Browallia New" w:hAnsi="Browallia New" w:cs="Browallia New"/>
                <w:sz w:val="28"/>
                <w:szCs w:val="28"/>
                <w:lang w:val="en-GB" w:eastAsia="en-GB"/>
              </w:rPr>
            </w:pPr>
          </w:p>
        </w:tc>
        <w:tc>
          <w:tcPr>
            <w:tcW w:w="270" w:type="dxa"/>
          </w:tcPr>
          <w:p w14:paraId="7A322B43" w14:textId="77777777" w:rsidR="00FB34C7" w:rsidRPr="00C2555B" w:rsidRDefault="00FB34C7" w:rsidP="00475ED0">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1B291DD" w14:textId="77777777" w:rsidR="00FB34C7" w:rsidRPr="00C2555B" w:rsidRDefault="00FB34C7" w:rsidP="00475ED0">
            <w:pPr>
              <w:pStyle w:val="Caption"/>
              <w:spacing w:line="240" w:lineRule="auto"/>
              <w:jc w:val="thaiDistribute"/>
              <w:rPr>
                <w:rFonts w:ascii="Browallia New" w:hAnsi="Browallia New" w:cs="Browallia New"/>
                <w:sz w:val="28"/>
                <w:szCs w:val="28"/>
                <w:lang w:val="en-GB" w:eastAsia="en-GB"/>
              </w:rPr>
            </w:pPr>
          </w:p>
        </w:tc>
      </w:tr>
      <w:tr w:rsidR="00DC38C6" w:rsidRPr="00C2555B" w14:paraId="763B7A0C" w14:textId="77777777" w:rsidTr="007F067C">
        <w:trPr>
          <w:trHeight w:val="284"/>
        </w:trPr>
        <w:tc>
          <w:tcPr>
            <w:tcW w:w="3510" w:type="dxa"/>
            <w:vAlign w:val="center"/>
          </w:tcPr>
          <w:p w14:paraId="19147482" w14:textId="77777777" w:rsidR="00DC38C6" w:rsidRPr="00C2555B" w:rsidRDefault="00DC38C6" w:rsidP="00DC38C6">
            <w:pPr>
              <w:spacing w:line="240" w:lineRule="auto"/>
              <w:rPr>
                <w:rFonts w:ascii="Browallia New" w:hAnsi="Browallia New" w:cs="Browallia New"/>
                <w:sz w:val="28"/>
                <w:szCs w:val="28"/>
                <w:rtl/>
                <w:cs/>
              </w:rPr>
            </w:pPr>
            <w:r w:rsidRPr="00C2555B">
              <w:rPr>
                <w:rFonts w:ascii="Browallia New" w:hAnsi="Browallia New" w:cs="Browallia New"/>
                <w:sz w:val="28"/>
                <w:szCs w:val="28"/>
              </w:rPr>
              <w:t xml:space="preserve">    </w:t>
            </w:r>
            <w:r w:rsidRPr="00C2555B">
              <w:rPr>
                <w:rFonts w:ascii="Browallia New" w:hAnsi="Browallia New" w:cs="Browallia New"/>
                <w:sz w:val="28"/>
                <w:szCs w:val="28"/>
                <w:cs/>
              </w:rPr>
              <w:t>เงินลงทุนในหลักทรัพย์เพื่อค้า</w:t>
            </w:r>
          </w:p>
        </w:tc>
        <w:tc>
          <w:tcPr>
            <w:tcW w:w="1170" w:type="dxa"/>
            <w:tcBorders>
              <w:bottom w:val="single" w:sz="12" w:space="0" w:color="auto"/>
            </w:tcBorders>
          </w:tcPr>
          <w:p w14:paraId="40C66D01" w14:textId="5AB0BCC4" w:rsidR="00DC38C6" w:rsidRPr="007A2ABF"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rPr>
            </w:pPr>
            <w:r w:rsidRPr="007A2ABF">
              <w:rPr>
                <w:rFonts w:ascii="Browallia New" w:hAnsi="Browallia New" w:cs="Browallia New"/>
                <w:sz w:val="28"/>
                <w:szCs w:val="28"/>
                <w:cs/>
              </w:rPr>
              <w:t>-</w:t>
            </w:r>
          </w:p>
        </w:tc>
        <w:tc>
          <w:tcPr>
            <w:tcW w:w="270" w:type="dxa"/>
          </w:tcPr>
          <w:p w14:paraId="175087AC" w14:textId="77777777" w:rsidR="00DC38C6" w:rsidRPr="007A2ABF" w:rsidRDefault="00DC38C6" w:rsidP="00DC38C6">
            <w:pPr>
              <w:tabs>
                <w:tab w:val="clear" w:pos="907"/>
                <w:tab w:val="left" w:pos="900"/>
              </w:tabs>
              <w:spacing w:line="240" w:lineRule="auto"/>
              <w:jc w:val="right"/>
              <w:rPr>
                <w:rFonts w:ascii="Browallia New" w:hAnsi="Browallia New" w:cs="Browallia New"/>
                <w:sz w:val="28"/>
                <w:szCs w:val="28"/>
              </w:rPr>
            </w:pPr>
          </w:p>
        </w:tc>
        <w:tc>
          <w:tcPr>
            <w:tcW w:w="1170" w:type="dxa"/>
            <w:tcBorders>
              <w:bottom w:val="single" w:sz="12" w:space="0" w:color="auto"/>
            </w:tcBorders>
            <w:shd w:val="clear" w:color="auto" w:fill="auto"/>
          </w:tcPr>
          <w:p w14:paraId="07718FD4" w14:textId="7E385B05" w:rsidR="00DC38C6" w:rsidRPr="007A2ABF" w:rsidRDefault="00CA746A" w:rsidP="00DC38C6">
            <w:pPr>
              <w:tabs>
                <w:tab w:val="clear" w:pos="907"/>
                <w:tab w:val="left" w:pos="900"/>
              </w:tabs>
              <w:spacing w:line="240" w:lineRule="auto"/>
              <w:jc w:val="right"/>
              <w:rPr>
                <w:rFonts w:ascii="Browallia New" w:hAnsi="Browallia New" w:cs="Browallia New"/>
                <w:sz w:val="28"/>
                <w:szCs w:val="28"/>
              </w:rPr>
            </w:pPr>
            <w:r w:rsidRPr="007A2ABF">
              <w:rPr>
                <w:rFonts w:ascii="Browallia New" w:hAnsi="Browallia New" w:cs="Browallia New"/>
                <w:sz w:val="28"/>
                <w:szCs w:val="28"/>
              </w:rPr>
              <w:t>14</w:t>
            </w:r>
          </w:p>
        </w:tc>
        <w:tc>
          <w:tcPr>
            <w:tcW w:w="270" w:type="dxa"/>
          </w:tcPr>
          <w:p w14:paraId="2AA7704A" w14:textId="77777777" w:rsidR="00DC38C6" w:rsidRPr="007A2ABF" w:rsidRDefault="00DC38C6" w:rsidP="00DC38C6">
            <w:pPr>
              <w:tabs>
                <w:tab w:val="clear" w:pos="907"/>
                <w:tab w:val="left" w:pos="900"/>
              </w:tabs>
              <w:spacing w:line="240" w:lineRule="auto"/>
              <w:jc w:val="thaiDistribute"/>
              <w:rPr>
                <w:rFonts w:ascii="Browallia New" w:hAnsi="Browallia New" w:cs="Browallia New"/>
                <w:sz w:val="28"/>
                <w:szCs w:val="28"/>
              </w:rPr>
            </w:pPr>
          </w:p>
        </w:tc>
        <w:tc>
          <w:tcPr>
            <w:tcW w:w="1080" w:type="dxa"/>
            <w:tcBorders>
              <w:bottom w:val="single" w:sz="12" w:space="0" w:color="auto"/>
            </w:tcBorders>
          </w:tcPr>
          <w:p w14:paraId="748B8A2A" w14:textId="308D72A1" w:rsidR="00DC38C6" w:rsidRPr="007A2ABF" w:rsidRDefault="00DC38C6" w:rsidP="00DC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7A2ABF">
              <w:rPr>
                <w:rFonts w:ascii="Browallia New" w:hAnsi="Browallia New" w:cs="Browallia New"/>
                <w:sz w:val="28"/>
                <w:szCs w:val="28"/>
                <w:cs/>
              </w:rPr>
              <w:t>-</w:t>
            </w:r>
          </w:p>
        </w:tc>
        <w:tc>
          <w:tcPr>
            <w:tcW w:w="270" w:type="dxa"/>
          </w:tcPr>
          <w:p w14:paraId="284071CF" w14:textId="77777777" w:rsidR="00DC38C6" w:rsidRPr="007A2ABF" w:rsidRDefault="00DC38C6" w:rsidP="00DC38C6">
            <w:pPr>
              <w:tabs>
                <w:tab w:val="clear" w:pos="907"/>
                <w:tab w:val="left" w:pos="900"/>
              </w:tabs>
              <w:spacing w:line="240" w:lineRule="auto"/>
              <w:jc w:val="thaiDistribute"/>
              <w:rPr>
                <w:rFonts w:ascii="Browallia New" w:hAnsi="Browallia New" w:cs="Browallia New"/>
                <w:sz w:val="28"/>
                <w:szCs w:val="28"/>
              </w:rPr>
            </w:pPr>
          </w:p>
        </w:tc>
        <w:tc>
          <w:tcPr>
            <w:tcW w:w="1164" w:type="dxa"/>
            <w:tcBorders>
              <w:bottom w:val="single" w:sz="12" w:space="0" w:color="auto"/>
            </w:tcBorders>
          </w:tcPr>
          <w:p w14:paraId="4B5AD21D" w14:textId="143CE1AB" w:rsidR="00DC38C6" w:rsidRPr="007A2ABF" w:rsidRDefault="00CA746A" w:rsidP="00DC38C6">
            <w:pPr>
              <w:tabs>
                <w:tab w:val="clear" w:pos="907"/>
                <w:tab w:val="left" w:pos="900"/>
              </w:tabs>
              <w:spacing w:line="240" w:lineRule="auto"/>
              <w:jc w:val="right"/>
              <w:rPr>
                <w:rFonts w:ascii="Browallia New" w:hAnsi="Browallia New" w:cs="Browallia New"/>
                <w:sz w:val="28"/>
                <w:szCs w:val="28"/>
                <w:cs/>
              </w:rPr>
            </w:pPr>
            <w:r w:rsidRPr="007A2ABF">
              <w:rPr>
                <w:rFonts w:ascii="Browallia New" w:hAnsi="Browallia New" w:cs="Browallia New"/>
                <w:sz w:val="28"/>
                <w:szCs w:val="28"/>
              </w:rPr>
              <w:t>14</w:t>
            </w:r>
          </w:p>
        </w:tc>
      </w:tr>
    </w:tbl>
    <w:p w14:paraId="62C6248E" w14:textId="77777777" w:rsidR="00E6113A" w:rsidRPr="00C2555B" w:rsidRDefault="00E6113A" w:rsidP="00E6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667541B6" w14:textId="77777777" w:rsidR="006971B8" w:rsidRPr="00C2555B" w:rsidRDefault="006971B8" w:rsidP="007A2ABF">
      <w:pPr>
        <w:numPr>
          <w:ilvl w:val="0"/>
          <w:numId w:val="16"/>
        </w:numPr>
        <w:tabs>
          <w:tab w:val="clear" w:pos="227"/>
          <w:tab w:val="clear" w:pos="454"/>
          <w:tab w:val="clear" w:pos="680"/>
          <w:tab w:val="clear" w:pos="907"/>
          <w:tab w:val="clear" w:pos="1644"/>
          <w:tab w:val="clear" w:pos="1871"/>
          <w:tab w:val="clear" w:pos="2203"/>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w:t>
      </w:r>
    </w:p>
    <w:p w14:paraId="3B66D31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76170522"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Pr="00C2555B">
        <w:rPr>
          <w:rFonts w:ascii="Browallia New" w:hAnsi="Browallia New" w:cs="Browallia New"/>
          <w:sz w:val="28"/>
          <w:szCs w:val="28"/>
          <w:lang w:val="en-GB"/>
        </w:rPr>
        <w:t>31</w:t>
      </w:r>
      <w:r w:rsidRPr="00C2555B">
        <w:rPr>
          <w:rFonts w:ascii="Browallia New" w:hAnsi="Browallia New" w:cs="Browallia New"/>
          <w:sz w:val="28"/>
          <w:szCs w:val="28"/>
          <w:cs/>
        </w:rPr>
        <w:t xml:space="preserve"> มีนาคม </w:t>
      </w:r>
      <w:r w:rsidRPr="00C2555B">
        <w:rPr>
          <w:rFonts w:ascii="Browallia New" w:hAnsi="Browallia New" w:cs="Browallia New"/>
          <w:sz w:val="28"/>
          <w:szCs w:val="28"/>
          <w:lang w:val="en-GB"/>
        </w:rPr>
        <w:t>256</w:t>
      </w:r>
      <w:r w:rsidR="00CA746A" w:rsidRPr="00C2555B">
        <w:rPr>
          <w:rFonts w:ascii="Browallia New" w:hAnsi="Browallia New" w:cs="Browallia New"/>
          <w:sz w:val="28"/>
          <w:szCs w:val="28"/>
        </w:rPr>
        <w:t>2</w:t>
      </w:r>
      <w:r w:rsidRPr="00C2555B">
        <w:rPr>
          <w:rFonts w:ascii="Browallia New" w:hAnsi="Browallia New" w:cs="Browallia New"/>
          <w:sz w:val="28"/>
          <w:szCs w:val="28"/>
          <w:cs/>
          <w:lang w:val="en-GB"/>
        </w:rPr>
        <w:t xml:space="preserve"> </w:t>
      </w:r>
      <w:r w:rsidR="006971B8" w:rsidRPr="00C2555B">
        <w:rPr>
          <w:rFonts w:ascii="Browallia New" w:hAnsi="Browallia New" w:cs="Browallia New"/>
          <w:sz w:val="28"/>
          <w:szCs w:val="28"/>
          <w:cs/>
        </w:rPr>
        <w:t>บริษัทและบริษัทย่อยมี</w:t>
      </w:r>
    </w:p>
    <w:p w14:paraId="55E8385E" w14:textId="77777777" w:rsidR="00D7321C" w:rsidRPr="00C2555B" w:rsidRDefault="00D7321C" w:rsidP="00D7321C">
      <w:pPr>
        <w:spacing w:line="240" w:lineRule="auto"/>
        <w:ind w:left="426" w:right="-45"/>
        <w:jc w:val="thaiDistribute"/>
        <w:rPr>
          <w:rFonts w:ascii="Browallia New" w:hAnsi="Browallia New" w:cs="Browallia New"/>
          <w:sz w:val="28"/>
          <w:szCs w:val="28"/>
        </w:rPr>
      </w:pPr>
    </w:p>
    <w:p w14:paraId="49ADC033" w14:textId="7F3B88DF" w:rsidR="006971B8"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2555B">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w:t>
      </w:r>
      <w:r w:rsidR="00D7321C" w:rsidRPr="00C2555B">
        <w:rPr>
          <w:rFonts w:ascii="Browallia New" w:hAnsi="Browallia New" w:cs="Browallia New"/>
          <w:sz w:val="28"/>
          <w:szCs w:val="28"/>
          <w:cs/>
        </w:rPr>
        <w:t>ตาม</w:t>
      </w:r>
      <w:r w:rsidRPr="00C2555B">
        <w:rPr>
          <w:rFonts w:ascii="Browallia New" w:hAnsi="Browallia New" w:cs="Browallia New"/>
          <w:sz w:val="28"/>
          <w:szCs w:val="28"/>
          <w:cs/>
        </w:rPr>
        <w:t>สัญญาดังกล่าวดังนี้</w:t>
      </w:r>
    </w:p>
    <w:p w14:paraId="29B3539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318" w:type="dxa"/>
        <w:tblInd w:w="1062" w:type="dxa"/>
        <w:tblLayout w:type="fixed"/>
        <w:tblCellMar>
          <w:left w:w="72" w:type="dxa"/>
          <w:right w:w="72" w:type="dxa"/>
        </w:tblCellMar>
        <w:tblLook w:val="0000" w:firstRow="0" w:lastRow="0" w:firstColumn="0" w:lastColumn="0" w:noHBand="0" w:noVBand="0"/>
      </w:tblPr>
      <w:tblGrid>
        <w:gridCol w:w="3616"/>
        <w:gridCol w:w="166"/>
        <w:gridCol w:w="2084"/>
        <w:gridCol w:w="164"/>
        <w:gridCol w:w="2288"/>
      </w:tblGrid>
      <w:tr w:rsidR="006971B8" w:rsidRPr="00C2555B" w14:paraId="685020DD" w14:textId="77777777" w:rsidTr="007A2ABF">
        <w:trPr>
          <w:cantSplit/>
          <w:trHeight w:val="240"/>
        </w:trPr>
        <w:tc>
          <w:tcPr>
            <w:tcW w:w="3616" w:type="dxa"/>
          </w:tcPr>
          <w:p w14:paraId="5F99E938"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6" w:type="dxa"/>
          </w:tcPr>
          <w:p w14:paraId="2E94F9BD"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532" w:type="dxa"/>
            <w:gridSpan w:val="3"/>
          </w:tcPr>
          <w:p w14:paraId="243D8CD2" w14:textId="77777777" w:rsidR="006971B8" w:rsidRPr="00C2555B" w:rsidRDefault="006971B8" w:rsidP="001B4041">
            <w:pPr>
              <w:spacing w:line="240" w:lineRule="auto"/>
              <w:ind w:righ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2AEE7E22" w14:textId="77777777" w:rsidTr="007A2ABF">
        <w:trPr>
          <w:cantSplit/>
        </w:trPr>
        <w:tc>
          <w:tcPr>
            <w:tcW w:w="3616" w:type="dxa"/>
          </w:tcPr>
          <w:p w14:paraId="6509B08D"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6" w:type="dxa"/>
          </w:tcPr>
          <w:p w14:paraId="3FC6EB23"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084" w:type="dxa"/>
            <w:tcBorders>
              <w:bottom w:val="single" w:sz="4" w:space="0" w:color="auto"/>
            </w:tcBorders>
            <w:vAlign w:val="center"/>
          </w:tcPr>
          <w:p w14:paraId="4D37765B" w14:textId="77777777" w:rsidR="006971B8" w:rsidRPr="00C2555B" w:rsidRDefault="006971B8" w:rsidP="001B4041">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64" w:type="dxa"/>
          </w:tcPr>
          <w:p w14:paraId="63C45653"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288" w:type="dxa"/>
            <w:tcBorders>
              <w:bottom w:val="single" w:sz="4" w:space="0" w:color="auto"/>
            </w:tcBorders>
            <w:vAlign w:val="center"/>
          </w:tcPr>
          <w:p w14:paraId="7E30A31D" w14:textId="77777777" w:rsidR="006971B8" w:rsidRPr="00C2555B" w:rsidRDefault="006971B8" w:rsidP="001B4041">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6971B8" w:rsidRPr="00C2555B" w14:paraId="7F0D3D67" w14:textId="77777777" w:rsidTr="007A2ABF">
        <w:trPr>
          <w:cantSplit/>
          <w:trHeight w:val="80"/>
        </w:trPr>
        <w:tc>
          <w:tcPr>
            <w:tcW w:w="3616" w:type="dxa"/>
          </w:tcPr>
          <w:p w14:paraId="1A6995BA" w14:textId="77777777" w:rsidR="006971B8" w:rsidRPr="00C2555B"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จ่ายชำระภายใน</w:t>
            </w:r>
          </w:p>
        </w:tc>
        <w:tc>
          <w:tcPr>
            <w:tcW w:w="166" w:type="dxa"/>
          </w:tcPr>
          <w:p w14:paraId="5FA1BCF6"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084" w:type="dxa"/>
          </w:tcPr>
          <w:p w14:paraId="5ADB12A4" w14:textId="77777777" w:rsidR="006971B8" w:rsidRPr="00C2555B"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C2555B"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288" w:type="dxa"/>
          </w:tcPr>
          <w:p w14:paraId="075C67F8" w14:textId="77777777" w:rsidR="006971B8" w:rsidRPr="00C2555B" w:rsidRDefault="006971B8" w:rsidP="001B4041">
            <w:pPr>
              <w:tabs>
                <w:tab w:val="left" w:pos="3390"/>
              </w:tabs>
              <w:spacing w:line="240" w:lineRule="auto"/>
              <w:ind w:left="426" w:right="70"/>
              <w:jc w:val="right"/>
              <w:rPr>
                <w:rFonts w:ascii="Browallia New" w:hAnsi="Browallia New" w:cs="Browallia New"/>
                <w:sz w:val="28"/>
                <w:szCs w:val="28"/>
                <w:cs/>
              </w:rPr>
            </w:pPr>
          </w:p>
        </w:tc>
      </w:tr>
      <w:tr w:rsidR="00C540DF" w:rsidRPr="00C2555B" w14:paraId="4E7F9EBA" w14:textId="77777777" w:rsidTr="007A2ABF">
        <w:trPr>
          <w:cantSplit/>
          <w:trHeight w:val="80"/>
        </w:trPr>
        <w:tc>
          <w:tcPr>
            <w:tcW w:w="3616" w:type="dxa"/>
          </w:tcPr>
          <w:p w14:paraId="39F98DFB" w14:textId="40A1D2D2" w:rsidR="00C540DF" w:rsidRPr="00C2555B" w:rsidRDefault="00C540DF" w:rsidP="00C540DF">
            <w:pPr>
              <w:spacing w:line="240" w:lineRule="auto"/>
              <w:ind w:firstLine="317"/>
              <w:rPr>
                <w:rFonts w:ascii="Browallia New" w:hAnsi="Browallia New" w:cs="Browallia New"/>
                <w:sz w:val="28"/>
                <w:szCs w:val="28"/>
                <w:cs/>
              </w:rPr>
            </w:pPr>
            <w:r w:rsidRPr="00C2555B">
              <w:rPr>
                <w:rFonts w:ascii="Browallia New" w:hAnsi="Browallia New" w:cs="Browallia New"/>
                <w:sz w:val="28"/>
                <w:szCs w:val="28"/>
              </w:rPr>
              <w:t>1</w:t>
            </w:r>
            <w:r w:rsidRPr="00C2555B">
              <w:rPr>
                <w:rFonts w:ascii="Browallia New" w:hAnsi="Browallia New" w:cs="Browallia New"/>
                <w:sz w:val="28"/>
                <w:szCs w:val="28"/>
                <w:cs/>
              </w:rPr>
              <w:t xml:space="preserve"> ปี</w:t>
            </w:r>
          </w:p>
        </w:tc>
        <w:tc>
          <w:tcPr>
            <w:tcW w:w="166" w:type="dxa"/>
          </w:tcPr>
          <w:p w14:paraId="35C8AFE0" w14:textId="77777777" w:rsidR="00C540DF" w:rsidRPr="00C2555B" w:rsidRDefault="00C540DF" w:rsidP="00C540DF">
            <w:pPr>
              <w:tabs>
                <w:tab w:val="left" w:pos="3390"/>
              </w:tabs>
              <w:spacing w:line="240" w:lineRule="auto"/>
              <w:ind w:left="426"/>
              <w:jc w:val="thaiDistribute"/>
              <w:rPr>
                <w:rFonts w:ascii="Browallia New" w:hAnsi="Browallia New" w:cs="Browallia New"/>
                <w:sz w:val="28"/>
                <w:szCs w:val="28"/>
                <w:cs/>
              </w:rPr>
            </w:pPr>
          </w:p>
        </w:tc>
        <w:tc>
          <w:tcPr>
            <w:tcW w:w="2084" w:type="dxa"/>
          </w:tcPr>
          <w:p w14:paraId="6F0FE81C" w14:textId="6FDFFED3" w:rsidR="00C540DF" w:rsidRPr="00C2555B" w:rsidRDefault="005F7E13" w:rsidP="00C540DF">
            <w:pPr>
              <w:pStyle w:val="acctfourfigures"/>
              <w:tabs>
                <w:tab w:val="clear" w:pos="765"/>
              </w:tabs>
              <w:spacing w:line="240" w:lineRule="auto"/>
              <w:ind w:left="-117"/>
              <w:jc w:val="right"/>
              <w:rPr>
                <w:rFonts w:ascii="Browallia New" w:hAnsi="Browallia New" w:cs="Browallia New"/>
                <w:sz w:val="28"/>
                <w:szCs w:val="28"/>
                <w:lang w:val="en-US" w:bidi="th-TH"/>
              </w:rPr>
            </w:pPr>
            <w:r w:rsidRPr="00C2555B">
              <w:rPr>
                <w:rFonts w:ascii="Browallia New" w:hAnsi="Browallia New" w:cs="Browallia New"/>
                <w:sz w:val="28"/>
                <w:szCs w:val="28"/>
                <w:lang w:val="en-US" w:bidi="th-TH"/>
              </w:rPr>
              <w:t>15,214</w:t>
            </w:r>
          </w:p>
        </w:tc>
        <w:tc>
          <w:tcPr>
            <w:tcW w:w="164" w:type="dxa"/>
          </w:tcPr>
          <w:p w14:paraId="50485BCE" w14:textId="77777777" w:rsidR="00C540DF" w:rsidRPr="00C2555B"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Pr>
          <w:p w14:paraId="02F6BB64" w14:textId="4F756566" w:rsidR="00C540DF" w:rsidRPr="00C2555B" w:rsidRDefault="005F7E13" w:rsidP="00C540DF">
            <w:pPr>
              <w:pStyle w:val="acctfourfigures"/>
              <w:tabs>
                <w:tab w:val="clear" w:pos="765"/>
              </w:tabs>
              <w:spacing w:line="240" w:lineRule="auto"/>
              <w:ind w:left="-117"/>
              <w:jc w:val="right"/>
              <w:rPr>
                <w:rFonts w:ascii="Browallia New" w:hAnsi="Browallia New" w:cs="Browallia New"/>
                <w:sz w:val="28"/>
                <w:szCs w:val="28"/>
                <w:rtl/>
                <w:cs/>
                <w:lang w:val="en-US"/>
              </w:rPr>
            </w:pPr>
            <w:r w:rsidRPr="00C2555B">
              <w:rPr>
                <w:rFonts w:ascii="Browallia New" w:hAnsi="Browallia New" w:cs="Browallia New"/>
                <w:sz w:val="28"/>
                <w:szCs w:val="28"/>
                <w:lang w:val="en-US"/>
              </w:rPr>
              <w:t>10,018</w:t>
            </w:r>
          </w:p>
        </w:tc>
      </w:tr>
      <w:tr w:rsidR="00C540DF" w:rsidRPr="00C2555B" w14:paraId="2824707E" w14:textId="77777777" w:rsidTr="007A2ABF">
        <w:trPr>
          <w:cantSplit/>
        </w:trPr>
        <w:tc>
          <w:tcPr>
            <w:tcW w:w="3616" w:type="dxa"/>
          </w:tcPr>
          <w:p w14:paraId="10F936A5" w14:textId="623AE8B5" w:rsidR="00C540DF" w:rsidRPr="00C2555B" w:rsidRDefault="00C540DF" w:rsidP="00C540DF">
            <w:pPr>
              <w:spacing w:line="240" w:lineRule="auto"/>
              <w:ind w:firstLine="317"/>
              <w:rPr>
                <w:rFonts w:ascii="Browallia New" w:hAnsi="Browallia New" w:cs="Browallia New"/>
                <w:sz w:val="28"/>
                <w:szCs w:val="28"/>
                <w:cs/>
              </w:rPr>
            </w:pPr>
            <w:r w:rsidRPr="00C2555B">
              <w:rPr>
                <w:rFonts w:ascii="Browallia New" w:hAnsi="Browallia New" w:cs="Browallia New"/>
                <w:sz w:val="28"/>
                <w:szCs w:val="28"/>
              </w:rPr>
              <w:t xml:space="preserve">2 </w:t>
            </w:r>
            <w:r w:rsidRPr="00C2555B">
              <w:rPr>
                <w:rFonts w:ascii="Browallia New" w:hAnsi="Browallia New" w:cs="Browallia New"/>
                <w:sz w:val="28"/>
                <w:szCs w:val="28"/>
                <w:cs/>
              </w:rPr>
              <w:t>ถึง</w:t>
            </w:r>
            <w:r w:rsidRPr="00C2555B">
              <w:rPr>
                <w:rFonts w:ascii="Browallia New" w:hAnsi="Browallia New" w:cs="Browallia New"/>
                <w:sz w:val="28"/>
                <w:szCs w:val="28"/>
              </w:rPr>
              <w:t xml:space="preserve"> 5</w:t>
            </w:r>
            <w:r w:rsidRPr="00C2555B">
              <w:rPr>
                <w:rFonts w:ascii="Browallia New" w:hAnsi="Browallia New" w:cs="Browallia New"/>
                <w:sz w:val="28"/>
                <w:szCs w:val="28"/>
                <w:cs/>
              </w:rPr>
              <w:t xml:space="preserve"> ปี</w:t>
            </w:r>
          </w:p>
        </w:tc>
        <w:tc>
          <w:tcPr>
            <w:tcW w:w="166" w:type="dxa"/>
          </w:tcPr>
          <w:p w14:paraId="43B1FFBA" w14:textId="77777777" w:rsidR="00C540DF" w:rsidRPr="00C2555B" w:rsidRDefault="00C540DF" w:rsidP="00C540DF">
            <w:pPr>
              <w:tabs>
                <w:tab w:val="left" w:pos="3390"/>
              </w:tabs>
              <w:spacing w:line="240" w:lineRule="auto"/>
              <w:ind w:left="426"/>
              <w:jc w:val="thaiDistribute"/>
              <w:rPr>
                <w:rFonts w:ascii="Browallia New" w:hAnsi="Browallia New" w:cs="Browallia New"/>
                <w:sz w:val="28"/>
                <w:szCs w:val="28"/>
                <w:cs/>
              </w:rPr>
            </w:pPr>
          </w:p>
        </w:tc>
        <w:tc>
          <w:tcPr>
            <w:tcW w:w="2084" w:type="dxa"/>
          </w:tcPr>
          <w:p w14:paraId="1EAC6DB8" w14:textId="7F3FC65B" w:rsidR="00C540DF" w:rsidRPr="00C2555B" w:rsidRDefault="005F7E13" w:rsidP="00C540DF">
            <w:pPr>
              <w:pStyle w:val="acctfourfigures"/>
              <w:tabs>
                <w:tab w:val="clear" w:pos="765"/>
              </w:tabs>
              <w:spacing w:line="240" w:lineRule="auto"/>
              <w:ind w:left="-117"/>
              <w:jc w:val="right"/>
              <w:rPr>
                <w:rFonts w:ascii="Browallia New" w:hAnsi="Browallia New" w:cs="Browallia New"/>
                <w:sz w:val="28"/>
                <w:szCs w:val="28"/>
                <w:rtl/>
                <w:cs/>
                <w:lang w:val="en-US"/>
              </w:rPr>
            </w:pPr>
            <w:r w:rsidRPr="00C2555B">
              <w:rPr>
                <w:rFonts w:ascii="Browallia New" w:hAnsi="Browallia New" w:cs="Browallia New"/>
                <w:sz w:val="28"/>
                <w:szCs w:val="28"/>
                <w:lang w:val="en-US"/>
              </w:rPr>
              <w:t>15,110</w:t>
            </w:r>
          </w:p>
        </w:tc>
        <w:tc>
          <w:tcPr>
            <w:tcW w:w="164" w:type="dxa"/>
          </w:tcPr>
          <w:p w14:paraId="57F9FBF1" w14:textId="77777777" w:rsidR="00C540DF" w:rsidRPr="00C2555B"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Pr>
          <w:p w14:paraId="2C432D0F" w14:textId="256F9907" w:rsidR="00C540DF" w:rsidRPr="00C2555B" w:rsidRDefault="005F7E13" w:rsidP="00C540DF">
            <w:pPr>
              <w:pStyle w:val="acctfourfigures"/>
              <w:tabs>
                <w:tab w:val="clear" w:pos="765"/>
              </w:tabs>
              <w:spacing w:line="240" w:lineRule="auto"/>
              <w:ind w:left="-117"/>
              <w:jc w:val="right"/>
              <w:rPr>
                <w:rFonts w:ascii="Browallia New" w:hAnsi="Browallia New" w:cs="Browallia New"/>
                <w:sz w:val="28"/>
                <w:szCs w:val="28"/>
                <w:rtl/>
                <w:cs/>
                <w:lang w:val="en-US"/>
              </w:rPr>
            </w:pPr>
            <w:r w:rsidRPr="00C2555B">
              <w:rPr>
                <w:rFonts w:ascii="Browallia New" w:hAnsi="Browallia New" w:cs="Browallia New"/>
                <w:sz w:val="28"/>
                <w:szCs w:val="28"/>
                <w:lang w:val="en-US"/>
              </w:rPr>
              <w:t>8,862</w:t>
            </w:r>
          </w:p>
        </w:tc>
      </w:tr>
      <w:tr w:rsidR="00C540DF" w:rsidRPr="00C2555B" w14:paraId="02C12DA4" w14:textId="77777777" w:rsidTr="007A2ABF">
        <w:trPr>
          <w:cantSplit/>
        </w:trPr>
        <w:tc>
          <w:tcPr>
            <w:tcW w:w="3616" w:type="dxa"/>
          </w:tcPr>
          <w:p w14:paraId="18FC55A9" w14:textId="3DC36897" w:rsidR="00C540DF" w:rsidRPr="00C2555B" w:rsidRDefault="00C540DF" w:rsidP="00C540DF">
            <w:pPr>
              <w:spacing w:line="240" w:lineRule="auto"/>
              <w:rPr>
                <w:rFonts w:ascii="Browallia New" w:hAnsi="Browallia New" w:cs="Browallia New"/>
                <w:sz w:val="28"/>
                <w:szCs w:val="28"/>
              </w:rPr>
            </w:pPr>
            <w:r w:rsidRPr="00C2555B">
              <w:rPr>
                <w:rFonts w:ascii="Browallia New" w:hAnsi="Browallia New" w:cs="Browallia New"/>
                <w:sz w:val="28"/>
                <w:szCs w:val="28"/>
                <w:cs/>
              </w:rPr>
              <w:t>รวม</w:t>
            </w:r>
          </w:p>
        </w:tc>
        <w:tc>
          <w:tcPr>
            <w:tcW w:w="166" w:type="dxa"/>
          </w:tcPr>
          <w:p w14:paraId="236EFD9A" w14:textId="77777777" w:rsidR="00C540DF" w:rsidRPr="00C2555B" w:rsidRDefault="00C540DF" w:rsidP="00C540DF">
            <w:pPr>
              <w:tabs>
                <w:tab w:val="left" w:pos="3390"/>
              </w:tabs>
              <w:spacing w:line="240" w:lineRule="auto"/>
              <w:ind w:left="426"/>
              <w:jc w:val="thaiDistribute"/>
              <w:rPr>
                <w:rFonts w:ascii="Browallia New" w:hAnsi="Browallia New" w:cs="Browallia New"/>
                <w:sz w:val="28"/>
                <w:szCs w:val="28"/>
                <w:cs/>
              </w:rPr>
            </w:pPr>
          </w:p>
        </w:tc>
        <w:tc>
          <w:tcPr>
            <w:tcW w:w="2084" w:type="dxa"/>
            <w:tcBorders>
              <w:top w:val="single" w:sz="4" w:space="0" w:color="auto"/>
              <w:bottom w:val="single" w:sz="12" w:space="0" w:color="auto"/>
            </w:tcBorders>
          </w:tcPr>
          <w:p w14:paraId="7403C22D" w14:textId="456CAA23" w:rsidR="00C540DF" w:rsidRPr="00C2555B" w:rsidRDefault="005F7E13" w:rsidP="00C540DF">
            <w:pPr>
              <w:pStyle w:val="acctfourfigures"/>
              <w:tabs>
                <w:tab w:val="clear" w:pos="765"/>
              </w:tabs>
              <w:spacing w:line="240" w:lineRule="auto"/>
              <w:ind w:left="-117"/>
              <w:jc w:val="right"/>
              <w:rPr>
                <w:rFonts w:ascii="Browallia New" w:hAnsi="Browallia New" w:cs="Browallia New"/>
                <w:sz w:val="28"/>
                <w:szCs w:val="28"/>
                <w:lang w:val="en-US" w:bidi="th-TH"/>
              </w:rPr>
            </w:pPr>
            <w:r w:rsidRPr="007A2ABF">
              <w:rPr>
                <w:rFonts w:ascii="Browallia New" w:hAnsi="Browallia New" w:cs="Browallia New"/>
                <w:sz w:val="28"/>
                <w:szCs w:val="28"/>
                <w:lang w:val="en-US" w:bidi="th-TH"/>
              </w:rPr>
              <w:fldChar w:fldCharType="begin"/>
            </w:r>
            <w:r w:rsidRPr="00C2555B">
              <w:rPr>
                <w:rFonts w:ascii="Browallia New" w:hAnsi="Browallia New" w:cs="Browallia New"/>
                <w:sz w:val="28"/>
                <w:szCs w:val="28"/>
                <w:lang w:val="en-US" w:bidi="th-TH"/>
              </w:rPr>
              <w:instrText xml:space="preserve"> =SUM(ABOVE) </w:instrText>
            </w:r>
            <w:r w:rsidRPr="007A2ABF">
              <w:rPr>
                <w:rFonts w:ascii="Browallia New" w:hAnsi="Browallia New" w:cs="Browallia New"/>
                <w:sz w:val="28"/>
                <w:szCs w:val="28"/>
                <w:lang w:val="en-US" w:bidi="th-TH"/>
              </w:rPr>
              <w:fldChar w:fldCharType="separate"/>
            </w:r>
            <w:r w:rsidRPr="00C2555B">
              <w:rPr>
                <w:rFonts w:ascii="Browallia New" w:hAnsi="Browallia New" w:cs="Browallia New"/>
                <w:noProof/>
                <w:sz w:val="28"/>
                <w:szCs w:val="28"/>
                <w:lang w:val="en-US" w:bidi="th-TH"/>
              </w:rPr>
              <w:t>30,324</w:t>
            </w:r>
            <w:r w:rsidRPr="007A2ABF">
              <w:rPr>
                <w:rFonts w:ascii="Browallia New" w:hAnsi="Browallia New" w:cs="Browallia New"/>
                <w:sz w:val="28"/>
                <w:szCs w:val="28"/>
                <w:lang w:val="en-US" w:bidi="th-TH"/>
              </w:rPr>
              <w:fldChar w:fldCharType="end"/>
            </w:r>
          </w:p>
        </w:tc>
        <w:tc>
          <w:tcPr>
            <w:tcW w:w="164" w:type="dxa"/>
          </w:tcPr>
          <w:p w14:paraId="4F3D3241" w14:textId="77777777" w:rsidR="00C540DF" w:rsidRPr="00C2555B" w:rsidRDefault="00C540DF" w:rsidP="00C540DF">
            <w:pPr>
              <w:pStyle w:val="acctfourfigures"/>
              <w:tabs>
                <w:tab w:val="clear" w:pos="765"/>
              </w:tabs>
              <w:spacing w:line="240" w:lineRule="auto"/>
              <w:ind w:left="-117"/>
              <w:jc w:val="right"/>
              <w:rPr>
                <w:rFonts w:ascii="Browallia New" w:hAnsi="Browallia New" w:cs="Browallia New"/>
                <w:sz w:val="28"/>
                <w:szCs w:val="28"/>
                <w:rtl/>
                <w:cs/>
                <w:lang w:val="en-US"/>
              </w:rPr>
            </w:pPr>
          </w:p>
        </w:tc>
        <w:tc>
          <w:tcPr>
            <w:tcW w:w="2288" w:type="dxa"/>
            <w:tcBorders>
              <w:top w:val="single" w:sz="4" w:space="0" w:color="auto"/>
              <w:bottom w:val="single" w:sz="12" w:space="0" w:color="auto"/>
            </w:tcBorders>
          </w:tcPr>
          <w:p w14:paraId="79BDD5D4" w14:textId="31CD9CB7" w:rsidR="00C540DF" w:rsidRPr="00C2555B" w:rsidRDefault="005F7E13" w:rsidP="00C540DF">
            <w:pPr>
              <w:pStyle w:val="acctfourfigures"/>
              <w:tabs>
                <w:tab w:val="clear" w:pos="765"/>
              </w:tabs>
              <w:spacing w:line="240" w:lineRule="auto"/>
              <w:ind w:left="-117"/>
              <w:jc w:val="right"/>
              <w:rPr>
                <w:rFonts w:ascii="Browallia New" w:hAnsi="Browallia New" w:cs="Browallia New"/>
                <w:sz w:val="28"/>
                <w:szCs w:val="28"/>
                <w:cs/>
                <w:lang w:val="en-US" w:bidi="th-TH"/>
              </w:rPr>
            </w:pPr>
            <w:r w:rsidRPr="007A2ABF">
              <w:rPr>
                <w:rFonts w:ascii="Browallia New" w:hAnsi="Browallia New" w:cs="Browallia New"/>
                <w:sz w:val="28"/>
                <w:szCs w:val="28"/>
                <w:lang w:val="en-US" w:bidi="th-TH"/>
              </w:rPr>
              <w:fldChar w:fldCharType="begin"/>
            </w:r>
            <w:r w:rsidRPr="00C2555B">
              <w:rPr>
                <w:rFonts w:ascii="Browallia New" w:hAnsi="Browallia New" w:cs="Browallia New"/>
                <w:sz w:val="28"/>
                <w:szCs w:val="28"/>
                <w:lang w:val="en-US" w:bidi="th-TH"/>
              </w:rPr>
              <w:instrText xml:space="preserve"> =SUM(ABOVE) </w:instrText>
            </w:r>
            <w:r w:rsidRPr="007A2ABF">
              <w:rPr>
                <w:rFonts w:ascii="Browallia New" w:hAnsi="Browallia New" w:cs="Browallia New"/>
                <w:sz w:val="28"/>
                <w:szCs w:val="28"/>
                <w:lang w:val="en-US" w:bidi="th-TH"/>
              </w:rPr>
              <w:fldChar w:fldCharType="separate"/>
            </w:r>
            <w:r w:rsidRPr="00C2555B">
              <w:rPr>
                <w:rFonts w:ascii="Browallia New" w:hAnsi="Browallia New" w:cs="Browallia New"/>
                <w:noProof/>
                <w:sz w:val="28"/>
                <w:szCs w:val="28"/>
                <w:lang w:val="en-US" w:bidi="th-TH"/>
              </w:rPr>
              <w:t>18,880</w:t>
            </w:r>
            <w:r w:rsidRPr="007A2ABF">
              <w:rPr>
                <w:rFonts w:ascii="Browallia New" w:hAnsi="Browallia New" w:cs="Browallia New"/>
                <w:sz w:val="28"/>
                <w:szCs w:val="28"/>
                <w:lang w:val="en-US" w:bidi="th-TH"/>
              </w:rPr>
              <w:fldChar w:fldCharType="end"/>
            </w:r>
          </w:p>
        </w:tc>
      </w:tr>
    </w:tbl>
    <w:p w14:paraId="4800975D" w14:textId="77777777" w:rsidR="006971B8" w:rsidRPr="00C2555B" w:rsidRDefault="006971B8" w:rsidP="001B4041">
      <w:pPr>
        <w:spacing w:line="240" w:lineRule="auto"/>
        <w:jc w:val="thaiDistribute"/>
        <w:rPr>
          <w:rFonts w:ascii="Browallia New" w:hAnsi="Browallia New" w:cs="Browallia New"/>
          <w:sz w:val="28"/>
          <w:szCs w:val="28"/>
        </w:rPr>
      </w:pPr>
    </w:p>
    <w:p w14:paraId="389CBC46" w14:textId="7DABA03A" w:rsidR="00AC2860"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30"/>
        <w:jc w:val="thaiDistribute"/>
        <w:rPr>
          <w:rFonts w:ascii="Browallia New" w:hAnsi="Browallia New" w:cs="Browallia New"/>
          <w:sz w:val="28"/>
          <w:szCs w:val="28"/>
        </w:rPr>
      </w:pPr>
      <w:r w:rsidRPr="00C2555B">
        <w:rPr>
          <w:rFonts w:ascii="Browallia New" w:hAnsi="Browallia New" w:cs="Browallia New"/>
          <w:sz w:val="28"/>
          <w:szCs w:val="28"/>
          <w:cs/>
        </w:rPr>
        <w:t>ภาระผูกพันเกี่ยวกับสัญญาก่อสร้างระยะยาวคงเหลือ</w:t>
      </w:r>
      <w:r w:rsidR="00A1555A" w:rsidRPr="00C2555B">
        <w:rPr>
          <w:rFonts w:ascii="Browallia New" w:hAnsi="Browallia New" w:cs="Browallia New"/>
          <w:sz w:val="28"/>
          <w:szCs w:val="28"/>
          <w:cs/>
        </w:rPr>
        <w:t xml:space="preserve">จำนวน </w:t>
      </w:r>
      <w:r w:rsidR="005F7E13" w:rsidRPr="00C2555B">
        <w:rPr>
          <w:rFonts w:ascii="Browallia New" w:hAnsi="Browallia New" w:cs="Browallia New"/>
          <w:sz w:val="28"/>
          <w:szCs w:val="28"/>
        </w:rPr>
        <w:t>514.40</w:t>
      </w:r>
      <w:r w:rsidR="00EE1162" w:rsidRPr="00C2555B">
        <w:rPr>
          <w:rFonts w:ascii="Browallia New" w:hAnsi="Browallia New" w:cs="Browallia New"/>
          <w:sz w:val="28"/>
          <w:szCs w:val="28"/>
          <w:cs/>
        </w:rPr>
        <w:t xml:space="preserve"> </w:t>
      </w:r>
      <w:r w:rsidR="00A1555A" w:rsidRPr="00C2555B">
        <w:rPr>
          <w:rFonts w:ascii="Browallia New" w:hAnsi="Browallia New" w:cs="Browallia New"/>
          <w:sz w:val="28"/>
          <w:szCs w:val="28"/>
          <w:cs/>
        </w:rPr>
        <w:t>ล้านบาท (งบการเงินเฉพาะของบริษัท</w:t>
      </w:r>
      <w:r w:rsidR="00A1555A" w:rsidRPr="00C2555B">
        <w:rPr>
          <w:rFonts w:ascii="Browallia New" w:hAnsi="Browallia New" w:cs="Browallia New"/>
          <w:sz w:val="28"/>
          <w:szCs w:val="28"/>
        </w:rPr>
        <w:t xml:space="preserve">: </w:t>
      </w:r>
      <w:r w:rsidR="00195367" w:rsidRPr="007A2ABF">
        <w:rPr>
          <w:rFonts w:ascii="Browallia New" w:hAnsi="Browallia New" w:cs="Browallia New"/>
          <w:sz w:val="28"/>
          <w:szCs w:val="28"/>
        </w:rPr>
        <w:t>1</w:t>
      </w:r>
      <w:r w:rsidR="005F7E13" w:rsidRPr="007A2ABF">
        <w:rPr>
          <w:rFonts w:ascii="Browallia New" w:hAnsi="Browallia New" w:cs="Browallia New"/>
          <w:sz w:val="28"/>
          <w:szCs w:val="28"/>
        </w:rPr>
        <w:t>97.49</w:t>
      </w:r>
      <w:r w:rsidR="00CC129F" w:rsidRPr="00C2555B">
        <w:rPr>
          <w:rFonts w:ascii="Browallia New" w:hAnsi="Browallia New" w:cs="Browallia New"/>
          <w:sz w:val="28"/>
          <w:szCs w:val="28"/>
          <w:cs/>
        </w:rPr>
        <w:t xml:space="preserve"> </w:t>
      </w:r>
      <w:r w:rsidR="00A1555A" w:rsidRPr="00C2555B">
        <w:rPr>
          <w:rFonts w:ascii="Browallia New" w:hAnsi="Browallia New" w:cs="Browallia New"/>
          <w:sz w:val="28"/>
          <w:szCs w:val="28"/>
          <w:cs/>
        </w:rPr>
        <w:t>ล้าน</w:t>
      </w:r>
      <w:r w:rsidRPr="00C2555B">
        <w:rPr>
          <w:rFonts w:ascii="Browallia New" w:hAnsi="Browallia New" w:cs="Browallia New"/>
          <w:sz w:val="28"/>
          <w:szCs w:val="28"/>
          <w:cs/>
        </w:rPr>
        <w:t>บาท)</w:t>
      </w:r>
    </w:p>
    <w:p w14:paraId="0A7CCE90" w14:textId="2C55313A" w:rsidR="0001561E" w:rsidRPr="00C2555B"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5B4E3CEF" w14:textId="3BF31E34" w:rsidR="0001561E" w:rsidRPr="00C2555B"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78DA7EBD" w14:textId="29DC3E79" w:rsidR="0001561E" w:rsidRPr="00C2555B" w:rsidRDefault="0001561E" w:rsidP="0001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6"/>
          <w:szCs w:val="26"/>
        </w:rPr>
      </w:pPr>
    </w:p>
    <w:p w14:paraId="1A61B816" w14:textId="77777777" w:rsidR="0001561E" w:rsidRPr="00C2555B" w:rsidRDefault="0001561E" w:rsidP="00390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thaiDistribute"/>
        <w:rPr>
          <w:rFonts w:ascii="Browallia New" w:hAnsi="Browallia New" w:cs="Browallia New"/>
          <w:sz w:val="26"/>
          <w:szCs w:val="26"/>
        </w:rPr>
      </w:pPr>
    </w:p>
    <w:p w14:paraId="53A36CA6" w14:textId="61EE5A5E" w:rsidR="006971B8" w:rsidRPr="00C2555B" w:rsidRDefault="006971B8"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21"/>
        <w:jc w:val="thaiDistribute"/>
        <w:rPr>
          <w:rFonts w:ascii="Browallia New" w:hAnsi="Browallia New" w:cs="Browallia New"/>
          <w:sz w:val="28"/>
          <w:szCs w:val="28"/>
        </w:rPr>
      </w:pPr>
      <w:r w:rsidRPr="00C2555B">
        <w:rPr>
          <w:rFonts w:ascii="Browallia New" w:hAnsi="Browallia New" w:cs="Browallia New"/>
          <w:sz w:val="28"/>
          <w:szCs w:val="28"/>
          <w:cs/>
        </w:rPr>
        <w:lastRenderedPageBreak/>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C23DF3" w:rsidRPr="00C2555B" w14:paraId="1F229FDF" w14:textId="77777777" w:rsidTr="00C15708">
        <w:trPr>
          <w:trHeight w:val="20"/>
        </w:trPr>
        <w:tc>
          <w:tcPr>
            <w:tcW w:w="2835" w:type="dxa"/>
          </w:tcPr>
          <w:p w14:paraId="7579C2BA" w14:textId="77777777" w:rsidR="00C23DF3" w:rsidRPr="00C2555B" w:rsidRDefault="00C23DF3" w:rsidP="00C23DF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5B303F66" w14:textId="72F80F5D"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00CA746A" w:rsidRPr="00C2555B">
              <w:rPr>
                <w:rFonts w:ascii="Browallia New" w:hAnsi="Browallia New" w:cs="Browallia New"/>
                <w:sz w:val="28"/>
                <w:szCs w:val="28"/>
              </w:rPr>
              <w:t>2562</w:t>
            </w:r>
          </w:p>
        </w:tc>
        <w:tc>
          <w:tcPr>
            <w:tcW w:w="273" w:type="dxa"/>
            <w:tcBorders>
              <w:top w:val="single" w:sz="4" w:space="0" w:color="auto"/>
            </w:tcBorders>
            <w:vAlign w:val="bottom"/>
          </w:tcPr>
          <w:p w14:paraId="64FD0032"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58FD7DB1" w14:textId="31724E9C"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tcPr>
          <w:p w14:paraId="0FCBCEFD"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18D071AA" w14:textId="13126616"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00CA746A" w:rsidRPr="00C2555B">
              <w:rPr>
                <w:rFonts w:ascii="Browallia New" w:hAnsi="Browallia New" w:cs="Browallia New"/>
                <w:sz w:val="28"/>
                <w:szCs w:val="28"/>
              </w:rPr>
              <w:t>2562</w:t>
            </w:r>
          </w:p>
        </w:tc>
        <w:tc>
          <w:tcPr>
            <w:tcW w:w="236" w:type="dxa"/>
            <w:vAlign w:val="bottom"/>
          </w:tcPr>
          <w:p w14:paraId="0FA5519D"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5438B91E" w14:textId="43E3260B"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6971B8" w:rsidRPr="00C2555B" w14:paraId="569892D2" w14:textId="77777777" w:rsidTr="0001561E">
        <w:trPr>
          <w:trHeight w:val="257"/>
        </w:trPr>
        <w:tc>
          <w:tcPr>
            <w:tcW w:w="2835" w:type="dxa"/>
          </w:tcPr>
          <w:p w14:paraId="0E5BFE0A" w14:textId="77777777" w:rsidR="006971B8" w:rsidRPr="00C2555B" w:rsidRDefault="006971B8" w:rsidP="001B4041">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6971B8" w:rsidRPr="00C2555B" w:rsidRDefault="006971B8" w:rsidP="001B4041">
            <w:pPr>
              <w:tabs>
                <w:tab w:val="left" w:pos="360"/>
              </w:tabs>
              <w:spacing w:line="240" w:lineRule="auto"/>
              <w:ind w:right="912"/>
              <w:jc w:val="right"/>
              <w:rPr>
                <w:rFonts w:ascii="Browallia New" w:hAnsi="Browallia New" w:cs="Browallia New"/>
                <w:sz w:val="14"/>
                <w:szCs w:val="14"/>
              </w:rPr>
            </w:pPr>
          </w:p>
        </w:tc>
      </w:tr>
      <w:tr w:rsidR="00FE7946" w:rsidRPr="00C2555B" w14:paraId="33964591" w14:textId="77777777" w:rsidTr="00C15708">
        <w:trPr>
          <w:trHeight w:val="195"/>
        </w:trPr>
        <w:tc>
          <w:tcPr>
            <w:tcW w:w="2835" w:type="dxa"/>
          </w:tcPr>
          <w:p w14:paraId="36457827" w14:textId="77777777" w:rsidR="00FE7946" w:rsidRPr="00C2555B" w:rsidRDefault="00FE7946" w:rsidP="00FE7946">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1A5B9C57"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7A2ABF">
              <w:rPr>
                <w:rFonts w:ascii="Browallia New" w:hAnsi="Browallia New" w:cs="Browallia New"/>
                <w:sz w:val="28"/>
                <w:szCs w:val="28"/>
                <w:lang w:val="en-GB"/>
              </w:rPr>
              <w:t>122,455</w:t>
            </w:r>
          </w:p>
        </w:tc>
        <w:tc>
          <w:tcPr>
            <w:tcW w:w="273" w:type="dxa"/>
          </w:tcPr>
          <w:p w14:paraId="23CBF2E5" w14:textId="77777777" w:rsidR="00FE7946" w:rsidRPr="007A2ABF"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3C2ED94A"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7A2ABF">
              <w:rPr>
                <w:rFonts w:ascii="Browallia New" w:hAnsi="Browallia New" w:cs="Browallia New"/>
                <w:sz w:val="28"/>
                <w:szCs w:val="28"/>
                <w:lang w:val="en-GB"/>
              </w:rPr>
              <w:t xml:space="preserve">125,516 </w:t>
            </w:r>
          </w:p>
        </w:tc>
        <w:tc>
          <w:tcPr>
            <w:tcW w:w="236" w:type="dxa"/>
          </w:tcPr>
          <w:p w14:paraId="32A070A5" w14:textId="77777777" w:rsidR="00FE7946" w:rsidRPr="007A2ABF"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3E8E35B3"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7A2ABF">
              <w:rPr>
                <w:rFonts w:ascii="Browallia New" w:hAnsi="Browallia New" w:cs="Browallia New"/>
                <w:sz w:val="28"/>
                <w:szCs w:val="28"/>
                <w:lang w:val="en-GB"/>
              </w:rPr>
              <w:t>10,569</w:t>
            </w:r>
          </w:p>
        </w:tc>
        <w:tc>
          <w:tcPr>
            <w:tcW w:w="236" w:type="dxa"/>
          </w:tcPr>
          <w:p w14:paraId="4CE9913C"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4552903F"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10,169</w:t>
            </w:r>
          </w:p>
        </w:tc>
      </w:tr>
    </w:tbl>
    <w:p w14:paraId="29F87AFB" w14:textId="0F59F8F0" w:rsidR="008C4342" w:rsidRPr="00C2555B"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3BB9CA9F" w14:textId="103045CB" w:rsidR="006F6AAC" w:rsidRPr="00C2555B" w:rsidRDefault="006F6AAC" w:rsidP="00C348B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30"/>
        <w:jc w:val="thaiDistribute"/>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Pr="00C2555B" w:rsidRDefault="006F6AAC" w:rsidP="006F6AAC">
      <w:pPr>
        <w:tabs>
          <w:tab w:val="left" w:pos="993"/>
        </w:tabs>
        <w:ind w:firstLine="360"/>
        <w:jc w:val="thaiDistribute"/>
        <w:rPr>
          <w:rFonts w:ascii="Browallia New" w:hAnsi="Browallia New" w:cs="Browallia New"/>
          <w:sz w:val="28"/>
          <w:szCs w:val="28"/>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2555B" w14:paraId="19AE52D5" w14:textId="77777777" w:rsidTr="0001561E">
        <w:trPr>
          <w:trHeight w:val="20"/>
        </w:trPr>
        <w:tc>
          <w:tcPr>
            <w:tcW w:w="2601" w:type="dxa"/>
          </w:tcPr>
          <w:p w14:paraId="5588445B" w14:textId="77777777" w:rsidR="00BD0267" w:rsidRPr="00C2555B"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gridSpan w:val="2"/>
          </w:tcPr>
          <w:p w14:paraId="61A40200"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C23DF3" w:rsidRPr="00C2555B" w14:paraId="0E8272C3" w14:textId="77777777" w:rsidTr="0001561E">
        <w:trPr>
          <w:trHeight w:val="20"/>
        </w:trPr>
        <w:tc>
          <w:tcPr>
            <w:tcW w:w="2601" w:type="dxa"/>
          </w:tcPr>
          <w:p w14:paraId="4FAC7D62" w14:textId="77777777" w:rsidR="00C23DF3" w:rsidRPr="00C2555B" w:rsidRDefault="00C23DF3" w:rsidP="00C23DF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275307CC" w14:textId="45DCFEA2"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00CA746A" w:rsidRPr="00C2555B">
              <w:rPr>
                <w:rFonts w:ascii="Browallia New" w:hAnsi="Browallia New" w:cs="Browallia New"/>
                <w:sz w:val="28"/>
                <w:szCs w:val="28"/>
              </w:rPr>
              <w:t>2562</w:t>
            </w:r>
          </w:p>
        </w:tc>
        <w:tc>
          <w:tcPr>
            <w:tcW w:w="273" w:type="dxa"/>
            <w:tcBorders>
              <w:top w:val="single" w:sz="4" w:space="0" w:color="auto"/>
            </w:tcBorders>
            <w:vAlign w:val="bottom"/>
          </w:tcPr>
          <w:p w14:paraId="375EE5DE"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4EA5376F" w14:textId="479684B2"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c>
          <w:tcPr>
            <w:tcW w:w="236" w:type="dxa"/>
            <w:gridSpan w:val="2"/>
          </w:tcPr>
          <w:p w14:paraId="334C8999"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1A47781E" w14:textId="76C1C40C"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มีนาคม </w:t>
            </w:r>
            <w:r w:rsidR="00CA746A" w:rsidRPr="00C2555B">
              <w:rPr>
                <w:rFonts w:ascii="Browallia New" w:hAnsi="Browallia New" w:cs="Browallia New"/>
                <w:sz w:val="28"/>
                <w:szCs w:val="28"/>
              </w:rPr>
              <w:t>2562</w:t>
            </w:r>
          </w:p>
        </w:tc>
        <w:tc>
          <w:tcPr>
            <w:tcW w:w="236" w:type="dxa"/>
            <w:gridSpan w:val="2"/>
            <w:vAlign w:val="bottom"/>
          </w:tcPr>
          <w:p w14:paraId="42D7DFF4" w14:textId="77777777"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vAlign w:val="bottom"/>
          </w:tcPr>
          <w:p w14:paraId="6EB7714C" w14:textId="209E0D4D" w:rsidR="00C23DF3" w:rsidRPr="00C2555B" w:rsidRDefault="00C23DF3" w:rsidP="00C2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2561</w:t>
            </w:r>
          </w:p>
        </w:tc>
      </w:tr>
      <w:tr w:rsidR="0001561E" w:rsidRPr="00C2555B" w14:paraId="2592AF13" w14:textId="77777777" w:rsidTr="0001561E">
        <w:trPr>
          <w:trHeight w:hRule="exact" w:val="245"/>
        </w:trPr>
        <w:tc>
          <w:tcPr>
            <w:tcW w:w="2601" w:type="dxa"/>
          </w:tcPr>
          <w:p w14:paraId="4B21C33B" w14:textId="77777777" w:rsidR="0001561E" w:rsidRPr="00C2555B"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2555B" w14:paraId="30A0BE0C" w14:textId="77777777" w:rsidTr="0001561E">
        <w:trPr>
          <w:trHeight w:val="20"/>
        </w:trPr>
        <w:tc>
          <w:tcPr>
            <w:tcW w:w="5545" w:type="dxa"/>
            <w:gridSpan w:val="5"/>
          </w:tcPr>
          <w:p w14:paraId="671CB01C" w14:textId="54011FB7" w:rsidR="005231A8" w:rsidRPr="00C2555B" w:rsidRDefault="005231A8" w:rsidP="00A73728">
            <w:pPr>
              <w:tabs>
                <w:tab w:val="clear" w:pos="3742"/>
                <w:tab w:val="left" w:pos="360"/>
              </w:tabs>
              <w:spacing w:line="240" w:lineRule="auto"/>
              <w:ind w:right="-156"/>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r>
      <w:tr w:rsidR="00FE7946" w:rsidRPr="00C2555B" w14:paraId="6A5FFB4D" w14:textId="77777777" w:rsidTr="0001561E">
        <w:trPr>
          <w:trHeight w:val="20"/>
        </w:trPr>
        <w:tc>
          <w:tcPr>
            <w:tcW w:w="2601" w:type="dxa"/>
          </w:tcPr>
          <w:p w14:paraId="6A2CE724" w14:textId="449948F1" w:rsidR="00FE7946" w:rsidRPr="00C2555B" w:rsidRDefault="00FE7946" w:rsidP="00FE7946">
            <w:pPr>
              <w:pStyle w:val="ListParagraph"/>
              <w:numPr>
                <w:ilvl w:val="0"/>
                <w:numId w:val="32"/>
              </w:numPr>
              <w:tabs>
                <w:tab w:val="clear" w:pos="227"/>
                <w:tab w:val="clear" w:pos="680"/>
                <w:tab w:val="left" w:pos="702"/>
              </w:tabs>
              <w:spacing w:line="240" w:lineRule="auto"/>
              <w:rPr>
                <w:rFonts w:ascii="Browallia New" w:hAnsi="Browallia New" w:cs="Browallia New"/>
                <w:sz w:val="28"/>
                <w:szCs w:val="28"/>
              </w:rPr>
            </w:pPr>
            <w:r w:rsidRPr="00C2555B">
              <w:rPr>
                <w:rFonts w:ascii="Browallia New" w:hAnsi="Browallia New" w:cs="Browallia New"/>
                <w:sz w:val="28"/>
                <w:szCs w:val="28"/>
                <w:cs/>
              </w:rPr>
              <w:t>ล้านบาท</w:t>
            </w:r>
          </w:p>
        </w:tc>
        <w:tc>
          <w:tcPr>
            <w:tcW w:w="267" w:type="dxa"/>
          </w:tcPr>
          <w:p w14:paraId="03563B24" w14:textId="272486F9" w:rsidR="00FE7946" w:rsidRPr="00C2555B" w:rsidRDefault="00FE7946" w:rsidP="00FE7946">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2E160C25"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7A2ABF">
              <w:rPr>
                <w:rFonts w:ascii="Browallia New" w:hAnsi="Browallia New" w:cs="Browallia New"/>
                <w:sz w:val="28"/>
                <w:szCs w:val="28"/>
                <w:lang w:val="en-GB"/>
              </w:rPr>
              <w:t>160</w:t>
            </w:r>
          </w:p>
        </w:tc>
        <w:tc>
          <w:tcPr>
            <w:tcW w:w="273" w:type="dxa"/>
          </w:tcPr>
          <w:p w14:paraId="03E4E1A2"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629CE76F"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16</w:t>
            </w:r>
            <w:r w:rsidRPr="00C2555B">
              <w:rPr>
                <w:rFonts w:ascii="Browallia New" w:hAnsi="Browallia New" w:cs="Browallia New"/>
                <w:sz w:val="28"/>
                <w:szCs w:val="28"/>
              </w:rPr>
              <w:t>0</w:t>
            </w:r>
          </w:p>
        </w:tc>
        <w:tc>
          <w:tcPr>
            <w:tcW w:w="236" w:type="dxa"/>
            <w:gridSpan w:val="2"/>
          </w:tcPr>
          <w:p w14:paraId="5A98B8A7"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18BA5B99" w:rsidR="00FE7946" w:rsidRPr="00C2555B" w:rsidRDefault="006865F7"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6865F7">
              <w:rPr>
                <w:rFonts w:ascii="Browallia New" w:hAnsi="Browallia New" w:cs="Browallia New"/>
                <w:sz w:val="28"/>
                <w:szCs w:val="28"/>
              </w:rPr>
              <w:t>110</w:t>
            </w:r>
          </w:p>
        </w:tc>
        <w:tc>
          <w:tcPr>
            <w:tcW w:w="236" w:type="dxa"/>
            <w:gridSpan w:val="2"/>
          </w:tcPr>
          <w:p w14:paraId="459A6E95"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2AEA7560"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lang w:val="en-GB"/>
              </w:rPr>
              <w:t>110</w:t>
            </w:r>
          </w:p>
        </w:tc>
      </w:tr>
      <w:tr w:rsidR="00FE7946" w:rsidRPr="00C2555B" w14:paraId="3CB55980" w14:textId="77777777" w:rsidTr="0001561E">
        <w:trPr>
          <w:trHeight w:val="20"/>
        </w:trPr>
        <w:tc>
          <w:tcPr>
            <w:tcW w:w="2601" w:type="dxa"/>
          </w:tcPr>
          <w:p w14:paraId="4328793D" w14:textId="7E48695A" w:rsidR="00FE7946" w:rsidRPr="00C2555B" w:rsidRDefault="00FE7946" w:rsidP="00FE7946">
            <w:pPr>
              <w:pStyle w:val="ListParagraph"/>
              <w:numPr>
                <w:ilvl w:val="0"/>
                <w:numId w:val="32"/>
              </w:numPr>
              <w:tabs>
                <w:tab w:val="clear" w:pos="227"/>
              </w:tabs>
              <w:spacing w:line="240" w:lineRule="auto"/>
              <w:rPr>
                <w:rFonts w:ascii="Browallia New" w:hAnsi="Browallia New" w:cs="Browallia New"/>
                <w:sz w:val="28"/>
                <w:szCs w:val="28"/>
                <w:cs/>
              </w:rPr>
            </w:pPr>
            <w:r w:rsidRPr="00C2555B">
              <w:rPr>
                <w:rFonts w:ascii="Browallia New" w:hAnsi="Browallia New" w:cs="Browallia New"/>
                <w:sz w:val="28"/>
                <w:szCs w:val="28"/>
                <w:cs/>
              </w:rPr>
              <w:t>ล้านดอลลาร์สหรัฐ</w:t>
            </w:r>
          </w:p>
        </w:tc>
        <w:tc>
          <w:tcPr>
            <w:tcW w:w="267" w:type="dxa"/>
          </w:tcPr>
          <w:p w14:paraId="6E1ABDA9" w14:textId="7169211E" w:rsidR="00FE7946" w:rsidRPr="00C2555B" w:rsidRDefault="00FE7946" w:rsidP="00FE7946">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1EDCA76F" w:rsidR="00FE7946" w:rsidRPr="007A2ABF"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7A2ABF">
              <w:rPr>
                <w:rFonts w:ascii="Browallia New" w:hAnsi="Browallia New" w:cs="Browallia New"/>
                <w:sz w:val="28"/>
                <w:szCs w:val="28"/>
                <w:lang w:val="en-GB"/>
              </w:rPr>
              <w:t>0.40</w:t>
            </w:r>
          </w:p>
        </w:tc>
        <w:tc>
          <w:tcPr>
            <w:tcW w:w="273" w:type="dxa"/>
          </w:tcPr>
          <w:p w14:paraId="18477F45"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4058B77A" w:rsidR="00FE7946" w:rsidRPr="00C2555B" w:rsidRDefault="00FE7946" w:rsidP="00FE7946">
            <w:pPr>
              <w:tabs>
                <w:tab w:val="clear" w:pos="680"/>
                <w:tab w:val="clear" w:pos="907"/>
                <w:tab w:val="left" w:pos="360"/>
              </w:tabs>
              <w:spacing w:line="240" w:lineRule="auto"/>
              <w:ind w:right="15"/>
              <w:jc w:val="right"/>
              <w:rPr>
                <w:rFonts w:ascii="Browallia New" w:hAnsi="Browallia New" w:cs="Browallia New"/>
                <w:sz w:val="28"/>
                <w:szCs w:val="28"/>
                <w:lang w:val="en-GB"/>
              </w:rPr>
            </w:pPr>
            <w:r w:rsidRPr="00C2555B">
              <w:rPr>
                <w:rFonts w:ascii="Browallia New" w:hAnsi="Browallia New" w:cs="Browallia New"/>
                <w:sz w:val="28"/>
                <w:szCs w:val="28"/>
              </w:rPr>
              <w:t>0.</w:t>
            </w:r>
            <w:r w:rsidR="00320D67" w:rsidRPr="00C2555B">
              <w:rPr>
                <w:rFonts w:ascii="Browallia New" w:hAnsi="Browallia New" w:cs="Browallia New"/>
                <w:sz w:val="28"/>
                <w:szCs w:val="28"/>
              </w:rPr>
              <w:t>4</w:t>
            </w:r>
            <w:r w:rsidRPr="00C2555B">
              <w:rPr>
                <w:rFonts w:ascii="Browallia New" w:hAnsi="Browallia New" w:cs="Browallia New"/>
                <w:sz w:val="28"/>
                <w:szCs w:val="28"/>
              </w:rPr>
              <w:t>0</w:t>
            </w:r>
          </w:p>
        </w:tc>
        <w:tc>
          <w:tcPr>
            <w:tcW w:w="236" w:type="dxa"/>
            <w:gridSpan w:val="2"/>
          </w:tcPr>
          <w:p w14:paraId="7A911742"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7F17A821" w:rsidR="00FE7946" w:rsidRPr="00C2555B" w:rsidRDefault="00FE7946" w:rsidP="00FE7946">
            <w:pPr>
              <w:tabs>
                <w:tab w:val="clear" w:pos="680"/>
                <w:tab w:val="clear" w:pos="907"/>
                <w:tab w:val="left" w:pos="360"/>
              </w:tabs>
              <w:spacing w:line="240" w:lineRule="auto"/>
              <w:ind w:right="15"/>
              <w:jc w:val="center"/>
              <w:rPr>
                <w:rFonts w:ascii="Browallia New" w:hAnsi="Browallia New" w:cs="Browallia New"/>
                <w:sz w:val="28"/>
                <w:szCs w:val="28"/>
                <w:lang w:val="en-GB"/>
              </w:rPr>
            </w:pPr>
            <w:r w:rsidRPr="007A2ABF">
              <w:rPr>
                <w:rFonts w:ascii="Browallia New" w:hAnsi="Browallia New" w:cs="Browallia New"/>
                <w:sz w:val="28"/>
                <w:szCs w:val="28"/>
                <w:cs/>
                <w:lang w:val="en-GB"/>
              </w:rPr>
              <w:t xml:space="preserve">       -</w:t>
            </w:r>
          </w:p>
        </w:tc>
        <w:tc>
          <w:tcPr>
            <w:tcW w:w="236" w:type="dxa"/>
            <w:gridSpan w:val="2"/>
          </w:tcPr>
          <w:p w14:paraId="5B959449" w14:textId="77777777" w:rsidR="00FE7946" w:rsidRPr="00C2555B" w:rsidRDefault="00FE7946" w:rsidP="00FE7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7D307425" w:rsidR="00FE7946" w:rsidRPr="00C2555B" w:rsidRDefault="00FE7946" w:rsidP="00FE7946">
            <w:pPr>
              <w:tabs>
                <w:tab w:val="clear" w:pos="680"/>
                <w:tab w:val="clear" w:pos="907"/>
                <w:tab w:val="left" w:pos="360"/>
              </w:tabs>
              <w:spacing w:line="240" w:lineRule="auto"/>
              <w:ind w:right="15"/>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p>
        </w:tc>
      </w:tr>
    </w:tbl>
    <w:p w14:paraId="4D6BB3C8" w14:textId="77777777" w:rsidR="00BD0267" w:rsidRPr="00C2555B" w:rsidRDefault="00BD0267" w:rsidP="006F6AAC">
      <w:pPr>
        <w:tabs>
          <w:tab w:val="clear" w:pos="907"/>
          <w:tab w:val="left" w:pos="900"/>
        </w:tabs>
        <w:jc w:val="thaiDistribute"/>
        <w:rPr>
          <w:rFonts w:ascii="Browallia New" w:hAnsi="Browallia New" w:cs="Browallia New"/>
          <w:sz w:val="28"/>
          <w:szCs w:val="28"/>
          <w:cs/>
        </w:rPr>
      </w:pPr>
    </w:p>
    <w:p w14:paraId="09AFD83F" w14:textId="16BB53CF" w:rsidR="006F6AAC" w:rsidRPr="00C15708" w:rsidRDefault="00D32B33" w:rsidP="00C348B3">
      <w:pPr>
        <w:tabs>
          <w:tab w:val="clear" w:pos="907"/>
          <w:tab w:val="left" w:pos="1260"/>
        </w:tabs>
        <w:ind w:left="1080"/>
        <w:jc w:val="thaiDistribute"/>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r w:rsidR="006F6AAC" w:rsidRPr="00C2555B">
        <w:rPr>
          <w:rFonts w:ascii="Browallia New" w:hAnsi="Browallia New" w:cs="Browallia New"/>
          <w:sz w:val="28"/>
          <w:szCs w:val="28"/>
          <w:cs/>
        </w:rPr>
        <w:t>ข้างต้น</w:t>
      </w:r>
      <w:r w:rsidR="00972535" w:rsidRPr="00C2555B">
        <w:rPr>
          <w:rFonts w:ascii="Browallia New" w:hAnsi="Browallia New" w:cs="Browallia New"/>
          <w:spacing w:val="-2"/>
          <w:sz w:val="28"/>
          <w:szCs w:val="28"/>
          <w:cs/>
        </w:rPr>
        <w:t>ค้ำประกันโดย</w:t>
      </w:r>
      <w:r w:rsidR="00972535" w:rsidRPr="00C2555B">
        <w:rPr>
          <w:rFonts w:ascii="Browallia New" w:hAnsi="Browallia New" w:cs="Browallia New"/>
          <w:spacing w:val="-6"/>
          <w:sz w:val="28"/>
          <w:szCs w:val="28"/>
          <w:cs/>
        </w:rPr>
        <w:t>กรรมการของบริษัทและ</w:t>
      </w:r>
      <w:r w:rsidR="00C348B3" w:rsidRPr="00C2555B">
        <w:rPr>
          <w:rFonts w:ascii="Browallia New" w:hAnsi="Browallia New" w:cs="Browallia New"/>
          <w:spacing w:val="-6"/>
          <w:sz w:val="28"/>
          <w:szCs w:val="28"/>
        </w:rPr>
        <w:t xml:space="preserve">              </w:t>
      </w:r>
      <w:r w:rsidR="00972535" w:rsidRPr="00C2555B">
        <w:rPr>
          <w:rFonts w:ascii="Browallia New" w:hAnsi="Browallia New" w:cs="Browallia New"/>
          <w:spacing w:val="-6"/>
          <w:sz w:val="28"/>
          <w:szCs w:val="28"/>
          <w:cs/>
        </w:rPr>
        <w:t>บริษัทย่อย และจำนองโดยที่ดินและสิ่งปลูกสร้าง และที่ดินพร้อมสิ่งปลูกสร้าง</w:t>
      </w:r>
      <w:r w:rsidR="00972535" w:rsidRPr="00C2555B">
        <w:rPr>
          <w:rFonts w:ascii="Browallia New" w:hAnsi="Browallia New" w:cs="Browallia New"/>
          <w:sz w:val="28"/>
          <w:szCs w:val="28"/>
          <w:cs/>
        </w:rPr>
        <w:t>ของโครงการอสังหาริมทรัพย์</w:t>
      </w:r>
    </w:p>
    <w:p w14:paraId="593696B3" w14:textId="77777777" w:rsidR="002C0446" w:rsidRPr="0001561E" w:rsidRDefault="002C0446" w:rsidP="002C0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p w14:paraId="030F7859" w14:textId="77777777" w:rsidR="00C37E6B" w:rsidRPr="00CD446E" w:rsidRDefault="00C37E6B" w:rsidP="00C3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28"/>
          <w:szCs w:val="28"/>
          <w:cs/>
        </w:rPr>
      </w:pPr>
    </w:p>
    <w:sectPr w:rsidR="00C37E6B" w:rsidRPr="00CD446E" w:rsidSect="00B85E9B">
      <w:footerReference w:type="default" r:id="rId18"/>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7F813" w14:textId="77777777" w:rsidR="007F085F" w:rsidRDefault="007F085F">
      <w:r>
        <w:separator/>
      </w:r>
    </w:p>
  </w:endnote>
  <w:endnote w:type="continuationSeparator" w:id="0">
    <w:p w14:paraId="7A68682F" w14:textId="77777777" w:rsidR="007F085F" w:rsidRDefault="007F085F">
      <w:r>
        <w:continuationSeparator/>
      </w:r>
    </w:p>
  </w:endnote>
  <w:endnote w:type="continuationNotice" w:id="1">
    <w:p w14:paraId="3053841D" w14:textId="77777777" w:rsidR="007F085F" w:rsidRDefault="007F08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EucrosiaUPC">
    <w:charset w:val="DE"/>
    <w:family w:val="roman"/>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0DE08" w14:textId="77777777" w:rsidR="00681B1D" w:rsidRDefault="00681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681B1D" w14:paraId="2C8AC9D9" w14:textId="77777777" w:rsidTr="006A2DC3">
      <w:trPr>
        <w:trHeight w:val="176"/>
      </w:trPr>
      <w:tc>
        <w:tcPr>
          <w:tcW w:w="4678" w:type="dxa"/>
          <w:tcBorders>
            <w:top w:val="nil"/>
            <w:left w:val="nil"/>
            <w:bottom w:val="nil"/>
            <w:right w:val="nil"/>
          </w:tcBorders>
          <w:noWrap/>
          <w:vAlign w:val="bottom"/>
        </w:tcPr>
        <w:p w14:paraId="0FA1D984" w14:textId="77777777" w:rsidR="00681B1D" w:rsidRDefault="00681B1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681B1D" w:rsidRPr="00C761A2" w:rsidRDefault="00681B1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790756D7" w:rsidR="00681B1D" w:rsidRPr="00C761A2" w:rsidRDefault="00681B1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681B1D" w14:paraId="15CF7402" w14:textId="77777777" w:rsidTr="006A2DC3">
      <w:trPr>
        <w:trHeight w:val="190"/>
      </w:trPr>
      <w:tc>
        <w:tcPr>
          <w:tcW w:w="4678" w:type="dxa"/>
          <w:tcBorders>
            <w:top w:val="nil"/>
            <w:left w:val="nil"/>
            <w:bottom w:val="nil"/>
            <w:right w:val="nil"/>
          </w:tcBorders>
          <w:noWrap/>
          <w:vAlign w:val="bottom"/>
        </w:tcPr>
        <w:p w14:paraId="636E5A14" w14:textId="77777777" w:rsidR="00681B1D" w:rsidRDefault="00681B1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1B829FB6" w14:textId="77777777" w:rsidR="00681B1D" w:rsidRDefault="00681B1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เอี่ยมพงษ์ไพฑูรย์ )</w:t>
          </w:r>
        </w:p>
      </w:tc>
      <w:tc>
        <w:tcPr>
          <w:tcW w:w="542" w:type="dxa"/>
          <w:tcBorders>
            <w:top w:val="nil"/>
            <w:left w:val="nil"/>
            <w:bottom w:val="nil"/>
            <w:right w:val="nil"/>
          </w:tcBorders>
          <w:vAlign w:val="bottom"/>
        </w:tcPr>
        <w:p w14:paraId="7D35D8EA" w14:textId="77777777" w:rsidR="00681B1D" w:rsidRDefault="00681B1D">
          <w:pPr>
            <w:rPr>
              <w:rFonts w:ascii="Browallia New" w:hAnsi="Browallia New" w:cs="Browallia New"/>
              <w:sz w:val="26"/>
              <w:szCs w:val="26"/>
            </w:rPr>
          </w:pPr>
        </w:p>
      </w:tc>
    </w:tr>
  </w:tbl>
  <w:p w14:paraId="52A232E3" w14:textId="77777777"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4EE04" w14:textId="77777777" w:rsidR="00681B1D" w:rsidRDefault="00681B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681B1D" w14:paraId="3153C97C" w14:textId="77777777" w:rsidTr="0001418F">
      <w:trPr>
        <w:trHeight w:val="176"/>
      </w:trPr>
      <w:tc>
        <w:tcPr>
          <w:tcW w:w="8080" w:type="dxa"/>
          <w:tcBorders>
            <w:top w:val="nil"/>
            <w:left w:val="nil"/>
            <w:bottom w:val="nil"/>
            <w:right w:val="nil"/>
          </w:tcBorders>
          <w:noWrap/>
          <w:vAlign w:val="bottom"/>
        </w:tcPr>
        <w:p w14:paraId="3B0111CC" w14:textId="77777777" w:rsidR="00681B1D" w:rsidRDefault="00681B1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681B1D" w:rsidRPr="00C761A2" w:rsidRDefault="00681B1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681B1D" w:rsidRPr="00C761A2" w:rsidRDefault="00681B1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681B1D" w14:paraId="622C54D2" w14:textId="77777777" w:rsidTr="0001418F">
      <w:trPr>
        <w:trHeight w:val="190"/>
      </w:trPr>
      <w:tc>
        <w:tcPr>
          <w:tcW w:w="8080" w:type="dxa"/>
          <w:tcBorders>
            <w:top w:val="nil"/>
            <w:left w:val="nil"/>
            <w:bottom w:val="nil"/>
            <w:right w:val="nil"/>
          </w:tcBorders>
          <w:noWrap/>
          <w:vAlign w:val="bottom"/>
        </w:tcPr>
        <w:p w14:paraId="76656160" w14:textId="77777777" w:rsidR="00681B1D" w:rsidRDefault="00681B1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681B1D" w:rsidRDefault="00681B1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เอี่ยมพงษ์ไพฑูรย์ )</w:t>
          </w:r>
        </w:p>
      </w:tc>
      <w:tc>
        <w:tcPr>
          <w:tcW w:w="317" w:type="dxa"/>
          <w:tcBorders>
            <w:top w:val="nil"/>
            <w:left w:val="nil"/>
            <w:bottom w:val="nil"/>
            <w:right w:val="nil"/>
          </w:tcBorders>
          <w:vAlign w:val="bottom"/>
        </w:tcPr>
        <w:p w14:paraId="3177F630" w14:textId="77777777" w:rsidR="00681B1D" w:rsidRDefault="00681B1D">
          <w:pPr>
            <w:rPr>
              <w:rFonts w:ascii="Browallia New" w:hAnsi="Browallia New" w:cs="Browallia New"/>
              <w:sz w:val="26"/>
              <w:szCs w:val="26"/>
            </w:rPr>
          </w:pPr>
        </w:p>
      </w:tc>
    </w:tr>
  </w:tbl>
  <w:p w14:paraId="59BEDDC5" w14:textId="77777777"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681B1D" w14:paraId="3E208446" w14:textId="77777777">
      <w:trPr>
        <w:trHeight w:val="176"/>
      </w:trPr>
      <w:tc>
        <w:tcPr>
          <w:tcW w:w="4253" w:type="dxa"/>
          <w:tcBorders>
            <w:top w:val="nil"/>
            <w:left w:val="nil"/>
            <w:bottom w:val="nil"/>
            <w:right w:val="nil"/>
          </w:tcBorders>
          <w:noWrap/>
          <w:vAlign w:val="bottom"/>
        </w:tcPr>
        <w:p w14:paraId="731D9F94" w14:textId="77777777" w:rsidR="00681B1D" w:rsidRDefault="00681B1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681B1D" w:rsidRPr="00C761A2" w:rsidRDefault="00681B1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681B1D" w:rsidRPr="00C761A2" w:rsidRDefault="00681B1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681B1D" w14:paraId="1FC85814" w14:textId="77777777">
      <w:trPr>
        <w:trHeight w:val="190"/>
      </w:trPr>
      <w:tc>
        <w:tcPr>
          <w:tcW w:w="4253" w:type="dxa"/>
          <w:tcBorders>
            <w:top w:val="nil"/>
            <w:left w:val="nil"/>
            <w:bottom w:val="nil"/>
            <w:right w:val="nil"/>
          </w:tcBorders>
          <w:noWrap/>
          <w:vAlign w:val="bottom"/>
        </w:tcPr>
        <w:p w14:paraId="007F516B" w14:textId="77777777" w:rsidR="00681B1D" w:rsidRDefault="00681B1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681B1D" w:rsidRDefault="00681B1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เอี่ยมพงษ์ไพฑูรย์ )</w:t>
          </w:r>
        </w:p>
      </w:tc>
      <w:tc>
        <w:tcPr>
          <w:tcW w:w="540" w:type="dxa"/>
          <w:tcBorders>
            <w:top w:val="nil"/>
            <w:left w:val="nil"/>
            <w:bottom w:val="nil"/>
            <w:right w:val="nil"/>
          </w:tcBorders>
          <w:vAlign w:val="bottom"/>
        </w:tcPr>
        <w:p w14:paraId="08618217" w14:textId="77777777" w:rsidR="00681B1D" w:rsidRDefault="00681B1D">
          <w:pPr>
            <w:rPr>
              <w:rFonts w:ascii="Browallia New" w:hAnsi="Browallia New" w:cs="Browallia New"/>
              <w:sz w:val="26"/>
              <w:szCs w:val="26"/>
            </w:rPr>
          </w:pPr>
        </w:p>
      </w:tc>
    </w:tr>
  </w:tbl>
  <w:p w14:paraId="63E7BD6F" w14:textId="77777777" w:rsidR="00681B1D"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7F2CE" w14:textId="77777777" w:rsidR="007F085F" w:rsidRDefault="007F085F">
      <w:r>
        <w:separator/>
      </w:r>
    </w:p>
  </w:footnote>
  <w:footnote w:type="continuationSeparator" w:id="0">
    <w:p w14:paraId="201BF5CE" w14:textId="77777777" w:rsidR="007F085F" w:rsidRDefault="007F085F">
      <w:r>
        <w:continuationSeparator/>
      </w:r>
    </w:p>
  </w:footnote>
  <w:footnote w:type="continuationNotice" w:id="1">
    <w:p w14:paraId="1AA3253D" w14:textId="77777777" w:rsidR="007F085F" w:rsidRDefault="007F08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F4E67" w14:textId="77777777" w:rsidR="00681B1D" w:rsidRDefault="00681B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E6D28" w14:textId="77777777" w:rsidR="00681B1D" w:rsidRDefault="00681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5C5FF" w14:textId="77777777" w:rsidR="00681B1D" w:rsidRDefault="00681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5" w15:restartNumberingAfterBreak="0">
    <w:nsid w:val="23471F92"/>
    <w:multiLevelType w:val="multilevel"/>
    <w:tmpl w:val="0809001D"/>
    <w:numStyleLink w:val="Style2"/>
  </w:abstractNum>
  <w:abstractNum w:abstractNumId="16" w15:restartNumberingAfterBreak="0">
    <w:nsid w:val="25B37985"/>
    <w:multiLevelType w:val="multilevel"/>
    <w:tmpl w:val="DD28CD44"/>
    <w:lvl w:ilvl="0">
      <w:start w:val="8"/>
      <w:numFmt w:val="decimal"/>
      <w:lvlText w:val="%1"/>
      <w:lvlJc w:val="left"/>
      <w:pPr>
        <w:ind w:left="360" w:hanging="360"/>
      </w:pPr>
      <w:rPr>
        <w:rFonts w:hint="default"/>
      </w:rPr>
    </w:lvl>
    <w:lvl w:ilvl="1">
      <w:start w:val="8"/>
      <w:numFmt w:val="decimal"/>
      <w:lvlText w:val="%2.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0D55D7"/>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2EA1BF8"/>
    <w:lvl w:ilvl="0">
      <w:start w:val="8"/>
      <w:numFmt w:val="decimal"/>
      <w:lvlText w:val="%1"/>
      <w:lvlJc w:val="left"/>
      <w:pPr>
        <w:ind w:left="360" w:hanging="360"/>
      </w:pPr>
      <w:rPr>
        <w:rFonts w:hint="default"/>
      </w:rPr>
    </w:lvl>
    <w:lvl w:ilvl="1">
      <w:start w:val="8"/>
      <w:numFmt w:val="decimal"/>
      <w:lvlText w:val="%2.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871E14"/>
    <w:multiLevelType w:val="multilevel"/>
    <w:tmpl w:val="ABB865E8"/>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lang w:bidi="th-TH"/>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22"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D104E40"/>
    <w:multiLevelType w:val="hybridMultilevel"/>
    <w:tmpl w:val="EDDEEF3A"/>
    <w:lvl w:ilvl="0" w:tplc="3D58B422">
      <w:start w:val="1"/>
      <w:numFmt w:val="decimal"/>
      <w:lvlText w:val="%1."/>
      <w:lvlJc w:val="left"/>
      <w:pPr>
        <w:tabs>
          <w:tab w:val="num" w:pos="2203"/>
        </w:tabs>
        <w:ind w:left="2203" w:hanging="360"/>
      </w:pPr>
      <w:rPr>
        <w:rFonts w:cs="Times New Roman"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5" w15:restartNumberingAfterBreak="0">
    <w:nsid w:val="3DD84F97"/>
    <w:multiLevelType w:val="multilevel"/>
    <w:tmpl w:val="5A98DBB8"/>
    <w:lvl w:ilvl="0">
      <w:start w:val="25"/>
      <w:numFmt w:val="decimal"/>
      <w:lvlText w:val="%1"/>
      <w:lvlJc w:val="left"/>
      <w:pPr>
        <w:ind w:left="360" w:hanging="360"/>
      </w:pPr>
      <w:rPr>
        <w:rFonts w:hint="default"/>
      </w:rPr>
    </w:lvl>
    <w:lvl w:ilvl="1">
      <w:start w:val="1"/>
      <w:numFmt w:val="decimal"/>
      <w:lvlText w:val=" 24.%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31084C"/>
    <w:multiLevelType w:val="hybridMultilevel"/>
    <w:tmpl w:val="669AAD8C"/>
    <w:lvl w:ilvl="0" w:tplc="7DC0C214">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9"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856695A"/>
    <w:multiLevelType w:val="hybridMultilevel"/>
    <w:tmpl w:val="0090EDB6"/>
    <w:lvl w:ilvl="0" w:tplc="F3EA05D8">
      <w:start w:val="1"/>
      <w:numFmt w:val="decimal"/>
      <w:lvlText w:val="%1."/>
      <w:lvlJc w:val="left"/>
      <w:pPr>
        <w:tabs>
          <w:tab w:val="num" w:pos="2203"/>
        </w:tabs>
        <w:ind w:left="2203" w:hanging="360"/>
      </w:pPr>
      <w:rPr>
        <w:rFonts w:ascii="Browallia New" w:hAnsi="Browallia New" w:cs="Browallia New" w:hint="default"/>
        <w:b/>
        <w:bCs/>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35" w15:restartNumberingAfterBreak="0">
    <w:nsid w:val="68F5544A"/>
    <w:multiLevelType w:val="multilevel"/>
    <w:tmpl w:val="A7D63604"/>
    <w:lvl w:ilvl="0">
      <w:start w:val="3"/>
      <w:numFmt w:val="decimal"/>
      <w:lvlText w:val="%1"/>
      <w:lvlJc w:val="left"/>
      <w:pPr>
        <w:ind w:left="384" w:hanging="384"/>
      </w:pPr>
      <w:rPr>
        <w:rFonts w:hint="default"/>
        <w:color w:val="auto"/>
      </w:rPr>
    </w:lvl>
    <w:lvl w:ilvl="1">
      <w:start w:val="1"/>
      <w:numFmt w:val="decimal"/>
      <w:lvlText w:val="%1.%2"/>
      <w:lvlJc w:val="left"/>
      <w:pPr>
        <w:ind w:left="888" w:hanging="384"/>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2736" w:hanging="72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104" w:hanging="108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36" w15:restartNumberingAfterBreak="0">
    <w:nsid w:val="6D436147"/>
    <w:multiLevelType w:val="multilevel"/>
    <w:tmpl w:val="6602FAD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sz w:val="28"/>
        <w:szCs w:val="28"/>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7"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7A6A7AD1"/>
    <w:multiLevelType w:val="multilevel"/>
    <w:tmpl w:val="D2E6383A"/>
    <w:lvl w:ilvl="0">
      <w:start w:val="8"/>
      <w:numFmt w:val="decimal"/>
      <w:lvlText w:val="%1"/>
      <w:lvlJc w:val="left"/>
      <w:pPr>
        <w:ind w:left="360" w:hanging="360"/>
      </w:pPr>
      <w:rPr>
        <w:rFonts w:hint="default"/>
      </w:rPr>
    </w:lvl>
    <w:lvl w:ilvl="1">
      <w:start w:val="8"/>
      <w:numFmt w:val="decimal"/>
      <w:lvlText w:val="%1.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3"/>
  </w:num>
  <w:num w:numId="14">
    <w:abstractNumId w:val="20"/>
  </w:num>
  <w:num w:numId="15">
    <w:abstractNumId w:val="27"/>
  </w:num>
  <w:num w:numId="16">
    <w:abstractNumId w:val="18"/>
  </w:num>
  <w:num w:numId="17">
    <w:abstractNumId w:val="39"/>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0"/>
  </w:num>
  <w:num w:numId="21">
    <w:abstractNumId w:val="13"/>
  </w:num>
  <w:num w:numId="22">
    <w:abstractNumId w:val="25"/>
  </w:num>
  <w:num w:numId="23">
    <w:abstractNumId w:val="12"/>
  </w:num>
  <w:num w:numId="24">
    <w:abstractNumId w:val="29"/>
  </w:num>
  <w:num w:numId="25">
    <w:abstractNumId w:val="15"/>
  </w:num>
  <w:num w:numId="26">
    <w:abstractNumId w:val="10"/>
  </w:num>
  <w:num w:numId="27">
    <w:abstractNumId w:val="36"/>
  </w:num>
  <w:num w:numId="28">
    <w:abstractNumId w:val="11"/>
  </w:num>
  <w:num w:numId="29">
    <w:abstractNumId w:val="31"/>
  </w:num>
  <w:num w:numId="30">
    <w:abstractNumId w:val="22"/>
  </w:num>
  <w:num w:numId="31">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4"/>
  </w:num>
  <w:num w:numId="34">
    <w:abstractNumId w:val="38"/>
  </w:num>
  <w:num w:numId="35">
    <w:abstractNumId w:val="16"/>
  </w:num>
  <w:num w:numId="36">
    <w:abstractNumId w:val="24"/>
  </w:num>
  <w:num w:numId="37">
    <w:abstractNumId w:val="21"/>
  </w:num>
  <w:num w:numId="38">
    <w:abstractNumId w:val="32"/>
  </w:num>
  <w:num w:numId="39">
    <w:abstractNumId w:val="35"/>
  </w:num>
  <w:num w:numId="40">
    <w:abstractNumId w:val="30"/>
  </w:num>
  <w:num w:numId="41">
    <w:abstractNumId w:val="26"/>
  </w:num>
  <w:num w:numId="42">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D3"/>
    <w:rsid w:val="000009DD"/>
    <w:rsid w:val="000010B5"/>
    <w:rsid w:val="00001158"/>
    <w:rsid w:val="0000117D"/>
    <w:rsid w:val="00002050"/>
    <w:rsid w:val="00002185"/>
    <w:rsid w:val="00002572"/>
    <w:rsid w:val="00002593"/>
    <w:rsid w:val="000025FE"/>
    <w:rsid w:val="0000279E"/>
    <w:rsid w:val="00002BE9"/>
    <w:rsid w:val="00002F1E"/>
    <w:rsid w:val="00003227"/>
    <w:rsid w:val="00003723"/>
    <w:rsid w:val="000038C4"/>
    <w:rsid w:val="00003C3A"/>
    <w:rsid w:val="00004178"/>
    <w:rsid w:val="000044C1"/>
    <w:rsid w:val="0000487B"/>
    <w:rsid w:val="00004ACD"/>
    <w:rsid w:val="00005368"/>
    <w:rsid w:val="00005490"/>
    <w:rsid w:val="00005636"/>
    <w:rsid w:val="00005876"/>
    <w:rsid w:val="000064DA"/>
    <w:rsid w:val="000069A8"/>
    <w:rsid w:val="00006D98"/>
    <w:rsid w:val="00006E38"/>
    <w:rsid w:val="000079C8"/>
    <w:rsid w:val="00007B24"/>
    <w:rsid w:val="00007B32"/>
    <w:rsid w:val="00007BB4"/>
    <w:rsid w:val="00007D06"/>
    <w:rsid w:val="00010A3E"/>
    <w:rsid w:val="00011699"/>
    <w:rsid w:val="0001173B"/>
    <w:rsid w:val="00011797"/>
    <w:rsid w:val="000118AB"/>
    <w:rsid w:val="00011DD8"/>
    <w:rsid w:val="00012502"/>
    <w:rsid w:val="000128A6"/>
    <w:rsid w:val="00012C33"/>
    <w:rsid w:val="000133FC"/>
    <w:rsid w:val="0001357E"/>
    <w:rsid w:val="000136A7"/>
    <w:rsid w:val="00013EF2"/>
    <w:rsid w:val="0001418F"/>
    <w:rsid w:val="000146A4"/>
    <w:rsid w:val="00014977"/>
    <w:rsid w:val="00014C74"/>
    <w:rsid w:val="000152D1"/>
    <w:rsid w:val="0001555D"/>
    <w:rsid w:val="0001561E"/>
    <w:rsid w:val="00015806"/>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07E"/>
    <w:rsid w:val="00022116"/>
    <w:rsid w:val="00022B5A"/>
    <w:rsid w:val="00022C08"/>
    <w:rsid w:val="00023378"/>
    <w:rsid w:val="00023A52"/>
    <w:rsid w:val="00023B2D"/>
    <w:rsid w:val="00023D82"/>
    <w:rsid w:val="000247E6"/>
    <w:rsid w:val="00024941"/>
    <w:rsid w:val="00024C44"/>
    <w:rsid w:val="000252AC"/>
    <w:rsid w:val="0002530C"/>
    <w:rsid w:val="000253D9"/>
    <w:rsid w:val="00025B31"/>
    <w:rsid w:val="00025F93"/>
    <w:rsid w:val="000268A3"/>
    <w:rsid w:val="000269F5"/>
    <w:rsid w:val="00026AE9"/>
    <w:rsid w:val="00027101"/>
    <w:rsid w:val="00027314"/>
    <w:rsid w:val="00027916"/>
    <w:rsid w:val="000305A3"/>
    <w:rsid w:val="00030A75"/>
    <w:rsid w:val="00030B42"/>
    <w:rsid w:val="00030FEF"/>
    <w:rsid w:val="00031225"/>
    <w:rsid w:val="00031A92"/>
    <w:rsid w:val="00031B7C"/>
    <w:rsid w:val="00031B88"/>
    <w:rsid w:val="00031D1D"/>
    <w:rsid w:val="00031E1A"/>
    <w:rsid w:val="00032699"/>
    <w:rsid w:val="000328B3"/>
    <w:rsid w:val="00032D64"/>
    <w:rsid w:val="00033126"/>
    <w:rsid w:val="00033B32"/>
    <w:rsid w:val="00033C3F"/>
    <w:rsid w:val="000344AC"/>
    <w:rsid w:val="00034C21"/>
    <w:rsid w:val="00034C2B"/>
    <w:rsid w:val="00034E7D"/>
    <w:rsid w:val="00034E7E"/>
    <w:rsid w:val="0003570E"/>
    <w:rsid w:val="00035884"/>
    <w:rsid w:val="00035C98"/>
    <w:rsid w:val="00035CEC"/>
    <w:rsid w:val="00035E67"/>
    <w:rsid w:val="00036318"/>
    <w:rsid w:val="00036794"/>
    <w:rsid w:val="00036DB1"/>
    <w:rsid w:val="000375E6"/>
    <w:rsid w:val="00040530"/>
    <w:rsid w:val="00040556"/>
    <w:rsid w:val="000408A9"/>
    <w:rsid w:val="0004090D"/>
    <w:rsid w:val="000409B6"/>
    <w:rsid w:val="00040BF6"/>
    <w:rsid w:val="00040FA5"/>
    <w:rsid w:val="00041073"/>
    <w:rsid w:val="00041192"/>
    <w:rsid w:val="000413A7"/>
    <w:rsid w:val="000414D8"/>
    <w:rsid w:val="00041572"/>
    <w:rsid w:val="000418D6"/>
    <w:rsid w:val="0004243E"/>
    <w:rsid w:val="0004255A"/>
    <w:rsid w:val="000426E8"/>
    <w:rsid w:val="00042CC9"/>
    <w:rsid w:val="00042E56"/>
    <w:rsid w:val="000430C3"/>
    <w:rsid w:val="00043548"/>
    <w:rsid w:val="00043892"/>
    <w:rsid w:val="00043C69"/>
    <w:rsid w:val="000443D5"/>
    <w:rsid w:val="0004462C"/>
    <w:rsid w:val="00044905"/>
    <w:rsid w:val="00044C3F"/>
    <w:rsid w:val="00044E94"/>
    <w:rsid w:val="00045016"/>
    <w:rsid w:val="000452CE"/>
    <w:rsid w:val="00045497"/>
    <w:rsid w:val="00045504"/>
    <w:rsid w:val="000459AF"/>
    <w:rsid w:val="000461E1"/>
    <w:rsid w:val="0004645D"/>
    <w:rsid w:val="0004663F"/>
    <w:rsid w:val="0004669D"/>
    <w:rsid w:val="00046947"/>
    <w:rsid w:val="00046D12"/>
    <w:rsid w:val="00046E6A"/>
    <w:rsid w:val="00047057"/>
    <w:rsid w:val="000471FD"/>
    <w:rsid w:val="00047808"/>
    <w:rsid w:val="00050044"/>
    <w:rsid w:val="00050164"/>
    <w:rsid w:val="0005077D"/>
    <w:rsid w:val="00050A2B"/>
    <w:rsid w:val="00051395"/>
    <w:rsid w:val="000517AF"/>
    <w:rsid w:val="00051AAF"/>
    <w:rsid w:val="00051B06"/>
    <w:rsid w:val="00051B9B"/>
    <w:rsid w:val="00051BE4"/>
    <w:rsid w:val="00052151"/>
    <w:rsid w:val="000521EB"/>
    <w:rsid w:val="000522D7"/>
    <w:rsid w:val="00052801"/>
    <w:rsid w:val="0005285B"/>
    <w:rsid w:val="00052BAA"/>
    <w:rsid w:val="00052DE4"/>
    <w:rsid w:val="00053001"/>
    <w:rsid w:val="000530AA"/>
    <w:rsid w:val="00053681"/>
    <w:rsid w:val="00053DD3"/>
    <w:rsid w:val="00053F20"/>
    <w:rsid w:val="000542AD"/>
    <w:rsid w:val="0005441C"/>
    <w:rsid w:val="00054497"/>
    <w:rsid w:val="00054511"/>
    <w:rsid w:val="00054AAA"/>
    <w:rsid w:val="000550B8"/>
    <w:rsid w:val="00055258"/>
    <w:rsid w:val="00055426"/>
    <w:rsid w:val="00055612"/>
    <w:rsid w:val="000556C5"/>
    <w:rsid w:val="00055717"/>
    <w:rsid w:val="00055889"/>
    <w:rsid w:val="000558F0"/>
    <w:rsid w:val="00055B2D"/>
    <w:rsid w:val="000561BC"/>
    <w:rsid w:val="000562EF"/>
    <w:rsid w:val="00056F4F"/>
    <w:rsid w:val="00057900"/>
    <w:rsid w:val="00057C7F"/>
    <w:rsid w:val="000600E0"/>
    <w:rsid w:val="0006069E"/>
    <w:rsid w:val="00060801"/>
    <w:rsid w:val="00060A89"/>
    <w:rsid w:val="00060AE5"/>
    <w:rsid w:val="00060D3D"/>
    <w:rsid w:val="000610CD"/>
    <w:rsid w:val="00061B60"/>
    <w:rsid w:val="00061BC5"/>
    <w:rsid w:val="00061D2C"/>
    <w:rsid w:val="00061E3B"/>
    <w:rsid w:val="0006230E"/>
    <w:rsid w:val="000623C9"/>
    <w:rsid w:val="00062BC9"/>
    <w:rsid w:val="00062CB9"/>
    <w:rsid w:val="00063264"/>
    <w:rsid w:val="00064090"/>
    <w:rsid w:val="000640D6"/>
    <w:rsid w:val="00064A6D"/>
    <w:rsid w:val="00064C97"/>
    <w:rsid w:val="00065232"/>
    <w:rsid w:val="0006552F"/>
    <w:rsid w:val="000657FF"/>
    <w:rsid w:val="000658A8"/>
    <w:rsid w:val="00065A7B"/>
    <w:rsid w:val="000662A8"/>
    <w:rsid w:val="00066478"/>
    <w:rsid w:val="000666D9"/>
    <w:rsid w:val="00066855"/>
    <w:rsid w:val="00066B51"/>
    <w:rsid w:val="00066D78"/>
    <w:rsid w:val="00067A3C"/>
    <w:rsid w:val="00067EBC"/>
    <w:rsid w:val="00067F77"/>
    <w:rsid w:val="00070281"/>
    <w:rsid w:val="000702C8"/>
    <w:rsid w:val="00070616"/>
    <w:rsid w:val="00070716"/>
    <w:rsid w:val="00070BE0"/>
    <w:rsid w:val="00070EC4"/>
    <w:rsid w:val="00070EE9"/>
    <w:rsid w:val="000715D4"/>
    <w:rsid w:val="00072CC2"/>
    <w:rsid w:val="000731B3"/>
    <w:rsid w:val="00073426"/>
    <w:rsid w:val="000736C0"/>
    <w:rsid w:val="00073796"/>
    <w:rsid w:val="00073DD4"/>
    <w:rsid w:val="00073E41"/>
    <w:rsid w:val="0007411B"/>
    <w:rsid w:val="0007519C"/>
    <w:rsid w:val="00075331"/>
    <w:rsid w:val="00075388"/>
    <w:rsid w:val="00075B7F"/>
    <w:rsid w:val="00076635"/>
    <w:rsid w:val="000769E6"/>
    <w:rsid w:val="00076DAA"/>
    <w:rsid w:val="00076DDE"/>
    <w:rsid w:val="0007750E"/>
    <w:rsid w:val="000776C2"/>
    <w:rsid w:val="00077E10"/>
    <w:rsid w:val="000804A5"/>
    <w:rsid w:val="00080B6E"/>
    <w:rsid w:val="00080C80"/>
    <w:rsid w:val="00081589"/>
    <w:rsid w:val="000816A2"/>
    <w:rsid w:val="00081827"/>
    <w:rsid w:val="00081D96"/>
    <w:rsid w:val="00081E7C"/>
    <w:rsid w:val="00082025"/>
    <w:rsid w:val="000821B4"/>
    <w:rsid w:val="0008252B"/>
    <w:rsid w:val="000825FE"/>
    <w:rsid w:val="00082780"/>
    <w:rsid w:val="000835CB"/>
    <w:rsid w:val="0008384A"/>
    <w:rsid w:val="00083D61"/>
    <w:rsid w:val="00083F8B"/>
    <w:rsid w:val="0008465F"/>
    <w:rsid w:val="00084B49"/>
    <w:rsid w:val="00084F3E"/>
    <w:rsid w:val="00085459"/>
    <w:rsid w:val="000861C3"/>
    <w:rsid w:val="00086328"/>
    <w:rsid w:val="000864D6"/>
    <w:rsid w:val="000866D2"/>
    <w:rsid w:val="00087340"/>
    <w:rsid w:val="00087A0F"/>
    <w:rsid w:val="00087A39"/>
    <w:rsid w:val="0009038D"/>
    <w:rsid w:val="00090A8E"/>
    <w:rsid w:val="00090FD9"/>
    <w:rsid w:val="0009183F"/>
    <w:rsid w:val="00091C29"/>
    <w:rsid w:val="00092321"/>
    <w:rsid w:val="000926D9"/>
    <w:rsid w:val="0009295F"/>
    <w:rsid w:val="0009326C"/>
    <w:rsid w:val="000936F1"/>
    <w:rsid w:val="00094532"/>
    <w:rsid w:val="00094572"/>
    <w:rsid w:val="00094577"/>
    <w:rsid w:val="00094A79"/>
    <w:rsid w:val="00094C03"/>
    <w:rsid w:val="00094F89"/>
    <w:rsid w:val="000950DD"/>
    <w:rsid w:val="00095138"/>
    <w:rsid w:val="00095292"/>
    <w:rsid w:val="000957C7"/>
    <w:rsid w:val="00095B3E"/>
    <w:rsid w:val="00095B4C"/>
    <w:rsid w:val="00095BCD"/>
    <w:rsid w:val="0009627D"/>
    <w:rsid w:val="000962C8"/>
    <w:rsid w:val="0009639D"/>
    <w:rsid w:val="00096637"/>
    <w:rsid w:val="00096D3A"/>
    <w:rsid w:val="000971B7"/>
    <w:rsid w:val="0009730E"/>
    <w:rsid w:val="00097528"/>
    <w:rsid w:val="00097E7E"/>
    <w:rsid w:val="000A037C"/>
    <w:rsid w:val="000A04D7"/>
    <w:rsid w:val="000A067D"/>
    <w:rsid w:val="000A083B"/>
    <w:rsid w:val="000A0874"/>
    <w:rsid w:val="000A0F2E"/>
    <w:rsid w:val="000A105B"/>
    <w:rsid w:val="000A1A76"/>
    <w:rsid w:val="000A1A8B"/>
    <w:rsid w:val="000A1CFE"/>
    <w:rsid w:val="000A1F72"/>
    <w:rsid w:val="000A2076"/>
    <w:rsid w:val="000A248E"/>
    <w:rsid w:val="000A2F91"/>
    <w:rsid w:val="000A33D5"/>
    <w:rsid w:val="000A36C3"/>
    <w:rsid w:val="000A37C8"/>
    <w:rsid w:val="000A3A13"/>
    <w:rsid w:val="000A3B5F"/>
    <w:rsid w:val="000A3F73"/>
    <w:rsid w:val="000A3F7C"/>
    <w:rsid w:val="000A4A68"/>
    <w:rsid w:val="000A4AE8"/>
    <w:rsid w:val="000A5157"/>
    <w:rsid w:val="000A584F"/>
    <w:rsid w:val="000A6101"/>
    <w:rsid w:val="000A61AA"/>
    <w:rsid w:val="000A64D0"/>
    <w:rsid w:val="000A68E3"/>
    <w:rsid w:val="000A6E38"/>
    <w:rsid w:val="000A72D4"/>
    <w:rsid w:val="000A73FE"/>
    <w:rsid w:val="000A7458"/>
    <w:rsid w:val="000A7501"/>
    <w:rsid w:val="000A7A9F"/>
    <w:rsid w:val="000A7B99"/>
    <w:rsid w:val="000A7CE4"/>
    <w:rsid w:val="000B0227"/>
    <w:rsid w:val="000B034F"/>
    <w:rsid w:val="000B0404"/>
    <w:rsid w:val="000B1284"/>
    <w:rsid w:val="000B12D5"/>
    <w:rsid w:val="000B13D4"/>
    <w:rsid w:val="000B13E6"/>
    <w:rsid w:val="000B1B00"/>
    <w:rsid w:val="000B1BB8"/>
    <w:rsid w:val="000B1DAE"/>
    <w:rsid w:val="000B1EC4"/>
    <w:rsid w:val="000B22DB"/>
    <w:rsid w:val="000B2585"/>
    <w:rsid w:val="000B25F4"/>
    <w:rsid w:val="000B286F"/>
    <w:rsid w:val="000B29C3"/>
    <w:rsid w:val="000B3051"/>
    <w:rsid w:val="000B37FD"/>
    <w:rsid w:val="000B3DA7"/>
    <w:rsid w:val="000B41BE"/>
    <w:rsid w:val="000B458E"/>
    <w:rsid w:val="000B4623"/>
    <w:rsid w:val="000B4696"/>
    <w:rsid w:val="000B489B"/>
    <w:rsid w:val="000B4A2C"/>
    <w:rsid w:val="000B4FB7"/>
    <w:rsid w:val="000B5436"/>
    <w:rsid w:val="000B5728"/>
    <w:rsid w:val="000B6041"/>
    <w:rsid w:val="000B633E"/>
    <w:rsid w:val="000B6386"/>
    <w:rsid w:val="000B6804"/>
    <w:rsid w:val="000B685F"/>
    <w:rsid w:val="000B7040"/>
    <w:rsid w:val="000B7C74"/>
    <w:rsid w:val="000C09A9"/>
    <w:rsid w:val="000C0AAC"/>
    <w:rsid w:val="000C1066"/>
    <w:rsid w:val="000C15C9"/>
    <w:rsid w:val="000C1A04"/>
    <w:rsid w:val="000C1DC5"/>
    <w:rsid w:val="000C1FDF"/>
    <w:rsid w:val="000C2A3F"/>
    <w:rsid w:val="000C31AA"/>
    <w:rsid w:val="000C32A1"/>
    <w:rsid w:val="000C400F"/>
    <w:rsid w:val="000C4C22"/>
    <w:rsid w:val="000C4F4F"/>
    <w:rsid w:val="000C4F94"/>
    <w:rsid w:val="000C5A3D"/>
    <w:rsid w:val="000C65AE"/>
    <w:rsid w:val="000C6EAF"/>
    <w:rsid w:val="000D03A6"/>
    <w:rsid w:val="000D12A8"/>
    <w:rsid w:val="000D15D2"/>
    <w:rsid w:val="000D1CA5"/>
    <w:rsid w:val="000D1E19"/>
    <w:rsid w:val="000D1E5B"/>
    <w:rsid w:val="000D2009"/>
    <w:rsid w:val="000D2052"/>
    <w:rsid w:val="000D2247"/>
    <w:rsid w:val="000D24E0"/>
    <w:rsid w:val="000D2CA1"/>
    <w:rsid w:val="000D2EDA"/>
    <w:rsid w:val="000D3760"/>
    <w:rsid w:val="000D42BF"/>
    <w:rsid w:val="000D44E4"/>
    <w:rsid w:val="000D48D2"/>
    <w:rsid w:val="000D4AF7"/>
    <w:rsid w:val="000D593E"/>
    <w:rsid w:val="000D6024"/>
    <w:rsid w:val="000D6BA6"/>
    <w:rsid w:val="000D6D57"/>
    <w:rsid w:val="000D6F50"/>
    <w:rsid w:val="000D770B"/>
    <w:rsid w:val="000D7A8A"/>
    <w:rsid w:val="000D7F39"/>
    <w:rsid w:val="000E01D5"/>
    <w:rsid w:val="000E0326"/>
    <w:rsid w:val="000E0454"/>
    <w:rsid w:val="000E0C47"/>
    <w:rsid w:val="000E11DA"/>
    <w:rsid w:val="000E1594"/>
    <w:rsid w:val="000E170E"/>
    <w:rsid w:val="000E1788"/>
    <w:rsid w:val="000E2291"/>
    <w:rsid w:val="000E2676"/>
    <w:rsid w:val="000E2B8A"/>
    <w:rsid w:val="000E2CBE"/>
    <w:rsid w:val="000E3822"/>
    <w:rsid w:val="000E42B0"/>
    <w:rsid w:val="000E4A69"/>
    <w:rsid w:val="000E5631"/>
    <w:rsid w:val="000E59D2"/>
    <w:rsid w:val="000E5D69"/>
    <w:rsid w:val="000E61CA"/>
    <w:rsid w:val="000E6527"/>
    <w:rsid w:val="000E6F9B"/>
    <w:rsid w:val="000E713E"/>
    <w:rsid w:val="000E73BC"/>
    <w:rsid w:val="000F0073"/>
    <w:rsid w:val="000F1182"/>
    <w:rsid w:val="000F1863"/>
    <w:rsid w:val="000F1C1D"/>
    <w:rsid w:val="000F1CBB"/>
    <w:rsid w:val="000F26B4"/>
    <w:rsid w:val="000F2D2E"/>
    <w:rsid w:val="000F3031"/>
    <w:rsid w:val="000F3B2B"/>
    <w:rsid w:val="000F3B3F"/>
    <w:rsid w:val="000F4963"/>
    <w:rsid w:val="000F4B42"/>
    <w:rsid w:val="000F595F"/>
    <w:rsid w:val="000F5E2B"/>
    <w:rsid w:val="000F6046"/>
    <w:rsid w:val="000F6829"/>
    <w:rsid w:val="000F693D"/>
    <w:rsid w:val="000F6D0E"/>
    <w:rsid w:val="000F7564"/>
    <w:rsid w:val="000F7704"/>
    <w:rsid w:val="000F7ABE"/>
    <w:rsid w:val="000F7AC2"/>
    <w:rsid w:val="00100064"/>
    <w:rsid w:val="001001DE"/>
    <w:rsid w:val="0010043B"/>
    <w:rsid w:val="0010095B"/>
    <w:rsid w:val="001009AC"/>
    <w:rsid w:val="0010129E"/>
    <w:rsid w:val="00101353"/>
    <w:rsid w:val="001013CF"/>
    <w:rsid w:val="00101401"/>
    <w:rsid w:val="00101CF4"/>
    <w:rsid w:val="00101D00"/>
    <w:rsid w:val="00101D16"/>
    <w:rsid w:val="00102E7B"/>
    <w:rsid w:val="00103668"/>
    <w:rsid w:val="001036C6"/>
    <w:rsid w:val="00103F18"/>
    <w:rsid w:val="001048E6"/>
    <w:rsid w:val="00104A8B"/>
    <w:rsid w:val="001053AE"/>
    <w:rsid w:val="00105C00"/>
    <w:rsid w:val="00106074"/>
    <w:rsid w:val="00106152"/>
    <w:rsid w:val="001064B3"/>
    <w:rsid w:val="00106946"/>
    <w:rsid w:val="00107273"/>
    <w:rsid w:val="001075D2"/>
    <w:rsid w:val="00107D22"/>
    <w:rsid w:val="00107E53"/>
    <w:rsid w:val="00107EB4"/>
    <w:rsid w:val="00107EC4"/>
    <w:rsid w:val="00107F31"/>
    <w:rsid w:val="001106CF"/>
    <w:rsid w:val="001108AC"/>
    <w:rsid w:val="001109C6"/>
    <w:rsid w:val="00111099"/>
    <w:rsid w:val="001114CB"/>
    <w:rsid w:val="0011153D"/>
    <w:rsid w:val="001119F8"/>
    <w:rsid w:val="00111ED2"/>
    <w:rsid w:val="001123BE"/>
    <w:rsid w:val="0011279D"/>
    <w:rsid w:val="0011286C"/>
    <w:rsid w:val="00112DEC"/>
    <w:rsid w:val="00113269"/>
    <w:rsid w:val="00113CC8"/>
    <w:rsid w:val="00113FC9"/>
    <w:rsid w:val="00114014"/>
    <w:rsid w:val="001141DA"/>
    <w:rsid w:val="0011425B"/>
    <w:rsid w:val="00114575"/>
    <w:rsid w:val="0011491F"/>
    <w:rsid w:val="00114B40"/>
    <w:rsid w:val="001153CD"/>
    <w:rsid w:val="00115507"/>
    <w:rsid w:val="00116196"/>
    <w:rsid w:val="00116402"/>
    <w:rsid w:val="00116BB9"/>
    <w:rsid w:val="00116C2B"/>
    <w:rsid w:val="00117AA1"/>
    <w:rsid w:val="001203C4"/>
    <w:rsid w:val="00120C54"/>
    <w:rsid w:val="0012118C"/>
    <w:rsid w:val="001214B0"/>
    <w:rsid w:val="001214C6"/>
    <w:rsid w:val="00121F06"/>
    <w:rsid w:val="001220C4"/>
    <w:rsid w:val="00122A97"/>
    <w:rsid w:val="00122FA8"/>
    <w:rsid w:val="001232B0"/>
    <w:rsid w:val="00123525"/>
    <w:rsid w:val="00123EF5"/>
    <w:rsid w:val="00124055"/>
    <w:rsid w:val="0012411F"/>
    <w:rsid w:val="00124575"/>
    <w:rsid w:val="00124641"/>
    <w:rsid w:val="00124998"/>
    <w:rsid w:val="00124BB0"/>
    <w:rsid w:val="0012502A"/>
    <w:rsid w:val="001256A4"/>
    <w:rsid w:val="0012572E"/>
    <w:rsid w:val="00125B46"/>
    <w:rsid w:val="001269D3"/>
    <w:rsid w:val="00126C7A"/>
    <w:rsid w:val="00126CC5"/>
    <w:rsid w:val="00126D21"/>
    <w:rsid w:val="00126D57"/>
    <w:rsid w:val="001270B7"/>
    <w:rsid w:val="00127CB4"/>
    <w:rsid w:val="0013020C"/>
    <w:rsid w:val="0013062A"/>
    <w:rsid w:val="001306D0"/>
    <w:rsid w:val="0013073D"/>
    <w:rsid w:val="00130794"/>
    <w:rsid w:val="0013105F"/>
    <w:rsid w:val="001317FB"/>
    <w:rsid w:val="00132471"/>
    <w:rsid w:val="001328D4"/>
    <w:rsid w:val="00132BB5"/>
    <w:rsid w:val="00132F90"/>
    <w:rsid w:val="001339BE"/>
    <w:rsid w:val="0013423D"/>
    <w:rsid w:val="001345FF"/>
    <w:rsid w:val="001347F7"/>
    <w:rsid w:val="00134EBB"/>
    <w:rsid w:val="0013507C"/>
    <w:rsid w:val="001350F7"/>
    <w:rsid w:val="001352AC"/>
    <w:rsid w:val="001355F9"/>
    <w:rsid w:val="001356B7"/>
    <w:rsid w:val="00135C7B"/>
    <w:rsid w:val="00136083"/>
    <w:rsid w:val="0013611C"/>
    <w:rsid w:val="00136386"/>
    <w:rsid w:val="00136623"/>
    <w:rsid w:val="00136920"/>
    <w:rsid w:val="00136A54"/>
    <w:rsid w:val="00136DC6"/>
    <w:rsid w:val="0013762A"/>
    <w:rsid w:val="00140674"/>
    <w:rsid w:val="00140C31"/>
    <w:rsid w:val="00140C43"/>
    <w:rsid w:val="00140EBD"/>
    <w:rsid w:val="001411BC"/>
    <w:rsid w:val="001411D5"/>
    <w:rsid w:val="00141888"/>
    <w:rsid w:val="001418B1"/>
    <w:rsid w:val="00141ABC"/>
    <w:rsid w:val="00141ADF"/>
    <w:rsid w:val="00141F62"/>
    <w:rsid w:val="00142217"/>
    <w:rsid w:val="00142612"/>
    <w:rsid w:val="00142E0D"/>
    <w:rsid w:val="00143555"/>
    <w:rsid w:val="00143825"/>
    <w:rsid w:val="00143AB5"/>
    <w:rsid w:val="00143AEA"/>
    <w:rsid w:val="00143D08"/>
    <w:rsid w:val="00143E46"/>
    <w:rsid w:val="00144144"/>
    <w:rsid w:val="00144208"/>
    <w:rsid w:val="001442CA"/>
    <w:rsid w:val="001447F7"/>
    <w:rsid w:val="0014495E"/>
    <w:rsid w:val="001449C4"/>
    <w:rsid w:val="00144CD7"/>
    <w:rsid w:val="00144E1D"/>
    <w:rsid w:val="00145A50"/>
    <w:rsid w:val="00145CF6"/>
    <w:rsid w:val="00145D1E"/>
    <w:rsid w:val="00146627"/>
    <w:rsid w:val="001466AC"/>
    <w:rsid w:val="00146A84"/>
    <w:rsid w:val="0014700F"/>
    <w:rsid w:val="00147016"/>
    <w:rsid w:val="00147235"/>
    <w:rsid w:val="001472BD"/>
    <w:rsid w:val="001473C1"/>
    <w:rsid w:val="0014747E"/>
    <w:rsid w:val="00147688"/>
    <w:rsid w:val="00147A3C"/>
    <w:rsid w:val="00147AF2"/>
    <w:rsid w:val="00147CBE"/>
    <w:rsid w:val="0015021C"/>
    <w:rsid w:val="001503F9"/>
    <w:rsid w:val="00150BBC"/>
    <w:rsid w:val="00150C8D"/>
    <w:rsid w:val="00150E87"/>
    <w:rsid w:val="00151389"/>
    <w:rsid w:val="00151938"/>
    <w:rsid w:val="00151AF0"/>
    <w:rsid w:val="001522BA"/>
    <w:rsid w:val="001525D4"/>
    <w:rsid w:val="001525D8"/>
    <w:rsid w:val="00152937"/>
    <w:rsid w:val="00152A48"/>
    <w:rsid w:val="00152C96"/>
    <w:rsid w:val="001530FE"/>
    <w:rsid w:val="001539E1"/>
    <w:rsid w:val="001542E1"/>
    <w:rsid w:val="0015494E"/>
    <w:rsid w:val="00155788"/>
    <w:rsid w:val="00155A2A"/>
    <w:rsid w:val="0015642D"/>
    <w:rsid w:val="0015695F"/>
    <w:rsid w:val="00156D09"/>
    <w:rsid w:val="00156EB2"/>
    <w:rsid w:val="0015718F"/>
    <w:rsid w:val="00157486"/>
    <w:rsid w:val="001576A7"/>
    <w:rsid w:val="00160100"/>
    <w:rsid w:val="00160162"/>
    <w:rsid w:val="00160CD4"/>
    <w:rsid w:val="00161319"/>
    <w:rsid w:val="0016141D"/>
    <w:rsid w:val="00161D3E"/>
    <w:rsid w:val="00162B02"/>
    <w:rsid w:val="00163538"/>
    <w:rsid w:val="0016388B"/>
    <w:rsid w:val="00163A5D"/>
    <w:rsid w:val="00163F5A"/>
    <w:rsid w:val="0016410A"/>
    <w:rsid w:val="00164208"/>
    <w:rsid w:val="0016491E"/>
    <w:rsid w:val="001656A7"/>
    <w:rsid w:val="00165D0D"/>
    <w:rsid w:val="00166830"/>
    <w:rsid w:val="00166D77"/>
    <w:rsid w:val="00167299"/>
    <w:rsid w:val="00167328"/>
    <w:rsid w:val="00167C4C"/>
    <w:rsid w:val="00170005"/>
    <w:rsid w:val="001702C4"/>
    <w:rsid w:val="001714B4"/>
    <w:rsid w:val="00171512"/>
    <w:rsid w:val="001719DE"/>
    <w:rsid w:val="00171C33"/>
    <w:rsid w:val="00171D04"/>
    <w:rsid w:val="00173DAB"/>
    <w:rsid w:val="001749D9"/>
    <w:rsid w:val="00174D75"/>
    <w:rsid w:val="00175449"/>
    <w:rsid w:val="00175660"/>
    <w:rsid w:val="00175950"/>
    <w:rsid w:val="001759FF"/>
    <w:rsid w:val="00175B24"/>
    <w:rsid w:val="00175F3A"/>
    <w:rsid w:val="00176015"/>
    <w:rsid w:val="001760A1"/>
    <w:rsid w:val="00176154"/>
    <w:rsid w:val="00176375"/>
    <w:rsid w:val="00176427"/>
    <w:rsid w:val="00176461"/>
    <w:rsid w:val="00176834"/>
    <w:rsid w:val="00176A3A"/>
    <w:rsid w:val="00177023"/>
    <w:rsid w:val="0017719A"/>
    <w:rsid w:val="001771F3"/>
    <w:rsid w:val="00177B05"/>
    <w:rsid w:val="00177B89"/>
    <w:rsid w:val="00177F2B"/>
    <w:rsid w:val="00177F74"/>
    <w:rsid w:val="00180183"/>
    <w:rsid w:val="0018028C"/>
    <w:rsid w:val="001802E1"/>
    <w:rsid w:val="00180554"/>
    <w:rsid w:val="00180743"/>
    <w:rsid w:val="00180B1B"/>
    <w:rsid w:val="001818FC"/>
    <w:rsid w:val="00182384"/>
    <w:rsid w:val="001828A7"/>
    <w:rsid w:val="00183055"/>
    <w:rsid w:val="00183479"/>
    <w:rsid w:val="001838D0"/>
    <w:rsid w:val="00183987"/>
    <w:rsid w:val="00183A62"/>
    <w:rsid w:val="00183A9B"/>
    <w:rsid w:val="00183CC8"/>
    <w:rsid w:val="00183D05"/>
    <w:rsid w:val="001841AA"/>
    <w:rsid w:val="001844B0"/>
    <w:rsid w:val="001849D5"/>
    <w:rsid w:val="00184BED"/>
    <w:rsid w:val="00185007"/>
    <w:rsid w:val="00185014"/>
    <w:rsid w:val="0018544C"/>
    <w:rsid w:val="0018561D"/>
    <w:rsid w:val="001856F7"/>
    <w:rsid w:val="00185B93"/>
    <w:rsid w:val="00186269"/>
    <w:rsid w:val="00186925"/>
    <w:rsid w:val="00186B3A"/>
    <w:rsid w:val="00186CF1"/>
    <w:rsid w:val="00187833"/>
    <w:rsid w:val="00187934"/>
    <w:rsid w:val="00190079"/>
    <w:rsid w:val="00190519"/>
    <w:rsid w:val="001905EF"/>
    <w:rsid w:val="001907B1"/>
    <w:rsid w:val="001907B7"/>
    <w:rsid w:val="00191251"/>
    <w:rsid w:val="0019150C"/>
    <w:rsid w:val="0019162E"/>
    <w:rsid w:val="0019166D"/>
    <w:rsid w:val="001917C6"/>
    <w:rsid w:val="001919A9"/>
    <w:rsid w:val="00191C3D"/>
    <w:rsid w:val="00191E71"/>
    <w:rsid w:val="00191E9B"/>
    <w:rsid w:val="00191EC0"/>
    <w:rsid w:val="00191F51"/>
    <w:rsid w:val="00192050"/>
    <w:rsid w:val="001921A8"/>
    <w:rsid w:val="001921E9"/>
    <w:rsid w:val="00193010"/>
    <w:rsid w:val="001936DE"/>
    <w:rsid w:val="00193711"/>
    <w:rsid w:val="00193BCE"/>
    <w:rsid w:val="00193D4F"/>
    <w:rsid w:val="00193FE8"/>
    <w:rsid w:val="001945C7"/>
    <w:rsid w:val="00195029"/>
    <w:rsid w:val="00195097"/>
    <w:rsid w:val="001951CF"/>
    <w:rsid w:val="00195367"/>
    <w:rsid w:val="001953CF"/>
    <w:rsid w:val="0019551B"/>
    <w:rsid w:val="00195A26"/>
    <w:rsid w:val="00195C28"/>
    <w:rsid w:val="00195E95"/>
    <w:rsid w:val="00195FB8"/>
    <w:rsid w:val="00195FF5"/>
    <w:rsid w:val="001967C3"/>
    <w:rsid w:val="001967D5"/>
    <w:rsid w:val="00196FEF"/>
    <w:rsid w:val="00197375"/>
    <w:rsid w:val="00197D54"/>
    <w:rsid w:val="00197DC7"/>
    <w:rsid w:val="001A04AB"/>
    <w:rsid w:val="001A055A"/>
    <w:rsid w:val="001A06EC"/>
    <w:rsid w:val="001A0CF9"/>
    <w:rsid w:val="001A104E"/>
    <w:rsid w:val="001A1745"/>
    <w:rsid w:val="001A1AD2"/>
    <w:rsid w:val="001A1CE2"/>
    <w:rsid w:val="001A1F89"/>
    <w:rsid w:val="001A233B"/>
    <w:rsid w:val="001A2394"/>
    <w:rsid w:val="001A24FC"/>
    <w:rsid w:val="001A2784"/>
    <w:rsid w:val="001A27B5"/>
    <w:rsid w:val="001A28AD"/>
    <w:rsid w:val="001A33A4"/>
    <w:rsid w:val="001A3A2D"/>
    <w:rsid w:val="001A43EB"/>
    <w:rsid w:val="001A444F"/>
    <w:rsid w:val="001A49E0"/>
    <w:rsid w:val="001A4ADB"/>
    <w:rsid w:val="001A4B38"/>
    <w:rsid w:val="001A4C4C"/>
    <w:rsid w:val="001A4CE1"/>
    <w:rsid w:val="001A52D6"/>
    <w:rsid w:val="001A5336"/>
    <w:rsid w:val="001A54CB"/>
    <w:rsid w:val="001A63A0"/>
    <w:rsid w:val="001A67A3"/>
    <w:rsid w:val="001A6BEE"/>
    <w:rsid w:val="001A744D"/>
    <w:rsid w:val="001A76C9"/>
    <w:rsid w:val="001A7B71"/>
    <w:rsid w:val="001A7B8B"/>
    <w:rsid w:val="001A7CA0"/>
    <w:rsid w:val="001B03F0"/>
    <w:rsid w:val="001B09D5"/>
    <w:rsid w:val="001B0E16"/>
    <w:rsid w:val="001B1105"/>
    <w:rsid w:val="001B11D8"/>
    <w:rsid w:val="001B12BE"/>
    <w:rsid w:val="001B1422"/>
    <w:rsid w:val="001B14BA"/>
    <w:rsid w:val="001B1722"/>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F3E"/>
    <w:rsid w:val="001B509D"/>
    <w:rsid w:val="001B5423"/>
    <w:rsid w:val="001B6299"/>
    <w:rsid w:val="001B647D"/>
    <w:rsid w:val="001B64CB"/>
    <w:rsid w:val="001B66D3"/>
    <w:rsid w:val="001B6BBA"/>
    <w:rsid w:val="001B796B"/>
    <w:rsid w:val="001B7A18"/>
    <w:rsid w:val="001B7E50"/>
    <w:rsid w:val="001C03A3"/>
    <w:rsid w:val="001C093B"/>
    <w:rsid w:val="001C0B4E"/>
    <w:rsid w:val="001C0E85"/>
    <w:rsid w:val="001C12AC"/>
    <w:rsid w:val="001C1C6A"/>
    <w:rsid w:val="001C1C95"/>
    <w:rsid w:val="001C237D"/>
    <w:rsid w:val="001C24CA"/>
    <w:rsid w:val="001C3178"/>
    <w:rsid w:val="001C3234"/>
    <w:rsid w:val="001C327C"/>
    <w:rsid w:val="001C349C"/>
    <w:rsid w:val="001C3951"/>
    <w:rsid w:val="001C3AB7"/>
    <w:rsid w:val="001C3B57"/>
    <w:rsid w:val="001C3D8D"/>
    <w:rsid w:val="001C4926"/>
    <w:rsid w:val="001C4BCC"/>
    <w:rsid w:val="001C4D77"/>
    <w:rsid w:val="001C4F81"/>
    <w:rsid w:val="001C57D7"/>
    <w:rsid w:val="001C58A6"/>
    <w:rsid w:val="001C5A8F"/>
    <w:rsid w:val="001C5C0B"/>
    <w:rsid w:val="001C5CEF"/>
    <w:rsid w:val="001C5D4A"/>
    <w:rsid w:val="001C65E0"/>
    <w:rsid w:val="001C6EAF"/>
    <w:rsid w:val="001C6F6C"/>
    <w:rsid w:val="001C7127"/>
    <w:rsid w:val="001C79DC"/>
    <w:rsid w:val="001C7CE4"/>
    <w:rsid w:val="001C7F56"/>
    <w:rsid w:val="001D0282"/>
    <w:rsid w:val="001D0930"/>
    <w:rsid w:val="001D0967"/>
    <w:rsid w:val="001D0B11"/>
    <w:rsid w:val="001D1039"/>
    <w:rsid w:val="001D106A"/>
    <w:rsid w:val="001D126A"/>
    <w:rsid w:val="001D1CBE"/>
    <w:rsid w:val="001D25AA"/>
    <w:rsid w:val="001D26CB"/>
    <w:rsid w:val="001D26EA"/>
    <w:rsid w:val="001D29AB"/>
    <w:rsid w:val="001D2B09"/>
    <w:rsid w:val="001D2D1E"/>
    <w:rsid w:val="001D2E5B"/>
    <w:rsid w:val="001D347A"/>
    <w:rsid w:val="001D4455"/>
    <w:rsid w:val="001D4515"/>
    <w:rsid w:val="001D4739"/>
    <w:rsid w:val="001D4898"/>
    <w:rsid w:val="001D4A34"/>
    <w:rsid w:val="001D4E5A"/>
    <w:rsid w:val="001D4F89"/>
    <w:rsid w:val="001D5748"/>
    <w:rsid w:val="001D582B"/>
    <w:rsid w:val="001D60F5"/>
    <w:rsid w:val="001D61FA"/>
    <w:rsid w:val="001D620B"/>
    <w:rsid w:val="001D66D6"/>
    <w:rsid w:val="001D69CD"/>
    <w:rsid w:val="001D6E75"/>
    <w:rsid w:val="001D6E79"/>
    <w:rsid w:val="001D6F5F"/>
    <w:rsid w:val="001D7199"/>
    <w:rsid w:val="001D734C"/>
    <w:rsid w:val="001D768A"/>
    <w:rsid w:val="001D7923"/>
    <w:rsid w:val="001D7A14"/>
    <w:rsid w:val="001E02AE"/>
    <w:rsid w:val="001E04A9"/>
    <w:rsid w:val="001E0A1B"/>
    <w:rsid w:val="001E1194"/>
    <w:rsid w:val="001E1912"/>
    <w:rsid w:val="001E1962"/>
    <w:rsid w:val="001E1A4D"/>
    <w:rsid w:val="001E1EEB"/>
    <w:rsid w:val="001E20D4"/>
    <w:rsid w:val="001E2480"/>
    <w:rsid w:val="001E2574"/>
    <w:rsid w:val="001E29C7"/>
    <w:rsid w:val="001E2D4E"/>
    <w:rsid w:val="001E2DB7"/>
    <w:rsid w:val="001E3263"/>
    <w:rsid w:val="001E3545"/>
    <w:rsid w:val="001E356E"/>
    <w:rsid w:val="001E3725"/>
    <w:rsid w:val="001E393C"/>
    <w:rsid w:val="001E4916"/>
    <w:rsid w:val="001E4C56"/>
    <w:rsid w:val="001E4E9E"/>
    <w:rsid w:val="001E4F06"/>
    <w:rsid w:val="001E5381"/>
    <w:rsid w:val="001E53DF"/>
    <w:rsid w:val="001E54F3"/>
    <w:rsid w:val="001E55B3"/>
    <w:rsid w:val="001E56FA"/>
    <w:rsid w:val="001E5786"/>
    <w:rsid w:val="001E63A6"/>
    <w:rsid w:val="001E6933"/>
    <w:rsid w:val="001E6DAD"/>
    <w:rsid w:val="001E7497"/>
    <w:rsid w:val="001E7D11"/>
    <w:rsid w:val="001E7EAE"/>
    <w:rsid w:val="001F0731"/>
    <w:rsid w:val="001F0AB9"/>
    <w:rsid w:val="001F0F89"/>
    <w:rsid w:val="001F163C"/>
    <w:rsid w:val="001F1790"/>
    <w:rsid w:val="001F20C1"/>
    <w:rsid w:val="001F22C8"/>
    <w:rsid w:val="001F258A"/>
    <w:rsid w:val="001F290C"/>
    <w:rsid w:val="001F2A77"/>
    <w:rsid w:val="001F2AB1"/>
    <w:rsid w:val="001F2D9C"/>
    <w:rsid w:val="001F38A9"/>
    <w:rsid w:val="001F4541"/>
    <w:rsid w:val="001F49A0"/>
    <w:rsid w:val="001F4A8B"/>
    <w:rsid w:val="001F4AFA"/>
    <w:rsid w:val="001F4B8F"/>
    <w:rsid w:val="001F4C4F"/>
    <w:rsid w:val="001F4EBE"/>
    <w:rsid w:val="001F583D"/>
    <w:rsid w:val="001F6593"/>
    <w:rsid w:val="001F677A"/>
    <w:rsid w:val="001F6C08"/>
    <w:rsid w:val="001F6EA0"/>
    <w:rsid w:val="001F7174"/>
    <w:rsid w:val="001F732C"/>
    <w:rsid w:val="001F7657"/>
    <w:rsid w:val="001F7911"/>
    <w:rsid w:val="001F7B58"/>
    <w:rsid w:val="001F7B8B"/>
    <w:rsid w:val="001F7CCF"/>
    <w:rsid w:val="00200258"/>
    <w:rsid w:val="00201001"/>
    <w:rsid w:val="002011A9"/>
    <w:rsid w:val="00201623"/>
    <w:rsid w:val="00201A22"/>
    <w:rsid w:val="00201C5D"/>
    <w:rsid w:val="002027D0"/>
    <w:rsid w:val="00202F4C"/>
    <w:rsid w:val="002037E0"/>
    <w:rsid w:val="00203A99"/>
    <w:rsid w:val="00203BB6"/>
    <w:rsid w:val="00203CAD"/>
    <w:rsid w:val="00203D66"/>
    <w:rsid w:val="0020479C"/>
    <w:rsid w:val="002049FE"/>
    <w:rsid w:val="00204A5D"/>
    <w:rsid w:val="00204BC2"/>
    <w:rsid w:val="00204C30"/>
    <w:rsid w:val="00204DF5"/>
    <w:rsid w:val="002052F9"/>
    <w:rsid w:val="002054F4"/>
    <w:rsid w:val="00205815"/>
    <w:rsid w:val="00205AFB"/>
    <w:rsid w:val="00206246"/>
    <w:rsid w:val="002063A9"/>
    <w:rsid w:val="002064EF"/>
    <w:rsid w:val="00206527"/>
    <w:rsid w:val="00206C23"/>
    <w:rsid w:val="00207442"/>
    <w:rsid w:val="002075E1"/>
    <w:rsid w:val="00207683"/>
    <w:rsid w:val="00207C8C"/>
    <w:rsid w:val="00207CDE"/>
    <w:rsid w:val="00210085"/>
    <w:rsid w:val="002100C7"/>
    <w:rsid w:val="0021011E"/>
    <w:rsid w:val="00210164"/>
    <w:rsid w:val="0021097A"/>
    <w:rsid w:val="00211A29"/>
    <w:rsid w:val="00211C99"/>
    <w:rsid w:val="00211E24"/>
    <w:rsid w:val="00212031"/>
    <w:rsid w:val="00212512"/>
    <w:rsid w:val="00212567"/>
    <w:rsid w:val="00212872"/>
    <w:rsid w:val="00212DBD"/>
    <w:rsid w:val="002135B1"/>
    <w:rsid w:val="00213809"/>
    <w:rsid w:val="002138D1"/>
    <w:rsid w:val="00213DFA"/>
    <w:rsid w:val="00214031"/>
    <w:rsid w:val="002140B9"/>
    <w:rsid w:val="0021441B"/>
    <w:rsid w:val="002148B2"/>
    <w:rsid w:val="002149A7"/>
    <w:rsid w:val="00214FDA"/>
    <w:rsid w:val="00215182"/>
    <w:rsid w:val="00215189"/>
    <w:rsid w:val="002152F1"/>
    <w:rsid w:val="002154C2"/>
    <w:rsid w:val="002154E8"/>
    <w:rsid w:val="002154F6"/>
    <w:rsid w:val="00215785"/>
    <w:rsid w:val="0021678A"/>
    <w:rsid w:val="00216DD4"/>
    <w:rsid w:val="00217931"/>
    <w:rsid w:val="002179B4"/>
    <w:rsid w:val="00217A22"/>
    <w:rsid w:val="0022061E"/>
    <w:rsid w:val="00220BDA"/>
    <w:rsid w:val="00220BEB"/>
    <w:rsid w:val="00220E5B"/>
    <w:rsid w:val="00220E7F"/>
    <w:rsid w:val="00221E3A"/>
    <w:rsid w:val="002228D0"/>
    <w:rsid w:val="0022292E"/>
    <w:rsid w:val="00222C58"/>
    <w:rsid w:val="00222CED"/>
    <w:rsid w:val="002231C7"/>
    <w:rsid w:val="00223635"/>
    <w:rsid w:val="0022364A"/>
    <w:rsid w:val="002237AE"/>
    <w:rsid w:val="00223953"/>
    <w:rsid w:val="0022399B"/>
    <w:rsid w:val="00223C4F"/>
    <w:rsid w:val="00223CFA"/>
    <w:rsid w:val="002242BA"/>
    <w:rsid w:val="00224BBB"/>
    <w:rsid w:val="00224BBF"/>
    <w:rsid w:val="00225194"/>
    <w:rsid w:val="0022519C"/>
    <w:rsid w:val="0022553B"/>
    <w:rsid w:val="00225629"/>
    <w:rsid w:val="0022565B"/>
    <w:rsid w:val="00225CC6"/>
    <w:rsid w:val="00225D16"/>
    <w:rsid w:val="00225E1A"/>
    <w:rsid w:val="002263D5"/>
    <w:rsid w:val="00226D66"/>
    <w:rsid w:val="0022702D"/>
    <w:rsid w:val="002270BE"/>
    <w:rsid w:val="0022733D"/>
    <w:rsid w:val="00227697"/>
    <w:rsid w:val="00227894"/>
    <w:rsid w:val="00227BDB"/>
    <w:rsid w:val="002300C8"/>
    <w:rsid w:val="00230C4A"/>
    <w:rsid w:val="00231055"/>
    <w:rsid w:val="002311F2"/>
    <w:rsid w:val="00231321"/>
    <w:rsid w:val="00231348"/>
    <w:rsid w:val="00231667"/>
    <w:rsid w:val="00231972"/>
    <w:rsid w:val="00231AED"/>
    <w:rsid w:val="00231D30"/>
    <w:rsid w:val="00231EDF"/>
    <w:rsid w:val="00232F9B"/>
    <w:rsid w:val="00232FC3"/>
    <w:rsid w:val="00233347"/>
    <w:rsid w:val="0023373E"/>
    <w:rsid w:val="002339BB"/>
    <w:rsid w:val="00233AB2"/>
    <w:rsid w:val="00234D40"/>
    <w:rsid w:val="00234DB2"/>
    <w:rsid w:val="00234FA3"/>
    <w:rsid w:val="00234FC3"/>
    <w:rsid w:val="00235381"/>
    <w:rsid w:val="00235773"/>
    <w:rsid w:val="00235A8B"/>
    <w:rsid w:val="00236259"/>
    <w:rsid w:val="00236433"/>
    <w:rsid w:val="002366B4"/>
    <w:rsid w:val="00236BA0"/>
    <w:rsid w:val="00236C89"/>
    <w:rsid w:val="00236F0D"/>
    <w:rsid w:val="002371FF"/>
    <w:rsid w:val="0023747F"/>
    <w:rsid w:val="00240413"/>
    <w:rsid w:val="00240679"/>
    <w:rsid w:val="00240D88"/>
    <w:rsid w:val="00240FC2"/>
    <w:rsid w:val="00241451"/>
    <w:rsid w:val="0024194F"/>
    <w:rsid w:val="00241AEC"/>
    <w:rsid w:val="00242285"/>
    <w:rsid w:val="00242A56"/>
    <w:rsid w:val="00242B2A"/>
    <w:rsid w:val="00243BBA"/>
    <w:rsid w:val="00244009"/>
    <w:rsid w:val="002441EF"/>
    <w:rsid w:val="002441F8"/>
    <w:rsid w:val="0024441D"/>
    <w:rsid w:val="002445DB"/>
    <w:rsid w:val="0024463C"/>
    <w:rsid w:val="002446CA"/>
    <w:rsid w:val="002449A6"/>
    <w:rsid w:val="00244CBB"/>
    <w:rsid w:val="002452F4"/>
    <w:rsid w:val="00245707"/>
    <w:rsid w:val="002457FD"/>
    <w:rsid w:val="002458B9"/>
    <w:rsid w:val="00245BC9"/>
    <w:rsid w:val="00245E53"/>
    <w:rsid w:val="00246469"/>
    <w:rsid w:val="002466E0"/>
    <w:rsid w:val="0024685B"/>
    <w:rsid w:val="00247134"/>
    <w:rsid w:val="00247913"/>
    <w:rsid w:val="00247B20"/>
    <w:rsid w:val="0025020F"/>
    <w:rsid w:val="002503B2"/>
    <w:rsid w:val="002509A1"/>
    <w:rsid w:val="00250A09"/>
    <w:rsid w:val="00250BEB"/>
    <w:rsid w:val="00250C37"/>
    <w:rsid w:val="0025114F"/>
    <w:rsid w:val="00251249"/>
    <w:rsid w:val="00251810"/>
    <w:rsid w:val="00251AA5"/>
    <w:rsid w:val="00251E4C"/>
    <w:rsid w:val="00251E97"/>
    <w:rsid w:val="00251F57"/>
    <w:rsid w:val="002520B1"/>
    <w:rsid w:val="00252BF9"/>
    <w:rsid w:val="00253CEE"/>
    <w:rsid w:val="00254288"/>
    <w:rsid w:val="002542A6"/>
    <w:rsid w:val="002542DD"/>
    <w:rsid w:val="002554C0"/>
    <w:rsid w:val="002555BF"/>
    <w:rsid w:val="002556DA"/>
    <w:rsid w:val="00255929"/>
    <w:rsid w:val="0025605A"/>
    <w:rsid w:val="00256301"/>
    <w:rsid w:val="00256482"/>
    <w:rsid w:val="0025659A"/>
    <w:rsid w:val="0025694A"/>
    <w:rsid w:val="00256B90"/>
    <w:rsid w:val="00256CF5"/>
    <w:rsid w:val="00256D9D"/>
    <w:rsid w:val="002577C6"/>
    <w:rsid w:val="00257850"/>
    <w:rsid w:val="00257DA7"/>
    <w:rsid w:val="00260AAC"/>
    <w:rsid w:val="00260BE7"/>
    <w:rsid w:val="00260CEC"/>
    <w:rsid w:val="00260EEA"/>
    <w:rsid w:val="00260FD1"/>
    <w:rsid w:val="00261CD1"/>
    <w:rsid w:val="002625DD"/>
    <w:rsid w:val="00262653"/>
    <w:rsid w:val="00262872"/>
    <w:rsid w:val="00262BD9"/>
    <w:rsid w:val="00262CF1"/>
    <w:rsid w:val="002633E4"/>
    <w:rsid w:val="0026347A"/>
    <w:rsid w:val="00263865"/>
    <w:rsid w:val="00263AD7"/>
    <w:rsid w:val="00263F02"/>
    <w:rsid w:val="0026408B"/>
    <w:rsid w:val="002648B8"/>
    <w:rsid w:val="002649EE"/>
    <w:rsid w:val="00265329"/>
    <w:rsid w:val="002656BF"/>
    <w:rsid w:val="00265CEE"/>
    <w:rsid w:val="00265D5B"/>
    <w:rsid w:val="00265DF0"/>
    <w:rsid w:val="002666FA"/>
    <w:rsid w:val="00266BAA"/>
    <w:rsid w:val="00266D3C"/>
    <w:rsid w:val="00267196"/>
    <w:rsid w:val="002676B3"/>
    <w:rsid w:val="00267760"/>
    <w:rsid w:val="0027053C"/>
    <w:rsid w:val="00270979"/>
    <w:rsid w:val="0027098E"/>
    <w:rsid w:val="00270E34"/>
    <w:rsid w:val="002712FA"/>
    <w:rsid w:val="002718B6"/>
    <w:rsid w:val="00271B6A"/>
    <w:rsid w:val="00271C90"/>
    <w:rsid w:val="00271D30"/>
    <w:rsid w:val="00272101"/>
    <w:rsid w:val="00272573"/>
    <w:rsid w:val="0027270D"/>
    <w:rsid w:val="00272B32"/>
    <w:rsid w:val="00272CA3"/>
    <w:rsid w:val="00273022"/>
    <w:rsid w:val="00273092"/>
    <w:rsid w:val="002731CC"/>
    <w:rsid w:val="0027328F"/>
    <w:rsid w:val="0027337A"/>
    <w:rsid w:val="00273668"/>
    <w:rsid w:val="002736C4"/>
    <w:rsid w:val="002738F3"/>
    <w:rsid w:val="00273C43"/>
    <w:rsid w:val="00273EFE"/>
    <w:rsid w:val="002745E0"/>
    <w:rsid w:val="00274A4E"/>
    <w:rsid w:val="00274B02"/>
    <w:rsid w:val="00275320"/>
    <w:rsid w:val="0027544F"/>
    <w:rsid w:val="002754F6"/>
    <w:rsid w:val="00275E20"/>
    <w:rsid w:val="0027727E"/>
    <w:rsid w:val="00277363"/>
    <w:rsid w:val="00277852"/>
    <w:rsid w:val="00277891"/>
    <w:rsid w:val="0027790A"/>
    <w:rsid w:val="00277E93"/>
    <w:rsid w:val="0028015B"/>
    <w:rsid w:val="002802C9"/>
    <w:rsid w:val="0028036D"/>
    <w:rsid w:val="0028038A"/>
    <w:rsid w:val="0028040D"/>
    <w:rsid w:val="00280B6D"/>
    <w:rsid w:val="00280B7A"/>
    <w:rsid w:val="0028110A"/>
    <w:rsid w:val="00281312"/>
    <w:rsid w:val="002813A7"/>
    <w:rsid w:val="002814B3"/>
    <w:rsid w:val="00281687"/>
    <w:rsid w:val="0028292E"/>
    <w:rsid w:val="002833AA"/>
    <w:rsid w:val="0028368F"/>
    <w:rsid w:val="002836AA"/>
    <w:rsid w:val="002840C2"/>
    <w:rsid w:val="00284556"/>
    <w:rsid w:val="002846B6"/>
    <w:rsid w:val="00284993"/>
    <w:rsid w:val="00284CFC"/>
    <w:rsid w:val="002851E5"/>
    <w:rsid w:val="00285793"/>
    <w:rsid w:val="00285ED9"/>
    <w:rsid w:val="00286312"/>
    <w:rsid w:val="0028671B"/>
    <w:rsid w:val="00286BE1"/>
    <w:rsid w:val="00287161"/>
    <w:rsid w:val="002876E1"/>
    <w:rsid w:val="00287BFD"/>
    <w:rsid w:val="00290051"/>
    <w:rsid w:val="002900EF"/>
    <w:rsid w:val="00290BA3"/>
    <w:rsid w:val="00290BE7"/>
    <w:rsid w:val="00290F00"/>
    <w:rsid w:val="00291688"/>
    <w:rsid w:val="00291981"/>
    <w:rsid w:val="00291E4F"/>
    <w:rsid w:val="00293043"/>
    <w:rsid w:val="0029341F"/>
    <w:rsid w:val="002934AE"/>
    <w:rsid w:val="0029378E"/>
    <w:rsid w:val="00293974"/>
    <w:rsid w:val="00293B37"/>
    <w:rsid w:val="00293B63"/>
    <w:rsid w:val="00293C46"/>
    <w:rsid w:val="00293ED6"/>
    <w:rsid w:val="00294014"/>
    <w:rsid w:val="00294556"/>
    <w:rsid w:val="00294702"/>
    <w:rsid w:val="00294BF2"/>
    <w:rsid w:val="00294FBD"/>
    <w:rsid w:val="00295CCD"/>
    <w:rsid w:val="00296517"/>
    <w:rsid w:val="00297121"/>
    <w:rsid w:val="00297638"/>
    <w:rsid w:val="00297691"/>
    <w:rsid w:val="00297B7D"/>
    <w:rsid w:val="00297C95"/>
    <w:rsid w:val="00297D1C"/>
    <w:rsid w:val="00297E5A"/>
    <w:rsid w:val="002A086D"/>
    <w:rsid w:val="002A14F1"/>
    <w:rsid w:val="002A18B1"/>
    <w:rsid w:val="002A1A11"/>
    <w:rsid w:val="002A25BC"/>
    <w:rsid w:val="002A28C5"/>
    <w:rsid w:val="002A2B5D"/>
    <w:rsid w:val="002A2C3E"/>
    <w:rsid w:val="002A2E9F"/>
    <w:rsid w:val="002A30BB"/>
    <w:rsid w:val="002A357B"/>
    <w:rsid w:val="002A3631"/>
    <w:rsid w:val="002A3A87"/>
    <w:rsid w:val="002A3C85"/>
    <w:rsid w:val="002A4BA2"/>
    <w:rsid w:val="002A4D91"/>
    <w:rsid w:val="002A4F2F"/>
    <w:rsid w:val="002A5214"/>
    <w:rsid w:val="002A5529"/>
    <w:rsid w:val="002A557E"/>
    <w:rsid w:val="002A5681"/>
    <w:rsid w:val="002A5953"/>
    <w:rsid w:val="002A5C8A"/>
    <w:rsid w:val="002A64EF"/>
    <w:rsid w:val="002A657A"/>
    <w:rsid w:val="002A681A"/>
    <w:rsid w:val="002A6D96"/>
    <w:rsid w:val="002A7B7A"/>
    <w:rsid w:val="002A7C38"/>
    <w:rsid w:val="002A7DF9"/>
    <w:rsid w:val="002B07CD"/>
    <w:rsid w:val="002B0AB4"/>
    <w:rsid w:val="002B0C01"/>
    <w:rsid w:val="002B1144"/>
    <w:rsid w:val="002B178E"/>
    <w:rsid w:val="002B1CA9"/>
    <w:rsid w:val="002B1E2C"/>
    <w:rsid w:val="002B24E5"/>
    <w:rsid w:val="002B2584"/>
    <w:rsid w:val="002B2978"/>
    <w:rsid w:val="002B2D52"/>
    <w:rsid w:val="002B2E7B"/>
    <w:rsid w:val="002B3503"/>
    <w:rsid w:val="002B38DB"/>
    <w:rsid w:val="002B38DE"/>
    <w:rsid w:val="002B3998"/>
    <w:rsid w:val="002B450D"/>
    <w:rsid w:val="002B456B"/>
    <w:rsid w:val="002B45C4"/>
    <w:rsid w:val="002B48C3"/>
    <w:rsid w:val="002B48E1"/>
    <w:rsid w:val="002B4D04"/>
    <w:rsid w:val="002B536B"/>
    <w:rsid w:val="002B54EE"/>
    <w:rsid w:val="002B56E7"/>
    <w:rsid w:val="002B596C"/>
    <w:rsid w:val="002B5FC1"/>
    <w:rsid w:val="002B67E5"/>
    <w:rsid w:val="002B67EE"/>
    <w:rsid w:val="002B6AB1"/>
    <w:rsid w:val="002B6F10"/>
    <w:rsid w:val="002B716C"/>
    <w:rsid w:val="002B73A5"/>
    <w:rsid w:val="002B7498"/>
    <w:rsid w:val="002B75F9"/>
    <w:rsid w:val="002B79E5"/>
    <w:rsid w:val="002B7A99"/>
    <w:rsid w:val="002B7CAC"/>
    <w:rsid w:val="002C013A"/>
    <w:rsid w:val="002C0204"/>
    <w:rsid w:val="002C0446"/>
    <w:rsid w:val="002C06FC"/>
    <w:rsid w:val="002C0DE7"/>
    <w:rsid w:val="002C0E6C"/>
    <w:rsid w:val="002C1203"/>
    <w:rsid w:val="002C1737"/>
    <w:rsid w:val="002C1CA1"/>
    <w:rsid w:val="002C22E0"/>
    <w:rsid w:val="002C23F0"/>
    <w:rsid w:val="002C2718"/>
    <w:rsid w:val="002C330A"/>
    <w:rsid w:val="002C3669"/>
    <w:rsid w:val="002C3A15"/>
    <w:rsid w:val="002C3EDC"/>
    <w:rsid w:val="002C4206"/>
    <w:rsid w:val="002C42DF"/>
    <w:rsid w:val="002C43EC"/>
    <w:rsid w:val="002C4766"/>
    <w:rsid w:val="002C4A58"/>
    <w:rsid w:val="002C4CB2"/>
    <w:rsid w:val="002C53C5"/>
    <w:rsid w:val="002C5750"/>
    <w:rsid w:val="002C59F8"/>
    <w:rsid w:val="002C6B65"/>
    <w:rsid w:val="002C6C27"/>
    <w:rsid w:val="002C711F"/>
    <w:rsid w:val="002C7351"/>
    <w:rsid w:val="002D00F4"/>
    <w:rsid w:val="002D05B7"/>
    <w:rsid w:val="002D0A07"/>
    <w:rsid w:val="002D0DC5"/>
    <w:rsid w:val="002D1189"/>
    <w:rsid w:val="002D1193"/>
    <w:rsid w:val="002D1218"/>
    <w:rsid w:val="002D13A0"/>
    <w:rsid w:val="002D1E9F"/>
    <w:rsid w:val="002D1EF0"/>
    <w:rsid w:val="002D22FC"/>
    <w:rsid w:val="002D29D5"/>
    <w:rsid w:val="002D466E"/>
    <w:rsid w:val="002D4787"/>
    <w:rsid w:val="002D480E"/>
    <w:rsid w:val="002D49F8"/>
    <w:rsid w:val="002D4DFE"/>
    <w:rsid w:val="002D5765"/>
    <w:rsid w:val="002D6047"/>
    <w:rsid w:val="002D6C66"/>
    <w:rsid w:val="002D7693"/>
    <w:rsid w:val="002D7F46"/>
    <w:rsid w:val="002E0197"/>
    <w:rsid w:val="002E028C"/>
    <w:rsid w:val="002E1256"/>
    <w:rsid w:val="002E1316"/>
    <w:rsid w:val="002E1A97"/>
    <w:rsid w:val="002E1DD7"/>
    <w:rsid w:val="002E2116"/>
    <w:rsid w:val="002E21B3"/>
    <w:rsid w:val="002E2E90"/>
    <w:rsid w:val="002E31C6"/>
    <w:rsid w:val="002E38F2"/>
    <w:rsid w:val="002E41A4"/>
    <w:rsid w:val="002E4437"/>
    <w:rsid w:val="002E4B7C"/>
    <w:rsid w:val="002E4BDD"/>
    <w:rsid w:val="002E4EF0"/>
    <w:rsid w:val="002E4F06"/>
    <w:rsid w:val="002E5135"/>
    <w:rsid w:val="002E533D"/>
    <w:rsid w:val="002E5389"/>
    <w:rsid w:val="002E54E1"/>
    <w:rsid w:val="002E5B13"/>
    <w:rsid w:val="002E5C4C"/>
    <w:rsid w:val="002E6156"/>
    <w:rsid w:val="002E6169"/>
    <w:rsid w:val="002E69E5"/>
    <w:rsid w:val="002E722E"/>
    <w:rsid w:val="002E7BDF"/>
    <w:rsid w:val="002E7DCE"/>
    <w:rsid w:val="002E7F07"/>
    <w:rsid w:val="002F0A06"/>
    <w:rsid w:val="002F0C53"/>
    <w:rsid w:val="002F0CEA"/>
    <w:rsid w:val="002F0EE9"/>
    <w:rsid w:val="002F1025"/>
    <w:rsid w:val="002F1197"/>
    <w:rsid w:val="002F1332"/>
    <w:rsid w:val="002F2229"/>
    <w:rsid w:val="002F24A1"/>
    <w:rsid w:val="002F2805"/>
    <w:rsid w:val="002F3893"/>
    <w:rsid w:val="002F4207"/>
    <w:rsid w:val="002F422B"/>
    <w:rsid w:val="002F467A"/>
    <w:rsid w:val="002F46A2"/>
    <w:rsid w:val="002F4A1C"/>
    <w:rsid w:val="002F500C"/>
    <w:rsid w:val="002F5ED0"/>
    <w:rsid w:val="002F60A2"/>
    <w:rsid w:val="002F6ABD"/>
    <w:rsid w:val="002F6ED3"/>
    <w:rsid w:val="002F798A"/>
    <w:rsid w:val="003004A9"/>
    <w:rsid w:val="00300A62"/>
    <w:rsid w:val="00300EFA"/>
    <w:rsid w:val="00301006"/>
    <w:rsid w:val="003013F4"/>
    <w:rsid w:val="00301914"/>
    <w:rsid w:val="00301BD2"/>
    <w:rsid w:val="0030246C"/>
    <w:rsid w:val="00302715"/>
    <w:rsid w:val="0030296B"/>
    <w:rsid w:val="00302CE8"/>
    <w:rsid w:val="003032FE"/>
    <w:rsid w:val="00303644"/>
    <w:rsid w:val="00303987"/>
    <w:rsid w:val="00303B1B"/>
    <w:rsid w:val="00303C0F"/>
    <w:rsid w:val="00304770"/>
    <w:rsid w:val="003048D1"/>
    <w:rsid w:val="00304CB2"/>
    <w:rsid w:val="00304D70"/>
    <w:rsid w:val="003059B9"/>
    <w:rsid w:val="00305A61"/>
    <w:rsid w:val="00305EBA"/>
    <w:rsid w:val="003060E2"/>
    <w:rsid w:val="003063D3"/>
    <w:rsid w:val="003066A5"/>
    <w:rsid w:val="00306C7E"/>
    <w:rsid w:val="00307C81"/>
    <w:rsid w:val="00307D57"/>
    <w:rsid w:val="003101F9"/>
    <w:rsid w:val="003104C8"/>
    <w:rsid w:val="003106DB"/>
    <w:rsid w:val="0031075A"/>
    <w:rsid w:val="003110FE"/>
    <w:rsid w:val="0031116D"/>
    <w:rsid w:val="003111B0"/>
    <w:rsid w:val="00311230"/>
    <w:rsid w:val="00311238"/>
    <w:rsid w:val="0031181C"/>
    <w:rsid w:val="00311B34"/>
    <w:rsid w:val="00311CBC"/>
    <w:rsid w:val="00311F5E"/>
    <w:rsid w:val="003121A4"/>
    <w:rsid w:val="00312445"/>
    <w:rsid w:val="003125B9"/>
    <w:rsid w:val="00312A31"/>
    <w:rsid w:val="00312C20"/>
    <w:rsid w:val="00312E4C"/>
    <w:rsid w:val="00313160"/>
    <w:rsid w:val="00313C4D"/>
    <w:rsid w:val="00314559"/>
    <w:rsid w:val="003145CF"/>
    <w:rsid w:val="003146C7"/>
    <w:rsid w:val="00314942"/>
    <w:rsid w:val="003150A1"/>
    <w:rsid w:val="0031535F"/>
    <w:rsid w:val="00315895"/>
    <w:rsid w:val="003158D7"/>
    <w:rsid w:val="00315B3E"/>
    <w:rsid w:val="00315CE0"/>
    <w:rsid w:val="00315F3A"/>
    <w:rsid w:val="00315FCA"/>
    <w:rsid w:val="00316357"/>
    <w:rsid w:val="00316860"/>
    <w:rsid w:val="00316AD4"/>
    <w:rsid w:val="00316AD9"/>
    <w:rsid w:val="00316B82"/>
    <w:rsid w:val="00316FB2"/>
    <w:rsid w:val="00317025"/>
    <w:rsid w:val="0031749C"/>
    <w:rsid w:val="0031781A"/>
    <w:rsid w:val="00317B34"/>
    <w:rsid w:val="00317B4F"/>
    <w:rsid w:val="00317E36"/>
    <w:rsid w:val="00320299"/>
    <w:rsid w:val="0032086E"/>
    <w:rsid w:val="00320BA1"/>
    <w:rsid w:val="00320D67"/>
    <w:rsid w:val="00320EAA"/>
    <w:rsid w:val="00321147"/>
    <w:rsid w:val="00321721"/>
    <w:rsid w:val="00321A91"/>
    <w:rsid w:val="003221F6"/>
    <w:rsid w:val="00322835"/>
    <w:rsid w:val="00322907"/>
    <w:rsid w:val="00322A08"/>
    <w:rsid w:val="00322E4F"/>
    <w:rsid w:val="00325259"/>
    <w:rsid w:val="00325493"/>
    <w:rsid w:val="00325594"/>
    <w:rsid w:val="00325A5C"/>
    <w:rsid w:val="00325CB0"/>
    <w:rsid w:val="00325E2A"/>
    <w:rsid w:val="00326DE3"/>
    <w:rsid w:val="00326EAB"/>
    <w:rsid w:val="0032721D"/>
    <w:rsid w:val="003277D7"/>
    <w:rsid w:val="00327AAC"/>
    <w:rsid w:val="00327CEB"/>
    <w:rsid w:val="00327FA1"/>
    <w:rsid w:val="003307B6"/>
    <w:rsid w:val="003307F2"/>
    <w:rsid w:val="00330B28"/>
    <w:rsid w:val="00330EC5"/>
    <w:rsid w:val="00331003"/>
    <w:rsid w:val="003310A5"/>
    <w:rsid w:val="00331AE7"/>
    <w:rsid w:val="00331B7A"/>
    <w:rsid w:val="00331EBC"/>
    <w:rsid w:val="003321DC"/>
    <w:rsid w:val="003321FD"/>
    <w:rsid w:val="00332427"/>
    <w:rsid w:val="003324B5"/>
    <w:rsid w:val="003324DC"/>
    <w:rsid w:val="00332503"/>
    <w:rsid w:val="003327F8"/>
    <w:rsid w:val="00332E61"/>
    <w:rsid w:val="0033312F"/>
    <w:rsid w:val="0033402C"/>
    <w:rsid w:val="00334260"/>
    <w:rsid w:val="003342B8"/>
    <w:rsid w:val="00334932"/>
    <w:rsid w:val="00334D9C"/>
    <w:rsid w:val="00336174"/>
    <w:rsid w:val="00337425"/>
    <w:rsid w:val="0033780B"/>
    <w:rsid w:val="00337C10"/>
    <w:rsid w:val="00337F69"/>
    <w:rsid w:val="0034065F"/>
    <w:rsid w:val="003409E1"/>
    <w:rsid w:val="00340C41"/>
    <w:rsid w:val="0034165D"/>
    <w:rsid w:val="00341A26"/>
    <w:rsid w:val="00341D8D"/>
    <w:rsid w:val="00341DCB"/>
    <w:rsid w:val="00341F1C"/>
    <w:rsid w:val="003425FB"/>
    <w:rsid w:val="00342BB2"/>
    <w:rsid w:val="00342E33"/>
    <w:rsid w:val="0034302E"/>
    <w:rsid w:val="003432C4"/>
    <w:rsid w:val="0034371F"/>
    <w:rsid w:val="003439A9"/>
    <w:rsid w:val="00343BF9"/>
    <w:rsid w:val="0034415D"/>
    <w:rsid w:val="00344263"/>
    <w:rsid w:val="0034448B"/>
    <w:rsid w:val="003446B3"/>
    <w:rsid w:val="003448C0"/>
    <w:rsid w:val="00344EFA"/>
    <w:rsid w:val="00344FBD"/>
    <w:rsid w:val="00345A81"/>
    <w:rsid w:val="00345FDE"/>
    <w:rsid w:val="00345FE9"/>
    <w:rsid w:val="00346956"/>
    <w:rsid w:val="00346A78"/>
    <w:rsid w:val="003471D3"/>
    <w:rsid w:val="003471F4"/>
    <w:rsid w:val="003472D4"/>
    <w:rsid w:val="0034783C"/>
    <w:rsid w:val="00347A34"/>
    <w:rsid w:val="00347BE6"/>
    <w:rsid w:val="00350152"/>
    <w:rsid w:val="00350858"/>
    <w:rsid w:val="00350FF5"/>
    <w:rsid w:val="003511BF"/>
    <w:rsid w:val="003512CE"/>
    <w:rsid w:val="0035149D"/>
    <w:rsid w:val="003514FD"/>
    <w:rsid w:val="00351DE9"/>
    <w:rsid w:val="0035211D"/>
    <w:rsid w:val="0035241A"/>
    <w:rsid w:val="00352781"/>
    <w:rsid w:val="003527DB"/>
    <w:rsid w:val="00352AA4"/>
    <w:rsid w:val="00352FB7"/>
    <w:rsid w:val="003530EF"/>
    <w:rsid w:val="003530FF"/>
    <w:rsid w:val="0035335B"/>
    <w:rsid w:val="003533D4"/>
    <w:rsid w:val="00353708"/>
    <w:rsid w:val="00353A4D"/>
    <w:rsid w:val="00354A2C"/>
    <w:rsid w:val="00355033"/>
    <w:rsid w:val="00355643"/>
    <w:rsid w:val="00355736"/>
    <w:rsid w:val="00355BE2"/>
    <w:rsid w:val="003562EE"/>
    <w:rsid w:val="003563AF"/>
    <w:rsid w:val="003563C0"/>
    <w:rsid w:val="003565F9"/>
    <w:rsid w:val="003566CC"/>
    <w:rsid w:val="00356A0A"/>
    <w:rsid w:val="00356F75"/>
    <w:rsid w:val="003575F5"/>
    <w:rsid w:val="00357B37"/>
    <w:rsid w:val="00357CC4"/>
    <w:rsid w:val="00357EE5"/>
    <w:rsid w:val="00360001"/>
    <w:rsid w:val="0036003F"/>
    <w:rsid w:val="003600ED"/>
    <w:rsid w:val="003604D4"/>
    <w:rsid w:val="0036075B"/>
    <w:rsid w:val="00360E2E"/>
    <w:rsid w:val="00361522"/>
    <w:rsid w:val="00361527"/>
    <w:rsid w:val="00361746"/>
    <w:rsid w:val="003617FA"/>
    <w:rsid w:val="00361838"/>
    <w:rsid w:val="00361C02"/>
    <w:rsid w:val="00361E25"/>
    <w:rsid w:val="00362509"/>
    <w:rsid w:val="00362B48"/>
    <w:rsid w:val="003630AA"/>
    <w:rsid w:val="003634C1"/>
    <w:rsid w:val="003637E6"/>
    <w:rsid w:val="00363F05"/>
    <w:rsid w:val="0036455D"/>
    <w:rsid w:val="003646FD"/>
    <w:rsid w:val="00364746"/>
    <w:rsid w:val="00364977"/>
    <w:rsid w:val="00364CF7"/>
    <w:rsid w:val="003654FB"/>
    <w:rsid w:val="00365716"/>
    <w:rsid w:val="00365987"/>
    <w:rsid w:val="00365A5E"/>
    <w:rsid w:val="00365D88"/>
    <w:rsid w:val="0036627B"/>
    <w:rsid w:val="0036668C"/>
    <w:rsid w:val="00366940"/>
    <w:rsid w:val="00366C20"/>
    <w:rsid w:val="00367026"/>
    <w:rsid w:val="00370D75"/>
    <w:rsid w:val="003710FA"/>
    <w:rsid w:val="00371395"/>
    <w:rsid w:val="00371EE0"/>
    <w:rsid w:val="00372414"/>
    <w:rsid w:val="00372605"/>
    <w:rsid w:val="00372825"/>
    <w:rsid w:val="00372854"/>
    <w:rsid w:val="00372DFA"/>
    <w:rsid w:val="00372FA6"/>
    <w:rsid w:val="00373669"/>
    <w:rsid w:val="003736AF"/>
    <w:rsid w:val="0037427A"/>
    <w:rsid w:val="00374432"/>
    <w:rsid w:val="00374815"/>
    <w:rsid w:val="00374D9D"/>
    <w:rsid w:val="00374DEA"/>
    <w:rsid w:val="00375A94"/>
    <w:rsid w:val="00376012"/>
    <w:rsid w:val="003761BA"/>
    <w:rsid w:val="0037622F"/>
    <w:rsid w:val="00376285"/>
    <w:rsid w:val="0037631A"/>
    <w:rsid w:val="0037666D"/>
    <w:rsid w:val="00376856"/>
    <w:rsid w:val="003772A9"/>
    <w:rsid w:val="00377914"/>
    <w:rsid w:val="00377A82"/>
    <w:rsid w:val="00377F57"/>
    <w:rsid w:val="003801DA"/>
    <w:rsid w:val="003803E3"/>
    <w:rsid w:val="0038052B"/>
    <w:rsid w:val="00380555"/>
    <w:rsid w:val="0038067A"/>
    <w:rsid w:val="003807B7"/>
    <w:rsid w:val="0038095D"/>
    <w:rsid w:val="00380970"/>
    <w:rsid w:val="00380B86"/>
    <w:rsid w:val="00380F41"/>
    <w:rsid w:val="00380F80"/>
    <w:rsid w:val="003812C5"/>
    <w:rsid w:val="0038177C"/>
    <w:rsid w:val="00381C56"/>
    <w:rsid w:val="00381D86"/>
    <w:rsid w:val="003821F1"/>
    <w:rsid w:val="00382829"/>
    <w:rsid w:val="003836E8"/>
    <w:rsid w:val="00383FF7"/>
    <w:rsid w:val="003841E5"/>
    <w:rsid w:val="0038421C"/>
    <w:rsid w:val="00384DFD"/>
    <w:rsid w:val="00384E7E"/>
    <w:rsid w:val="00385022"/>
    <w:rsid w:val="0038520B"/>
    <w:rsid w:val="0038542E"/>
    <w:rsid w:val="0038552B"/>
    <w:rsid w:val="00385907"/>
    <w:rsid w:val="0038608B"/>
    <w:rsid w:val="003864B1"/>
    <w:rsid w:val="003864BE"/>
    <w:rsid w:val="00387067"/>
    <w:rsid w:val="003872A3"/>
    <w:rsid w:val="003875A6"/>
    <w:rsid w:val="00387CA9"/>
    <w:rsid w:val="003909C9"/>
    <w:rsid w:val="00390A89"/>
    <w:rsid w:val="0039101D"/>
    <w:rsid w:val="00391383"/>
    <w:rsid w:val="00391B7D"/>
    <w:rsid w:val="00391F74"/>
    <w:rsid w:val="00391FEB"/>
    <w:rsid w:val="0039245D"/>
    <w:rsid w:val="00392C8F"/>
    <w:rsid w:val="00392D14"/>
    <w:rsid w:val="00392D3C"/>
    <w:rsid w:val="00392EE2"/>
    <w:rsid w:val="003931FA"/>
    <w:rsid w:val="00393688"/>
    <w:rsid w:val="00393E92"/>
    <w:rsid w:val="00394253"/>
    <w:rsid w:val="00394297"/>
    <w:rsid w:val="003943E4"/>
    <w:rsid w:val="00394BA5"/>
    <w:rsid w:val="00394CC4"/>
    <w:rsid w:val="00394CF0"/>
    <w:rsid w:val="00394E27"/>
    <w:rsid w:val="003953A9"/>
    <w:rsid w:val="00395882"/>
    <w:rsid w:val="00395A40"/>
    <w:rsid w:val="00395F8F"/>
    <w:rsid w:val="0039628B"/>
    <w:rsid w:val="003969CD"/>
    <w:rsid w:val="00396BD9"/>
    <w:rsid w:val="00396FD9"/>
    <w:rsid w:val="00397151"/>
    <w:rsid w:val="00397C8A"/>
    <w:rsid w:val="003A01A9"/>
    <w:rsid w:val="003A029A"/>
    <w:rsid w:val="003A0370"/>
    <w:rsid w:val="003A0DA1"/>
    <w:rsid w:val="003A0F69"/>
    <w:rsid w:val="003A103E"/>
    <w:rsid w:val="003A1371"/>
    <w:rsid w:val="003A1440"/>
    <w:rsid w:val="003A1650"/>
    <w:rsid w:val="003A1799"/>
    <w:rsid w:val="003A2BB1"/>
    <w:rsid w:val="003A2CCB"/>
    <w:rsid w:val="003A2F20"/>
    <w:rsid w:val="003A318B"/>
    <w:rsid w:val="003A3362"/>
    <w:rsid w:val="003A3389"/>
    <w:rsid w:val="003A350F"/>
    <w:rsid w:val="003A4011"/>
    <w:rsid w:val="003A429E"/>
    <w:rsid w:val="003A4732"/>
    <w:rsid w:val="003A493B"/>
    <w:rsid w:val="003A4964"/>
    <w:rsid w:val="003A4C7E"/>
    <w:rsid w:val="003A4CB3"/>
    <w:rsid w:val="003A5631"/>
    <w:rsid w:val="003A56EC"/>
    <w:rsid w:val="003A57C7"/>
    <w:rsid w:val="003A5AC0"/>
    <w:rsid w:val="003A5AC6"/>
    <w:rsid w:val="003A696E"/>
    <w:rsid w:val="003A6EA1"/>
    <w:rsid w:val="003A73AF"/>
    <w:rsid w:val="003A7727"/>
    <w:rsid w:val="003A7749"/>
    <w:rsid w:val="003A77A2"/>
    <w:rsid w:val="003A78AB"/>
    <w:rsid w:val="003A78B5"/>
    <w:rsid w:val="003A78D1"/>
    <w:rsid w:val="003A78EA"/>
    <w:rsid w:val="003B08F7"/>
    <w:rsid w:val="003B0A49"/>
    <w:rsid w:val="003B0D07"/>
    <w:rsid w:val="003B1E61"/>
    <w:rsid w:val="003B2135"/>
    <w:rsid w:val="003B2700"/>
    <w:rsid w:val="003B2A13"/>
    <w:rsid w:val="003B2E64"/>
    <w:rsid w:val="003B2EE9"/>
    <w:rsid w:val="003B2F25"/>
    <w:rsid w:val="003B3563"/>
    <w:rsid w:val="003B3A28"/>
    <w:rsid w:val="003B3A76"/>
    <w:rsid w:val="003B3D60"/>
    <w:rsid w:val="003B4199"/>
    <w:rsid w:val="003B4405"/>
    <w:rsid w:val="003B4778"/>
    <w:rsid w:val="003B480F"/>
    <w:rsid w:val="003B59F7"/>
    <w:rsid w:val="003B62C0"/>
    <w:rsid w:val="003B6983"/>
    <w:rsid w:val="003B6A60"/>
    <w:rsid w:val="003B6C50"/>
    <w:rsid w:val="003B6E65"/>
    <w:rsid w:val="003B6F7A"/>
    <w:rsid w:val="003B7083"/>
    <w:rsid w:val="003B7131"/>
    <w:rsid w:val="003B7264"/>
    <w:rsid w:val="003B7326"/>
    <w:rsid w:val="003B74E3"/>
    <w:rsid w:val="003B767F"/>
    <w:rsid w:val="003B7936"/>
    <w:rsid w:val="003B7999"/>
    <w:rsid w:val="003B7FC1"/>
    <w:rsid w:val="003C0492"/>
    <w:rsid w:val="003C067A"/>
    <w:rsid w:val="003C0748"/>
    <w:rsid w:val="003C0CA7"/>
    <w:rsid w:val="003C0EE8"/>
    <w:rsid w:val="003C14B0"/>
    <w:rsid w:val="003C16B5"/>
    <w:rsid w:val="003C1C41"/>
    <w:rsid w:val="003C226C"/>
    <w:rsid w:val="003C2C04"/>
    <w:rsid w:val="003C2D34"/>
    <w:rsid w:val="003C31E9"/>
    <w:rsid w:val="003C32CA"/>
    <w:rsid w:val="003C338D"/>
    <w:rsid w:val="003C33AB"/>
    <w:rsid w:val="003C3624"/>
    <w:rsid w:val="003C3A6F"/>
    <w:rsid w:val="003C3D4B"/>
    <w:rsid w:val="003C3F42"/>
    <w:rsid w:val="003C447B"/>
    <w:rsid w:val="003C452B"/>
    <w:rsid w:val="003C4BC8"/>
    <w:rsid w:val="003C500D"/>
    <w:rsid w:val="003C5354"/>
    <w:rsid w:val="003C5CA3"/>
    <w:rsid w:val="003C6157"/>
    <w:rsid w:val="003C6A67"/>
    <w:rsid w:val="003C6D5A"/>
    <w:rsid w:val="003C6E3E"/>
    <w:rsid w:val="003C6ED7"/>
    <w:rsid w:val="003C73C7"/>
    <w:rsid w:val="003C7503"/>
    <w:rsid w:val="003C7682"/>
    <w:rsid w:val="003C778D"/>
    <w:rsid w:val="003D00FA"/>
    <w:rsid w:val="003D06E2"/>
    <w:rsid w:val="003D0A54"/>
    <w:rsid w:val="003D0AC1"/>
    <w:rsid w:val="003D0BE5"/>
    <w:rsid w:val="003D13DC"/>
    <w:rsid w:val="003D17FD"/>
    <w:rsid w:val="003D1F85"/>
    <w:rsid w:val="003D1F90"/>
    <w:rsid w:val="003D201D"/>
    <w:rsid w:val="003D218F"/>
    <w:rsid w:val="003D2355"/>
    <w:rsid w:val="003D300A"/>
    <w:rsid w:val="003D3073"/>
    <w:rsid w:val="003D321E"/>
    <w:rsid w:val="003D3295"/>
    <w:rsid w:val="003D3D20"/>
    <w:rsid w:val="003D4191"/>
    <w:rsid w:val="003D44B5"/>
    <w:rsid w:val="003D4A97"/>
    <w:rsid w:val="003D4D6A"/>
    <w:rsid w:val="003D5153"/>
    <w:rsid w:val="003D57E6"/>
    <w:rsid w:val="003D5881"/>
    <w:rsid w:val="003D5B53"/>
    <w:rsid w:val="003D5CE7"/>
    <w:rsid w:val="003D5FB2"/>
    <w:rsid w:val="003D62AC"/>
    <w:rsid w:val="003D6316"/>
    <w:rsid w:val="003D6840"/>
    <w:rsid w:val="003D6979"/>
    <w:rsid w:val="003D7771"/>
    <w:rsid w:val="003D78FE"/>
    <w:rsid w:val="003E041E"/>
    <w:rsid w:val="003E1E8D"/>
    <w:rsid w:val="003E1F6A"/>
    <w:rsid w:val="003E22FB"/>
    <w:rsid w:val="003E2CA1"/>
    <w:rsid w:val="003E2FA5"/>
    <w:rsid w:val="003E3692"/>
    <w:rsid w:val="003E39B4"/>
    <w:rsid w:val="003E4660"/>
    <w:rsid w:val="003E47E1"/>
    <w:rsid w:val="003E4909"/>
    <w:rsid w:val="003E5075"/>
    <w:rsid w:val="003E50CF"/>
    <w:rsid w:val="003E5C4C"/>
    <w:rsid w:val="003E5EEE"/>
    <w:rsid w:val="003E695B"/>
    <w:rsid w:val="003E6F69"/>
    <w:rsid w:val="003E7057"/>
    <w:rsid w:val="003E7224"/>
    <w:rsid w:val="003E76F5"/>
    <w:rsid w:val="003E77AD"/>
    <w:rsid w:val="003E78BF"/>
    <w:rsid w:val="003F00F9"/>
    <w:rsid w:val="003F0518"/>
    <w:rsid w:val="003F098D"/>
    <w:rsid w:val="003F0FC6"/>
    <w:rsid w:val="003F17AC"/>
    <w:rsid w:val="003F1812"/>
    <w:rsid w:val="003F1D34"/>
    <w:rsid w:val="003F1FEE"/>
    <w:rsid w:val="003F24B1"/>
    <w:rsid w:val="003F3128"/>
    <w:rsid w:val="003F36C3"/>
    <w:rsid w:val="003F3DEE"/>
    <w:rsid w:val="003F4854"/>
    <w:rsid w:val="003F4883"/>
    <w:rsid w:val="003F4DAD"/>
    <w:rsid w:val="003F4E77"/>
    <w:rsid w:val="003F50FA"/>
    <w:rsid w:val="003F5661"/>
    <w:rsid w:val="003F58BC"/>
    <w:rsid w:val="003F5DB6"/>
    <w:rsid w:val="003F6DAD"/>
    <w:rsid w:val="003F6F18"/>
    <w:rsid w:val="003F724E"/>
    <w:rsid w:val="003F75B7"/>
    <w:rsid w:val="003F7959"/>
    <w:rsid w:val="003F7A6E"/>
    <w:rsid w:val="003F7E6E"/>
    <w:rsid w:val="00400667"/>
    <w:rsid w:val="00400E46"/>
    <w:rsid w:val="00401619"/>
    <w:rsid w:val="004018B9"/>
    <w:rsid w:val="004021E2"/>
    <w:rsid w:val="00402228"/>
    <w:rsid w:val="0040261B"/>
    <w:rsid w:val="00402845"/>
    <w:rsid w:val="0040284B"/>
    <w:rsid w:val="00402CA1"/>
    <w:rsid w:val="00403157"/>
    <w:rsid w:val="00404370"/>
    <w:rsid w:val="004046C9"/>
    <w:rsid w:val="00404B59"/>
    <w:rsid w:val="0040525F"/>
    <w:rsid w:val="004053EC"/>
    <w:rsid w:val="004059D9"/>
    <w:rsid w:val="00405EEA"/>
    <w:rsid w:val="004062D4"/>
    <w:rsid w:val="0040631D"/>
    <w:rsid w:val="0040644A"/>
    <w:rsid w:val="00406795"/>
    <w:rsid w:val="004073AE"/>
    <w:rsid w:val="00407C59"/>
    <w:rsid w:val="00410719"/>
    <w:rsid w:val="00410A28"/>
    <w:rsid w:val="00410FA0"/>
    <w:rsid w:val="00411619"/>
    <w:rsid w:val="0041185E"/>
    <w:rsid w:val="004118C9"/>
    <w:rsid w:val="00412A58"/>
    <w:rsid w:val="00412D19"/>
    <w:rsid w:val="004130A4"/>
    <w:rsid w:val="00413F0A"/>
    <w:rsid w:val="00413F8E"/>
    <w:rsid w:val="00414A43"/>
    <w:rsid w:val="00414B5E"/>
    <w:rsid w:val="00414BEF"/>
    <w:rsid w:val="00415119"/>
    <w:rsid w:val="00415231"/>
    <w:rsid w:val="00415381"/>
    <w:rsid w:val="00415863"/>
    <w:rsid w:val="004158D9"/>
    <w:rsid w:val="00415F3D"/>
    <w:rsid w:val="00416E40"/>
    <w:rsid w:val="004175C7"/>
    <w:rsid w:val="00417F5C"/>
    <w:rsid w:val="004201F3"/>
    <w:rsid w:val="004203C9"/>
    <w:rsid w:val="004204D6"/>
    <w:rsid w:val="00420DFB"/>
    <w:rsid w:val="004211E6"/>
    <w:rsid w:val="0042188E"/>
    <w:rsid w:val="004218A2"/>
    <w:rsid w:val="00421D78"/>
    <w:rsid w:val="004221CB"/>
    <w:rsid w:val="00422249"/>
    <w:rsid w:val="00422EEA"/>
    <w:rsid w:val="004230C5"/>
    <w:rsid w:val="00424132"/>
    <w:rsid w:val="004242BF"/>
    <w:rsid w:val="0042446B"/>
    <w:rsid w:val="00424599"/>
    <w:rsid w:val="00424777"/>
    <w:rsid w:val="00425263"/>
    <w:rsid w:val="00425795"/>
    <w:rsid w:val="00425DD1"/>
    <w:rsid w:val="00425FC4"/>
    <w:rsid w:val="004267C8"/>
    <w:rsid w:val="00426C9C"/>
    <w:rsid w:val="00426F7E"/>
    <w:rsid w:val="0042706B"/>
    <w:rsid w:val="004272B0"/>
    <w:rsid w:val="004273FC"/>
    <w:rsid w:val="004277B4"/>
    <w:rsid w:val="00427A4A"/>
    <w:rsid w:val="00427C74"/>
    <w:rsid w:val="004300FD"/>
    <w:rsid w:val="00430377"/>
    <w:rsid w:val="00430705"/>
    <w:rsid w:val="00430A1C"/>
    <w:rsid w:val="00430AB0"/>
    <w:rsid w:val="00431565"/>
    <w:rsid w:val="004315F2"/>
    <w:rsid w:val="00431AD1"/>
    <w:rsid w:val="0043221E"/>
    <w:rsid w:val="004322E2"/>
    <w:rsid w:val="00432660"/>
    <w:rsid w:val="004327A9"/>
    <w:rsid w:val="004329D7"/>
    <w:rsid w:val="00433D1E"/>
    <w:rsid w:val="00433E42"/>
    <w:rsid w:val="00433FD0"/>
    <w:rsid w:val="0043406E"/>
    <w:rsid w:val="004342F3"/>
    <w:rsid w:val="00434FB1"/>
    <w:rsid w:val="004357D1"/>
    <w:rsid w:val="00435B4A"/>
    <w:rsid w:val="00435E97"/>
    <w:rsid w:val="0043613A"/>
    <w:rsid w:val="00436707"/>
    <w:rsid w:val="00436F3B"/>
    <w:rsid w:val="004371F0"/>
    <w:rsid w:val="0043756B"/>
    <w:rsid w:val="004377A6"/>
    <w:rsid w:val="00437959"/>
    <w:rsid w:val="00437C54"/>
    <w:rsid w:val="0044002A"/>
    <w:rsid w:val="004405E7"/>
    <w:rsid w:val="00440686"/>
    <w:rsid w:val="00440D1B"/>
    <w:rsid w:val="004410E9"/>
    <w:rsid w:val="00441103"/>
    <w:rsid w:val="00441BED"/>
    <w:rsid w:val="00441BF7"/>
    <w:rsid w:val="00441F05"/>
    <w:rsid w:val="004427AB"/>
    <w:rsid w:val="00442923"/>
    <w:rsid w:val="00442FA8"/>
    <w:rsid w:val="0044341F"/>
    <w:rsid w:val="0044349F"/>
    <w:rsid w:val="0044388B"/>
    <w:rsid w:val="004439F7"/>
    <w:rsid w:val="00443D32"/>
    <w:rsid w:val="00444084"/>
    <w:rsid w:val="00444FA2"/>
    <w:rsid w:val="00444FD4"/>
    <w:rsid w:val="004453A5"/>
    <w:rsid w:val="0044585C"/>
    <w:rsid w:val="00445E7D"/>
    <w:rsid w:val="00446044"/>
    <w:rsid w:val="00446137"/>
    <w:rsid w:val="004463C9"/>
    <w:rsid w:val="004464BB"/>
    <w:rsid w:val="004464F8"/>
    <w:rsid w:val="0044774E"/>
    <w:rsid w:val="004479FB"/>
    <w:rsid w:val="00450633"/>
    <w:rsid w:val="004509E3"/>
    <w:rsid w:val="00450D69"/>
    <w:rsid w:val="0045120F"/>
    <w:rsid w:val="00451597"/>
    <w:rsid w:val="004518FF"/>
    <w:rsid w:val="00451A1C"/>
    <w:rsid w:val="004523F0"/>
    <w:rsid w:val="004528BE"/>
    <w:rsid w:val="00452ADF"/>
    <w:rsid w:val="00452FA0"/>
    <w:rsid w:val="00453180"/>
    <w:rsid w:val="00453693"/>
    <w:rsid w:val="00453917"/>
    <w:rsid w:val="00453AC0"/>
    <w:rsid w:val="00453D83"/>
    <w:rsid w:val="00454012"/>
    <w:rsid w:val="004542AD"/>
    <w:rsid w:val="00454896"/>
    <w:rsid w:val="00454A5D"/>
    <w:rsid w:val="00454FBD"/>
    <w:rsid w:val="00455003"/>
    <w:rsid w:val="004551A2"/>
    <w:rsid w:val="00455940"/>
    <w:rsid w:val="00455F30"/>
    <w:rsid w:val="00456835"/>
    <w:rsid w:val="004578AF"/>
    <w:rsid w:val="00457B55"/>
    <w:rsid w:val="00457F50"/>
    <w:rsid w:val="00460661"/>
    <w:rsid w:val="004607B4"/>
    <w:rsid w:val="00461697"/>
    <w:rsid w:val="004616CD"/>
    <w:rsid w:val="00461970"/>
    <w:rsid w:val="00461D60"/>
    <w:rsid w:val="00461F61"/>
    <w:rsid w:val="004624FA"/>
    <w:rsid w:val="0046251E"/>
    <w:rsid w:val="004625B2"/>
    <w:rsid w:val="00462932"/>
    <w:rsid w:val="004634B2"/>
    <w:rsid w:val="004635AF"/>
    <w:rsid w:val="004635B0"/>
    <w:rsid w:val="00463788"/>
    <w:rsid w:val="00463F89"/>
    <w:rsid w:val="00464E50"/>
    <w:rsid w:val="004654E1"/>
    <w:rsid w:val="00465638"/>
    <w:rsid w:val="00465FE4"/>
    <w:rsid w:val="00466183"/>
    <w:rsid w:val="00466AF7"/>
    <w:rsid w:val="0046754E"/>
    <w:rsid w:val="00467DED"/>
    <w:rsid w:val="00470038"/>
    <w:rsid w:val="004700BC"/>
    <w:rsid w:val="00470809"/>
    <w:rsid w:val="0047167C"/>
    <w:rsid w:val="004718A8"/>
    <w:rsid w:val="00473035"/>
    <w:rsid w:val="00473375"/>
    <w:rsid w:val="00473BF7"/>
    <w:rsid w:val="0047410B"/>
    <w:rsid w:val="00474151"/>
    <w:rsid w:val="0047495D"/>
    <w:rsid w:val="00474D6C"/>
    <w:rsid w:val="00474F7B"/>
    <w:rsid w:val="00475BD9"/>
    <w:rsid w:val="00475CAC"/>
    <w:rsid w:val="00475ED0"/>
    <w:rsid w:val="00475FA4"/>
    <w:rsid w:val="0047670F"/>
    <w:rsid w:val="00476C21"/>
    <w:rsid w:val="00476C32"/>
    <w:rsid w:val="00476DC3"/>
    <w:rsid w:val="00476E23"/>
    <w:rsid w:val="0047703E"/>
    <w:rsid w:val="004776C1"/>
    <w:rsid w:val="004803AB"/>
    <w:rsid w:val="00480654"/>
    <w:rsid w:val="00480B4C"/>
    <w:rsid w:val="00480D5E"/>
    <w:rsid w:val="00480F97"/>
    <w:rsid w:val="004819B4"/>
    <w:rsid w:val="00481AD0"/>
    <w:rsid w:val="004820D2"/>
    <w:rsid w:val="00482212"/>
    <w:rsid w:val="00482569"/>
    <w:rsid w:val="00482C0D"/>
    <w:rsid w:val="00482C10"/>
    <w:rsid w:val="00483161"/>
    <w:rsid w:val="00483321"/>
    <w:rsid w:val="004841C8"/>
    <w:rsid w:val="00484FB3"/>
    <w:rsid w:val="00485150"/>
    <w:rsid w:val="00485471"/>
    <w:rsid w:val="0048548C"/>
    <w:rsid w:val="00485C84"/>
    <w:rsid w:val="004860ED"/>
    <w:rsid w:val="004861C7"/>
    <w:rsid w:val="0048625D"/>
    <w:rsid w:val="004866F7"/>
    <w:rsid w:val="0048674B"/>
    <w:rsid w:val="00486829"/>
    <w:rsid w:val="00486C3F"/>
    <w:rsid w:val="004873C6"/>
    <w:rsid w:val="004874A3"/>
    <w:rsid w:val="00487582"/>
    <w:rsid w:val="00487939"/>
    <w:rsid w:val="0049001E"/>
    <w:rsid w:val="00490381"/>
    <w:rsid w:val="004904E7"/>
    <w:rsid w:val="00491A5D"/>
    <w:rsid w:val="00491FE9"/>
    <w:rsid w:val="0049206A"/>
    <w:rsid w:val="0049228B"/>
    <w:rsid w:val="004925E9"/>
    <w:rsid w:val="00492CE1"/>
    <w:rsid w:val="00492EA1"/>
    <w:rsid w:val="00493635"/>
    <w:rsid w:val="00493C04"/>
    <w:rsid w:val="00493DAE"/>
    <w:rsid w:val="00493EB1"/>
    <w:rsid w:val="004948CA"/>
    <w:rsid w:val="00494A58"/>
    <w:rsid w:val="00494BAF"/>
    <w:rsid w:val="00494C2D"/>
    <w:rsid w:val="0049515B"/>
    <w:rsid w:val="004954DA"/>
    <w:rsid w:val="00495937"/>
    <w:rsid w:val="00495A04"/>
    <w:rsid w:val="004969D2"/>
    <w:rsid w:val="00496CCD"/>
    <w:rsid w:val="00496F19"/>
    <w:rsid w:val="004970EE"/>
    <w:rsid w:val="0049733B"/>
    <w:rsid w:val="0049756E"/>
    <w:rsid w:val="00497D1B"/>
    <w:rsid w:val="00497E2B"/>
    <w:rsid w:val="004A00CB"/>
    <w:rsid w:val="004A066B"/>
    <w:rsid w:val="004A095B"/>
    <w:rsid w:val="004A0D1B"/>
    <w:rsid w:val="004A0F2B"/>
    <w:rsid w:val="004A11F6"/>
    <w:rsid w:val="004A15CB"/>
    <w:rsid w:val="004A18F8"/>
    <w:rsid w:val="004A1C11"/>
    <w:rsid w:val="004A1FAB"/>
    <w:rsid w:val="004A20A9"/>
    <w:rsid w:val="004A2183"/>
    <w:rsid w:val="004A354B"/>
    <w:rsid w:val="004A35EA"/>
    <w:rsid w:val="004A3A5C"/>
    <w:rsid w:val="004A3BE9"/>
    <w:rsid w:val="004A3CF4"/>
    <w:rsid w:val="004A4060"/>
    <w:rsid w:val="004A443B"/>
    <w:rsid w:val="004A46F3"/>
    <w:rsid w:val="004A4D64"/>
    <w:rsid w:val="004A4DB0"/>
    <w:rsid w:val="004A4EDC"/>
    <w:rsid w:val="004A553F"/>
    <w:rsid w:val="004A59D9"/>
    <w:rsid w:val="004A5B06"/>
    <w:rsid w:val="004A5DD2"/>
    <w:rsid w:val="004A5E61"/>
    <w:rsid w:val="004A5EBA"/>
    <w:rsid w:val="004A5ECA"/>
    <w:rsid w:val="004A5F58"/>
    <w:rsid w:val="004A6258"/>
    <w:rsid w:val="004A6406"/>
    <w:rsid w:val="004A6862"/>
    <w:rsid w:val="004A68CA"/>
    <w:rsid w:val="004A6E53"/>
    <w:rsid w:val="004A6ED5"/>
    <w:rsid w:val="004A734B"/>
    <w:rsid w:val="004A7745"/>
    <w:rsid w:val="004A7AEB"/>
    <w:rsid w:val="004B1086"/>
    <w:rsid w:val="004B10E4"/>
    <w:rsid w:val="004B136C"/>
    <w:rsid w:val="004B1C39"/>
    <w:rsid w:val="004B257A"/>
    <w:rsid w:val="004B2C94"/>
    <w:rsid w:val="004B2D45"/>
    <w:rsid w:val="004B31CD"/>
    <w:rsid w:val="004B34E7"/>
    <w:rsid w:val="004B3510"/>
    <w:rsid w:val="004B3CCB"/>
    <w:rsid w:val="004B404D"/>
    <w:rsid w:val="004B45FF"/>
    <w:rsid w:val="004B5047"/>
    <w:rsid w:val="004B5132"/>
    <w:rsid w:val="004B529B"/>
    <w:rsid w:val="004B548F"/>
    <w:rsid w:val="004B57B0"/>
    <w:rsid w:val="004B5B51"/>
    <w:rsid w:val="004B646E"/>
    <w:rsid w:val="004B64D7"/>
    <w:rsid w:val="004B6522"/>
    <w:rsid w:val="004B65C0"/>
    <w:rsid w:val="004B6868"/>
    <w:rsid w:val="004B68BF"/>
    <w:rsid w:val="004B6C51"/>
    <w:rsid w:val="004B6C56"/>
    <w:rsid w:val="004B6F38"/>
    <w:rsid w:val="004B7C00"/>
    <w:rsid w:val="004B7E40"/>
    <w:rsid w:val="004B7E41"/>
    <w:rsid w:val="004B7ECB"/>
    <w:rsid w:val="004C00A4"/>
    <w:rsid w:val="004C0569"/>
    <w:rsid w:val="004C096D"/>
    <w:rsid w:val="004C0C9F"/>
    <w:rsid w:val="004C0D57"/>
    <w:rsid w:val="004C0D9D"/>
    <w:rsid w:val="004C103A"/>
    <w:rsid w:val="004C107A"/>
    <w:rsid w:val="004C1137"/>
    <w:rsid w:val="004C1543"/>
    <w:rsid w:val="004C2097"/>
    <w:rsid w:val="004C2E27"/>
    <w:rsid w:val="004C2FA1"/>
    <w:rsid w:val="004C34E2"/>
    <w:rsid w:val="004C3E52"/>
    <w:rsid w:val="004C3F81"/>
    <w:rsid w:val="004C4179"/>
    <w:rsid w:val="004C434D"/>
    <w:rsid w:val="004C4412"/>
    <w:rsid w:val="004C52C0"/>
    <w:rsid w:val="004C5AA4"/>
    <w:rsid w:val="004C5BF3"/>
    <w:rsid w:val="004C5E28"/>
    <w:rsid w:val="004C61BC"/>
    <w:rsid w:val="004C64BC"/>
    <w:rsid w:val="004C6629"/>
    <w:rsid w:val="004C69FA"/>
    <w:rsid w:val="004C6B35"/>
    <w:rsid w:val="004C6CE9"/>
    <w:rsid w:val="004C70ED"/>
    <w:rsid w:val="004C718D"/>
    <w:rsid w:val="004C75F7"/>
    <w:rsid w:val="004C776E"/>
    <w:rsid w:val="004C7B92"/>
    <w:rsid w:val="004C7D20"/>
    <w:rsid w:val="004D01D2"/>
    <w:rsid w:val="004D043B"/>
    <w:rsid w:val="004D04E3"/>
    <w:rsid w:val="004D071C"/>
    <w:rsid w:val="004D0D83"/>
    <w:rsid w:val="004D0FF3"/>
    <w:rsid w:val="004D13BD"/>
    <w:rsid w:val="004D1501"/>
    <w:rsid w:val="004D19E9"/>
    <w:rsid w:val="004D2099"/>
    <w:rsid w:val="004D236A"/>
    <w:rsid w:val="004D2539"/>
    <w:rsid w:val="004D2DF4"/>
    <w:rsid w:val="004D2F7F"/>
    <w:rsid w:val="004D3115"/>
    <w:rsid w:val="004D3142"/>
    <w:rsid w:val="004D32CE"/>
    <w:rsid w:val="004D33CB"/>
    <w:rsid w:val="004D39EC"/>
    <w:rsid w:val="004D3C7D"/>
    <w:rsid w:val="004D3D42"/>
    <w:rsid w:val="004D3DDC"/>
    <w:rsid w:val="004D402E"/>
    <w:rsid w:val="004D46D5"/>
    <w:rsid w:val="004D4713"/>
    <w:rsid w:val="004D49EC"/>
    <w:rsid w:val="004D4E72"/>
    <w:rsid w:val="004D50CF"/>
    <w:rsid w:val="004D5215"/>
    <w:rsid w:val="004D5E04"/>
    <w:rsid w:val="004D5FE6"/>
    <w:rsid w:val="004D7E4D"/>
    <w:rsid w:val="004D7F8B"/>
    <w:rsid w:val="004E0A72"/>
    <w:rsid w:val="004E0B9C"/>
    <w:rsid w:val="004E103B"/>
    <w:rsid w:val="004E15BD"/>
    <w:rsid w:val="004E18CF"/>
    <w:rsid w:val="004E36DC"/>
    <w:rsid w:val="004E3B5E"/>
    <w:rsid w:val="004E4276"/>
    <w:rsid w:val="004E506C"/>
    <w:rsid w:val="004E5B8F"/>
    <w:rsid w:val="004E5F81"/>
    <w:rsid w:val="004E6178"/>
    <w:rsid w:val="004E6464"/>
    <w:rsid w:val="004E64AC"/>
    <w:rsid w:val="004E697E"/>
    <w:rsid w:val="004E6E05"/>
    <w:rsid w:val="004E6F71"/>
    <w:rsid w:val="004E7422"/>
    <w:rsid w:val="004F008A"/>
    <w:rsid w:val="004F10CA"/>
    <w:rsid w:val="004F11CF"/>
    <w:rsid w:val="004F128F"/>
    <w:rsid w:val="004F12EF"/>
    <w:rsid w:val="004F1630"/>
    <w:rsid w:val="004F1B93"/>
    <w:rsid w:val="004F20C5"/>
    <w:rsid w:val="004F22C8"/>
    <w:rsid w:val="004F2586"/>
    <w:rsid w:val="004F2593"/>
    <w:rsid w:val="004F25AA"/>
    <w:rsid w:val="004F2A12"/>
    <w:rsid w:val="004F2CE4"/>
    <w:rsid w:val="004F2DBE"/>
    <w:rsid w:val="004F34D7"/>
    <w:rsid w:val="004F35B3"/>
    <w:rsid w:val="004F36F2"/>
    <w:rsid w:val="004F39B1"/>
    <w:rsid w:val="004F3C2F"/>
    <w:rsid w:val="004F3C35"/>
    <w:rsid w:val="004F405C"/>
    <w:rsid w:val="004F41FC"/>
    <w:rsid w:val="004F442B"/>
    <w:rsid w:val="004F4A30"/>
    <w:rsid w:val="004F4B62"/>
    <w:rsid w:val="004F4E0C"/>
    <w:rsid w:val="004F5663"/>
    <w:rsid w:val="004F5878"/>
    <w:rsid w:val="004F5D0F"/>
    <w:rsid w:val="004F5DFA"/>
    <w:rsid w:val="004F6587"/>
    <w:rsid w:val="00500257"/>
    <w:rsid w:val="00500A23"/>
    <w:rsid w:val="00501255"/>
    <w:rsid w:val="0050179E"/>
    <w:rsid w:val="00501D0B"/>
    <w:rsid w:val="0050224C"/>
    <w:rsid w:val="005023A0"/>
    <w:rsid w:val="00502518"/>
    <w:rsid w:val="00502901"/>
    <w:rsid w:val="00502929"/>
    <w:rsid w:val="00502C67"/>
    <w:rsid w:val="00502F61"/>
    <w:rsid w:val="0050352D"/>
    <w:rsid w:val="0050386F"/>
    <w:rsid w:val="00503DB5"/>
    <w:rsid w:val="00503E45"/>
    <w:rsid w:val="005041C1"/>
    <w:rsid w:val="005042BA"/>
    <w:rsid w:val="00504494"/>
    <w:rsid w:val="0050454F"/>
    <w:rsid w:val="005048F6"/>
    <w:rsid w:val="00504BBC"/>
    <w:rsid w:val="00504C36"/>
    <w:rsid w:val="00506795"/>
    <w:rsid w:val="00506F67"/>
    <w:rsid w:val="00507012"/>
    <w:rsid w:val="00507196"/>
    <w:rsid w:val="00507346"/>
    <w:rsid w:val="005074A5"/>
    <w:rsid w:val="0050773F"/>
    <w:rsid w:val="00507E01"/>
    <w:rsid w:val="00510027"/>
    <w:rsid w:val="0051045C"/>
    <w:rsid w:val="00510A2B"/>
    <w:rsid w:val="00510B36"/>
    <w:rsid w:val="005111CB"/>
    <w:rsid w:val="00511612"/>
    <w:rsid w:val="0051186B"/>
    <w:rsid w:val="00511F9E"/>
    <w:rsid w:val="00512242"/>
    <w:rsid w:val="00512AF5"/>
    <w:rsid w:val="00513BF7"/>
    <w:rsid w:val="0051404F"/>
    <w:rsid w:val="0051461E"/>
    <w:rsid w:val="005147F2"/>
    <w:rsid w:val="00514BD9"/>
    <w:rsid w:val="00514D6B"/>
    <w:rsid w:val="00514F5A"/>
    <w:rsid w:val="00515415"/>
    <w:rsid w:val="0051573D"/>
    <w:rsid w:val="005166BC"/>
    <w:rsid w:val="00516C37"/>
    <w:rsid w:val="00516D46"/>
    <w:rsid w:val="00516ECF"/>
    <w:rsid w:val="00517294"/>
    <w:rsid w:val="005172BA"/>
    <w:rsid w:val="00517AFB"/>
    <w:rsid w:val="00517B17"/>
    <w:rsid w:val="00517EF2"/>
    <w:rsid w:val="00520106"/>
    <w:rsid w:val="00520214"/>
    <w:rsid w:val="00520295"/>
    <w:rsid w:val="0052079F"/>
    <w:rsid w:val="00520807"/>
    <w:rsid w:val="00520A98"/>
    <w:rsid w:val="00520AAB"/>
    <w:rsid w:val="00520B84"/>
    <w:rsid w:val="0052111C"/>
    <w:rsid w:val="0052117F"/>
    <w:rsid w:val="005211FB"/>
    <w:rsid w:val="0052129F"/>
    <w:rsid w:val="00521A24"/>
    <w:rsid w:val="00521D6F"/>
    <w:rsid w:val="0052272B"/>
    <w:rsid w:val="0052286E"/>
    <w:rsid w:val="00522CBB"/>
    <w:rsid w:val="0052308A"/>
    <w:rsid w:val="005231A8"/>
    <w:rsid w:val="005234E3"/>
    <w:rsid w:val="00523D02"/>
    <w:rsid w:val="00524292"/>
    <w:rsid w:val="0052453A"/>
    <w:rsid w:val="005247C0"/>
    <w:rsid w:val="00524B04"/>
    <w:rsid w:val="00524DA6"/>
    <w:rsid w:val="0052510F"/>
    <w:rsid w:val="005251A3"/>
    <w:rsid w:val="005257EE"/>
    <w:rsid w:val="00525933"/>
    <w:rsid w:val="0052624F"/>
    <w:rsid w:val="00526907"/>
    <w:rsid w:val="00527B23"/>
    <w:rsid w:val="00527B4D"/>
    <w:rsid w:val="00527D06"/>
    <w:rsid w:val="0053069D"/>
    <w:rsid w:val="00530763"/>
    <w:rsid w:val="005308B8"/>
    <w:rsid w:val="00530975"/>
    <w:rsid w:val="00530BC3"/>
    <w:rsid w:val="00530BCE"/>
    <w:rsid w:val="00530C56"/>
    <w:rsid w:val="0053115C"/>
    <w:rsid w:val="005312E9"/>
    <w:rsid w:val="00531E62"/>
    <w:rsid w:val="00531F8F"/>
    <w:rsid w:val="00532E76"/>
    <w:rsid w:val="005337FC"/>
    <w:rsid w:val="005339E1"/>
    <w:rsid w:val="00533B3B"/>
    <w:rsid w:val="00533B7B"/>
    <w:rsid w:val="00533CEE"/>
    <w:rsid w:val="00533D10"/>
    <w:rsid w:val="00533EB2"/>
    <w:rsid w:val="00534062"/>
    <w:rsid w:val="00534BD3"/>
    <w:rsid w:val="00534FA2"/>
    <w:rsid w:val="0053500C"/>
    <w:rsid w:val="005350EF"/>
    <w:rsid w:val="005351A2"/>
    <w:rsid w:val="005352AE"/>
    <w:rsid w:val="005356B9"/>
    <w:rsid w:val="00535CD3"/>
    <w:rsid w:val="00535D7E"/>
    <w:rsid w:val="00535DAE"/>
    <w:rsid w:val="0053607A"/>
    <w:rsid w:val="00536649"/>
    <w:rsid w:val="005379A5"/>
    <w:rsid w:val="00537BFD"/>
    <w:rsid w:val="00537C2E"/>
    <w:rsid w:val="0054069A"/>
    <w:rsid w:val="00540CA4"/>
    <w:rsid w:val="00540E7E"/>
    <w:rsid w:val="00541659"/>
    <w:rsid w:val="00541AF6"/>
    <w:rsid w:val="00541E2D"/>
    <w:rsid w:val="00541E56"/>
    <w:rsid w:val="0054267C"/>
    <w:rsid w:val="00542B48"/>
    <w:rsid w:val="005430C9"/>
    <w:rsid w:val="005433FA"/>
    <w:rsid w:val="0054369B"/>
    <w:rsid w:val="0054378F"/>
    <w:rsid w:val="00543A6B"/>
    <w:rsid w:val="00543B39"/>
    <w:rsid w:val="00543B61"/>
    <w:rsid w:val="00543D55"/>
    <w:rsid w:val="00543F5F"/>
    <w:rsid w:val="00544055"/>
    <w:rsid w:val="005441E9"/>
    <w:rsid w:val="0054458A"/>
    <w:rsid w:val="00544827"/>
    <w:rsid w:val="005448BC"/>
    <w:rsid w:val="005448E8"/>
    <w:rsid w:val="00544B5A"/>
    <w:rsid w:val="00545101"/>
    <w:rsid w:val="0054523A"/>
    <w:rsid w:val="005455D3"/>
    <w:rsid w:val="005455E8"/>
    <w:rsid w:val="00546008"/>
    <w:rsid w:val="00546094"/>
    <w:rsid w:val="005463FF"/>
    <w:rsid w:val="005464EC"/>
    <w:rsid w:val="00546863"/>
    <w:rsid w:val="00546941"/>
    <w:rsid w:val="005469F3"/>
    <w:rsid w:val="00546A61"/>
    <w:rsid w:val="00546E74"/>
    <w:rsid w:val="00547043"/>
    <w:rsid w:val="005470F3"/>
    <w:rsid w:val="00547BBC"/>
    <w:rsid w:val="005503FC"/>
    <w:rsid w:val="00550653"/>
    <w:rsid w:val="00550E2C"/>
    <w:rsid w:val="00551361"/>
    <w:rsid w:val="005524B5"/>
    <w:rsid w:val="0055282D"/>
    <w:rsid w:val="00552BBF"/>
    <w:rsid w:val="005531FF"/>
    <w:rsid w:val="0055367C"/>
    <w:rsid w:val="005536C2"/>
    <w:rsid w:val="00553890"/>
    <w:rsid w:val="005544A5"/>
    <w:rsid w:val="005545DA"/>
    <w:rsid w:val="00554AA3"/>
    <w:rsid w:val="00554B92"/>
    <w:rsid w:val="00554D4E"/>
    <w:rsid w:val="00554ECF"/>
    <w:rsid w:val="00554F9D"/>
    <w:rsid w:val="005551B2"/>
    <w:rsid w:val="0055525C"/>
    <w:rsid w:val="005555A6"/>
    <w:rsid w:val="005556DE"/>
    <w:rsid w:val="005556E5"/>
    <w:rsid w:val="00555D3E"/>
    <w:rsid w:val="00555EB9"/>
    <w:rsid w:val="00555F31"/>
    <w:rsid w:val="005561C8"/>
    <w:rsid w:val="00556310"/>
    <w:rsid w:val="005565DF"/>
    <w:rsid w:val="0055694C"/>
    <w:rsid w:val="00556FF6"/>
    <w:rsid w:val="0055726E"/>
    <w:rsid w:val="005575B1"/>
    <w:rsid w:val="0055763C"/>
    <w:rsid w:val="00557B9B"/>
    <w:rsid w:val="00557C97"/>
    <w:rsid w:val="00557EF4"/>
    <w:rsid w:val="005605ED"/>
    <w:rsid w:val="0056065A"/>
    <w:rsid w:val="0056094D"/>
    <w:rsid w:val="0056097E"/>
    <w:rsid w:val="00560C09"/>
    <w:rsid w:val="00560CA5"/>
    <w:rsid w:val="00560F74"/>
    <w:rsid w:val="00561326"/>
    <w:rsid w:val="005621A8"/>
    <w:rsid w:val="00562E3F"/>
    <w:rsid w:val="00563C90"/>
    <w:rsid w:val="00563F60"/>
    <w:rsid w:val="005645F5"/>
    <w:rsid w:val="00564672"/>
    <w:rsid w:val="005646B0"/>
    <w:rsid w:val="00564751"/>
    <w:rsid w:val="005648EA"/>
    <w:rsid w:val="00565509"/>
    <w:rsid w:val="00565652"/>
    <w:rsid w:val="00565779"/>
    <w:rsid w:val="00565807"/>
    <w:rsid w:val="005668A2"/>
    <w:rsid w:val="00566A3A"/>
    <w:rsid w:val="005671D1"/>
    <w:rsid w:val="00570142"/>
    <w:rsid w:val="005704CD"/>
    <w:rsid w:val="005705B5"/>
    <w:rsid w:val="00570660"/>
    <w:rsid w:val="00570836"/>
    <w:rsid w:val="00570EAA"/>
    <w:rsid w:val="00570EFF"/>
    <w:rsid w:val="0057100C"/>
    <w:rsid w:val="00571010"/>
    <w:rsid w:val="00571237"/>
    <w:rsid w:val="0057131A"/>
    <w:rsid w:val="00571606"/>
    <w:rsid w:val="00572337"/>
    <w:rsid w:val="0057247B"/>
    <w:rsid w:val="00572740"/>
    <w:rsid w:val="005727F2"/>
    <w:rsid w:val="00573001"/>
    <w:rsid w:val="0057372D"/>
    <w:rsid w:val="005737CE"/>
    <w:rsid w:val="00573A51"/>
    <w:rsid w:val="00573A77"/>
    <w:rsid w:val="00573A99"/>
    <w:rsid w:val="0057471D"/>
    <w:rsid w:val="005747CF"/>
    <w:rsid w:val="00574954"/>
    <w:rsid w:val="00574A12"/>
    <w:rsid w:val="00574CD5"/>
    <w:rsid w:val="0057528C"/>
    <w:rsid w:val="00575529"/>
    <w:rsid w:val="0057553A"/>
    <w:rsid w:val="005755E3"/>
    <w:rsid w:val="005756AC"/>
    <w:rsid w:val="00575CAE"/>
    <w:rsid w:val="00575DBD"/>
    <w:rsid w:val="00575F1A"/>
    <w:rsid w:val="00575FE2"/>
    <w:rsid w:val="00576EE9"/>
    <w:rsid w:val="00577096"/>
    <w:rsid w:val="0057736C"/>
    <w:rsid w:val="00577719"/>
    <w:rsid w:val="00577848"/>
    <w:rsid w:val="00580065"/>
    <w:rsid w:val="00580150"/>
    <w:rsid w:val="0058016F"/>
    <w:rsid w:val="005804AF"/>
    <w:rsid w:val="0058051A"/>
    <w:rsid w:val="00580ECF"/>
    <w:rsid w:val="00580EF2"/>
    <w:rsid w:val="00581065"/>
    <w:rsid w:val="005813EB"/>
    <w:rsid w:val="0058159A"/>
    <w:rsid w:val="00581795"/>
    <w:rsid w:val="005819E0"/>
    <w:rsid w:val="00581CE5"/>
    <w:rsid w:val="0058206B"/>
    <w:rsid w:val="00582692"/>
    <w:rsid w:val="00582892"/>
    <w:rsid w:val="00582AAB"/>
    <w:rsid w:val="00582AC1"/>
    <w:rsid w:val="00582C5B"/>
    <w:rsid w:val="00582F2E"/>
    <w:rsid w:val="0058333A"/>
    <w:rsid w:val="00583A5D"/>
    <w:rsid w:val="00584191"/>
    <w:rsid w:val="0058443E"/>
    <w:rsid w:val="0058450B"/>
    <w:rsid w:val="0058453F"/>
    <w:rsid w:val="005845F3"/>
    <w:rsid w:val="00584B43"/>
    <w:rsid w:val="00584E51"/>
    <w:rsid w:val="005850C8"/>
    <w:rsid w:val="00585193"/>
    <w:rsid w:val="0058547B"/>
    <w:rsid w:val="00585B54"/>
    <w:rsid w:val="00585CC1"/>
    <w:rsid w:val="00585D67"/>
    <w:rsid w:val="00585E16"/>
    <w:rsid w:val="00586300"/>
    <w:rsid w:val="00586489"/>
    <w:rsid w:val="00587142"/>
    <w:rsid w:val="00587800"/>
    <w:rsid w:val="00590322"/>
    <w:rsid w:val="00590A6E"/>
    <w:rsid w:val="00590C06"/>
    <w:rsid w:val="00590C20"/>
    <w:rsid w:val="00590D94"/>
    <w:rsid w:val="00590DA8"/>
    <w:rsid w:val="00591134"/>
    <w:rsid w:val="005912C3"/>
    <w:rsid w:val="005918AF"/>
    <w:rsid w:val="00591A96"/>
    <w:rsid w:val="00591C29"/>
    <w:rsid w:val="00591FAA"/>
    <w:rsid w:val="00592225"/>
    <w:rsid w:val="005922FE"/>
    <w:rsid w:val="0059236E"/>
    <w:rsid w:val="00592870"/>
    <w:rsid w:val="00593427"/>
    <w:rsid w:val="00593443"/>
    <w:rsid w:val="0059391F"/>
    <w:rsid w:val="00593DCC"/>
    <w:rsid w:val="00594059"/>
    <w:rsid w:val="00594182"/>
    <w:rsid w:val="00594643"/>
    <w:rsid w:val="00594B55"/>
    <w:rsid w:val="00595756"/>
    <w:rsid w:val="00595AED"/>
    <w:rsid w:val="00596134"/>
    <w:rsid w:val="00596860"/>
    <w:rsid w:val="00596BEF"/>
    <w:rsid w:val="005977A6"/>
    <w:rsid w:val="00597BC4"/>
    <w:rsid w:val="005A0154"/>
    <w:rsid w:val="005A02B5"/>
    <w:rsid w:val="005A0799"/>
    <w:rsid w:val="005A0CB4"/>
    <w:rsid w:val="005A0E89"/>
    <w:rsid w:val="005A1674"/>
    <w:rsid w:val="005A1857"/>
    <w:rsid w:val="005A18D1"/>
    <w:rsid w:val="005A1A1A"/>
    <w:rsid w:val="005A1B18"/>
    <w:rsid w:val="005A1B94"/>
    <w:rsid w:val="005A215D"/>
    <w:rsid w:val="005A21E9"/>
    <w:rsid w:val="005A23A9"/>
    <w:rsid w:val="005A30D1"/>
    <w:rsid w:val="005A315E"/>
    <w:rsid w:val="005A3C93"/>
    <w:rsid w:val="005A3FDA"/>
    <w:rsid w:val="005A40DE"/>
    <w:rsid w:val="005A417D"/>
    <w:rsid w:val="005A4959"/>
    <w:rsid w:val="005A4D52"/>
    <w:rsid w:val="005A4E7F"/>
    <w:rsid w:val="005A5146"/>
    <w:rsid w:val="005A5A46"/>
    <w:rsid w:val="005A5CF2"/>
    <w:rsid w:val="005A5E85"/>
    <w:rsid w:val="005A5FEA"/>
    <w:rsid w:val="005A6435"/>
    <w:rsid w:val="005A677A"/>
    <w:rsid w:val="005A69EE"/>
    <w:rsid w:val="005A6B31"/>
    <w:rsid w:val="005A6CDD"/>
    <w:rsid w:val="005A6E24"/>
    <w:rsid w:val="005A70FC"/>
    <w:rsid w:val="005A71BE"/>
    <w:rsid w:val="005A777F"/>
    <w:rsid w:val="005A7AE1"/>
    <w:rsid w:val="005B0012"/>
    <w:rsid w:val="005B0413"/>
    <w:rsid w:val="005B04AB"/>
    <w:rsid w:val="005B05FE"/>
    <w:rsid w:val="005B0E6B"/>
    <w:rsid w:val="005B0ED9"/>
    <w:rsid w:val="005B0FE5"/>
    <w:rsid w:val="005B14E1"/>
    <w:rsid w:val="005B168B"/>
    <w:rsid w:val="005B1829"/>
    <w:rsid w:val="005B22F4"/>
    <w:rsid w:val="005B252F"/>
    <w:rsid w:val="005B3739"/>
    <w:rsid w:val="005B3B49"/>
    <w:rsid w:val="005B4410"/>
    <w:rsid w:val="005B445F"/>
    <w:rsid w:val="005B4538"/>
    <w:rsid w:val="005B4CA7"/>
    <w:rsid w:val="005B4CC2"/>
    <w:rsid w:val="005B4F90"/>
    <w:rsid w:val="005B6C4B"/>
    <w:rsid w:val="005B6F50"/>
    <w:rsid w:val="005B6F74"/>
    <w:rsid w:val="005B7007"/>
    <w:rsid w:val="005B76E6"/>
    <w:rsid w:val="005B78C8"/>
    <w:rsid w:val="005B79F8"/>
    <w:rsid w:val="005B7AE8"/>
    <w:rsid w:val="005B7C67"/>
    <w:rsid w:val="005C0017"/>
    <w:rsid w:val="005C01E8"/>
    <w:rsid w:val="005C01F7"/>
    <w:rsid w:val="005C0563"/>
    <w:rsid w:val="005C06F0"/>
    <w:rsid w:val="005C08AA"/>
    <w:rsid w:val="005C0A81"/>
    <w:rsid w:val="005C0E2E"/>
    <w:rsid w:val="005C0F88"/>
    <w:rsid w:val="005C2688"/>
    <w:rsid w:val="005C3183"/>
    <w:rsid w:val="005C3501"/>
    <w:rsid w:val="005C3704"/>
    <w:rsid w:val="005C3880"/>
    <w:rsid w:val="005C3BFF"/>
    <w:rsid w:val="005C4B34"/>
    <w:rsid w:val="005C4EA8"/>
    <w:rsid w:val="005C4FA6"/>
    <w:rsid w:val="005C4FFF"/>
    <w:rsid w:val="005C528A"/>
    <w:rsid w:val="005C532D"/>
    <w:rsid w:val="005C5727"/>
    <w:rsid w:val="005C5977"/>
    <w:rsid w:val="005C614C"/>
    <w:rsid w:val="005C61AC"/>
    <w:rsid w:val="005C6223"/>
    <w:rsid w:val="005C6898"/>
    <w:rsid w:val="005C6B4A"/>
    <w:rsid w:val="005C6E40"/>
    <w:rsid w:val="005C770E"/>
    <w:rsid w:val="005D03C6"/>
    <w:rsid w:val="005D03E8"/>
    <w:rsid w:val="005D0542"/>
    <w:rsid w:val="005D08FF"/>
    <w:rsid w:val="005D1294"/>
    <w:rsid w:val="005D1370"/>
    <w:rsid w:val="005D147A"/>
    <w:rsid w:val="005D1605"/>
    <w:rsid w:val="005D1616"/>
    <w:rsid w:val="005D1C89"/>
    <w:rsid w:val="005D1D41"/>
    <w:rsid w:val="005D1E7C"/>
    <w:rsid w:val="005D2468"/>
    <w:rsid w:val="005D2ADE"/>
    <w:rsid w:val="005D30D7"/>
    <w:rsid w:val="005D37FE"/>
    <w:rsid w:val="005D407A"/>
    <w:rsid w:val="005D412F"/>
    <w:rsid w:val="005D4351"/>
    <w:rsid w:val="005D47C9"/>
    <w:rsid w:val="005D47EC"/>
    <w:rsid w:val="005D4908"/>
    <w:rsid w:val="005D4A5A"/>
    <w:rsid w:val="005D4BDD"/>
    <w:rsid w:val="005D4CD0"/>
    <w:rsid w:val="005D51E4"/>
    <w:rsid w:val="005D5A64"/>
    <w:rsid w:val="005D5DC9"/>
    <w:rsid w:val="005D5E4A"/>
    <w:rsid w:val="005D5F3F"/>
    <w:rsid w:val="005D624E"/>
    <w:rsid w:val="005D64B6"/>
    <w:rsid w:val="005D64DB"/>
    <w:rsid w:val="005D7236"/>
    <w:rsid w:val="005D752C"/>
    <w:rsid w:val="005D7ED0"/>
    <w:rsid w:val="005E0BDD"/>
    <w:rsid w:val="005E0FDA"/>
    <w:rsid w:val="005E10A5"/>
    <w:rsid w:val="005E11A7"/>
    <w:rsid w:val="005E163C"/>
    <w:rsid w:val="005E18B1"/>
    <w:rsid w:val="005E1C48"/>
    <w:rsid w:val="005E23B4"/>
    <w:rsid w:val="005E34A2"/>
    <w:rsid w:val="005E3566"/>
    <w:rsid w:val="005E36F7"/>
    <w:rsid w:val="005E3B4A"/>
    <w:rsid w:val="005E3B54"/>
    <w:rsid w:val="005E3D18"/>
    <w:rsid w:val="005E3EC3"/>
    <w:rsid w:val="005E3FB2"/>
    <w:rsid w:val="005E42C1"/>
    <w:rsid w:val="005E4D73"/>
    <w:rsid w:val="005E4F5E"/>
    <w:rsid w:val="005E52E2"/>
    <w:rsid w:val="005E567C"/>
    <w:rsid w:val="005E5688"/>
    <w:rsid w:val="005E648B"/>
    <w:rsid w:val="005E6A6E"/>
    <w:rsid w:val="005E6F84"/>
    <w:rsid w:val="005E7695"/>
    <w:rsid w:val="005E76C9"/>
    <w:rsid w:val="005E77FF"/>
    <w:rsid w:val="005E797A"/>
    <w:rsid w:val="005E7ADB"/>
    <w:rsid w:val="005E7B9E"/>
    <w:rsid w:val="005E7BAA"/>
    <w:rsid w:val="005E7C71"/>
    <w:rsid w:val="005E7EBB"/>
    <w:rsid w:val="005F035A"/>
    <w:rsid w:val="005F0C53"/>
    <w:rsid w:val="005F0DEE"/>
    <w:rsid w:val="005F23FF"/>
    <w:rsid w:val="005F256F"/>
    <w:rsid w:val="005F2708"/>
    <w:rsid w:val="005F2BD4"/>
    <w:rsid w:val="005F2E46"/>
    <w:rsid w:val="005F31E5"/>
    <w:rsid w:val="005F32FA"/>
    <w:rsid w:val="005F3322"/>
    <w:rsid w:val="005F33EA"/>
    <w:rsid w:val="005F3C62"/>
    <w:rsid w:val="005F3D84"/>
    <w:rsid w:val="005F3DB1"/>
    <w:rsid w:val="005F3FDD"/>
    <w:rsid w:val="005F43B7"/>
    <w:rsid w:val="005F43C9"/>
    <w:rsid w:val="005F4E0B"/>
    <w:rsid w:val="005F5091"/>
    <w:rsid w:val="005F51F8"/>
    <w:rsid w:val="005F5221"/>
    <w:rsid w:val="005F57DC"/>
    <w:rsid w:val="005F5DFE"/>
    <w:rsid w:val="005F60C8"/>
    <w:rsid w:val="005F6366"/>
    <w:rsid w:val="005F65DB"/>
    <w:rsid w:val="005F6CFB"/>
    <w:rsid w:val="005F6FB8"/>
    <w:rsid w:val="005F74C9"/>
    <w:rsid w:val="005F77F6"/>
    <w:rsid w:val="005F7E13"/>
    <w:rsid w:val="005F7FA9"/>
    <w:rsid w:val="005F7FCB"/>
    <w:rsid w:val="006008DB"/>
    <w:rsid w:val="00600BF3"/>
    <w:rsid w:val="00600E49"/>
    <w:rsid w:val="00601177"/>
    <w:rsid w:val="0060151B"/>
    <w:rsid w:val="00601529"/>
    <w:rsid w:val="00602266"/>
    <w:rsid w:val="00602284"/>
    <w:rsid w:val="00603299"/>
    <w:rsid w:val="006035BC"/>
    <w:rsid w:val="00603615"/>
    <w:rsid w:val="0060364B"/>
    <w:rsid w:val="00603915"/>
    <w:rsid w:val="00603B7C"/>
    <w:rsid w:val="00604252"/>
    <w:rsid w:val="00604C2D"/>
    <w:rsid w:val="00604DB9"/>
    <w:rsid w:val="00604F19"/>
    <w:rsid w:val="006053A0"/>
    <w:rsid w:val="006056BA"/>
    <w:rsid w:val="00605E3F"/>
    <w:rsid w:val="00605E83"/>
    <w:rsid w:val="0060611B"/>
    <w:rsid w:val="006066EA"/>
    <w:rsid w:val="00606C3C"/>
    <w:rsid w:val="00607537"/>
    <w:rsid w:val="00610049"/>
    <w:rsid w:val="006100F8"/>
    <w:rsid w:val="006101D7"/>
    <w:rsid w:val="00610230"/>
    <w:rsid w:val="00610787"/>
    <w:rsid w:val="00610BBF"/>
    <w:rsid w:val="0061124D"/>
    <w:rsid w:val="00611586"/>
    <w:rsid w:val="00611AC8"/>
    <w:rsid w:val="00612535"/>
    <w:rsid w:val="0061257B"/>
    <w:rsid w:val="006127C2"/>
    <w:rsid w:val="00612BD3"/>
    <w:rsid w:val="00612E0A"/>
    <w:rsid w:val="0061373C"/>
    <w:rsid w:val="006137B1"/>
    <w:rsid w:val="00613A93"/>
    <w:rsid w:val="00613B46"/>
    <w:rsid w:val="0061420F"/>
    <w:rsid w:val="006143D0"/>
    <w:rsid w:val="0061445D"/>
    <w:rsid w:val="006150B6"/>
    <w:rsid w:val="006157CA"/>
    <w:rsid w:val="006158E1"/>
    <w:rsid w:val="00615C39"/>
    <w:rsid w:val="00615DBC"/>
    <w:rsid w:val="00615E65"/>
    <w:rsid w:val="00615FF3"/>
    <w:rsid w:val="0061612A"/>
    <w:rsid w:val="006161A0"/>
    <w:rsid w:val="006165FF"/>
    <w:rsid w:val="00616BB5"/>
    <w:rsid w:val="00617315"/>
    <w:rsid w:val="00617FAB"/>
    <w:rsid w:val="0062001B"/>
    <w:rsid w:val="006206C9"/>
    <w:rsid w:val="006206D1"/>
    <w:rsid w:val="0062091E"/>
    <w:rsid w:val="00620C80"/>
    <w:rsid w:val="00620E63"/>
    <w:rsid w:val="00621191"/>
    <w:rsid w:val="0062167A"/>
    <w:rsid w:val="00621725"/>
    <w:rsid w:val="00621E4A"/>
    <w:rsid w:val="00621EBB"/>
    <w:rsid w:val="00621FA7"/>
    <w:rsid w:val="0062222B"/>
    <w:rsid w:val="00622675"/>
    <w:rsid w:val="006229EB"/>
    <w:rsid w:val="00622A6B"/>
    <w:rsid w:val="006231AD"/>
    <w:rsid w:val="00623409"/>
    <w:rsid w:val="006237F0"/>
    <w:rsid w:val="0062387D"/>
    <w:rsid w:val="00623A4A"/>
    <w:rsid w:val="00623F05"/>
    <w:rsid w:val="00623FBB"/>
    <w:rsid w:val="00624055"/>
    <w:rsid w:val="006244A6"/>
    <w:rsid w:val="00624978"/>
    <w:rsid w:val="00624A2E"/>
    <w:rsid w:val="00624EB3"/>
    <w:rsid w:val="00624EEE"/>
    <w:rsid w:val="00625009"/>
    <w:rsid w:val="006258BA"/>
    <w:rsid w:val="0062635D"/>
    <w:rsid w:val="0062666D"/>
    <w:rsid w:val="00626A35"/>
    <w:rsid w:val="00626E4A"/>
    <w:rsid w:val="00627015"/>
    <w:rsid w:val="006272E1"/>
    <w:rsid w:val="00627627"/>
    <w:rsid w:val="00627917"/>
    <w:rsid w:val="00627B48"/>
    <w:rsid w:val="00630C56"/>
    <w:rsid w:val="00631252"/>
    <w:rsid w:val="006316FD"/>
    <w:rsid w:val="00631B18"/>
    <w:rsid w:val="00631CF6"/>
    <w:rsid w:val="00631F33"/>
    <w:rsid w:val="00632284"/>
    <w:rsid w:val="00632381"/>
    <w:rsid w:val="0063262B"/>
    <w:rsid w:val="00632731"/>
    <w:rsid w:val="00632902"/>
    <w:rsid w:val="00632BD7"/>
    <w:rsid w:val="00632BE6"/>
    <w:rsid w:val="00632E71"/>
    <w:rsid w:val="0063340C"/>
    <w:rsid w:val="00633430"/>
    <w:rsid w:val="00633478"/>
    <w:rsid w:val="00633755"/>
    <w:rsid w:val="00633A48"/>
    <w:rsid w:val="00633D42"/>
    <w:rsid w:val="00633EC4"/>
    <w:rsid w:val="006349BF"/>
    <w:rsid w:val="00634AA7"/>
    <w:rsid w:val="006354E0"/>
    <w:rsid w:val="00635660"/>
    <w:rsid w:val="006356B8"/>
    <w:rsid w:val="006358D7"/>
    <w:rsid w:val="00635F5D"/>
    <w:rsid w:val="0063619B"/>
    <w:rsid w:val="00636332"/>
    <w:rsid w:val="006369E0"/>
    <w:rsid w:val="00636D07"/>
    <w:rsid w:val="00636D40"/>
    <w:rsid w:val="00636FAF"/>
    <w:rsid w:val="00637B27"/>
    <w:rsid w:val="00637BCF"/>
    <w:rsid w:val="00637BFD"/>
    <w:rsid w:val="00637CA1"/>
    <w:rsid w:val="00640003"/>
    <w:rsid w:val="0064014C"/>
    <w:rsid w:val="0064032A"/>
    <w:rsid w:val="00640B75"/>
    <w:rsid w:val="00641529"/>
    <w:rsid w:val="006421F4"/>
    <w:rsid w:val="0064236B"/>
    <w:rsid w:val="0064246D"/>
    <w:rsid w:val="00642AF8"/>
    <w:rsid w:val="00642B55"/>
    <w:rsid w:val="00642E8C"/>
    <w:rsid w:val="00642ED4"/>
    <w:rsid w:val="006437CC"/>
    <w:rsid w:val="00643A3F"/>
    <w:rsid w:val="00643DAA"/>
    <w:rsid w:val="006441CF"/>
    <w:rsid w:val="006442A4"/>
    <w:rsid w:val="006442BD"/>
    <w:rsid w:val="0064435A"/>
    <w:rsid w:val="00644694"/>
    <w:rsid w:val="006449BF"/>
    <w:rsid w:val="00644D32"/>
    <w:rsid w:val="00644DAF"/>
    <w:rsid w:val="00644F52"/>
    <w:rsid w:val="0064549A"/>
    <w:rsid w:val="006457C1"/>
    <w:rsid w:val="00645CF1"/>
    <w:rsid w:val="006461CE"/>
    <w:rsid w:val="00646494"/>
    <w:rsid w:val="00646500"/>
    <w:rsid w:val="006466D4"/>
    <w:rsid w:val="006467EC"/>
    <w:rsid w:val="00646A1B"/>
    <w:rsid w:val="00647087"/>
    <w:rsid w:val="006470B3"/>
    <w:rsid w:val="00647457"/>
    <w:rsid w:val="006476B0"/>
    <w:rsid w:val="006476B3"/>
    <w:rsid w:val="006476DB"/>
    <w:rsid w:val="00647A05"/>
    <w:rsid w:val="00647C5D"/>
    <w:rsid w:val="00647CA6"/>
    <w:rsid w:val="006507F7"/>
    <w:rsid w:val="00650812"/>
    <w:rsid w:val="00650CC3"/>
    <w:rsid w:val="00650D85"/>
    <w:rsid w:val="00650F78"/>
    <w:rsid w:val="00652F8E"/>
    <w:rsid w:val="006532D9"/>
    <w:rsid w:val="0065353F"/>
    <w:rsid w:val="00653EA3"/>
    <w:rsid w:val="00653F46"/>
    <w:rsid w:val="0065469D"/>
    <w:rsid w:val="00654DCE"/>
    <w:rsid w:val="00655173"/>
    <w:rsid w:val="0065557C"/>
    <w:rsid w:val="00655749"/>
    <w:rsid w:val="00655904"/>
    <w:rsid w:val="00655BBD"/>
    <w:rsid w:val="00655C87"/>
    <w:rsid w:val="0065604F"/>
    <w:rsid w:val="00656352"/>
    <w:rsid w:val="00656388"/>
    <w:rsid w:val="00656512"/>
    <w:rsid w:val="00656A31"/>
    <w:rsid w:val="00656A9E"/>
    <w:rsid w:val="00656AA7"/>
    <w:rsid w:val="00656C50"/>
    <w:rsid w:val="00656CA8"/>
    <w:rsid w:val="00660245"/>
    <w:rsid w:val="006605EA"/>
    <w:rsid w:val="00660A70"/>
    <w:rsid w:val="00660B17"/>
    <w:rsid w:val="00660BD9"/>
    <w:rsid w:val="00661279"/>
    <w:rsid w:val="00661362"/>
    <w:rsid w:val="006618DC"/>
    <w:rsid w:val="00661954"/>
    <w:rsid w:val="00661981"/>
    <w:rsid w:val="00661D75"/>
    <w:rsid w:val="006628EB"/>
    <w:rsid w:val="00662E63"/>
    <w:rsid w:val="00663945"/>
    <w:rsid w:val="00663D7B"/>
    <w:rsid w:val="0066436D"/>
    <w:rsid w:val="0066443F"/>
    <w:rsid w:val="006645D8"/>
    <w:rsid w:val="00665405"/>
    <w:rsid w:val="00665834"/>
    <w:rsid w:val="00665893"/>
    <w:rsid w:val="006659A1"/>
    <w:rsid w:val="00665B91"/>
    <w:rsid w:val="00665EE9"/>
    <w:rsid w:val="006665DF"/>
    <w:rsid w:val="006666B7"/>
    <w:rsid w:val="00666A58"/>
    <w:rsid w:val="00666A7A"/>
    <w:rsid w:val="00667606"/>
    <w:rsid w:val="0067009A"/>
    <w:rsid w:val="006701DA"/>
    <w:rsid w:val="006704CD"/>
    <w:rsid w:val="00670A67"/>
    <w:rsid w:val="0067112E"/>
    <w:rsid w:val="00671429"/>
    <w:rsid w:val="006719AD"/>
    <w:rsid w:val="00671B5C"/>
    <w:rsid w:val="00671FC9"/>
    <w:rsid w:val="00672066"/>
    <w:rsid w:val="006726B8"/>
    <w:rsid w:val="00672878"/>
    <w:rsid w:val="006728AC"/>
    <w:rsid w:val="006729DE"/>
    <w:rsid w:val="00672A55"/>
    <w:rsid w:val="00672A68"/>
    <w:rsid w:val="00672E96"/>
    <w:rsid w:val="00674C42"/>
    <w:rsid w:val="00674CDF"/>
    <w:rsid w:val="00674DA3"/>
    <w:rsid w:val="0067510A"/>
    <w:rsid w:val="00675328"/>
    <w:rsid w:val="006754D8"/>
    <w:rsid w:val="00675B8D"/>
    <w:rsid w:val="00675D60"/>
    <w:rsid w:val="0067684C"/>
    <w:rsid w:val="00676BB2"/>
    <w:rsid w:val="00676C7E"/>
    <w:rsid w:val="006773DB"/>
    <w:rsid w:val="00677479"/>
    <w:rsid w:val="00677714"/>
    <w:rsid w:val="00677DED"/>
    <w:rsid w:val="00677E70"/>
    <w:rsid w:val="00680622"/>
    <w:rsid w:val="0068087A"/>
    <w:rsid w:val="00680A94"/>
    <w:rsid w:val="00680C5C"/>
    <w:rsid w:val="00681207"/>
    <w:rsid w:val="00681231"/>
    <w:rsid w:val="006812DA"/>
    <w:rsid w:val="00681419"/>
    <w:rsid w:val="006815A3"/>
    <w:rsid w:val="006818D8"/>
    <w:rsid w:val="006819CA"/>
    <w:rsid w:val="00681B1D"/>
    <w:rsid w:val="00681C57"/>
    <w:rsid w:val="00682005"/>
    <w:rsid w:val="006823FE"/>
    <w:rsid w:val="0068277E"/>
    <w:rsid w:val="00682E16"/>
    <w:rsid w:val="00683218"/>
    <w:rsid w:val="00683678"/>
    <w:rsid w:val="00683B45"/>
    <w:rsid w:val="00683D66"/>
    <w:rsid w:val="00684019"/>
    <w:rsid w:val="006845B4"/>
    <w:rsid w:val="006845E4"/>
    <w:rsid w:val="00684854"/>
    <w:rsid w:val="00684951"/>
    <w:rsid w:val="00684AE9"/>
    <w:rsid w:val="00685464"/>
    <w:rsid w:val="006856B0"/>
    <w:rsid w:val="0068592B"/>
    <w:rsid w:val="00685B55"/>
    <w:rsid w:val="0068605C"/>
    <w:rsid w:val="006865F7"/>
    <w:rsid w:val="0068660D"/>
    <w:rsid w:val="006867F8"/>
    <w:rsid w:val="006879AB"/>
    <w:rsid w:val="00687B13"/>
    <w:rsid w:val="00687F88"/>
    <w:rsid w:val="006903A1"/>
    <w:rsid w:val="006906C9"/>
    <w:rsid w:val="006906D8"/>
    <w:rsid w:val="00690737"/>
    <w:rsid w:val="00690A6E"/>
    <w:rsid w:val="00690ACA"/>
    <w:rsid w:val="00691242"/>
    <w:rsid w:val="006912C1"/>
    <w:rsid w:val="006920A7"/>
    <w:rsid w:val="00692613"/>
    <w:rsid w:val="00692AD5"/>
    <w:rsid w:val="00692ADA"/>
    <w:rsid w:val="006931C6"/>
    <w:rsid w:val="006936C8"/>
    <w:rsid w:val="00693AFD"/>
    <w:rsid w:val="00693D75"/>
    <w:rsid w:val="00694DE1"/>
    <w:rsid w:val="00694DFB"/>
    <w:rsid w:val="00694F0A"/>
    <w:rsid w:val="006952BC"/>
    <w:rsid w:val="0069633B"/>
    <w:rsid w:val="0069672B"/>
    <w:rsid w:val="00696879"/>
    <w:rsid w:val="00697166"/>
    <w:rsid w:val="006971B8"/>
    <w:rsid w:val="00697611"/>
    <w:rsid w:val="00697AD0"/>
    <w:rsid w:val="00697CFF"/>
    <w:rsid w:val="006A012B"/>
    <w:rsid w:val="006A0850"/>
    <w:rsid w:val="006A0CB9"/>
    <w:rsid w:val="006A12C9"/>
    <w:rsid w:val="006A18CB"/>
    <w:rsid w:val="006A23B4"/>
    <w:rsid w:val="006A26BD"/>
    <w:rsid w:val="006A27BD"/>
    <w:rsid w:val="006A2816"/>
    <w:rsid w:val="006A2850"/>
    <w:rsid w:val="006A2D93"/>
    <w:rsid w:val="006A2DC3"/>
    <w:rsid w:val="006A2DEE"/>
    <w:rsid w:val="006A30F7"/>
    <w:rsid w:val="006A3DBA"/>
    <w:rsid w:val="006A47C1"/>
    <w:rsid w:val="006A498B"/>
    <w:rsid w:val="006A4AC6"/>
    <w:rsid w:val="006A4B17"/>
    <w:rsid w:val="006A4B6F"/>
    <w:rsid w:val="006A4BEA"/>
    <w:rsid w:val="006A4E87"/>
    <w:rsid w:val="006A5549"/>
    <w:rsid w:val="006A55B5"/>
    <w:rsid w:val="006A5B76"/>
    <w:rsid w:val="006A63D9"/>
    <w:rsid w:val="006A6EC4"/>
    <w:rsid w:val="006A71C4"/>
    <w:rsid w:val="006A74AC"/>
    <w:rsid w:val="006B01D6"/>
    <w:rsid w:val="006B1329"/>
    <w:rsid w:val="006B1494"/>
    <w:rsid w:val="006B1E87"/>
    <w:rsid w:val="006B1F3E"/>
    <w:rsid w:val="006B2846"/>
    <w:rsid w:val="006B29EA"/>
    <w:rsid w:val="006B35CA"/>
    <w:rsid w:val="006B363D"/>
    <w:rsid w:val="006B36D1"/>
    <w:rsid w:val="006B3B86"/>
    <w:rsid w:val="006B3BA2"/>
    <w:rsid w:val="006B43DF"/>
    <w:rsid w:val="006B49AC"/>
    <w:rsid w:val="006B4A38"/>
    <w:rsid w:val="006B4A87"/>
    <w:rsid w:val="006B4EC3"/>
    <w:rsid w:val="006B522F"/>
    <w:rsid w:val="006B52A9"/>
    <w:rsid w:val="006B54AA"/>
    <w:rsid w:val="006B5648"/>
    <w:rsid w:val="006B5C8A"/>
    <w:rsid w:val="006B5D01"/>
    <w:rsid w:val="006B6A09"/>
    <w:rsid w:val="006B6CB6"/>
    <w:rsid w:val="006B7275"/>
    <w:rsid w:val="006B74D4"/>
    <w:rsid w:val="006B7507"/>
    <w:rsid w:val="006B7757"/>
    <w:rsid w:val="006B779C"/>
    <w:rsid w:val="006C03EC"/>
    <w:rsid w:val="006C057F"/>
    <w:rsid w:val="006C05F0"/>
    <w:rsid w:val="006C0716"/>
    <w:rsid w:val="006C0EFD"/>
    <w:rsid w:val="006C1F03"/>
    <w:rsid w:val="006C1F0E"/>
    <w:rsid w:val="006C2219"/>
    <w:rsid w:val="006C2484"/>
    <w:rsid w:val="006C24A4"/>
    <w:rsid w:val="006C2713"/>
    <w:rsid w:val="006C28DA"/>
    <w:rsid w:val="006C2C3D"/>
    <w:rsid w:val="006C2CBA"/>
    <w:rsid w:val="006C3866"/>
    <w:rsid w:val="006C3DEC"/>
    <w:rsid w:val="006C4007"/>
    <w:rsid w:val="006C4828"/>
    <w:rsid w:val="006C485F"/>
    <w:rsid w:val="006C4944"/>
    <w:rsid w:val="006C4980"/>
    <w:rsid w:val="006C4BD2"/>
    <w:rsid w:val="006C50F6"/>
    <w:rsid w:val="006C5146"/>
    <w:rsid w:val="006C536D"/>
    <w:rsid w:val="006C53FB"/>
    <w:rsid w:val="006C545E"/>
    <w:rsid w:val="006C5767"/>
    <w:rsid w:val="006C5770"/>
    <w:rsid w:val="006C5ACB"/>
    <w:rsid w:val="006C5FA5"/>
    <w:rsid w:val="006C6476"/>
    <w:rsid w:val="006C6558"/>
    <w:rsid w:val="006C667D"/>
    <w:rsid w:val="006C69A3"/>
    <w:rsid w:val="006C6ED0"/>
    <w:rsid w:val="006C7B45"/>
    <w:rsid w:val="006C7D81"/>
    <w:rsid w:val="006D0118"/>
    <w:rsid w:val="006D033C"/>
    <w:rsid w:val="006D1917"/>
    <w:rsid w:val="006D19B1"/>
    <w:rsid w:val="006D1CF9"/>
    <w:rsid w:val="006D225C"/>
    <w:rsid w:val="006D2740"/>
    <w:rsid w:val="006D33FD"/>
    <w:rsid w:val="006D3443"/>
    <w:rsid w:val="006D3473"/>
    <w:rsid w:val="006D36B8"/>
    <w:rsid w:val="006D3B8C"/>
    <w:rsid w:val="006D3E0B"/>
    <w:rsid w:val="006D4A21"/>
    <w:rsid w:val="006D4BF7"/>
    <w:rsid w:val="006D5AA9"/>
    <w:rsid w:val="006D5C20"/>
    <w:rsid w:val="006D61F1"/>
    <w:rsid w:val="006D6855"/>
    <w:rsid w:val="006D6908"/>
    <w:rsid w:val="006D6930"/>
    <w:rsid w:val="006D6C91"/>
    <w:rsid w:val="006D7095"/>
    <w:rsid w:val="006D73E4"/>
    <w:rsid w:val="006D7460"/>
    <w:rsid w:val="006D76CC"/>
    <w:rsid w:val="006D7727"/>
    <w:rsid w:val="006D77E5"/>
    <w:rsid w:val="006D7CCC"/>
    <w:rsid w:val="006D7D4E"/>
    <w:rsid w:val="006D7FD7"/>
    <w:rsid w:val="006E0DBA"/>
    <w:rsid w:val="006E1130"/>
    <w:rsid w:val="006E120F"/>
    <w:rsid w:val="006E1470"/>
    <w:rsid w:val="006E2270"/>
    <w:rsid w:val="006E22F1"/>
    <w:rsid w:val="006E23CC"/>
    <w:rsid w:val="006E298D"/>
    <w:rsid w:val="006E336A"/>
    <w:rsid w:val="006E33DC"/>
    <w:rsid w:val="006E3C3E"/>
    <w:rsid w:val="006E42EC"/>
    <w:rsid w:val="006E465E"/>
    <w:rsid w:val="006E4691"/>
    <w:rsid w:val="006E4944"/>
    <w:rsid w:val="006E5322"/>
    <w:rsid w:val="006E544F"/>
    <w:rsid w:val="006E5955"/>
    <w:rsid w:val="006E613B"/>
    <w:rsid w:val="006E619D"/>
    <w:rsid w:val="006E61D4"/>
    <w:rsid w:val="006E658F"/>
    <w:rsid w:val="006E6E15"/>
    <w:rsid w:val="006F01B3"/>
    <w:rsid w:val="006F126D"/>
    <w:rsid w:val="006F1735"/>
    <w:rsid w:val="006F1878"/>
    <w:rsid w:val="006F1F0F"/>
    <w:rsid w:val="006F2635"/>
    <w:rsid w:val="006F2E5F"/>
    <w:rsid w:val="006F2F80"/>
    <w:rsid w:val="006F30CB"/>
    <w:rsid w:val="006F3274"/>
    <w:rsid w:val="006F3B12"/>
    <w:rsid w:val="006F3E31"/>
    <w:rsid w:val="006F3EAD"/>
    <w:rsid w:val="006F4263"/>
    <w:rsid w:val="006F4A0C"/>
    <w:rsid w:val="006F4BED"/>
    <w:rsid w:val="006F4CDF"/>
    <w:rsid w:val="006F55A9"/>
    <w:rsid w:val="006F5E1F"/>
    <w:rsid w:val="006F5F63"/>
    <w:rsid w:val="006F604A"/>
    <w:rsid w:val="006F6345"/>
    <w:rsid w:val="006F67BD"/>
    <w:rsid w:val="006F6AAC"/>
    <w:rsid w:val="006F6DA5"/>
    <w:rsid w:val="006F7543"/>
    <w:rsid w:val="006F77C4"/>
    <w:rsid w:val="006F7B7C"/>
    <w:rsid w:val="006F7CB4"/>
    <w:rsid w:val="006F7E86"/>
    <w:rsid w:val="006F7F2E"/>
    <w:rsid w:val="007002A3"/>
    <w:rsid w:val="00700454"/>
    <w:rsid w:val="00700491"/>
    <w:rsid w:val="00700B77"/>
    <w:rsid w:val="00700EB7"/>
    <w:rsid w:val="00700F16"/>
    <w:rsid w:val="00701762"/>
    <w:rsid w:val="007018AB"/>
    <w:rsid w:val="00701E95"/>
    <w:rsid w:val="00701F30"/>
    <w:rsid w:val="0070227A"/>
    <w:rsid w:val="007022ED"/>
    <w:rsid w:val="007023A8"/>
    <w:rsid w:val="00702533"/>
    <w:rsid w:val="0070297C"/>
    <w:rsid w:val="00702A29"/>
    <w:rsid w:val="00702A33"/>
    <w:rsid w:val="0070334C"/>
    <w:rsid w:val="00703FA4"/>
    <w:rsid w:val="00703FD4"/>
    <w:rsid w:val="007040B5"/>
    <w:rsid w:val="007047E3"/>
    <w:rsid w:val="00704B28"/>
    <w:rsid w:val="007050E6"/>
    <w:rsid w:val="007054E2"/>
    <w:rsid w:val="007054E7"/>
    <w:rsid w:val="00705807"/>
    <w:rsid w:val="0070616F"/>
    <w:rsid w:val="007068D7"/>
    <w:rsid w:val="00706A67"/>
    <w:rsid w:val="00706CE1"/>
    <w:rsid w:val="00706F95"/>
    <w:rsid w:val="007070BE"/>
    <w:rsid w:val="007075BD"/>
    <w:rsid w:val="007076AE"/>
    <w:rsid w:val="007077CC"/>
    <w:rsid w:val="00707E49"/>
    <w:rsid w:val="00710ABD"/>
    <w:rsid w:val="00711043"/>
    <w:rsid w:val="0071124E"/>
    <w:rsid w:val="00711D37"/>
    <w:rsid w:val="007123AA"/>
    <w:rsid w:val="00712A96"/>
    <w:rsid w:val="00712EB1"/>
    <w:rsid w:val="007132E6"/>
    <w:rsid w:val="00713344"/>
    <w:rsid w:val="00713EE9"/>
    <w:rsid w:val="007143D2"/>
    <w:rsid w:val="00714680"/>
    <w:rsid w:val="00714D03"/>
    <w:rsid w:val="00715013"/>
    <w:rsid w:val="00715D3A"/>
    <w:rsid w:val="007163F5"/>
    <w:rsid w:val="00717329"/>
    <w:rsid w:val="00717EC9"/>
    <w:rsid w:val="0072039E"/>
    <w:rsid w:val="00720447"/>
    <w:rsid w:val="00720AC0"/>
    <w:rsid w:val="00720BDF"/>
    <w:rsid w:val="00721270"/>
    <w:rsid w:val="007218B2"/>
    <w:rsid w:val="00721C82"/>
    <w:rsid w:val="00721C9D"/>
    <w:rsid w:val="00721CD8"/>
    <w:rsid w:val="00721DB8"/>
    <w:rsid w:val="0072252E"/>
    <w:rsid w:val="00722780"/>
    <w:rsid w:val="007230ED"/>
    <w:rsid w:val="0072333E"/>
    <w:rsid w:val="0072351D"/>
    <w:rsid w:val="00723A4E"/>
    <w:rsid w:val="00723CC6"/>
    <w:rsid w:val="007249B3"/>
    <w:rsid w:val="00724A59"/>
    <w:rsid w:val="00724ABC"/>
    <w:rsid w:val="0072522E"/>
    <w:rsid w:val="00726810"/>
    <w:rsid w:val="007269E2"/>
    <w:rsid w:val="00726A61"/>
    <w:rsid w:val="00726A90"/>
    <w:rsid w:val="00726EF1"/>
    <w:rsid w:val="00727079"/>
    <w:rsid w:val="00727A40"/>
    <w:rsid w:val="00727A66"/>
    <w:rsid w:val="00730033"/>
    <w:rsid w:val="00730FA8"/>
    <w:rsid w:val="0073171A"/>
    <w:rsid w:val="00731E3E"/>
    <w:rsid w:val="0073209F"/>
    <w:rsid w:val="00732189"/>
    <w:rsid w:val="007325A6"/>
    <w:rsid w:val="00732891"/>
    <w:rsid w:val="00732928"/>
    <w:rsid w:val="007330AB"/>
    <w:rsid w:val="0073320B"/>
    <w:rsid w:val="007334C5"/>
    <w:rsid w:val="00733A15"/>
    <w:rsid w:val="00733BDE"/>
    <w:rsid w:val="0073450A"/>
    <w:rsid w:val="00734B0F"/>
    <w:rsid w:val="00734D32"/>
    <w:rsid w:val="0073546F"/>
    <w:rsid w:val="00735642"/>
    <w:rsid w:val="0073579B"/>
    <w:rsid w:val="00735AF6"/>
    <w:rsid w:val="0073607C"/>
    <w:rsid w:val="00736375"/>
    <w:rsid w:val="00736386"/>
    <w:rsid w:val="0073652A"/>
    <w:rsid w:val="00736D01"/>
    <w:rsid w:val="00736F6E"/>
    <w:rsid w:val="00736FDF"/>
    <w:rsid w:val="00737848"/>
    <w:rsid w:val="00737932"/>
    <w:rsid w:val="00740009"/>
    <w:rsid w:val="00740B24"/>
    <w:rsid w:val="00740B6B"/>
    <w:rsid w:val="007410A3"/>
    <w:rsid w:val="007411E7"/>
    <w:rsid w:val="00741868"/>
    <w:rsid w:val="00741A5B"/>
    <w:rsid w:val="0074246B"/>
    <w:rsid w:val="00742659"/>
    <w:rsid w:val="007432C7"/>
    <w:rsid w:val="00743340"/>
    <w:rsid w:val="0074335B"/>
    <w:rsid w:val="007434F8"/>
    <w:rsid w:val="00743763"/>
    <w:rsid w:val="0074378A"/>
    <w:rsid w:val="00743D79"/>
    <w:rsid w:val="00743EEB"/>
    <w:rsid w:val="00744426"/>
    <w:rsid w:val="00744D60"/>
    <w:rsid w:val="00745A83"/>
    <w:rsid w:val="00746006"/>
    <w:rsid w:val="007463CF"/>
    <w:rsid w:val="007469C0"/>
    <w:rsid w:val="00746B52"/>
    <w:rsid w:val="00746BBD"/>
    <w:rsid w:val="00746C52"/>
    <w:rsid w:val="00747459"/>
    <w:rsid w:val="00747AE2"/>
    <w:rsid w:val="00747C42"/>
    <w:rsid w:val="0075023E"/>
    <w:rsid w:val="007508E2"/>
    <w:rsid w:val="00750CEC"/>
    <w:rsid w:val="0075166D"/>
    <w:rsid w:val="00751799"/>
    <w:rsid w:val="00752ED1"/>
    <w:rsid w:val="00753309"/>
    <w:rsid w:val="0075346F"/>
    <w:rsid w:val="007539F0"/>
    <w:rsid w:val="007542D1"/>
    <w:rsid w:val="0075487E"/>
    <w:rsid w:val="007548F8"/>
    <w:rsid w:val="0075576B"/>
    <w:rsid w:val="00755B27"/>
    <w:rsid w:val="00755E37"/>
    <w:rsid w:val="00755F7E"/>
    <w:rsid w:val="00756660"/>
    <w:rsid w:val="007568A4"/>
    <w:rsid w:val="0075754F"/>
    <w:rsid w:val="00757649"/>
    <w:rsid w:val="00757948"/>
    <w:rsid w:val="007579D3"/>
    <w:rsid w:val="00757DBD"/>
    <w:rsid w:val="007603B2"/>
    <w:rsid w:val="00760CF9"/>
    <w:rsid w:val="0076110E"/>
    <w:rsid w:val="00761958"/>
    <w:rsid w:val="007619DC"/>
    <w:rsid w:val="00761AFD"/>
    <w:rsid w:val="00761DF0"/>
    <w:rsid w:val="0076220A"/>
    <w:rsid w:val="007624AF"/>
    <w:rsid w:val="0076253D"/>
    <w:rsid w:val="00762741"/>
    <w:rsid w:val="0076292C"/>
    <w:rsid w:val="00762A37"/>
    <w:rsid w:val="00762A80"/>
    <w:rsid w:val="00762B3A"/>
    <w:rsid w:val="00762F5A"/>
    <w:rsid w:val="00763F29"/>
    <w:rsid w:val="00764350"/>
    <w:rsid w:val="007644D1"/>
    <w:rsid w:val="007644E2"/>
    <w:rsid w:val="00764712"/>
    <w:rsid w:val="00764ED2"/>
    <w:rsid w:val="0076555F"/>
    <w:rsid w:val="00765AC4"/>
    <w:rsid w:val="0076665C"/>
    <w:rsid w:val="00766681"/>
    <w:rsid w:val="007667CF"/>
    <w:rsid w:val="00766902"/>
    <w:rsid w:val="007669C2"/>
    <w:rsid w:val="00766C35"/>
    <w:rsid w:val="00766C9E"/>
    <w:rsid w:val="00766D0B"/>
    <w:rsid w:val="00766D78"/>
    <w:rsid w:val="00767238"/>
    <w:rsid w:val="00767295"/>
    <w:rsid w:val="00767660"/>
    <w:rsid w:val="00767956"/>
    <w:rsid w:val="00767C4E"/>
    <w:rsid w:val="0077031D"/>
    <w:rsid w:val="0077062C"/>
    <w:rsid w:val="00770A9A"/>
    <w:rsid w:val="00770AAB"/>
    <w:rsid w:val="00770ACF"/>
    <w:rsid w:val="00770D08"/>
    <w:rsid w:val="007713CE"/>
    <w:rsid w:val="007715AC"/>
    <w:rsid w:val="0077194A"/>
    <w:rsid w:val="00771D45"/>
    <w:rsid w:val="00771D66"/>
    <w:rsid w:val="007720D4"/>
    <w:rsid w:val="0077217F"/>
    <w:rsid w:val="007723A1"/>
    <w:rsid w:val="00772CD7"/>
    <w:rsid w:val="00772ED2"/>
    <w:rsid w:val="00772FE4"/>
    <w:rsid w:val="0077306B"/>
    <w:rsid w:val="0077308E"/>
    <w:rsid w:val="00773934"/>
    <w:rsid w:val="00773A68"/>
    <w:rsid w:val="00773ADD"/>
    <w:rsid w:val="00773C8D"/>
    <w:rsid w:val="00773F49"/>
    <w:rsid w:val="00773F6C"/>
    <w:rsid w:val="007741CD"/>
    <w:rsid w:val="00774610"/>
    <w:rsid w:val="00775437"/>
    <w:rsid w:val="007754DC"/>
    <w:rsid w:val="00775546"/>
    <w:rsid w:val="00775751"/>
    <w:rsid w:val="007758C8"/>
    <w:rsid w:val="0077600A"/>
    <w:rsid w:val="007760E7"/>
    <w:rsid w:val="00776348"/>
    <w:rsid w:val="0077654B"/>
    <w:rsid w:val="007774BF"/>
    <w:rsid w:val="007775F4"/>
    <w:rsid w:val="007779CB"/>
    <w:rsid w:val="00777A91"/>
    <w:rsid w:val="00777E9A"/>
    <w:rsid w:val="00777FE3"/>
    <w:rsid w:val="007806D3"/>
    <w:rsid w:val="00781B73"/>
    <w:rsid w:val="00781C44"/>
    <w:rsid w:val="00781DDA"/>
    <w:rsid w:val="00781ECC"/>
    <w:rsid w:val="00781F57"/>
    <w:rsid w:val="007839A8"/>
    <w:rsid w:val="00783DC4"/>
    <w:rsid w:val="0078425A"/>
    <w:rsid w:val="00784611"/>
    <w:rsid w:val="00784701"/>
    <w:rsid w:val="007847B6"/>
    <w:rsid w:val="00784846"/>
    <w:rsid w:val="00784B9E"/>
    <w:rsid w:val="00784E89"/>
    <w:rsid w:val="007858BA"/>
    <w:rsid w:val="00785C56"/>
    <w:rsid w:val="00785E1B"/>
    <w:rsid w:val="00785FDD"/>
    <w:rsid w:val="007864F9"/>
    <w:rsid w:val="007868AD"/>
    <w:rsid w:val="00786B01"/>
    <w:rsid w:val="0078788E"/>
    <w:rsid w:val="007879D7"/>
    <w:rsid w:val="00787CB1"/>
    <w:rsid w:val="00790098"/>
    <w:rsid w:val="0079038D"/>
    <w:rsid w:val="007906C9"/>
    <w:rsid w:val="00791432"/>
    <w:rsid w:val="00791707"/>
    <w:rsid w:val="00791BFC"/>
    <w:rsid w:val="00791D11"/>
    <w:rsid w:val="0079202C"/>
    <w:rsid w:val="00792156"/>
    <w:rsid w:val="00792543"/>
    <w:rsid w:val="00792966"/>
    <w:rsid w:val="00792C03"/>
    <w:rsid w:val="00792F55"/>
    <w:rsid w:val="00792F85"/>
    <w:rsid w:val="00793081"/>
    <w:rsid w:val="00793222"/>
    <w:rsid w:val="007933E5"/>
    <w:rsid w:val="00793E44"/>
    <w:rsid w:val="007943FF"/>
    <w:rsid w:val="0079455E"/>
    <w:rsid w:val="007948D8"/>
    <w:rsid w:val="00794BE7"/>
    <w:rsid w:val="007954EE"/>
    <w:rsid w:val="00795681"/>
    <w:rsid w:val="00795C03"/>
    <w:rsid w:val="00795EE5"/>
    <w:rsid w:val="00796CC5"/>
    <w:rsid w:val="00797410"/>
    <w:rsid w:val="007978B9"/>
    <w:rsid w:val="00797C28"/>
    <w:rsid w:val="00797C7C"/>
    <w:rsid w:val="00797DF7"/>
    <w:rsid w:val="00797E60"/>
    <w:rsid w:val="007A0258"/>
    <w:rsid w:val="007A07CF"/>
    <w:rsid w:val="007A08D0"/>
    <w:rsid w:val="007A0AE0"/>
    <w:rsid w:val="007A0D12"/>
    <w:rsid w:val="007A208F"/>
    <w:rsid w:val="007A25BA"/>
    <w:rsid w:val="007A281E"/>
    <w:rsid w:val="007A2AB1"/>
    <w:rsid w:val="007A2ABF"/>
    <w:rsid w:val="007A2BEA"/>
    <w:rsid w:val="007A2D2F"/>
    <w:rsid w:val="007A2E70"/>
    <w:rsid w:val="007A3267"/>
    <w:rsid w:val="007A3401"/>
    <w:rsid w:val="007A35B0"/>
    <w:rsid w:val="007A47EC"/>
    <w:rsid w:val="007A4C13"/>
    <w:rsid w:val="007A4D0E"/>
    <w:rsid w:val="007A59AD"/>
    <w:rsid w:val="007A5E7C"/>
    <w:rsid w:val="007A62B8"/>
    <w:rsid w:val="007A6435"/>
    <w:rsid w:val="007A6848"/>
    <w:rsid w:val="007A6860"/>
    <w:rsid w:val="007A6B9F"/>
    <w:rsid w:val="007A75FD"/>
    <w:rsid w:val="007A7839"/>
    <w:rsid w:val="007A784B"/>
    <w:rsid w:val="007A7B51"/>
    <w:rsid w:val="007A7D5E"/>
    <w:rsid w:val="007A7D91"/>
    <w:rsid w:val="007B031C"/>
    <w:rsid w:val="007B047C"/>
    <w:rsid w:val="007B0F37"/>
    <w:rsid w:val="007B108D"/>
    <w:rsid w:val="007B1681"/>
    <w:rsid w:val="007B18A3"/>
    <w:rsid w:val="007B1923"/>
    <w:rsid w:val="007B1E87"/>
    <w:rsid w:val="007B2123"/>
    <w:rsid w:val="007B22D7"/>
    <w:rsid w:val="007B238D"/>
    <w:rsid w:val="007B28F2"/>
    <w:rsid w:val="007B2C13"/>
    <w:rsid w:val="007B30A6"/>
    <w:rsid w:val="007B3270"/>
    <w:rsid w:val="007B32BF"/>
    <w:rsid w:val="007B4985"/>
    <w:rsid w:val="007B4A10"/>
    <w:rsid w:val="007B4DC0"/>
    <w:rsid w:val="007B55FF"/>
    <w:rsid w:val="007B5FAB"/>
    <w:rsid w:val="007B7C1D"/>
    <w:rsid w:val="007B7D8A"/>
    <w:rsid w:val="007B7E2A"/>
    <w:rsid w:val="007B7FD0"/>
    <w:rsid w:val="007C0370"/>
    <w:rsid w:val="007C07C2"/>
    <w:rsid w:val="007C0C11"/>
    <w:rsid w:val="007C128E"/>
    <w:rsid w:val="007C19A0"/>
    <w:rsid w:val="007C1A03"/>
    <w:rsid w:val="007C1AD3"/>
    <w:rsid w:val="007C1D6B"/>
    <w:rsid w:val="007C1EB2"/>
    <w:rsid w:val="007C2475"/>
    <w:rsid w:val="007C2887"/>
    <w:rsid w:val="007C2A93"/>
    <w:rsid w:val="007C3370"/>
    <w:rsid w:val="007C33A2"/>
    <w:rsid w:val="007C372A"/>
    <w:rsid w:val="007C383B"/>
    <w:rsid w:val="007C3D5B"/>
    <w:rsid w:val="007C4DBD"/>
    <w:rsid w:val="007C4DF6"/>
    <w:rsid w:val="007C4E13"/>
    <w:rsid w:val="007C4E39"/>
    <w:rsid w:val="007C5283"/>
    <w:rsid w:val="007C5748"/>
    <w:rsid w:val="007C5AE9"/>
    <w:rsid w:val="007C5C57"/>
    <w:rsid w:val="007C607E"/>
    <w:rsid w:val="007C634A"/>
    <w:rsid w:val="007C6559"/>
    <w:rsid w:val="007C782B"/>
    <w:rsid w:val="007C7BC7"/>
    <w:rsid w:val="007D01AA"/>
    <w:rsid w:val="007D02B6"/>
    <w:rsid w:val="007D05EF"/>
    <w:rsid w:val="007D0C2E"/>
    <w:rsid w:val="007D10D1"/>
    <w:rsid w:val="007D187E"/>
    <w:rsid w:val="007D1A99"/>
    <w:rsid w:val="007D1B35"/>
    <w:rsid w:val="007D1F9C"/>
    <w:rsid w:val="007D20F6"/>
    <w:rsid w:val="007D33D5"/>
    <w:rsid w:val="007D33DD"/>
    <w:rsid w:val="007D351A"/>
    <w:rsid w:val="007D3E90"/>
    <w:rsid w:val="007D43DF"/>
    <w:rsid w:val="007D49AD"/>
    <w:rsid w:val="007D4D2C"/>
    <w:rsid w:val="007D5253"/>
    <w:rsid w:val="007D5E07"/>
    <w:rsid w:val="007D6572"/>
    <w:rsid w:val="007D69F0"/>
    <w:rsid w:val="007D6C12"/>
    <w:rsid w:val="007D6DD3"/>
    <w:rsid w:val="007D7734"/>
    <w:rsid w:val="007D7BDA"/>
    <w:rsid w:val="007D7D6E"/>
    <w:rsid w:val="007D7ED0"/>
    <w:rsid w:val="007D7F58"/>
    <w:rsid w:val="007E007E"/>
    <w:rsid w:val="007E0B97"/>
    <w:rsid w:val="007E0D60"/>
    <w:rsid w:val="007E0D9D"/>
    <w:rsid w:val="007E11B5"/>
    <w:rsid w:val="007E125C"/>
    <w:rsid w:val="007E1538"/>
    <w:rsid w:val="007E1742"/>
    <w:rsid w:val="007E1E91"/>
    <w:rsid w:val="007E1F1A"/>
    <w:rsid w:val="007E2C8A"/>
    <w:rsid w:val="007E2CB4"/>
    <w:rsid w:val="007E3A9B"/>
    <w:rsid w:val="007E4426"/>
    <w:rsid w:val="007E4916"/>
    <w:rsid w:val="007E4EF7"/>
    <w:rsid w:val="007E575D"/>
    <w:rsid w:val="007E58D7"/>
    <w:rsid w:val="007E5BCC"/>
    <w:rsid w:val="007E5E6C"/>
    <w:rsid w:val="007E600B"/>
    <w:rsid w:val="007E618A"/>
    <w:rsid w:val="007E671F"/>
    <w:rsid w:val="007E67C5"/>
    <w:rsid w:val="007E6A09"/>
    <w:rsid w:val="007E6F95"/>
    <w:rsid w:val="007E70D2"/>
    <w:rsid w:val="007E716B"/>
    <w:rsid w:val="007E771C"/>
    <w:rsid w:val="007E7BFA"/>
    <w:rsid w:val="007F00FD"/>
    <w:rsid w:val="007F067C"/>
    <w:rsid w:val="007F085F"/>
    <w:rsid w:val="007F0D5C"/>
    <w:rsid w:val="007F1034"/>
    <w:rsid w:val="007F138F"/>
    <w:rsid w:val="007F22A8"/>
    <w:rsid w:val="007F2B88"/>
    <w:rsid w:val="007F2B9A"/>
    <w:rsid w:val="007F2B9F"/>
    <w:rsid w:val="007F3070"/>
    <w:rsid w:val="007F37AD"/>
    <w:rsid w:val="007F3983"/>
    <w:rsid w:val="007F3A6D"/>
    <w:rsid w:val="007F3E4B"/>
    <w:rsid w:val="007F449B"/>
    <w:rsid w:val="007F4597"/>
    <w:rsid w:val="007F45DB"/>
    <w:rsid w:val="007F4996"/>
    <w:rsid w:val="007F5034"/>
    <w:rsid w:val="007F5590"/>
    <w:rsid w:val="007F586F"/>
    <w:rsid w:val="007F6051"/>
    <w:rsid w:val="007F6E30"/>
    <w:rsid w:val="007F7719"/>
    <w:rsid w:val="007F775A"/>
    <w:rsid w:val="007F7F23"/>
    <w:rsid w:val="007F7FEE"/>
    <w:rsid w:val="0080006F"/>
    <w:rsid w:val="0080019C"/>
    <w:rsid w:val="00800B2C"/>
    <w:rsid w:val="00800C6E"/>
    <w:rsid w:val="00800F21"/>
    <w:rsid w:val="008011F9"/>
    <w:rsid w:val="00801800"/>
    <w:rsid w:val="008018E2"/>
    <w:rsid w:val="008019FD"/>
    <w:rsid w:val="00801A25"/>
    <w:rsid w:val="00801A59"/>
    <w:rsid w:val="008025E9"/>
    <w:rsid w:val="00802B12"/>
    <w:rsid w:val="008030BC"/>
    <w:rsid w:val="00803367"/>
    <w:rsid w:val="00803A15"/>
    <w:rsid w:val="00803A55"/>
    <w:rsid w:val="00803E9B"/>
    <w:rsid w:val="00803F74"/>
    <w:rsid w:val="008041D8"/>
    <w:rsid w:val="00804209"/>
    <w:rsid w:val="00804748"/>
    <w:rsid w:val="00804D92"/>
    <w:rsid w:val="00804F89"/>
    <w:rsid w:val="008052E5"/>
    <w:rsid w:val="0080588A"/>
    <w:rsid w:val="00805EB4"/>
    <w:rsid w:val="00806A33"/>
    <w:rsid w:val="00806C98"/>
    <w:rsid w:val="00806DAC"/>
    <w:rsid w:val="0080772E"/>
    <w:rsid w:val="008078E7"/>
    <w:rsid w:val="00810309"/>
    <w:rsid w:val="008104C9"/>
    <w:rsid w:val="00810533"/>
    <w:rsid w:val="00810780"/>
    <w:rsid w:val="00810D3D"/>
    <w:rsid w:val="008117F8"/>
    <w:rsid w:val="00811EB0"/>
    <w:rsid w:val="008127A7"/>
    <w:rsid w:val="00812969"/>
    <w:rsid w:val="00812AEA"/>
    <w:rsid w:val="00812E1F"/>
    <w:rsid w:val="00812E8D"/>
    <w:rsid w:val="00813A0B"/>
    <w:rsid w:val="00813ED0"/>
    <w:rsid w:val="0081419D"/>
    <w:rsid w:val="00814B1D"/>
    <w:rsid w:val="00814FC9"/>
    <w:rsid w:val="00815888"/>
    <w:rsid w:val="00815957"/>
    <w:rsid w:val="00815C9D"/>
    <w:rsid w:val="00815D38"/>
    <w:rsid w:val="0081674A"/>
    <w:rsid w:val="008170FC"/>
    <w:rsid w:val="008177D5"/>
    <w:rsid w:val="0081791C"/>
    <w:rsid w:val="00817B7A"/>
    <w:rsid w:val="00817E23"/>
    <w:rsid w:val="00820CD6"/>
    <w:rsid w:val="00820E53"/>
    <w:rsid w:val="00820E61"/>
    <w:rsid w:val="0082109F"/>
    <w:rsid w:val="00821712"/>
    <w:rsid w:val="0082183D"/>
    <w:rsid w:val="008222CE"/>
    <w:rsid w:val="008224FB"/>
    <w:rsid w:val="00823697"/>
    <w:rsid w:val="00824103"/>
    <w:rsid w:val="00824554"/>
    <w:rsid w:val="00824712"/>
    <w:rsid w:val="0082487E"/>
    <w:rsid w:val="008249D8"/>
    <w:rsid w:val="008249FC"/>
    <w:rsid w:val="00824B98"/>
    <w:rsid w:val="00824C2A"/>
    <w:rsid w:val="008250FB"/>
    <w:rsid w:val="00825152"/>
    <w:rsid w:val="00825378"/>
    <w:rsid w:val="00825666"/>
    <w:rsid w:val="008256C9"/>
    <w:rsid w:val="00825863"/>
    <w:rsid w:val="00825A32"/>
    <w:rsid w:val="00825AEE"/>
    <w:rsid w:val="00825D71"/>
    <w:rsid w:val="00825E31"/>
    <w:rsid w:val="00825EB3"/>
    <w:rsid w:val="00825FFF"/>
    <w:rsid w:val="00826228"/>
    <w:rsid w:val="0082626C"/>
    <w:rsid w:val="008263D1"/>
    <w:rsid w:val="00826A88"/>
    <w:rsid w:val="00826B76"/>
    <w:rsid w:val="00826BCA"/>
    <w:rsid w:val="00826E1F"/>
    <w:rsid w:val="008276F7"/>
    <w:rsid w:val="00827A86"/>
    <w:rsid w:val="00830227"/>
    <w:rsid w:val="00830883"/>
    <w:rsid w:val="00830A82"/>
    <w:rsid w:val="00830DCA"/>
    <w:rsid w:val="008311DA"/>
    <w:rsid w:val="008312C1"/>
    <w:rsid w:val="008316CA"/>
    <w:rsid w:val="00831DA4"/>
    <w:rsid w:val="008321A9"/>
    <w:rsid w:val="00832B55"/>
    <w:rsid w:val="0083306D"/>
    <w:rsid w:val="0083379B"/>
    <w:rsid w:val="00834217"/>
    <w:rsid w:val="00834406"/>
    <w:rsid w:val="0083525A"/>
    <w:rsid w:val="008355CE"/>
    <w:rsid w:val="00835CBB"/>
    <w:rsid w:val="00835D65"/>
    <w:rsid w:val="008364E2"/>
    <w:rsid w:val="008368C8"/>
    <w:rsid w:val="00836E9E"/>
    <w:rsid w:val="00836F5B"/>
    <w:rsid w:val="00837D86"/>
    <w:rsid w:val="00840621"/>
    <w:rsid w:val="00840B94"/>
    <w:rsid w:val="00840BEB"/>
    <w:rsid w:val="00840C41"/>
    <w:rsid w:val="00840C9B"/>
    <w:rsid w:val="008414BD"/>
    <w:rsid w:val="00841D10"/>
    <w:rsid w:val="00841E0D"/>
    <w:rsid w:val="00841FDF"/>
    <w:rsid w:val="00842768"/>
    <w:rsid w:val="008429E1"/>
    <w:rsid w:val="00842F7B"/>
    <w:rsid w:val="0084319B"/>
    <w:rsid w:val="00843648"/>
    <w:rsid w:val="008444EC"/>
    <w:rsid w:val="00844621"/>
    <w:rsid w:val="00844861"/>
    <w:rsid w:val="00844EAC"/>
    <w:rsid w:val="00845735"/>
    <w:rsid w:val="0084582E"/>
    <w:rsid w:val="00845850"/>
    <w:rsid w:val="00845A11"/>
    <w:rsid w:val="00845A92"/>
    <w:rsid w:val="00845B39"/>
    <w:rsid w:val="00846301"/>
    <w:rsid w:val="008463D9"/>
    <w:rsid w:val="00846FAE"/>
    <w:rsid w:val="00847270"/>
    <w:rsid w:val="00847563"/>
    <w:rsid w:val="0084790D"/>
    <w:rsid w:val="00847E1C"/>
    <w:rsid w:val="00850858"/>
    <w:rsid w:val="00850B72"/>
    <w:rsid w:val="00850D9E"/>
    <w:rsid w:val="00851005"/>
    <w:rsid w:val="00851BFD"/>
    <w:rsid w:val="00851D47"/>
    <w:rsid w:val="00852AA2"/>
    <w:rsid w:val="00852D53"/>
    <w:rsid w:val="00852DA6"/>
    <w:rsid w:val="00852F30"/>
    <w:rsid w:val="008537AD"/>
    <w:rsid w:val="00853B14"/>
    <w:rsid w:val="00853E66"/>
    <w:rsid w:val="0085518B"/>
    <w:rsid w:val="00855520"/>
    <w:rsid w:val="008556C6"/>
    <w:rsid w:val="00855702"/>
    <w:rsid w:val="00855709"/>
    <w:rsid w:val="00855B62"/>
    <w:rsid w:val="00855FCE"/>
    <w:rsid w:val="00857030"/>
    <w:rsid w:val="008575AE"/>
    <w:rsid w:val="00857B37"/>
    <w:rsid w:val="008601DD"/>
    <w:rsid w:val="008606CB"/>
    <w:rsid w:val="00860838"/>
    <w:rsid w:val="008608FE"/>
    <w:rsid w:val="00860E97"/>
    <w:rsid w:val="00861894"/>
    <w:rsid w:val="00861DF1"/>
    <w:rsid w:val="0086215C"/>
    <w:rsid w:val="0086282A"/>
    <w:rsid w:val="00862B87"/>
    <w:rsid w:val="00862D43"/>
    <w:rsid w:val="00863168"/>
    <w:rsid w:val="008634C2"/>
    <w:rsid w:val="00863782"/>
    <w:rsid w:val="00863816"/>
    <w:rsid w:val="00863B24"/>
    <w:rsid w:val="00863BFB"/>
    <w:rsid w:val="00863F09"/>
    <w:rsid w:val="00864038"/>
    <w:rsid w:val="008643E2"/>
    <w:rsid w:val="0086471C"/>
    <w:rsid w:val="00864819"/>
    <w:rsid w:val="0086504C"/>
    <w:rsid w:val="0086546F"/>
    <w:rsid w:val="008655B0"/>
    <w:rsid w:val="0086617B"/>
    <w:rsid w:val="00866195"/>
    <w:rsid w:val="008664D6"/>
    <w:rsid w:val="008665A9"/>
    <w:rsid w:val="00866C45"/>
    <w:rsid w:val="00867019"/>
    <w:rsid w:val="00867173"/>
    <w:rsid w:val="008674E8"/>
    <w:rsid w:val="008674EF"/>
    <w:rsid w:val="008675F6"/>
    <w:rsid w:val="008677D4"/>
    <w:rsid w:val="00867A1C"/>
    <w:rsid w:val="0087055D"/>
    <w:rsid w:val="00870ACF"/>
    <w:rsid w:val="0087126C"/>
    <w:rsid w:val="00871A15"/>
    <w:rsid w:val="008725B5"/>
    <w:rsid w:val="0087360F"/>
    <w:rsid w:val="00873FB7"/>
    <w:rsid w:val="008740D3"/>
    <w:rsid w:val="00874771"/>
    <w:rsid w:val="00874A97"/>
    <w:rsid w:val="0087522C"/>
    <w:rsid w:val="008756CA"/>
    <w:rsid w:val="00875851"/>
    <w:rsid w:val="00876292"/>
    <w:rsid w:val="00876476"/>
    <w:rsid w:val="00876702"/>
    <w:rsid w:val="008769FE"/>
    <w:rsid w:val="008769FF"/>
    <w:rsid w:val="00876BF1"/>
    <w:rsid w:val="008771C9"/>
    <w:rsid w:val="00877240"/>
    <w:rsid w:val="008774A1"/>
    <w:rsid w:val="00877604"/>
    <w:rsid w:val="00877692"/>
    <w:rsid w:val="008776AB"/>
    <w:rsid w:val="00877892"/>
    <w:rsid w:val="008778F4"/>
    <w:rsid w:val="00877A53"/>
    <w:rsid w:val="00880273"/>
    <w:rsid w:val="00881485"/>
    <w:rsid w:val="00881C41"/>
    <w:rsid w:val="0088209B"/>
    <w:rsid w:val="008824BB"/>
    <w:rsid w:val="008827B7"/>
    <w:rsid w:val="00883966"/>
    <w:rsid w:val="00883C22"/>
    <w:rsid w:val="00884438"/>
    <w:rsid w:val="00884553"/>
    <w:rsid w:val="0088479E"/>
    <w:rsid w:val="00884B40"/>
    <w:rsid w:val="00885155"/>
    <w:rsid w:val="00885599"/>
    <w:rsid w:val="0088573E"/>
    <w:rsid w:val="00885914"/>
    <w:rsid w:val="00885A1E"/>
    <w:rsid w:val="0088651F"/>
    <w:rsid w:val="00887995"/>
    <w:rsid w:val="00887C0E"/>
    <w:rsid w:val="00887FDB"/>
    <w:rsid w:val="00890146"/>
    <w:rsid w:val="008902E9"/>
    <w:rsid w:val="008902F8"/>
    <w:rsid w:val="00890CF7"/>
    <w:rsid w:val="00890DAE"/>
    <w:rsid w:val="008910F7"/>
    <w:rsid w:val="00891964"/>
    <w:rsid w:val="008921AC"/>
    <w:rsid w:val="008924F0"/>
    <w:rsid w:val="00892A75"/>
    <w:rsid w:val="00892C5E"/>
    <w:rsid w:val="00892CEA"/>
    <w:rsid w:val="00892D2E"/>
    <w:rsid w:val="00892FEC"/>
    <w:rsid w:val="0089302A"/>
    <w:rsid w:val="00893037"/>
    <w:rsid w:val="0089303A"/>
    <w:rsid w:val="0089327B"/>
    <w:rsid w:val="008935EC"/>
    <w:rsid w:val="00893C65"/>
    <w:rsid w:val="00894108"/>
    <w:rsid w:val="00894260"/>
    <w:rsid w:val="00894651"/>
    <w:rsid w:val="00894667"/>
    <w:rsid w:val="00894747"/>
    <w:rsid w:val="00894B5E"/>
    <w:rsid w:val="00894CB1"/>
    <w:rsid w:val="00894F72"/>
    <w:rsid w:val="008953BD"/>
    <w:rsid w:val="0089574E"/>
    <w:rsid w:val="008957A7"/>
    <w:rsid w:val="008957C9"/>
    <w:rsid w:val="00895B20"/>
    <w:rsid w:val="00895B4F"/>
    <w:rsid w:val="00896265"/>
    <w:rsid w:val="008968CA"/>
    <w:rsid w:val="008969E3"/>
    <w:rsid w:val="00896D09"/>
    <w:rsid w:val="00897256"/>
    <w:rsid w:val="008972E0"/>
    <w:rsid w:val="008973DD"/>
    <w:rsid w:val="00897F04"/>
    <w:rsid w:val="008A04FF"/>
    <w:rsid w:val="008A0985"/>
    <w:rsid w:val="008A0A20"/>
    <w:rsid w:val="008A15B1"/>
    <w:rsid w:val="008A1FB8"/>
    <w:rsid w:val="008A21EA"/>
    <w:rsid w:val="008A239C"/>
    <w:rsid w:val="008A262B"/>
    <w:rsid w:val="008A29F0"/>
    <w:rsid w:val="008A2A93"/>
    <w:rsid w:val="008A2D6F"/>
    <w:rsid w:val="008A2F62"/>
    <w:rsid w:val="008A3153"/>
    <w:rsid w:val="008A346B"/>
    <w:rsid w:val="008A34E4"/>
    <w:rsid w:val="008A40CA"/>
    <w:rsid w:val="008A419B"/>
    <w:rsid w:val="008A45C4"/>
    <w:rsid w:val="008A494B"/>
    <w:rsid w:val="008A513C"/>
    <w:rsid w:val="008A5184"/>
    <w:rsid w:val="008A530F"/>
    <w:rsid w:val="008A5597"/>
    <w:rsid w:val="008A5704"/>
    <w:rsid w:val="008A5E55"/>
    <w:rsid w:val="008A5EC8"/>
    <w:rsid w:val="008A6091"/>
    <w:rsid w:val="008A65E4"/>
    <w:rsid w:val="008A6D5C"/>
    <w:rsid w:val="008A6D5E"/>
    <w:rsid w:val="008A7195"/>
    <w:rsid w:val="008A7236"/>
    <w:rsid w:val="008A73FE"/>
    <w:rsid w:val="008A77F5"/>
    <w:rsid w:val="008B00EE"/>
    <w:rsid w:val="008B046E"/>
    <w:rsid w:val="008B0AD4"/>
    <w:rsid w:val="008B1840"/>
    <w:rsid w:val="008B1B00"/>
    <w:rsid w:val="008B205A"/>
    <w:rsid w:val="008B2127"/>
    <w:rsid w:val="008B2405"/>
    <w:rsid w:val="008B297D"/>
    <w:rsid w:val="008B2CB5"/>
    <w:rsid w:val="008B3237"/>
    <w:rsid w:val="008B39E3"/>
    <w:rsid w:val="008B3B1F"/>
    <w:rsid w:val="008B41FE"/>
    <w:rsid w:val="008B47C5"/>
    <w:rsid w:val="008B4AE6"/>
    <w:rsid w:val="008B4EC4"/>
    <w:rsid w:val="008B5243"/>
    <w:rsid w:val="008B52BC"/>
    <w:rsid w:val="008B57AC"/>
    <w:rsid w:val="008B5BFB"/>
    <w:rsid w:val="008B6523"/>
    <w:rsid w:val="008B683E"/>
    <w:rsid w:val="008B6F61"/>
    <w:rsid w:val="008C08D0"/>
    <w:rsid w:val="008C0B1C"/>
    <w:rsid w:val="008C0E7E"/>
    <w:rsid w:val="008C13D8"/>
    <w:rsid w:val="008C16D4"/>
    <w:rsid w:val="008C1833"/>
    <w:rsid w:val="008C1C17"/>
    <w:rsid w:val="008C212D"/>
    <w:rsid w:val="008C3209"/>
    <w:rsid w:val="008C3E58"/>
    <w:rsid w:val="008C3EDB"/>
    <w:rsid w:val="008C4342"/>
    <w:rsid w:val="008C4EE3"/>
    <w:rsid w:val="008C52C9"/>
    <w:rsid w:val="008C533C"/>
    <w:rsid w:val="008C56B1"/>
    <w:rsid w:val="008C57C4"/>
    <w:rsid w:val="008C581C"/>
    <w:rsid w:val="008C5BF1"/>
    <w:rsid w:val="008C5E6E"/>
    <w:rsid w:val="008C5F96"/>
    <w:rsid w:val="008C6557"/>
    <w:rsid w:val="008C65BD"/>
    <w:rsid w:val="008C6782"/>
    <w:rsid w:val="008C67C5"/>
    <w:rsid w:val="008C6887"/>
    <w:rsid w:val="008D035A"/>
    <w:rsid w:val="008D199B"/>
    <w:rsid w:val="008D1DB6"/>
    <w:rsid w:val="008D2104"/>
    <w:rsid w:val="008D21BB"/>
    <w:rsid w:val="008D244B"/>
    <w:rsid w:val="008D2888"/>
    <w:rsid w:val="008D29C0"/>
    <w:rsid w:val="008D3153"/>
    <w:rsid w:val="008D41DF"/>
    <w:rsid w:val="008D4F5C"/>
    <w:rsid w:val="008D57FB"/>
    <w:rsid w:val="008D58F5"/>
    <w:rsid w:val="008D5B23"/>
    <w:rsid w:val="008D60DE"/>
    <w:rsid w:val="008D6C4B"/>
    <w:rsid w:val="008D72C3"/>
    <w:rsid w:val="008D72EA"/>
    <w:rsid w:val="008D7DD1"/>
    <w:rsid w:val="008E0A64"/>
    <w:rsid w:val="008E1256"/>
    <w:rsid w:val="008E147B"/>
    <w:rsid w:val="008E17F4"/>
    <w:rsid w:val="008E1852"/>
    <w:rsid w:val="008E1865"/>
    <w:rsid w:val="008E19B4"/>
    <w:rsid w:val="008E265C"/>
    <w:rsid w:val="008E2FCB"/>
    <w:rsid w:val="008E364F"/>
    <w:rsid w:val="008E395A"/>
    <w:rsid w:val="008E3B98"/>
    <w:rsid w:val="008E3BAF"/>
    <w:rsid w:val="008E4408"/>
    <w:rsid w:val="008E5600"/>
    <w:rsid w:val="008E5AA1"/>
    <w:rsid w:val="008E5ACA"/>
    <w:rsid w:val="008E5ECE"/>
    <w:rsid w:val="008E626B"/>
    <w:rsid w:val="008E6786"/>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EBC"/>
    <w:rsid w:val="008F2F32"/>
    <w:rsid w:val="008F3073"/>
    <w:rsid w:val="008F3B9D"/>
    <w:rsid w:val="008F3BD4"/>
    <w:rsid w:val="008F41EF"/>
    <w:rsid w:val="008F4531"/>
    <w:rsid w:val="008F4941"/>
    <w:rsid w:val="008F4BBB"/>
    <w:rsid w:val="008F4E19"/>
    <w:rsid w:val="008F5366"/>
    <w:rsid w:val="008F545B"/>
    <w:rsid w:val="008F54E1"/>
    <w:rsid w:val="008F5C46"/>
    <w:rsid w:val="008F5CBF"/>
    <w:rsid w:val="008F5D96"/>
    <w:rsid w:val="008F604A"/>
    <w:rsid w:val="008F65DE"/>
    <w:rsid w:val="008F712C"/>
    <w:rsid w:val="008F718A"/>
    <w:rsid w:val="008F78B2"/>
    <w:rsid w:val="008F7BA6"/>
    <w:rsid w:val="008F7EF1"/>
    <w:rsid w:val="00900118"/>
    <w:rsid w:val="0090019C"/>
    <w:rsid w:val="00900A0F"/>
    <w:rsid w:val="00900AD1"/>
    <w:rsid w:val="00900AEB"/>
    <w:rsid w:val="00900C40"/>
    <w:rsid w:val="00900EE8"/>
    <w:rsid w:val="00901080"/>
    <w:rsid w:val="009011EE"/>
    <w:rsid w:val="009012D5"/>
    <w:rsid w:val="00901EE3"/>
    <w:rsid w:val="009020A9"/>
    <w:rsid w:val="009025FD"/>
    <w:rsid w:val="00902AAA"/>
    <w:rsid w:val="00903530"/>
    <w:rsid w:val="009042DC"/>
    <w:rsid w:val="0090445D"/>
    <w:rsid w:val="009048DC"/>
    <w:rsid w:val="00904B51"/>
    <w:rsid w:val="00904D81"/>
    <w:rsid w:val="00904E90"/>
    <w:rsid w:val="00904EA6"/>
    <w:rsid w:val="0090509B"/>
    <w:rsid w:val="009051C1"/>
    <w:rsid w:val="009055AF"/>
    <w:rsid w:val="009055F0"/>
    <w:rsid w:val="00906577"/>
    <w:rsid w:val="009066D2"/>
    <w:rsid w:val="009076DE"/>
    <w:rsid w:val="00907A57"/>
    <w:rsid w:val="00907A64"/>
    <w:rsid w:val="00907A83"/>
    <w:rsid w:val="00910948"/>
    <w:rsid w:val="0091112E"/>
    <w:rsid w:val="0091148E"/>
    <w:rsid w:val="0091165C"/>
    <w:rsid w:val="00911DB7"/>
    <w:rsid w:val="009125B1"/>
    <w:rsid w:val="0091299A"/>
    <w:rsid w:val="00912B5C"/>
    <w:rsid w:val="00912BDC"/>
    <w:rsid w:val="00912D81"/>
    <w:rsid w:val="009130ED"/>
    <w:rsid w:val="00914514"/>
    <w:rsid w:val="0091462F"/>
    <w:rsid w:val="0091499C"/>
    <w:rsid w:val="00914B0A"/>
    <w:rsid w:val="00914EA8"/>
    <w:rsid w:val="009151E5"/>
    <w:rsid w:val="00915406"/>
    <w:rsid w:val="00915DA6"/>
    <w:rsid w:val="00915F76"/>
    <w:rsid w:val="0091627D"/>
    <w:rsid w:val="00916599"/>
    <w:rsid w:val="00916999"/>
    <w:rsid w:val="00916A5B"/>
    <w:rsid w:val="00916D6C"/>
    <w:rsid w:val="00916E0E"/>
    <w:rsid w:val="009173B8"/>
    <w:rsid w:val="0091799C"/>
    <w:rsid w:val="00917A5F"/>
    <w:rsid w:val="00917B26"/>
    <w:rsid w:val="00920058"/>
    <w:rsid w:val="0092006D"/>
    <w:rsid w:val="00920655"/>
    <w:rsid w:val="0092085F"/>
    <w:rsid w:val="0092110A"/>
    <w:rsid w:val="0092115B"/>
    <w:rsid w:val="0092135A"/>
    <w:rsid w:val="009215C0"/>
    <w:rsid w:val="00921A36"/>
    <w:rsid w:val="00921C42"/>
    <w:rsid w:val="00921D42"/>
    <w:rsid w:val="00921E07"/>
    <w:rsid w:val="00921E13"/>
    <w:rsid w:val="009220A5"/>
    <w:rsid w:val="009220CC"/>
    <w:rsid w:val="009228A0"/>
    <w:rsid w:val="00922994"/>
    <w:rsid w:val="0092326F"/>
    <w:rsid w:val="00923370"/>
    <w:rsid w:val="009239E3"/>
    <w:rsid w:val="00923D05"/>
    <w:rsid w:val="00923DE8"/>
    <w:rsid w:val="00923E31"/>
    <w:rsid w:val="00923E73"/>
    <w:rsid w:val="0092400E"/>
    <w:rsid w:val="00924022"/>
    <w:rsid w:val="009243E5"/>
    <w:rsid w:val="00924FCE"/>
    <w:rsid w:val="0092514E"/>
    <w:rsid w:val="00925154"/>
    <w:rsid w:val="0092536E"/>
    <w:rsid w:val="009266A1"/>
    <w:rsid w:val="00926787"/>
    <w:rsid w:val="00926863"/>
    <w:rsid w:val="00926C4E"/>
    <w:rsid w:val="00926DC3"/>
    <w:rsid w:val="0092790A"/>
    <w:rsid w:val="00927BD3"/>
    <w:rsid w:val="00930348"/>
    <w:rsid w:val="00931624"/>
    <w:rsid w:val="00931800"/>
    <w:rsid w:val="00931E10"/>
    <w:rsid w:val="009324EB"/>
    <w:rsid w:val="009326F6"/>
    <w:rsid w:val="009329E7"/>
    <w:rsid w:val="00932AB9"/>
    <w:rsid w:val="009334CF"/>
    <w:rsid w:val="0093356B"/>
    <w:rsid w:val="0093389C"/>
    <w:rsid w:val="00933FBA"/>
    <w:rsid w:val="00934262"/>
    <w:rsid w:val="009343B3"/>
    <w:rsid w:val="009348A4"/>
    <w:rsid w:val="00935EEB"/>
    <w:rsid w:val="009362AF"/>
    <w:rsid w:val="009363CD"/>
    <w:rsid w:val="00936E52"/>
    <w:rsid w:val="00936E7D"/>
    <w:rsid w:val="009373AD"/>
    <w:rsid w:val="0093757D"/>
    <w:rsid w:val="00937658"/>
    <w:rsid w:val="009378A2"/>
    <w:rsid w:val="00937A4D"/>
    <w:rsid w:val="00940391"/>
    <w:rsid w:val="0094063E"/>
    <w:rsid w:val="00940669"/>
    <w:rsid w:val="00940687"/>
    <w:rsid w:val="00940834"/>
    <w:rsid w:val="00940B03"/>
    <w:rsid w:val="00940E38"/>
    <w:rsid w:val="0094102E"/>
    <w:rsid w:val="00941780"/>
    <w:rsid w:val="009422E5"/>
    <w:rsid w:val="00942C2F"/>
    <w:rsid w:val="00942D30"/>
    <w:rsid w:val="0094307E"/>
    <w:rsid w:val="00943479"/>
    <w:rsid w:val="00943499"/>
    <w:rsid w:val="00943A74"/>
    <w:rsid w:val="00944310"/>
    <w:rsid w:val="00944B63"/>
    <w:rsid w:val="00944C50"/>
    <w:rsid w:val="00945E37"/>
    <w:rsid w:val="009461E5"/>
    <w:rsid w:val="00947092"/>
    <w:rsid w:val="0094769B"/>
    <w:rsid w:val="00947E9E"/>
    <w:rsid w:val="00950168"/>
    <w:rsid w:val="00950BC1"/>
    <w:rsid w:val="00950C57"/>
    <w:rsid w:val="00951864"/>
    <w:rsid w:val="00951994"/>
    <w:rsid w:val="00951FF5"/>
    <w:rsid w:val="0095285A"/>
    <w:rsid w:val="0095322A"/>
    <w:rsid w:val="009536F2"/>
    <w:rsid w:val="0095370E"/>
    <w:rsid w:val="00953757"/>
    <w:rsid w:val="00953922"/>
    <w:rsid w:val="00954ACF"/>
    <w:rsid w:val="00954CA1"/>
    <w:rsid w:val="0095522A"/>
    <w:rsid w:val="0095526B"/>
    <w:rsid w:val="00955334"/>
    <w:rsid w:val="0095553E"/>
    <w:rsid w:val="009558FD"/>
    <w:rsid w:val="009560B5"/>
    <w:rsid w:val="009560E3"/>
    <w:rsid w:val="00956183"/>
    <w:rsid w:val="009561A0"/>
    <w:rsid w:val="0095677F"/>
    <w:rsid w:val="009569FC"/>
    <w:rsid w:val="00956B84"/>
    <w:rsid w:val="009571BA"/>
    <w:rsid w:val="009574B8"/>
    <w:rsid w:val="00957522"/>
    <w:rsid w:val="00957F8D"/>
    <w:rsid w:val="00957FE1"/>
    <w:rsid w:val="0096047E"/>
    <w:rsid w:val="009604AA"/>
    <w:rsid w:val="009608C9"/>
    <w:rsid w:val="009609CB"/>
    <w:rsid w:val="00961161"/>
    <w:rsid w:val="00961185"/>
    <w:rsid w:val="009622AC"/>
    <w:rsid w:val="009626B1"/>
    <w:rsid w:val="00962CA1"/>
    <w:rsid w:val="00963473"/>
    <w:rsid w:val="00963500"/>
    <w:rsid w:val="009635E0"/>
    <w:rsid w:val="00963B5A"/>
    <w:rsid w:val="00963D0C"/>
    <w:rsid w:val="00963E81"/>
    <w:rsid w:val="0096411D"/>
    <w:rsid w:val="00964762"/>
    <w:rsid w:val="009647EB"/>
    <w:rsid w:val="00965333"/>
    <w:rsid w:val="00965E3B"/>
    <w:rsid w:val="00965E9D"/>
    <w:rsid w:val="00965F76"/>
    <w:rsid w:val="009662E4"/>
    <w:rsid w:val="00966312"/>
    <w:rsid w:val="00966542"/>
    <w:rsid w:val="009665FD"/>
    <w:rsid w:val="00966AB3"/>
    <w:rsid w:val="00966B1D"/>
    <w:rsid w:val="00967258"/>
    <w:rsid w:val="00967B33"/>
    <w:rsid w:val="00967CD6"/>
    <w:rsid w:val="00967E20"/>
    <w:rsid w:val="00967F9A"/>
    <w:rsid w:val="00970213"/>
    <w:rsid w:val="009702B4"/>
    <w:rsid w:val="00970630"/>
    <w:rsid w:val="009707D4"/>
    <w:rsid w:val="00970CDA"/>
    <w:rsid w:val="00970D7B"/>
    <w:rsid w:val="00970DDC"/>
    <w:rsid w:val="009713AA"/>
    <w:rsid w:val="009716B9"/>
    <w:rsid w:val="00971FA2"/>
    <w:rsid w:val="00972094"/>
    <w:rsid w:val="009724DD"/>
    <w:rsid w:val="00972535"/>
    <w:rsid w:val="00972A9A"/>
    <w:rsid w:val="0097302D"/>
    <w:rsid w:val="00973067"/>
    <w:rsid w:val="0097319C"/>
    <w:rsid w:val="00973D92"/>
    <w:rsid w:val="00973E33"/>
    <w:rsid w:val="00973ED5"/>
    <w:rsid w:val="00973ED6"/>
    <w:rsid w:val="009740A2"/>
    <w:rsid w:val="009742A4"/>
    <w:rsid w:val="009742A9"/>
    <w:rsid w:val="009745F3"/>
    <w:rsid w:val="00974A1B"/>
    <w:rsid w:val="00975BBE"/>
    <w:rsid w:val="00975D5C"/>
    <w:rsid w:val="00976291"/>
    <w:rsid w:val="00976304"/>
    <w:rsid w:val="00976484"/>
    <w:rsid w:val="009765BE"/>
    <w:rsid w:val="00976A53"/>
    <w:rsid w:val="00976DCC"/>
    <w:rsid w:val="009778DF"/>
    <w:rsid w:val="009779AF"/>
    <w:rsid w:val="00977B93"/>
    <w:rsid w:val="00977F5A"/>
    <w:rsid w:val="00980754"/>
    <w:rsid w:val="00981725"/>
    <w:rsid w:val="00981C39"/>
    <w:rsid w:val="00981CA9"/>
    <w:rsid w:val="00981D16"/>
    <w:rsid w:val="00981D23"/>
    <w:rsid w:val="009820FA"/>
    <w:rsid w:val="009821D9"/>
    <w:rsid w:val="00982296"/>
    <w:rsid w:val="0098288D"/>
    <w:rsid w:val="00982CB7"/>
    <w:rsid w:val="00982CFA"/>
    <w:rsid w:val="009837B8"/>
    <w:rsid w:val="009837DD"/>
    <w:rsid w:val="00983F90"/>
    <w:rsid w:val="009841C3"/>
    <w:rsid w:val="00984208"/>
    <w:rsid w:val="009847E0"/>
    <w:rsid w:val="00985269"/>
    <w:rsid w:val="009854FF"/>
    <w:rsid w:val="0098556F"/>
    <w:rsid w:val="00985604"/>
    <w:rsid w:val="009856E3"/>
    <w:rsid w:val="00985C5F"/>
    <w:rsid w:val="00986470"/>
    <w:rsid w:val="009864FB"/>
    <w:rsid w:val="0098659E"/>
    <w:rsid w:val="009872F0"/>
    <w:rsid w:val="0098732F"/>
    <w:rsid w:val="009874E0"/>
    <w:rsid w:val="0098756E"/>
    <w:rsid w:val="00987BEE"/>
    <w:rsid w:val="00987D3B"/>
    <w:rsid w:val="00987D81"/>
    <w:rsid w:val="009910CB"/>
    <w:rsid w:val="00991503"/>
    <w:rsid w:val="009915F9"/>
    <w:rsid w:val="009918EC"/>
    <w:rsid w:val="00991B23"/>
    <w:rsid w:val="009925E6"/>
    <w:rsid w:val="00992846"/>
    <w:rsid w:val="009928A3"/>
    <w:rsid w:val="00992BD3"/>
    <w:rsid w:val="00992D0D"/>
    <w:rsid w:val="00993264"/>
    <w:rsid w:val="009933BA"/>
    <w:rsid w:val="009937EF"/>
    <w:rsid w:val="00993996"/>
    <w:rsid w:val="00993B1D"/>
    <w:rsid w:val="00993D87"/>
    <w:rsid w:val="00993EF4"/>
    <w:rsid w:val="0099426E"/>
    <w:rsid w:val="009944D5"/>
    <w:rsid w:val="0099486B"/>
    <w:rsid w:val="0099559A"/>
    <w:rsid w:val="00995BA9"/>
    <w:rsid w:val="00995C82"/>
    <w:rsid w:val="00995E0F"/>
    <w:rsid w:val="0099600A"/>
    <w:rsid w:val="0099644C"/>
    <w:rsid w:val="00996481"/>
    <w:rsid w:val="009966EC"/>
    <w:rsid w:val="00996789"/>
    <w:rsid w:val="00996BD0"/>
    <w:rsid w:val="0099711F"/>
    <w:rsid w:val="0099723F"/>
    <w:rsid w:val="0099764C"/>
    <w:rsid w:val="009976B9"/>
    <w:rsid w:val="009A0978"/>
    <w:rsid w:val="009A0D44"/>
    <w:rsid w:val="009A1EA7"/>
    <w:rsid w:val="009A2145"/>
    <w:rsid w:val="009A24E1"/>
    <w:rsid w:val="009A2E23"/>
    <w:rsid w:val="009A2FDF"/>
    <w:rsid w:val="009A3303"/>
    <w:rsid w:val="009A33B2"/>
    <w:rsid w:val="009A38FF"/>
    <w:rsid w:val="009A3CB7"/>
    <w:rsid w:val="009A40B9"/>
    <w:rsid w:val="009A4218"/>
    <w:rsid w:val="009A425A"/>
    <w:rsid w:val="009A4C61"/>
    <w:rsid w:val="009A51D1"/>
    <w:rsid w:val="009A541F"/>
    <w:rsid w:val="009A5DF3"/>
    <w:rsid w:val="009A5EF2"/>
    <w:rsid w:val="009A626A"/>
    <w:rsid w:val="009A6546"/>
    <w:rsid w:val="009A6899"/>
    <w:rsid w:val="009A6A69"/>
    <w:rsid w:val="009A6B11"/>
    <w:rsid w:val="009A7258"/>
    <w:rsid w:val="009A73A3"/>
    <w:rsid w:val="009A763A"/>
    <w:rsid w:val="009A7E87"/>
    <w:rsid w:val="009B0012"/>
    <w:rsid w:val="009B0061"/>
    <w:rsid w:val="009B0143"/>
    <w:rsid w:val="009B089D"/>
    <w:rsid w:val="009B0B5B"/>
    <w:rsid w:val="009B0B60"/>
    <w:rsid w:val="009B11DA"/>
    <w:rsid w:val="009B12AF"/>
    <w:rsid w:val="009B171B"/>
    <w:rsid w:val="009B1C68"/>
    <w:rsid w:val="009B1E5A"/>
    <w:rsid w:val="009B2BB2"/>
    <w:rsid w:val="009B31DB"/>
    <w:rsid w:val="009B3FF1"/>
    <w:rsid w:val="009B4130"/>
    <w:rsid w:val="009B494B"/>
    <w:rsid w:val="009B4D14"/>
    <w:rsid w:val="009B4E27"/>
    <w:rsid w:val="009B5049"/>
    <w:rsid w:val="009B53D3"/>
    <w:rsid w:val="009B53D4"/>
    <w:rsid w:val="009B553A"/>
    <w:rsid w:val="009B56F2"/>
    <w:rsid w:val="009B5816"/>
    <w:rsid w:val="009B5ADC"/>
    <w:rsid w:val="009B6B81"/>
    <w:rsid w:val="009B6B86"/>
    <w:rsid w:val="009B7AAB"/>
    <w:rsid w:val="009C00F9"/>
    <w:rsid w:val="009C0AE2"/>
    <w:rsid w:val="009C0D51"/>
    <w:rsid w:val="009C1D9B"/>
    <w:rsid w:val="009C21E8"/>
    <w:rsid w:val="009C270E"/>
    <w:rsid w:val="009C2948"/>
    <w:rsid w:val="009C33F1"/>
    <w:rsid w:val="009C38DC"/>
    <w:rsid w:val="009C3ED6"/>
    <w:rsid w:val="009C41FF"/>
    <w:rsid w:val="009C424F"/>
    <w:rsid w:val="009C4391"/>
    <w:rsid w:val="009C45AD"/>
    <w:rsid w:val="009C45B6"/>
    <w:rsid w:val="009C46C6"/>
    <w:rsid w:val="009C4DC3"/>
    <w:rsid w:val="009C4FEF"/>
    <w:rsid w:val="009C55AA"/>
    <w:rsid w:val="009C5685"/>
    <w:rsid w:val="009C5C3E"/>
    <w:rsid w:val="009C5D80"/>
    <w:rsid w:val="009C5DF2"/>
    <w:rsid w:val="009C637E"/>
    <w:rsid w:val="009C655F"/>
    <w:rsid w:val="009C7412"/>
    <w:rsid w:val="009D1469"/>
    <w:rsid w:val="009D196C"/>
    <w:rsid w:val="009D2276"/>
    <w:rsid w:val="009D22EC"/>
    <w:rsid w:val="009D2376"/>
    <w:rsid w:val="009D2517"/>
    <w:rsid w:val="009D2A65"/>
    <w:rsid w:val="009D2A8E"/>
    <w:rsid w:val="009D2BA1"/>
    <w:rsid w:val="009D3226"/>
    <w:rsid w:val="009D322E"/>
    <w:rsid w:val="009D33D8"/>
    <w:rsid w:val="009D3549"/>
    <w:rsid w:val="009D357D"/>
    <w:rsid w:val="009D437D"/>
    <w:rsid w:val="009D4415"/>
    <w:rsid w:val="009D4931"/>
    <w:rsid w:val="009D4A71"/>
    <w:rsid w:val="009D4B26"/>
    <w:rsid w:val="009D4BEF"/>
    <w:rsid w:val="009D4CD3"/>
    <w:rsid w:val="009D55A5"/>
    <w:rsid w:val="009D5902"/>
    <w:rsid w:val="009D5B43"/>
    <w:rsid w:val="009D5CBD"/>
    <w:rsid w:val="009D5DDA"/>
    <w:rsid w:val="009D5E5E"/>
    <w:rsid w:val="009D6434"/>
    <w:rsid w:val="009D66F5"/>
    <w:rsid w:val="009D6D99"/>
    <w:rsid w:val="009D6F9C"/>
    <w:rsid w:val="009D7362"/>
    <w:rsid w:val="009D7C58"/>
    <w:rsid w:val="009D7F4E"/>
    <w:rsid w:val="009E04F4"/>
    <w:rsid w:val="009E05E2"/>
    <w:rsid w:val="009E0719"/>
    <w:rsid w:val="009E0859"/>
    <w:rsid w:val="009E08A1"/>
    <w:rsid w:val="009E10BC"/>
    <w:rsid w:val="009E118C"/>
    <w:rsid w:val="009E1B2A"/>
    <w:rsid w:val="009E1E1F"/>
    <w:rsid w:val="009E2A36"/>
    <w:rsid w:val="009E2D7D"/>
    <w:rsid w:val="009E3338"/>
    <w:rsid w:val="009E3458"/>
    <w:rsid w:val="009E349B"/>
    <w:rsid w:val="009E3514"/>
    <w:rsid w:val="009E3D5C"/>
    <w:rsid w:val="009E49F5"/>
    <w:rsid w:val="009E4EE4"/>
    <w:rsid w:val="009E556D"/>
    <w:rsid w:val="009E55B2"/>
    <w:rsid w:val="009E57BA"/>
    <w:rsid w:val="009E5A32"/>
    <w:rsid w:val="009E5B2A"/>
    <w:rsid w:val="009E5FCD"/>
    <w:rsid w:val="009E66FB"/>
    <w:rsid w:val="009E70B0"/>
    <w:rsid w:val="009E71C2"/>
    <w:rsid w:val="009E7234"/>
    <w:rsid w:val="009E7722"/>
    <w:rsid w:val="009F03AE"/>
    <w:rsid w:val="009F0A90"/>
    <w:rsid w:val="009F0CE5"/>
    <w:rsid w:val="009F11B4"/>
    <w:rsid w:val="009F15C0"/>
    <w:rsid w:val="009F1663"/>
    <w:rsid w:val="009F1F1F"/>
    <w:rsid w:val="009F2114"/>
    <w:rsid w:val="009F23C6"/>
    <w:rsid w:val="009F25A6"/>
    <w:rsid w:val="009F2A1D"/>
    <w:rsid w:val="009F357A"/>
    <w:rsid w:val="009F3AA6"/>
    <w:rsid w:val="009F3DEE"/>
    <w:rsid w:val="009F4453"/>
    <w:rsid w:val="009F4A1E"/>
    <w:rsid w:val="009F4D18"/>
    <w:rsid w:val="009F506F"/>
    <w:rsid w:val="009F5FE4"/>
    <w:rsid w:val="009F6508"/>
    <w:rsid w:val="009F6AAD"/>
    <w:rsid w:val="009F6B47"/>
    <w:rsid w:val="009F7909"/>
    <w:rsid w:val="009F7BEF"/>
    <w:rsid w:val="009F7DBD"/>
    <w:rsid w:val="009F7FFE"/>
    <w:rsid w:val="00A000EC"/>
    <w:rsid w:val="00A00193"/>
    <w:rsid w:val="00A005B7"/>
    <w:rsid w:val="00A009D9"/>
    <w:rsid w:val="00A00EF4"/>
    <w:rsid w:val="00A0103E"/>
    <w:rsid w:val="00A015FC"/>
    <w:rsid w:val="00A01903"/>
    <w:rsid w:val="00A02445"/>
    <w:rsid w:val="00A029DB"/>
    <w:rsid w:val="00A02C98"/>
    <w:rsid w:val="00A02F86"/>
    <w:rsid w:val="00A0316E"/>
    <w:rsid w:val="00A031F4"/>
    <w:rsid w:val="00A032CA"/>
    <w:rsid w:val="00A03722"/>
    <w:rsid w:val="00A0397C"/>
    <w:rsid w:val="00A03D58"/>
    <w:rsid w:val="00A03F0E"/>
    <w:rsid w:val="00A0456B"/>
    <w:rsid w:val="00A04618"/>
    <w:rsid w:val="00A046AE"/>
    <w:rsid w:val="00A049B9"/>
    <w:rsid w:val="00A052C3"/>
    <w:rsid w:val="00A0537F"/>
    <w:rsid w:val="00A05EAD"/>
    <w:rsid w:val="00A05F8C"/>
    <w:rsid w:val="00A06535"/>
    <w:rsid w:val="00A06665"/>
    <w:rsid w:val="00A06894"/>
    <w:rsid w:val="00A06AD8"/>
    <w:rsid w:val="00A0749E"/>
    <w:rsid w:val="00A076AE"/>
    <w:rsid w:val="00A104E8"/>
    <w:rsid w:val="00A10C97"/>
    <w:rsid w:val="00A1120E"/>
    <w:rsid w:val="00A1167E"/>
    <w:rsid w:val="00A12065"/>
    <w:rsid w:val="00A12564"/>
    <w:rsid w:val="00A131E4"/>
    <w:rsid w:val="00A1362B"/>
    <w:rsid w:val="00A13EE4"/>
    <w:rsid w:val="00A14483"/>
    <w:rsid w:val="00A14FA8"/>
    <w:rsid w:val="00A152E0"/>
    <w:rsid w:val="00A1555A"/>
    <w:rsid w:val="00A15E97"/>
    <w:rsid w:val="00A1643A"/>
    <w:rsid w:val="00A1679F"/>
    <w:rsid w:val="00A16C19"/>
    <w:rsid w:val="00A17007"/>
    <w:rsid w:val="00A1713C"/>
    <w:rsid w:val="00A1720F"/>
    <w:rsid w:val="00A17325"/>
    <w:rsid w:val="00A17523"/>
    <w:rsid w:val="00A178E7"/>
    <w:rsid w:val="00A17BAD"/>
    <w:rsid w:val="00A2028C"/>
    <w:rsid w:val="00A20DA7"/>
    <w:rsid w:val="00A21336"/>
    <w:rsid w:val="00A215FC"/>
    <w:rsid w:val="00A21EC4"/>
    <w:rsid w:val="00A22878"/>
    <w:rsid w:val="00A22880"/>
    <w:rsid w:val="00A228BF"/>
    <w:rsid w:val="00A228C9"/>
    <w:rsid w:val="00A22C94"/>
    <w:rsid w:val="00A2331D"/>
    <w:rsid w:val="00A234D0"/>
    <w:rsid w:val="00A236D1"/>
    <w:rsid w:val="00A23DBA"/>
    <w:rsid w:val="00A23EDE"/>
    <w:rsid w:val="00A242A2"/>
    <w:rsid w:val="00A242F7"/>
    <w:rsid w:val="00A24716"/>
    <w:rsid w:val="00A24A11"/>
    <w:rsid w:val="00A251CA"/>
    <w:rsid w:val="00A25316"/>
    <w:rsid w:val="00A25D28"/>
    <w:rsid w:val="00A25F54"/>
    <w:rsid w:val="00A26642"/>
    <w:rsid w:val="00A27182"/>
    <w:rsid w:val="00A27298"/>
    <w:rsid w:val="00A27434"/>
    <w:rsid w:val="00A277CD"/>
    <w:rsid w:val="00A27D04"/>
    <w:rsid w:val="00A27E16"/>
    <w:rsid w:val="00A27FA1"/>
    <w:rsid w:val="00A301B5"/>
    <w:rsid w:val="00A3034B"/>
    <w:rsid w:val="00A30A4C"/>
    <w:rsid w:val="00A30EA8"/>
    <w:rsid w:val="00A31BBC"/>
    <w:rsid w:val="00A31DCC"/>
    <w:rsid w:val="00A31EB5"/>
    <w:rsid w:val="00A31FAC"/>
    <w:rsid w:val="00A321FD"/>
    <w:rsid w:val="00A3314D"/>
    <w:rsid w:val="00A33368"/>
    <w:rsid w:val="00A336AE"/>
    <w:rsid w:val="00A339FE"/>
    <w:rsid w:val="00A34783"/>
    <w:rsid w:val="00A3496F"/>
    <w:rsid w:val="00A34A67"/>
    <w:rsid w:val="00A35B59"/>
    <w:rsid w:val="00A360AB"/>
    <w:rsid w:val="00A3669B"/>
    <w:rsid w:val="00A3673B"/>
    <w:rsid w:val="00A36A23"/>
    <w:rsid w:val="00A37259"/>
    <w:rsid w:val="00A375F2"/>
    <w:rsid w:val="00A37608"/>
    <w:rsid w:val="00A37C70"/>
    <w:rsid w:val="00A4027A"/>
    <w:rsid w:val="00A40605"/>
    <w:rsid w:val="00A4095F"/>
    <w:rsid w:val="00A40AE4"/>
    <w:rsid w:val="00A4129D"/>
    <w:rsid w:val="00A4135C"/>
    <w:rsid w:val="00A419AA"/>
    <w:rsid w:val="00A41B73"/>
    <w:rsid w:val="00A42457"/>
    <w:rsid w:val="00A4251A"/>
    <w:rsid w:val="00A42553"/>
    <w:rsid w:val="00A42A1E"/>
    <w:rsid w:val="00A42ABC"/>
    <w:rsid w:val="00A42B75"/>
    <w:rsid w:val="00A42F6A"/>
    <w:rsid w:val="00A430C7"/>
    <w:rsid w:val="00A4353B"/>
    <w:rsid w:val="00A43622"/>
    <w:rsid w:val="00A43BFB"/>
    <w:rsid w:val="00A43C09"/>
    <w:rsid w:val="00A44142"/>
    <w:rsid w:val="00A4423A"/>
    <w:rsid w:val="00A457D0"/>
    <w:rsid w:val="00A458C1"/>
    <w:rsid w:val="00A45A48"/>
    <w:rsid w:val="00A45BC5"/>
    <w:rsid w:val="00A46302"/>
    <w:rsid w:val="00A46765"/>
    <w:rsid w:val="00A4693D"/>
    <w:rsid w:val="00A469F3"/>
    <w:rsid w:val="00A46EC3"/>
    <w:rsid w:val="00A472A8"/>
    <w:rsid w:val="00A476B9"/>
    <w:rsid w:val="00A47815"/>
    <w:rsid w:val="00A47B05"/>
    <w:rsid w:val="00A47BA0"/>
    <w:rsid w:val="00A47C44"/>
    <w:rsid w:val="00A47C96"/>
    <w:rsid w:val="00A506C9"/>
    <w:rsid w:val="00A50D1B"/>
    <w:rsid w:val="00A51806"/>
    <w:rsid w:val="00A520AA"/>
    <w:rsid w:val="00A52382"/>
    <w:rsid w:val="00A526C8"/>
    <w:rsid w:val="00A5302B"/>
    <w:rsid w:val="00A534D4"/>
    <w:rsid w:val="00A53E3C"/>
    <w:rsid w:val="00A53E92"/>
    <w:rsid w:val="00A540E5"/>
    <w:rsid w:val="00A542D0"/>
    <w:rsid w:val="00A54E04"/>
    <w:rsid w:val="00A54EDF"/>
    <w:rsid w:val="00A55430"/>
    <w:rsid w:val="00A5562B"/>
    <w:rsid w:val="00A55AD7"/>
    <w:rsid w:val="00A55F48"/>
    <w:rsid w:val="00A56599"/>
    <w:rsid w:val="00A56901"/>
    <w:rsid w:val="00A56B58"/>
    <w:rsid w:val="00A56BC9"/>
    <w:rsid w:val="00A56DA4"/>
    <w:rsid w:val="00A56E05"/>
    <w:rsid w:val="00A5723F"/>
    <w:rsid w:val="00A578E4"/>
    <w:rsid w:val="00A579B6"/>
    <w:rsid w:val="00A57D95"/>
    <w:rsid w:val="00A60DEC"/>
    <w:rsid w:val="00A6138F"/>
    <w:rsid w:val="00A61790"/>
    <w:rsid w:val="00A61828"/>
    <w:rsid w:val="00A61950"/>
    <w:rsid w:val="00A61D9D"/>
    <w:rsid w:val="00A61F29"/>
    <w:rsid w:val="00A62506"/>
    <w:rsid w:val="00A62632"/>
    <w:rsid w:val="00A62660"/>
    <w:rsid w:val="00A6289B"/>
    <w:rsid w:val="00A6325C"/>
    <w:rsid w:val="00A63586"/>
    <w:rsid w:val="00A6376A"/>
    <w:rsid w:val="00A64282"/>
    <w:rsid w:val="00A64A82"/>
    <w:rsid w:val="00A65074"/>
    <w:rsid w:val="00A653C0"/>
    <w:rsid w:val="00A66756"/>
    <w:rsid w:val="00A66B73"/>
    <w:rsid w:val="00A671B1"/>
    <w:rsid w:val="00A671D4"/>
    <w:rsid w:val="00A67231"/>
    <w:rsid w:val="00A672A9"/>
    <w:rsid w:val="00A67A88"/>
    <w:rsid w:val="00A67FBA"/>
    <w:rsid w:val="00A70B24"/>
    <w:rsid w:val="00A7123E"/>
    <w:rsid w:val="00A71520"/>
    <w:rsid w:val="00A716F6"/>
    <w:rsid w:val="00A71A37"/>
    <w:rsid w:val="00A71DD6"/>
    <w:rsid w:val="00A72385"/>
    <w:rsid w:val="00A7238D"/>
    <w:rsid w:val="00A73005"/>
    <w:rsid w:val="00A7311D"/>
    <w:rsid w:val="00A73501"/>
    <w:rsid w:val="00A73728"/>
    <w:rsid w:val="00A7483F"/>
    <w:rsid w:val="00A7484B"/>
    <w:rsid w:val="00A748E9"/>
    <w:rsid w:val="00A75F6C"/>
    <w:rsid w:val="00A76506"/>
    <w:rsid w:val="00A77C20"/>
    <w:rsid w:val="00A77D06"/>
    <w:rsid w:val="00A77ED6"/>
    <w:rsid w:val="00A77F28"/>
    <w:rsid w:val="00A80112"/>
    <w:rsid w:val="00A80654"/>
    <w:rsid w:val="00A80D85"/>
    <w:rsid w:val="00A81444"/>
    <w:rsid w:val="00A81F81"/>
    <w:rsid w:val="00A8236E"/>
    <w:rsid w:val="00A82869"/>
    <w:rsid w:val="00A829E1"/>
    <w:rsid w:val="00A82C07"/>
    <w:rsid w:val="00A82DF5"/>
    <w:rsid w:val="00A82EFD"/>
    <w:rsid w:val="00A831A1"/>
    <w:rsid w:val="00A8384A"/>
    <w:rsid w:val="00A83899"/>
    <w:rsid w:val="00A840D5"/>
    <w:rsid w:val="00A8452B"/>
    <w:rsid w:val="00A84584"/>
    <w:rsid w:val="00A8459B"/>
    <w:rsid w:val="00A845BB"/>
    <w:rsid w:val="00A85A29"/>
    <w:rsid w:val="00A85C79"/>
    <w:rsid w:val="00A85D76"/>
    <w:rsid w:val="00A86169"/>
    <w:rsid w:val="00A86209"/>
    <w:rsid w:val="00A862B3"/>
    <w:rsid w:val="00A8658E"/>
    <w:rsid w:val="00A86E5D"/>
    <w:rsid w:val="00A86F8C"/>
    <w:rsid w:val="00A8707B"/>
    <w:rsid w:val="00A871F0"/>
    <w:rsid w:val="00A87775"/>
    <w:rsid w:val="00A87819"/>
    <w:rsid w:val="00A87DD9"/>
    <w:rsid w:val="00A87E66"/>
    <w:rsid w:val="00A87E83"/>
    <w:rsid w:val="00A87FE3"/>
    <w:rsid w:val="00A87FF9"/>
    <w:rsid w:val="00A90012"/>
    <w:rsid w:val="00A902B3"/>
    <w:rsid w:val="00A907E4"/>
    <w:rsid w:val="00A90844"/>
    <w:rsid w:val="00A909EB"/>
    <w:rsid w:val="00A90A9B"/>
    <w:rsid w:val="00A91376"/>
    <w:rsid w:val="00A91D62"/>
    <w:rsid w:val="00A928A8"/>
    <w:rsid w:val="00A92D44"/>
    <w:rsid w:val="00A93030"/>
    <w:rsid w:val="00A93039"/>
    <w:rsid w:val="00A934D9"/>
    <w:rsid w:val="00A93C8E"/>
    <w:rsid w:val="00A94218"/>
    <w:rsid w:val="00A943F3"/>
    <w:rsid w:val="00A94403"/>
    <w:rsid w:val="00A9455F"/>
    <w:rsid w:val="00A94827"/>
    <w:rsid w:val="00A94D07"/>
    <w:rsid w:val="00A953A7"/>
    <w:rsid w:val="00A95741"/>
    <w:rsid w:val="00A9581D"/>
    <w:rsid w:val="00A95F26"/>
    <w:rsid w:val="00A95F44"/>
    <w:rsid w:val="00A960E4"/>
    <w:rsid w:val="00A96985"/>
    <w:rsid w:val="00A96C7A"/>
    <w:rsid w:val="00AA0A73"/>
    <w:rsid w:val="00AA0B07"/>
    <w:rsid w:val="00AA12A9"/>
    <w:rsid w:val="00AA13B7"/>
    <w:rsid w:val="00AA1850"/>
    <w:rsid w:val="00AA1913"/>
    <w:rsid w:val="00AA1DD6"/>
    <w:rsid w:val="00AA2B6C"/>
    <w:rsid w:val="00AA2BF2"/>
    <w:rsid w:val="00AA3617"/>
    <w:rsid w:val="00AA3715"/>
    <w:rsid w:val="00AA3764"/>
    <w:rsid w:val="00AA3EA0"/>
    <w:rsid w:val="00AA3F95"/>
    <w:rsid w:val="00AA4982"/>
    <w:rsid w:val="00AA4B7A"/>
    <w:rsid w:val="00AA4BA4"/>
    <w:rsid w:val="00AA4C41"/>
    <w:rsid w:val="00AA4E97"/>
    <w:rsid w:val="00AA5255"/>
    <w:rsid w:val="00AA594B"/>
    <w:rsid w:val="00AA5975"/>
    <w:rsid w:val="00AA6260"/>
    <w:rsid w:val="00AA6C63"/>
    <w:rsid w:val="00AA7018"/>
    <w:rsid w:val="00AA708F"/>
    <w:rsid w:val="00AA70B2"/>
    <w:rsid w:val="00AA70B4"/>
    <w:rsid w:val="00AA7985"/>
    <w:rsid w:val="00AA7A46"/>
    <w:rsid w:val="00AA7B2D"/>
    <w:rsid w:val="00AA7C48"/>
    <w:rsid w:val="00AB011C"/>
    <w:rsid w:val="00AB097D"/>
    <w:rsid w:val="00AB0D4C"/>
    <w:rsid w:val="00AB10B7"/>
    <w:rsid w:val="00AB10D4"/>
    <w:rsid w:val="00AB11BC"/>
    <w:rsid w:val="00AB1C91"/>
    <w:rsid w:val="00AB32BF"/>
    <w:rsid w:val="00AB343B"/>
    <w:rsid w:val="00AB345D"/>
    <w:rsid w:val="00AB3705"/>
    <w:rsid w:val="00AB3A28"/>
    <w:rsid w:val="00AB3A63"/>
    <w:rsid w:val="00AB3B7F"/>
    <w:rsid w:val="00AB429C"/>
    <w:rsid w:val="00AB4996"/>
    <w:rsid w:val="00AB4A2D"/>
    <w:rsid w:val="00AB585A"/>
    <w:rsid w:val="00AB620F"/>
    <w:rsid w:val="00AB662F"/>
    <w:rsid w:val="00AB6B76"/>
    <w:rsid w:val="00AB6BCE"/>
    <w:rsid w:val="00AB6CE4"/>
    <w:rsid w:val="00AC0314"/>
    <w:rsid w:val="00AC06FF"/>
    <w:rsid w:val="00AC090E"/>
    <w:rsid w:val="00AC0FD0"/>
    <w:rsid w:val="00AC0FE8"/>
    <w:rsid w:val="00AC1B20"/>
    <w:rsid w:val="00AC1FA6"/>
    <w:rsid w:val="00AC1FBC"/>
    <w:rsid w:val="00AC2377"/>
    <w:rsid w:val="00AC251F"/>
    <w:rsid w:val="00AC2860"/>
    <w:rsid w:val="00AC28AE"/>
    <w:rsid w:val="00AC34BF"/>
    <w:rsid w:val="00AC382B"/>
    <w:rsid w:val="00AC3931"/>
    <w:rsid w:val="00AC48EB"/>
    <w:rsid w:val="00AC49CF"/>
    <w:rsid w:val="00AC4CE7"/>
    <w:rsid w:val="00AC5415"/>
    <w:rsid w:val="00AC54EE"/>
    <w:rsid w:val="00AC5511"/>
    <w:rsid w:val="00AC596C"/>
    <w:rsid w:val="00AC5DD3"/>
    <w:rsid w:val="00AC5DDF"/>
    <w:rsid w:val="00AC6124"/>
    <w:rsid w:val="00AC61D3"/>
    <w:rsid w:val="00AC6AC1"/>
    <w:rsid w:val="00AC6D1F"/>
    <w:rsid w:val="00AD0168"/>
    <w:rsid w:val="00AD0567"/>
    <w:rsid w:val="00AD0D11"/>
    <w:rsid w:val="00AD0D70"/>
    <w:rsid w:val="00AD10BD"/>
    <w:rsid w:val="00AD1253"/>
    <w:rsid w:val="00AD1358"/>
    <w:rsid w:val="00AD1515"/>
    <w:rsid w:val="00AD1AA6"/>
    <w:rsid w:val="00AD1B2D"/>
    <w:rsid w:val="00AD2239"/>
    <w:rsid w:val="00AD28F9"/>
    <w:rsid w:val="00AD291E"/>
    <w:rsid w:val="00AD2D45"/>
    <w:rsid w:val="00AD2E3D"/>
    <w:rsid w:val="00AD3386"/>
    <w:rsid w:val="00AD3811"/>
    <w:rsid w:val="00AD39AA"/>
    <w:rsid w:val="00AD3AFE"/>
    <w:rsid w:val="00AD4213"/>
    <w:rsid w:val="00AD432D"/>
    <w:rsid w:val="00AD47C8"/>
    <w:rsid w:val="00AD4A0C"/>
    <w:rsid w:val="00AD5610"/>
    <w:rsid w:val="00AD5681"/>
    <w:rsid w:val="00AD5A25"/>
    <w:rsid w:val="00AD5F23"/>
    <w:rsid w:val="00AD6032"/>
    <w:rsid w:val="00AD654F"/>
    <w:rsid w:val="00AD6634"/>
    <w:rsid w:val="00AD6726"/>
    <w:rsid w:val="00AD6A8C"/>
    <w:rsid w:val="00AD6C2C"/>
    <w:rsid w:val="00AD6E61"/>
    <w:rsid w:val="00AD79F4"/>
    <w:rsid w:val="00AD7B0A"/>
    <w:rsid w:val="00AD7EAB"/>
    <w:rsid w:val="00AE01A6"/>
    <w:rsid w:val="00AE0D87"/>
    <w:rsid w:val="00AE0E35"/>
    <w:rsid w:val="00AE12D0"/>
    <w:rsid w:val="00AE1D04"/>
    <w:rsid w:val="00AE1D4B"/>
    <w:rsid w:val="00AE1ED9"/>
    <w:rsid w:val="00AE1F04"/>
    <w:rsid w:val="00AE216B"/>
    <w:rsid w:val="00AE2305"/>
    <w:rsid w:val="00AE36C9"/>
    <w:rsid w:val="00AE3A33"/>
    <w:rsid w:val="00AE3D90"/>
    <w:rsid w:val="00AE4B44"/>
    <w:rsid w:val="00AE4C43"/>
    <w:rsid w:val="00AE5651"/>
    <w:rsid w:val="00AE5836"/>
    <w:rsid w:val="00AE5D00"/>
    <w:rsid w:val="00AE61FD"/>
    <w:rsid w:val="00AE6672"/>
    <w:rsid w:val="00AE6D6E"/>
    <w:rsid w:val="00AE7D76"/>
    <w:rsid w:val="00AF080C"/>
    <w:rsid w:val="00AF0CCA"/>
    <w:rsid w:val="00AF1AD3"/>
    <w:rsid w:val="00AF1EC0"/>
    <w:rsid w:val="00AF1F7F"/>
    <w:rsid w:val="00AF287B"/>
    <w:rsid w:val="00AF2928"/>
    <w:rsid w:val="00AF2AB3"/>
    <w:rsid w:val="00AF34C8"/>
    <w:rsid w:val="00AF3824"/>
    <w:rsid w:val="00AF3CEC"/>
    <w:rsid w:val="00AF4AD9"/>
    <w:rsid w:val="00AF4C5B"/>
    <w:rsid w:val="00AF4C98"/>
    <w:rsid w:val="00AF5EE9"/>
    <w:rsid w:val="00AF64EE"/>
    <w:rsid w:val="00AF656E"/>
    <w:rsid w:val="00AF6EA0"/>
    <w:rsid w:val="00AF70CD"/>
    <w:rsid w:val="00AF7110"/>
    <w:rsid w:val="00AF7631"/>
    <w:rsid w:val="00AF7842"/>
    <w:rsid w:val="00AF7A2A"/>
    <w:rsid w:val="00AF7B65"/>
    <w:rsid w:val="00AF7CFD"/>
    <w:rsid w:val="00AF7F3E"/>
    <w:rsid w:val="00AF7F73"/>
    <w:rsid w:val="00AF7FC0"/>
    <w:rsid w:val="00B00064"/>
    <w:rsid w:val="00B0083F"/>
    <w:rsid w:val="00B00842"/>
    <w:rsid w:val="00B00CB5"/>
    <w:rsid w:val="00B00D1F"/>
    <w:rsid w:val="00B00D50"/>
    <w:rsid w:val="00B012C1"/>
    <w:rsid w:val="00B01925"/>
    <w:rsid w:val="00B02539"/>
    <w:rsid w:val="00B02661"/>
    <w:rsid w:val="00B026B3"/>
    <w:rsid w:val="00B02BB9"/>
    <w:rsid w:val="00B03619"/>
    <w:rsid w:val="00B037FA"/>
    <w:rsid w:val="00B038FE"/>
    <w:rsid w:val="00B03B57"/>
    <w:rsid w:val="00B03C86"/>
    <w:rsid w:val="00B042E9"/>
    <w:rsid w:val="00B04B2A"/>
    <w:rsid w:val="00B04F6F"/>
    <w:rsid w:val="00B05669"/>
    <w:rsid w:val="00B059AF"/>
    <w:rsid w:val="00B059D5"/>
    <w:rsid w:val="00B05D52"/>
    <w:rsid w:val="00B0640F"/>
    <w:rsid w:val="00B06851"/>
    <w:rsid w:val="00B06A91"/>
    <w:rsid w:val="00B0771A"/>
    <w:rsid w:val="00B07A36"/>
    <w:rsid w:val="00B07C51"/>
    <w:rsid w:val="00B07E35"/>
    <w:rsid w:val="00B10428"/>
    <w:rsid w:val="00B104E9"/>
    <w:rsid w:val="00B10BFA"/>
    <w:rsid w:val="00B10CFF"/>
    <w:rsid w:val="00B11270"/>
    <w:rsid w:val="00B124C7"/>
    <w:rsid w:val="00B1368D"/>
    <w:rsid w:val="00B1405F"/>
    <w:rsid w:val="00B1448E"/>
    <w:rsid w:val="00B1455B"/>
    <w:rsid w:val="00B14CD6"/>
    <w:rsid w:val="00B14D2F"/>
    <w:rsid w:val="00B154AF"/>
    <w:rsid w:val="00B15889"/>
    <w:rsid w:val="00B15942"/>
    <w:rsid w:val="00B15971"/>
    <w:rsid w:val="00B15D51"/>
    <w:rsid w:val="00B16360"/>
    <w:rsid w:val="00B165A1"/>
    <w:rsid w:val="00B16869"/>
    <w:rsid w:val="00B17489"/>
    <w:rsid w:val="00B17510"/>
    <w:rsid w:val="00B1768F"/>
    <w:rsid w:val="00B1782B"/>
    <w:rsid w:val="00B179A9"/>
    <w:rsid w:val="00B17D1B"/>
    <w:rsid w:val="00B200EC"/>
    <w:rsid w:val="00B2027C"/>
    <w:rsid w:val="00B205EE"/>
    <w:rsid w:val="00B20DF9"/>
    <w:rsid w:val="00B20EB1"/>
    <w:rsid w:val="00B218F1"/>
    <w:rsid w:val="00B21C13"/>
    <w:rsid w:val="00B227E0"/>
    <w:rsid w:val="00B22F4B"/>
    <w:rsid w:val="00B2310F"/>
    <w:rsid w:val="00B237A6"/>
    <w:rsid w:val="00B23FDE"/>
    <w:rsid w:val="00B24181"/>
    <w:rsid w:val="00B24B95"/>
    <w:rsid w:val="00B24D29"/>
    <w:rsid w:val="00B24D3D"/>
    <w:rsid w:val="00B24FDD"/>
    <w:rsid w:val="00B253E2"/>
    <w:rsid w:val="00B25591"/>
    <w:rsid w:val="00B2584A"/>
    <w:rsid w:val="00B25C5F"/>
    <w:rsid w:val="00B25D24"/>
    <w:rsid w:val="00B25FA2"/>
    <w:rsid w:val="00B26D43"/>
    <w:rsid w:val="00B26D61"/>
    <w:rsid w:val="00B26DE2"/>
    <w:rsid w:val="00B273E2"/>
    <w:rsid w:val="00B27783"/>
    <w:rsid w:val="00B27930"/>
    <w:rsid w:val="00B279E6"/>
    <w:rsid w:val="00B3043E"/>
    <w:rsid w:val="00B30986"/>
    <w:rsid w:val="00B30A0D"/>
    <w:rsid w:val="00B30A2E"/>
    <w:rsid w:val="00B30C11"/>
    <w:rsid w:val="00B31006"/>
    <w:rsid w:val="00B315BB"/>
    <w:rsid w:val="00B318C8"/>
    <w:rsid w:val="00B31C65"/>
    <w:rsid w:val="00B31EFD"/>
    <w:rsid w:val="00B32698"/>
    <w:rsid w:val="00B32719"/>
    <w:rsid w:val="00B32A7E"/>
    <w:rsid w:val="00B333D8"/>
    <w:rsid w:val="00B335BE"/>
    <w:rsid w:val="00B33C0D"/>
    <w:rsid w:val="00B33F2E"/>
    <w:rsid w:val="00B34525"/>
    <w:rsid w:val="00B34786"/>
    <w:rsid w:val="00B348CA"/>
    <w:rsid w:val="00B34A5C"/>
    <w:rsid w:val="00B35053"/>
    <w:rsid w:val="00B351CA"/>
    <w:rsid w:val="00B35287"/>
    <w:rsid w:val="00B353D2"/>
    <w:rsid w:val="00B354A9"/>
    <w:rsid w:val="00B35832"/>
    <w:rsid w:val="00B35E0E"/>
    <w:rsid w:val="00B35FD4"/>
    <w:rsid w:val="00B36968"/>
    <w:rsid w:val="00B36C35"/>
    <w:rsid w:val="00B36E2B"/>
    <w:rsid w:val="00B36E6F"/>
    <w:rsid w:val="00B36EA5"/>
    <w:rsid w:val="00B37115"/>
    <w:rsid w:val="00B37183"/>
    <w:rsid w:val="00B3741A"/>
    <w:rsid w:val="00B37A67"/>
    <w:rsid w:val="00B37F68"/>
    <w:rsid w:val="00B40995"/>
    <w:rsid w:val="00B412CF"/>
    <w:rsid w:val="00B41A9B"/>
    <w:rsid w:val="00B41DC5"/>
    <w:rsid w:val="00B421B5"/>
    <w:rsid w:val="00B42368"/>
    <w:rsid w:val="00B4270C"/>
    <w:rsid w:val="00B42884"/>
    <w:rsid w:val="00B42C4E"/>
    <w:rsid w:val="00B42DED"/>
    <w:rsid w:val="00B43639"/>
    <w:rsid w:val="00B43D7D"/>
    <w:rsid w:val="00B43EDA"/>
    <w:rsid w:val="00B44049"/>
    <w:rsid w:val="00B44304"/>
    <w:rsid w:val="00B44809"/>
    <w:rsid w:val="00B45C3A"/>
    <w:rsid w:val="00B461AF"/>
    <w:rsid w:val="00B461C6"/>
    <w:rsid w:val="00B461F6"/>
    <w:rsid w:val="00B46657"/>
    <w:rsid w:val="00B4687C"/>
    <w:rsid w:val="00B46B32"/>
    <w:rsid w:val="00B46FA2"/>
    <w:rsid w:val="00B474BE"/>
    <w:rsid w:val="00B50139"/>
    <w:rsid w:val="00B519D4"/>
    <w:rsid w:val="00B51BEA"/>
    <w:rsid w:val="00B52485"/>
    <w:rsid w:val="00B5352F"/>
    <w:rsid w:val="00B53F43"/>
    <w:rsid w:val="00B54125"/>
    <w:rsid w:val="00B54695"/>
    <w:rsid w:val="00B54F62"/>
    <w:rsid w:val="00B552C2"/>
    <w:rsid w:val="00B55502"/>
    <w:rsid w:val="00B55816"/>
    <w:rsid w:val="00B558F6"/>
    <w:rsid w:val="00B55ABC"/>
    <w:rsid w:val="00B560A0"/>
    <w:rsid w:val="00B56AAF"/>
    <w:rsid w:val="00B56FEB"/>
    <w:rsid w:val="00B56FF6"/>
    <w:rsid w:val="00B575A6"/>
    <w:rsid w:val="00B578A6"/>
    <w:rsid w:val="00B57B5C"/>
    <w:rsid w:val="00B57CAE"/>
    <w:rsid w:val="00B6012E"/>
    <w:rsid w:val="00B60944"/>
    <w:rsid w:val="00B60F2C"/>
    <w:rsid w:val="00B611C6"/>
    <w:rsid w:val="00B618B7"/>
    <w:rsid w:val="00B61DD8"/>
    <w:rsid w:val="00B62DBC"/>
    <w:rsid w:val="00B62FA5"/>
    <w:rsid w:val="00B646CF"/>
    <w:rsid w:val="00B64885"/>
    <w:rsid w:val="00B6489C"/>
    <w:rsid w:val="00B64E0D"/>
    <w:rsid w:val="00B65297"/>
    <w:rsid w:val="00B65361"/>
    <w:rsid w:val="00B65BC5"/>
    <w:rsid w:val="00B65D51"/>
    <w:rsid w:val="00B66128"/>
    <w:rsid w:val="00B6612F"/>
    <w:rsid w:val="00B66547"/>
    <w:rsid w:val="00B66969"/>
    <w:rsid w:val="00B6782F"/>
    <w:rsid w:val="00B67B7A"/>
    <w:rsid w:val="00B70532"/>
    <w:rsid w:val="00B707DE"/>
    <w:rsid w:val="00B70CAD"/>
    <w:rsid w:val="00B7147B"/>
    <w:rsid w:val="00B717EA"/>
    <w:rsid w:val="00B71884"/>
    <w:rsid w:val="00B71DA6"/>
    <w:rsid w:val="00B72239"/>
    <w:rsid w:val="00B72288"/>
    <w:rsid w:val="00B72C60"/>
    <w:rsid w:val="00B72EFB"/>
    <w:rsid w:val="00B72F53"/>
    <w:rsid w:val="00B7403C"/>
    <w:rsid w:val="00B74160"/>
    <w:rsid w:val="00B7430F"/>
    <w:rsid w:val="00B74317"/>
    <w:rsid w:val="00B7482D"/>
    <w:rsid w:val="00B74CC2"/>
    <w:rsid w:val="00B74FBD"/>
    <w:rsid w:val="00B755FB"/>
    <w:rsid w:val="00B7568C"/>
    <w:rsid w:val="00B75A83"/>
    <w:rsid w:val="00B760FA"/>
    <w:rsid w:val="00B762AC"/>
    <w:rsid w:val="00B76D34"/>
    <w:rsid w:val="00B771CC"/>
    <w:rsid w:val="00B77DB5"/>
    <w:rsid w:val="00B805B6"/>
    <w:rsid w:val="00B80E3A"/>
    <w:rsid w:val="00B814AD"/>
    <w:rsid w:val="00B816C5"/>
    <w:rsid w:val="00B81710"/>
    <w:rsid w:val="00B8171A"/>
    <w:rsid w:val="00B817A6"/>
    <w:rsid w:val="00B817B6"/>
    <w:rsid w:val="00B81921"/>
    <w:rsid w:val="00B8199E"/>
    <w:rsid w:val="00B819CA"/>
    <w:rsid w:val="00B81A0B"/>
    <w:rsid w:val="00B81CAE"/>
    <w:rsid w:val="00B8233D"/>
    <w:rsid w:val="00B82A0D"/>
    <w:rsid w:val="00B82AF0"/>
    <w:rsid w:val="00B82B1E"/>
    <w:rsid w:val="00B83846"/>
    <w:rsid w:val="00B8388C"/>
    <w:rsid w:val="00B83C97"/>
    <w:rsid w:val="00B83F62"/>
    <w:rsid w:val="00B84198"/>
    <w:rsid w:val="00B84312"/>
    <w:rsid w:val="00B8453A"/>
    <w:rsid w:val="00B846D6"/>
    <w:rsid w:val="00B84A52"/>
    <w:rsid w:val="00B851A3"/>
    <w:rsid w:val="00B856F0"/>
    <w:rsid w:val="00B85E9B"/>
    <w:rsid w:val="00B863FE"/>
    <w:rsid w:val="00B8697B"/>
    <w:rsid w:val="00B87195"/>
    <w:rsid w:val="00B87BA4"/>
    <w:rsid w:val="00B87BF5"/>
    <w:rsid w:val="00B9085B"/>
    <w:rsid w:val="00B90D9F"/>
    <w:rsid w:val="00B90F0D"/>
    <w:rsid w:val="00B913A0"/>
    <w:rsid w:val="00B91538"/>
    <w:rsid w:val="00B91631"/>
    <w:rsid w:val="00B91780"/>
    <w:rsid w:val="00B918F9"/>
    <w:rsid w:val="00B9194F"/>
    <w:rsid w:val="00B91B39"/>
    <w:rsid w:val="00B923E9"/>
    <w:rsid w:val="00B92496"/>
    <w:rsid w:val="00B9279E"/>
    <w:rsid w:val="00B9283A"/>
    <w:rsid w:val="00B92955"/>
    <w:rsid w:val="00B936BB"/>
    <w:rsid w:val="00B94051"/>
    <w:rsid w:val="00B944A3"/>
    <w:rsid w:val="00B944A9"/>
    <w:rsid w:val="00B949EF"/>
    <w:rsid w:val="00B95074"/>
    <w:rsid w:val="00B96698"/>
    <w:rsid w:val="00B96859"/>
    <w:rsid w:val="00B96994"/>
    <w:rsid w:val="00B96B8F"/>
    <w:rsid w:val="00B96CD2"/>
    <w:rsid w:val="00B96CD6"/>
    <w:rsid w:val="00B96E97"/>
    <w:rsid w:val="00B97841"/>
    <w:rsid w:val="00B97BC5"/>
    <w:rsid w:val="00BA00AA"/>
    <w:rsid w:val="00BA0974"/>
    <w:rsid w:val="00BA0C3E"/>
    <w:rsid w:val="00BA0D83"/>
    <w:rsid w:val="00BA0DCD"/>
    <w:rsid w:val="00BA1033"/>
    <w:rsid w:val="00BA14E8"/>
    <w:rsid w:val="00BA158C"/>
    <w:rsid w:val="00BA18FB"/>
    <w:rsid w:val="00BA2E86"/>
    <w:rsid w:val="00BA311A"/>
    <w:rsid w:val="00BA3EE4"/>
    <w:rsid w:val="00BA3F1C"/>
    <w:rsid w:val="00BA450F"/>
    <w:rsid w:val="00BA4CCF"/>
    <w:rsid w:val="00BA521C"/>
    <w:rsid w:val="00BA52D5"/>
    <w:rsid w:val="00BA5383"/>
    <w:rsid w:val="00BA63FF"/>
    <w:rsid w:val="00BA65DE"/>
    <w:rsid w:val="00BA6703"/>
    <w:rsid w:val="00BA67CF"/>
    <w:rsid w:val="00BA68F4"/>
    <w:rsid w:val="00BA6C4B"/>
    <w:rsid w:val="00BA6CBA"/>
    <w:rsid w:val="00BA6FF4"/>
    <w:rsid w:val="00BA741C"/>
    <w:rsid w:val="00BA771E"/>
    <w:rsid w:val="00BA7831"/>
    <w:rsid w:val="00BB0557"/>
    <w:rsid w:val="00BB0692"/>
    <w:rsid w:val="00BB06F8"/>
    <w:rsid w:val="00BB0B04"/>
    <w:rsid w:val="00BB0CDC"/>
    <w:rsid w:val="00BB0D26"/>
    <w:rsid w:val="00BB1145"/>
    <w:rsid w:val="00BB1648"/>
    <w:rsid w:val="00BB17B9"/>
    <w:rsid w:val="00BB18B7"/>
    <w:rsid w:val="00BB225B"/>
    <w:rsid w:val="00BB231D"/>
    <w:rsid w:val="00BB24CD"/>
    <w:rsid w:val="00BB265B"/>
    <w:rsid w:val="00BB2DD8"/>
    <w:rsid w:val="00BB315E"/>
    <w:rsid w:val="00BB394D"/>
    <w:rsid w:val="00BB3971"/>
    <w:rsid w:val="00BB3E1C"/>
    <w:rsid w:val="00BB457B"/>
    <w:rsid w:val="00BB579B"/>
    <w:rsid w:val="00BB594F"/>
    <w:rsid w:val="00BB595C"/>
    <w:rsid w:val="00BB5F73"/>
    <w:rsid w:val="00BB633A"/>
    <w:rsid w:val="00BB6948"/>
    <w:rsid w:val="00BB6A7C"/>
    <w:rsid w:val="00BB724D"/>
    <w:rsid w:val="00BB7549"/>
    <w:rsid w:val="00BB7BE1"/>
    <w:rsid w:val="00BC00D6"/>
    <w:rsid w:val="00BC04D6"/>
    <w:rsid w:val="00BC060D"/>
    <w:rsid w:val="00BC1272"/>
    <w:rsid w:val="00BC14C2"/>
    <w:rsid w:val="00BC17AA"/>
    <w:rsid w:val="00BC1EFC"/>
    <w:rsid w:val="00BC2092"/>
    <w:rsid w:val="00BC2253"/>
    <w:rsid w:val="00BC2712"/>
    <w:rsid w:val="00BC36B9"/>
    <w:rsid w:val="00BC3712"/>
    <w:rsid w:val="00BC3910"/>
    <w:rsid w:val="00BC426F"/>
    <w:rsid w:val="00BC4284"/>
    <w:rsid w:val="00BC4681"/>
    <w:rsid w:val="00BC49B5"/>
    <w:rsid w:val="00BC4D58"/>
    <w:rsid w:val="00BC4E54"/>
    <w:rsid w:val="00BC5072"/>
    <w:rsid w:val="00BC59EE"/>
    <w:rsid w:val="00BC5A56"/>
    <w:rsid w:val="00BC5DC4"/>
    <w:rsid w:val="00BC5E2B"/>
    <w:rsid w:val="00BC60F2"/>
    <w:rsid w:val="00BC62EB"/>
    <w:rsid w:val="00BC683B"/>
    <w:rsid w:val="00BC68E6"/>
    <w:rsid w:val="00BC69AB"/>
    <w:rsid w:val="00BC6D02"/>
    <w:rsid w:val="00BC7445"/>
    <w:rsid w:val="00BC7BB1"/>
    <w:rsid w:val="00BD0267"/>
    <w:rsid w:val="00BD0BDE"/>
    <w:rsid w:val="00BD0EBD"/>
    <w:rsid w:val="00BD1223"/>
    <w:rsid w:val="00BD1593"/>
    <w:rsid w:val="00BD17EE"/>
    <w:rsid w:val="00BD1923"/>
    <w:rsid w:val="00BD1CFA"/>
    <w:rsid w:val="00BD26B8"/>
    <w:rsid w:val="00BD274E"/>
    <w:rsid w:val="00BD27BB"/>
    <w:rsid w:val="00BD2B19"/>
    <w:rsid w:val="00BD30C3"/>
    <w:rsid w:val="00BD341F"/>
    <w:rsid w:val="00BD3627"/>
    <w:rsid w:val="00BD43EF"/>
    <w:rsid w:val="00BD4ADF"/>
    <w:rsid w:val="00BD50BD"/>
    <w:rsid w:val="00BD54B0"/>
    <w:rsid w:val="00BD56E9"/>
    <w:rsid w:val="00BD5ADB"/>
    <w:rsid w:val="00BD5EA0"/>
    <w:rsid w:val="00BD6D06"/>
    <w:rsid w:val="00BD71BE"/>
    <w:rsid w:val="00BD7222"/>
    <w:rsid w:val="00BE01ED"/>
    <w:rsid w:val="00BE03AF"/>
    <w:rsid w:val="00BE0C35"/>
    <w:rsid w:val="00BE17FA"/>
    <w:rsid w:val="00BE1E7A"/>
    <w:rsid w:val="00BE1F1A"/>
    <w:rsid w:val="00BE2408"/>
    <w:rsid w:val="00BE249F"/>
    <w:rsid w:val="00BE265D"/>
    <w:rsid w:val="00BE2862"/>
    <w:rsid w:val="00BE313C"/>
    <w:rsid w:val="00BE35A9"/>
    <w:rsid w:val="00BE387F"/>
    <w:rsid w:val="00BE3F42"/>
    <w:rsid w:val="00BE5258"/>
    <w:rsid w:val="00BE55E4"/>
    <w:rsid w:val="00BE5E18"/>
    <w:rsid w:val="00BE650F"/>
    <w:rsid w:val="00BE6F1C"/>
    <w:rsid w:val="00BE724E"/>
    <w:rsid w:val="00BE76DB"/>
    <w:rsid w:val="00BE7837"/>
    <w:rsid w:val="00BE7D48"/>
    <w:rsid w:val="00BF0027"/>
    <w:rsid w:val="00BF0079"/>
    <w:rsid w:val="00BF06BC"/>
    <w:rsid w:val="00BF0A7E"/>
    <w:rsid w:val="00BF11E7"/>
    <w:rsid w:val="00BF16A2"/>
    <w:rsid w:val="00BF16B0"/>
    <w:rsid w:val="00BF183B"/>
    <w:rsid w:val="00BF1ADE"/>
    <w:rsid w:val="00BF249C"/>
    <w:rsid w:val="00BF265A"/>
    <w:rsid w:val="00BF29E2"/>
    <w:rsid w:val="00BF2B3D"/>
    <w:rsid w:val="00BF2B6E"/>
    <w:rsid w:val="00BF3BEA"/>
    <w:rsid w:val="00BF3D85"/>
    <w:rsid w:val="00BF3E5B"/>
    <w:rsid w:val="00BF495A"/>
    <w:rsid w:val="00BF4C62"/>
    <w:rsid w:val="00BF4E0A"/>
    <w:rsid w:val="00BF4E37"/>
    <w:rsid w:val="00BF5291"/>
    <w:rsid w:val="00BF545A"/>
    <w:rsid w:val="00BF5B73"/>
    <w:rsid w:val="00BF5C85"/>
    <w:rsid w:val="00BF5E58"/>
    <w:rsid w:val="00BF60B1"/>
    <w:rsid w:val="00BF64B4"/>
    <w:rsid w:val="00BF70A1"/>
    <w:rsid w:val="00BF767F"/>
    <w:rsid w:val="00BF7899"/>
    <w:rsid w:val="00BF798F"/>
    <w:rsid w:val="00BF7E8B"/>
    <w:rsid w:val="00C00636"/>
    <w:rsid w:val="00C00DAD"/>
    <w:rsid w:val="00C011E3"/>
    <w:rsid w:val="00C0155F"/>
    <w:rsid w:val="00C01825"/>
    <w:rsid w:val="00C01979"/>
    <w:rsid w:val="00C01CD6"/>
    <w:rsid w:val="00C01E4F"/>
    <w:rsid w:val="00C01FC7"/>
    <w:rsid w:val="00C02257"/>
    <w:rsid w:val="00C023A5"/>
    <w:rsid w:val="00C02756"/>
    <w:rsid w:val="00C027F2"/>
    <w:rsid w:val="00C02FCC"/>
    <w:rsid w:val="00C03DDF"/>
    <w:rsid w:val="00C04B15"/>
    <w:rsid w:val="00C04D87"/>
    <w:rsid w:val="00C05220"/>
    <w:rsid w:val="00C05547"/>
    <w:rsid w:val="00C05ACF"/>
    <w:rsid w:val="00C05BDE"/>
    <w:rsid w:val="00C05EBA"/>
    <w:rsid w:val="00C060A0"/>
    <w:rsid w:val="00C061BE"/>
    <w:rsid w:val="00C062B2"/>
    <w:rsid w:val="00C06310"/>
    <w:rsid w:val="00C065D0"/>
    <w:rsid w:val="00C06DC8"/>
    <w:rsid w:val="00C07034"/>
    <w:rsid w:val="00C07303"/>
    <w:rsid w:val="00C07C2E"/>
    <w:rsid w:val="00C07D4A"/>
    <w:rsid w:val="00C106C3"/>
    <w:rsid w:val="00C10A7E"/>
    <w:rsid w:val="00C10C88"/>
    <w:rsid w:val="00C110AB"/>
    <w:rsid w:val="00C11161"/>
    <w:rsid w:val="00C1182A"/>
    <w:rsid w:val="00C118A3"/>
    <w:rsid w:val="00C11ABC"/>
    <w:rsid w:val="00C11F17"/>
    <w:rsid w:val="00C122BB"/>
    <w:rsid w:val="00C12513"/>
    <w:rsid w:val="00C128A0"/>
    <w:rsid w:val="00C12B7C"/>
    <w:rsid w:val="00C12CD0"/>
    <w:rsid w:val="00C12D59"/>
    <w:rsid w:val="00C12DE5"/>
    <w:rsid w:val="00C12E91"/>
    <w:rsid w:val="00C12E9D"/>
    <w:rsid w:val="00C12F56"/>
    <w:rsid w:val="00C13788"/>
    <w:rsid w:val="00C1495E"/>
    <w:rsid w:val="00C14D2B"/>
    <w:rsid w:val="00C15708"/>
    <w:rsid w:val="00C15D94"/>
    <w:rsid w:val="00C15DD2"/>
    <w:rsid w:val="00C16069"/>
    <w:rsid w:val="00C1607F"/>
    <w:rsid w:val="00C1661B"/>
    <w:rsid w:val="00C168ED"/>
    <w:rsid w:val="00C16C6E"/>
    <w:rsid w:val="00C16CC4"/>
    <w:rsid w:val="00C1732D"/>
    <w:rsid w:val="00C173C5"/>
    <w:rsid w:val="00C176EB"/>
    <w:rsid w:val="00C17921"/>
    <w:rsid w:val="00C179EE"/>
    <w:rsid w:val="00C17D12"/>
    <w:rsid w:val="00C17E97"/>
    <w:rsid w:val="00C20102"/>
    <w:rsid w:val="00C20312"/>
    <w:rsid w:val="00C20412"/>
    <w:rsid w:val="00C2072D"/>
    <w:rsid w:val="00C2073E"/>
    <w:rsid w:val="00C20F8D"/>
    <w:rsid w:val="00C21942"/>
    <w:rsid w:val="00C22148"/>
    <w:rsid w:val="00C2233D"/>
    <w:rsid w:val="00C2234E"/>
    <w:rsid w:val="00C226E7"/>
    <w:rsid w:val="00C22734"/>
    <w:rsid w:val="00C22908"/>
    <w:rsid w:val="00C22EE0"/>
    <w:rsid w:val="00C230E7"/>
    <w:rsid w:val="00C23221"/>
    <w:rsid w:val="00C23285"/>
    <w:rsid w:val="00C23DF3"/>
    <w:rsid w:val="00C243B8"/>
    <w:rsid w:val="00C245CD"/>
    <w:rsid w:val="00C24A16"/>
    <w:rsid w:val="00C24ADE"/>
    <w:rsid w:val="00C24F74"/>
    <w:rsid w:val="00C2526B"/>
    <w:rsid w:val="00C2548D"/>
    <w:rsid w:val="00C2555B"/>
    <w:rsid w:val="00C25703"/>
    <w:rsid w:val="00C2572C"/>
    <w:rsid w:val="00C25ADE"/>
    <w:rsid w:val="00C263AD"/>
    <w:rsid w:val="00C26442"/>
    <w:rsid w:val="00C26E00"/>
    <w:rsid w:val="00C2734A"/>
    <w:rsid w:val="00C273F0"/>
    <w:rsid w:val="00C27429"/>
    <w:rsid w:val="00C27B8B"/>
    <w:rsid w:val="00C304F7"/>
    <w:rsid w:val="00C30643"/>
    <w:rsid w:val="00C30ACB"/>
    <w:rsid w:val="00C31B00"/>
    <w:rsid w:val="00C31B93"/>
    <w:rsid w:val="00C31BB7"/>
    <w:rsid w:val="00C320BC"/>
    <w:rsid w:val="00C334C5"/>
    <w:rsid w:val="00C33C76"/>
    <w:rsid w:val="00C33F75"/>
    <w:rsid w:val="00C3406C"/>
    <w:rsid w:val="00C34330"/>
    <w:rsid w:val="00C344A4"/>
    <w:rsid w:val="00C3477F"/>
    <w:rsid w:val="00C348B3"/>
    <w:rsid w:val="00C34E22"/>
    <w:rsid w:val="00C35597"/>
    <w:rsid w:val="00C3667D"/>
    <w:rsid w:val="00C36D25"/>
    <w:rsid w:val="00C37064"/>
    <w:rsid w:val="00C3714E"/>
    <w:rsid w:val="00C37179"/>
    <w:rsid w:val="00C371C0"/>
    <w:rsid w:val="00C37777"/>
    <w:rsid w:val="00C37861"/>
    <w:rsid w:val="00C3789C"/>
    <w:rsid w:val="00C37BA3"/>
    <w:rsid w:val="00C37E6B"/>
    <w:rsid w:val="00C37EE0"/>
    <w:rsid w:val="00C4005F"/>
    <w:rsid w:val="00C4044C"/>
    <w:rsid w:val="00C404D0"/>
    <w:rsid w:val="00C40E5B"/>
    <w:rsid w:val="00C40F59"/>
    <w:rsid w:val="00C41173"/>
    <w:rsid w:val="00C41189"/>
    <w:rsid w:val="00C412E5"/>
    <w:rsid w:val="00C41D22"/>
    <w:rsid w:val="00C42118"/>
    <w:rsid w:val="00C42654"/>
    <w:rsid w:val="00C42664"/>
    <w:rsid w:val="00C42A05"/>
    <w:rsid w:val="00C42CE3"/>
    <w:rsid w:val="00C43763"/>
    <w:rsid w:val="00C444B6"/>
    <w:rsid w:val="00C444E8"/>
    <w:rsid w:val="00C44747"/>
    <w:rsid w:val="00C449F1"/>
    <w:rsid w:val="00C44AF1"/>
    <w:rsid w:val="00C44B1D"/>
    <w:rsid w:val="00C45093"/>
    <w:rsid w:val="00C45100"/>
    <w:rsid w:val="00C451D0"/>
    <w:rsid w:val="00C45250"/>
    <w:rsid w:val="00C457A4"/>
    <w:rsid w:val="00C46495"/>
    <w:rsid w:val="00C46560"/>
    <w:rsid w:val="00C4679E"/>
    <w:rsid w:val="00C472DE"/>
    <w:rsid w:val="00C4775A"/>
    <w:rsid w:val="00C47992"/>
    <w:rsid w:val="00C47D54"/>
    <w:rsid w:val="00C500BC"/>
    <w:rsid w:val="00C502CA"/>
    <w:rsid w:val="00C51298"/>
    <w:rsid w:val="00C513E2"/>
    <w:rsid w:val="00C525CF"/>
    <w:rsid w:val="00C5283A"/>
    <w:rsid w:val="00C52B18"/>
    <w:rsid w:val="00C52D3D"/>
    <w:rsid w:val="00C53132"/>
    <w:rsid w:val="00C53467"/>
    <w:rsid w:val="00C5359C"/>
    <w:rsid w:val="00C53DBB"/>
    <w:rsid w:val="00C540DF"/>
    <w:rsid w:val="00C548C6"/>
    <w:rsid w:val="00C54D8C"/>
    <w:rsid w:val="00C55994"/>
    <w:rsid w:val="00C55BBE"/>
    <w:rsid w:val="00C55C07"/>
    <w:rsid w:val="00C55ECC"/>
    <w:rsid w:val="00C56420"/>
    <w:rsid w:val="00C56903"/>
    <w:rsid w:val="00C56BB0"/>
    <w:rsid w:val="00C56D35"/>
    <w:rsid w:val="00C56E9B"/>
    <w:rsid w:val="00C575E1"/>
    <w:rsid w:val="00C57A4A"/>
    <w:rsid w:val="00C60398"/>
    <w:rsid w:val="00C603C6"/>
    <w:rsid w:val="00C6073D"/>
    <w:rsid w:val="00C614BA"/>
    <w:rsid w:val="00C6234B"/>
    <w:rsid w:val="00C62588"/>
    <w:rsid w:val="00C62D88"/>
    <w:rsid w:val="00C63947"/>
    <w:rsid w:val="00C63F45"/>
    <w:rsid w:val="00C63F51"/>
    <w:rsid w:val="00C646E2"/>
    <w:rsid w:val="00C64FE6"/>
    <w:rsid w:val="00C650A4"/>
    <w:rsid w:val="00C658C9"/>
    <w:rsid w:val="00C65D12"/>
    <w:rsid w:val="00C65E4B"/>
    <w:rsid w:val="00C667B7"/>
    <w:rsid w:val="00C669B1"/>
    <w:rsid w:val="00C66A6E"/>
    <w:rsid w:val="00C66AB8"/>
    <w:rsid w:val="00C66B04"/>
    <w:rsid w:val="00C66BFB"/>
    <w:rsid w:val="00C66DA8"/>
    <w:rsid w:val="00C67928"/>
    <w:rsid w:val="00C7058D"/>
    <w:rsid w:val="00C71A19"/>
    <w:rsid w:val="00C71A27"/>
    <w:rsid w:val="00C71C81"/>
    <w:rsid w:val="00C71D04"/>
    <w:rsid w:val="00C71D5B"/>
    <w:rsid w:val="00C727F2"/>
    <w:rsid w:val="00C7334C"/>
    <w:rsid w:val="00C733F4"/>
    <w:rsid w:val="00C7342F"/>
    <w:rsid w:val="00C7365D"/>
    <w:rsid w:val="00C739FC"/>
    <w:rsid w:val="00C73F63"/>
    <w:rsid w:val="00C74028"/>
    <w:rsid w:val="00C7470A"/>
    <w:rsid w:val="00C74EF3"/>
    <w:rsid w:val="00C75006"/>
    <w:rsid w:val="00C752EE"/>
    <w:rsid w:val="00C75414"/>
    <w:rsid w:val="00C75998"/>
    <w:rsid w:val="00C759AE"/>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9D2"/>
    <w:rsid w:val="00C81ED2"/>
    <w:rsid w:val="00C82BDB"/>
    <w:rsid w:val="00C83B32"/>
    <w:rsid w:val="00C84820"/>
    <w:rsid w:val="00C84B2C"/>
    <w:rsid w:val="00C84B84"/>
    <w:rsid w:val="00C84CAD"/>
    <w:rsid w:val="00C84DD4"/>
    <w:rsid w:val="00C853BF"/>
    <w:rsid w:val="00C85B8D"/>
    <w:rsid w:val="00C85E26"/>
    <w:rsid w:val="00C85E33"/>
    <w:rsid w:val="00C85E71"/>
    <w:rsid w:val="00C86149"/>
    <w:rsid w:val="00C86446"/>
    <w:rsid w:val="00C865D4"/>
    <w:rsid w:val="00C8732E"/>
    <w:rsid w:val="00C873FE"/>
    <w:rsid w:val="00C87552"/>
    <w:rsid w:val="00C87A3C"/>
    <w:rsid w:val="00C87A7B"/>
    <w:rsid w:val="00C87AD3"/>
    <w:rsid w:val="00C901C0"/>
    <w:rsid w:val="00C90668"/>
    <w:rsid w:val="00C907D8"/>
    <w:rsid w:val="00C9081C"/>
    <w:rsid w:val="00C90867"/>
    <w:rsid w:val="00C909B2"/>
    <w:rsid w:val="00C915DC"/>
    <w:rsid w:val="00C9179C"/>
    <w:rsid w:val="00C91ECE"/>
    <w:rsid w:val="00C92FE6"/>
    <w:rsid w:val="00C93683"/>
    <w:rsid w:val="00C9437E"/>
    <w:rsid w:val="00C94967"/>
    <w:rsid w:val="00C94B64"/>
    <w:rsid w:val="00C94D0D"/>
    <w:rsid w:val="00C951ED"/>
    <w:rsid w:val="00C95348"/>
    <w:rsid w:val="00C95695"/>
    <w:rsid w:val="00C95C7C"/>
    <w:rsid w:val="00C95F5F"/>
    <w:rsid w:val="00C95F9D"/>
    <w:rsid w:val="00C963F7"/>
    <w:rsid w:val="00C96946"/>
    <w:rsid w:val="00C96A5C"/>
    <w:rsid w:val="00C96E1E"/>
    <w:rsid w:val="00C96F04"/>
    <w:rsid w:val="00C9707D"/>
    <w:rsid w:val="00C97A3C"/>
    <w:rsid w:val="00CA02C4"/>
    <w:rsid w:val="00CA054B"/>
    <w:rsid w:val="00CA07CE"/>
    <w:rsid w:val="00CA0A4D"/>
    <w:rsid w:val="00CA0C34"/>
    <w:rsid w:val="00CA152F"/>
    <w:rsid w:val="00CA1557"/>
    <w:rsid w:val="00CA1BC4"/>
    <w:rsid w:val="00CA2103"/>
    <w:rsid w:val="00CA2231"/>
    <w:rsid w:val="00CA2255"/>
    <w:rsid w:val="00CA2472"/>
    <w:rsid w:val="00CA2E95"/>
    <w:rsid w:val="00CA2EEF"/>
    <w:rsid w:val="00CA32B7"/>
    <w:rsid w:val="00CA3700"/>
    <w:rsid w:val="00CA387D"/>
    <w:rsid w:val="00CA39F9"/>
    <w:rsid w:val="00CA3D15"/>
    <w:rsid w:val="00CA4033"/>
    <w:rsid w:val="00CA4F86"/>
    <w:rsid w:val="00CA54CC"/>
    <w:rsid w:val="00CA60F3"/>
    <w:rsid w:val="00CA68B7"/>
    <w:rsid w:val="00CA6C5A"/>
    <w:rsid w:val="00CA719C"/>
    <w:rsid w:val="00CA746A"/>
    <w:rsid w:val="00CA782D"/>
    <w:rsid w:val="00CA79F1"/>
    <w:rsid w:val="00CA7E1D"/>
    <w:rsid w:val="00CA7E7D"/>
    <w:rsid w:val="00CB0180"/>
    <w:rsid w:val="00CB0DD0"/>
    <w:rsid w:val="00CB1380"/>
    <w:rsid w:val="00CB14A4"/>
    <w:rsid w:val="00CB1E88"/>
    <w:rsid w:val="00CB301C"/>
    <w:rsid w:val="00CB31A7"/>
    <w:rsid w:val="00CB3628"/>
    <w:rsid w:val="00CB3BD6"/>
    <w:rsid w:val="00CB3D8C"/>
    <w:rsid w:val="00CB420F"/>
    <w:rsid w:val="00CB4B74"/>
    <w:rsid w:val="00CB4C7E"/>
    <w:rsid w:val="00CB5240"/>
    <w:rsid w:val="00CB5635"/>
    <w:rsid w:val="00CB58DE"/>
    <w:rsid w:val="00CB6506"/>
    <w:rsid w:val="00CB67B9"/>
    <w:rsid w:val="00CB68E8"/>
    <w:rsid w:val="00CB6C38"/>
    <w:rsid w:val="00CB70E1"/>
    <w:rsid w:val="00CB7179"/>
    <w:rsid w:val="00CB7503"/>
    <w:rsid w:val="00CB787A"/>
    <w:rsid w:val="00CB7BDC"/>
    <w:rsid w:val="00CC0175"/>
    <w:rsid w:val="00CC10F8"/>
    <w:rsid w:val="00CC129F"/>
    <w:rsid w:val="00CC17FF"/>
    <w:rsid w:val="00CC1832"/>
    <w:rsid w:val="00CC1847"/>
    <w:rsid w:val="00CC1E3A"/>
    <w:rsid w:val="00CC20DE"/>
    <w:rsid w:val="00CC2172"/>
    <w:rsid w:val="00CC2206"/>
    <w:rsid w:val="00CC2249"/>
    <w:rsid w:val="00CC326F"/>
    <w:rsid w:val="00CC361D"/>
    <w:rsid w:val="00CC3A6B"/>
    <w:rsid w:val="00CC403F"/>
    <w:rsid w:val="00CC41FB"/>
    <w:rsid w:val="00CC47D9"/>
    <w:rsid w:val="00CC4C3D"/>
    <w:rsid w:val="00CC4DF7"/>
    <w:rsid w:val="00CC500D"/>
    <w:rsid w:val="00CC61E4"/>
    <w:rsid w:val="00CC6B98"/>
    <w:rsid w:val="00CC6D3B"/>
    <w:rsid w:val="00CC6FF6"/>
    <w:rsid w:val="00CC7027"/>
    <w:rsid w:val="00CC70FD"/>
    <w:rsid w:val="00CC722C"/>
    <w:rsid w:val="00CC762F"/>
    <w:rsid w:val="00CC782D"/>
    <w:rsid w:val="00CC7B43"/>
    <w:rsid w:val="00CC7E9C"/>
    <w:rsid w:val="00CD02B1"/>
    <w:rsid w:val="00CD02D0"/>
    <w:rsid w:val="00CD07C7"/>
    <w:rsid w:val="00CD0845"/>
    <w:rsid w:val="00CD1745"/>
    <w:rsid w:val="00CD197F"/>
    <w:rsid w:val="00CD1E78"/>
    <w:rsid w:val="00CD1FCD"/>
    <w:rsid w:val="00CD2504"/>
    <w:rsid w:val="00CD2799"/>
    <w:rsid w:val="00CD3118"/>
    <w:rsid w:val="00CD3538"/>
    <w:rsid w:val="00CD392A"/>
    <w:rsid w:val="00CD39E9"/>
    <w:rsid w:val="00CD3E24"/>
    <w:rsid w:val="00CD42BE"/>
    <w:rsid w:val="00CD446E"/>
    <w:rsid w:val="00CD4FAB"/>
    <w:rsid w:val="00CD5066"/>
    <w:rsid w:val="00CD51CF"/>
    <w:rsid w:val="00CD543D"/>
    <w:rsid w:val="00CD573B"/>
    <w:rsid w:val="00CD58B0"/>
    <w:rsid w:val="00CD5E00"/>
    <w:rsid w:val="00CD6695"/>
    <w:rsid w:val="00CD6D01"/>
    <w:rsid w:val="00CD6F87"/>
    <w:rsid w:val="00CD7516"/>
    <w:rsid w:val="00CD7990"/>
    <w:rsid w:val="00CD7BC5"/>
    <w:rsid w:val="00CD7D74"/>
    <w:rsid w:val="00CE07C1"/>
    <w:rsid w:val="00CE09DE"/>
    <w:rsid w:val="00CE0C65"/>
    <w:rsid w:val="00CE0FC7"/>
    <w:rsid w:val="00CE15D3"/>
    <w:rsid w:val="00CE17F0"/>
    <w:rsid w:val="00CE1802"/>
    <w:rsid w:val="00CE1904"/>
    <w:rsid w:val="00CE22FD"/>
    <w:rsid w:val="00CE2683"/>
    <w:rsid w:val="00CE2E29"/>
    <w:rsid w:val="00CE2E93"/>
    <w:rsid w:val="00CE2E9A"/>
    <w:rsid w:val="00CE2F00"/>
    <w:rsid w:val="00CE2FD6"/>
    <w:rsid w:val="00CE3019"/>
    <w:rsid w:val="00CE337C"/>
    <w:rsid w:val="00CE33C0"/>
    <w:rsid w:val="00CE4345"/>
    <w:rsid w:val="00CE4466"/>
    <w:rsid w:val="00CE46E7"/>
    <w:rsid w:val="00CE4730"/>
    <w:rsid w:val="00CE4A19"/>
    <w:rsid w:val="00CE4B99"/>
    <w:rsid w:val="00CE5211"/>
    <w:rsid w:val="00CE57A4"/>
    <w:rsid w:val="00CE77DB"/>
    <w:rsid w:val="00CE7914"/>
    <w:rsid w:val="00CE7D07"/>
    <w:rsid w:val="00CF026D"/>
    <w:rsid w:val="00CF0577"/>
    <w:rsid w:val="00CF09D7"/>
    <w:rsid w:val="00CF0B02"/>
    <w:rsid w:val="00CF0B75"/>
    <w:rsid w:val="00CF0FF2"/>
    <w:rsid w:val="00CF107C"/>
    <w:rsid w:val="00CF1850"/>
    <w:rsid w:val="00CF193A"/>
    <w:rsid w:val="00CF2182"/>
    <w:rsid w:val="00CF230B"/>
    <w:rsid w:val="00CF247A"/>
    <w:rsid w:val="00CF289D"/>
    <w:rsid w:val="00CF2B92"/>
    <w:rsid w:val="00CF3935"/>
    <w:rsid w:val="00CF3D99"/>
    <w:rsid w:val="00CF41D6"/>
    <w:rsid w:val="00CF4667"/>
    <w:rsid w:val="00CF4A76"/>
    <w:rsid w:val="00CF4F17"/>
    <w:rsid w:val="00CF5602"/>
    <w:rsid w:val="00CF61FC"/>
    <w:rsid w:val="00CF6627"/>
    <w:rsid w:val="00CF6B2E"/>
    <w:rsid w:val="00CF6F4A"/>
    <w:rsid w:val="00CF720B"/>
    <w:rsid w:val="00CF73B8"/>
    <w:rsid w:val="00CF7A67"/>
    <w:rsid w:val="00CF7A81"/>
    <w:rsid w:val="00CF7B92"/>
    <w:rsid w:val="00CF7F24"/>
    <w:rsid w:val="00D001D1"/>
    <w:rsid w:val="00D002B1"/>
    <w:rsid w:val="00D0157C"/>
    <w:rsid w:val="00D0159C"/>
    <w:rsid w:val="00D0164F"/>
    <w:rsid w:val="00D019E2"/>
    <w:rsid w:val="00D01E99"/>
    <w:rsid w:val="00D01F72"/>
    <w:rsid w:val="00D025A5"/>
    <w:rsid w:val="00D0263D"/>
    <w:rsid w:val="00D02646"/>
    <w:rsid w:val="00D0276D"/>
    <w:rsid w:val="00D02785"/>
    <w:rsid w:val="00D02867"/>
    <w:rsid w:val="00D03321"/>
    <w:rsid w:val="00D0350C"/>
    <w:rsid w:val="00D037D2"/>
    <w:rsid w:val="00D03863"/>
    <w:rsid w:val="00D03B06"/>
    <w:rsid w:val="00D03EFA"/>
    <w:rsid w:val="00D03F2E"/>
    <w:rsid w:val="00D040A4"/>
    <w:rsid w:val="00D04767"/>
    <w:rsid w:val="00D047F2"/>
    <w:rsid w:val="00D04976"/>
    <w:rsid w:val="00D04BB9"/>
    <w:rsid w:val="00D04FD6"/>
    <w:rsid w:val="00D051BD"/>
    <w:rsid w:val="00D05269"/>
    <w:rsid w:val="00D05334"/>
    <w:rsid w:val="00D05508"/>
    <w:rsid w:val="00D0555E"/>
    <w:rsid w:val="00D05F3C"/>
    <w:rsid w:val="00D06633"/>
    <w:rsid w:val="00D06BFF"/>
    <w:rsid w:val="00D078D9"/>
    <w:rsid w:val="00D07910"/>
    <w:rsid w:val="00D07DD9"/>
    <w:rsid w:val="00D10202"/>
    <w:rsid w:val="00D1134C"/>
    <w:rsid w:val="00D1145C"/>
    <w:rsid w:val="00D1147A"/>
    <w:rsid w:val="00D11B2F"/>
    <w:rsid w:val="00D11D4B"/>
    <w:rsid w:val="00D12061"/>
    <w:rsid w:val="00D120B6"/>
    <w:rsid w:val="00D12372"/>
    <w:rsid w:val="00D124C8"/>
    <w:rsid w:val="00D12558"/>
    <w:rsid w:val="00D125ED"/>
    <w:rsid w:val="00D12DB0"/>
    <w:rsid w:val="00D1300F"/>
    <w:rsid w:val="00D136B0"/>
    <w:rsid w:val="00D13742"/>
    <w:rsid w:val="00D14335"/>
    <w:rsid w:val="00D14E8A"/>
    <w:rsid w:val="00D151C8"/>
    <w:rsid w:val="00D155C5"/>
    <w:rsid w:val="00D156AE"/>
    <w:rsid w:val="00D15711"/>
    <w:rsid w:val="00D157E8"/>
    <w:rsid w:val="00D158D9"/>
    <w:rsid w:val="00D158E5"/>
    <w:rsid w:val="00D15F35"/>
    <w:rsid w:val="00D15F3A"/>
    <w:rsid w:val="00D15F97"/>
    <w:rsid w:val="00D161E2"/>
    <w:rsid w:val="00D17078"/>
    <w:rsid w:val="00D20047"/>
    <w:rsid w:val="00D207CF"/>
    <w:rsid w:val="00D207F8"/>
    <w:rsid w:val="00D20981"/>
    <w:rsid w:val="00D20A80"/>
    <w:rsid w:val="00D20D75"/>
    <w:rsid w:val="00D213F2"/>
    <w:rsid w:val="00D216ED"/>
    <w:rsid w:val="00D21718"/>
    <w:rsid w:val="00D21AEC"/>
    <w:rsid w:val="00D21ED5"/>
    <w:rsid w:val="00D22404"/>
    <w:rsid w:val="00D22695"/>
    <w:rsid w:val="00D229F9"/>
    <w:rsid w:val="00D22CEB"/>
    <w:rsid w:val="00D237E8"/>
    <w:rsid w:val="00D23C0D"/>
    <w:rsid w:val="00D2400D"/>
    <w:rsid w:val="00D24E30"/>
    <w:rsid w:val="00D24FBD"/>
    <w:rsid w:val="00D250E5"/>
    <w:rsid w:val="00D25159"/>
    <w:rsid w:val="00D25279"/>
    <w:rsid w:val="00D2590A"/>
    <w:rsid w:val="00D259D9"/>
    <w:rsid w:val="00D263CF"/>
    <w:rsid w:val="00D268D6"/>
    <w:rsid w:val="00D26BAC"/>
    <w:rsid w:val="00D2767B"/>
    <w:rsid w:val="00D27708"/>
    <w:rsid w:val="00D300A9"/>
    <w:rsid w:val="00D302DC"/>
    <w:rsid w:val="00D31388"/>
    <w:rsid w:val="00D31425"/>
    <w:rsid w:val="00D3178B"/>
    <w:rsid w:val="00D317EE"/>
    <w:rsid w:val="00D31F3C"/>
    <w:rsid w:val="00D31FA1"/>
    <w:rsid w:val="00D321D9"/>
    <w:rsid w:val="00D323CA"/>
    <w:rsid w:val="00D323E0"/>
    <w:rsid w:val="00D3273D"/>
    <w:rsid w:val="00D32B33"/>
    <w:rsid w:val="00D337B3"/>
    <w:rsid w:val="00D33905"/>
    <w:rsid w:val="00D33FC3"/>
    <w:rsid w:val="00D34144"/>
    <w:rsid w:val="00D34414"/>
    <w:rsid w:val="00D346CD"/>
    <w:rsid w:val="00D34E4A"/>
    <w:rsid w:val="00D35174"/>
    <w:rsid w:val="00D354ED"/>
    <w:rsid w:val="00D35579"/>
    <w:rsid w:val="00D357D3"/>
    <w:rsid w:val="00D361F5"/>
    <w:rsid w:val="00D3642D"/>
    <w:rsid w:val="00D364B7"/>
    <w:rsid w:val="00D3659E"/>
    <w:rsid w:val="00D3696D"/>
    <w:rsid w:val="00D4031C"/>
    <w:rsid w:val="00D4034A"/>
    <w:rsid w:val="00D4040F"/>
    <w:rsid w:val="00D405EB"/>
    <w:rsid w:val="00D40756"/>
    <w:rsid w:val="00D40AB7"/>
    <w:rsid w:val="00D40BB1"/>
    <w:rsid w:val="00D40E4F"/>
    <w:rsid w:val="00D4141E"/>
    <w:rsid w:val="00D41837"/>
    <w:rsid w:val="00D41877"/>
    <w:rsid w:val="00D4197D"/>
    <w:rsid w:val="00D41AA2"/>
    <w:rsid w:val="00D41ABB"/>
    <w:rsid w:val="00D41BE0"/>
    <w:rsid w:val="00D421B7"/>
    <w:rsid w:val="00D42725"/>
    <w:rsid w:val="00D428EB"/>
    <w:rsid w:val="00D42A5E"/>
    <w:rsid w:val="00D432D1"/>
    <w:rsid w:val="00D438B6"/>
    <w:rsid w:val="00D43B83"/>
    <w:rsid w:val="00D43EAD"/>
    <w:rsid w:val="00D4402B"/>
    <w:rsid w:val="00D445EF"/>
    <w:rsid w:val="00D44B9A"/>
    <w:rsid w:val="00D44F28"/>
    <w:rsid w:val="00D45792"/>
    <w:rsid w:val="00D457E9"/>
    <w:rsid w:val="00D4593F"/>
    <w:rsid w:val="00D45B54"/>
    <w:rsid w:val="00D45C6C"/>
    <w:rsid w:val="00D46329"/>
    <w:rsid w:val="00D4641C"/>
    <w:rsid w:val="00D4658D"/>
    <w:rsid w:val="00D46599"/>
    <w:rsid w:val="00D46919"/>
    <w:rsid w:val="00D47763"/>
    <w:rsid w:val="00D50943"/>
    <w:rsid w:val="00D50EA5"/>
    <w:rsid w:val="00D51658"/>
    <w:rsid w:val="00D51CF1"/>
    <w:rsid w:val="00D52A54"/>
    <w:rsid w:val="00D52C9C"/>
    <w:rsid w:val="00D538BE"/>
    <w:rsid w:val="00D53E47"/>
    <w:rsid w:val="00D53F8B"/>
    <w:rsid w:val="00D543F2"/>
    <w:rsid w:val="00D548EC"/>
    <w:rsid w:val="00D54B2C"/>
    <w:rsid w:val="00D5528F"/>
    <w:rsid w:val="00D55292"/>
    <w:rsid w:val="00D55ABB"/>
    <w:rsid w:val="00D55DC5"/>
    <w:rsid w:val="00D55EE0"/>
    <w:rsid w:val="00D55EF7"/>
    <w:rsid w:val="00D564A8"/>
    <w:rsid w:val="00D56757"/>
    <w:rsid w:val="00D56DEB"/>
    <w:rsid w:val="00D576A4"/>
    <w:rsid w:val="00D57A19"/>
    <w:rsid w:val="00D57B62"/>
    <w:rsid w:val="00D57E3A"/>
    <w:rsid w:val="00D57FFC"/>
    <w:rsid w:val="00D602E3"/>
    <w:rsid w:val="00D608F7"/>
    <w:rsid w:val="00D60904"/>
    <w:rsid w:val="00D609C3"/>
    <w:rsid w:val="00D60C66"/>
    <w:rsid w:val="00D615FC"/>
    <w:rsid w:val="00D61771"/>
    <w:rsid w:val="00D61825"/>
    <w:rsid w:val="00D6195A"/>
    <w:rsid w:val="00D62004"/>
    <w:rsid w:val="00D6233D"/>
    <w:rsid w:val="00D6246B"/>
    <w:rsid w:val="00D62A55"/>
    <w:rsid w:val="00D62D2B"/>
    <w:rsid w:val="00D63136"/>
    <w:rsid w:val="00D63206"/>
    <w:rsid w:val="00D632BD"/>
    <w:rsid w:val="00D643C7"/>
    <w:rsid w:val="00D6446F"/>
    <w:rsid w:val="00D64781"/>
    <w:rsid w:val="00D64E44"/>
    <w:rsid w:val="00D64E6A"/>
    <w:rsid w:val="00D64F19"/>
    <w:rsid w:val="00D65194"/>
    <w:rsid w:val="00D654B9"/>
    <w:rsid w:val="00D65622"/>
    <w:rsid w:val="00D65966"/>
    <w:rsid w:val="00D659E7"/>
    <w:rsid w:val="00D65A79"/>
    <w:rsid w:val="00D66180"/>
    <w:rsid w:val="00D66357"/>
    <w:rsid w:val="00D66464"/>
    <w:rsid w:val="00D66A35"/>
    <w:rsid w:val="00D66C9D"/>
    <w:rsid w:val="00D66E4F"/>
    <w:rsid w:val="00D66FE3"/>
    <w:rsid w:val="00D674D2"/>
    <w:rsid w:val="00D676BD"/>
    <w:rsid w:val="00D679A7"/>
    <w:rsid w:val="00D67A3B"/>
    <w:rsid w:val="00D70240"/>
    <w:rsid w:val="00D70306"/>
    <w:rsid w:val="00D703D0"/>
    <w:rsid w:val="00D70910"/>
    <w:rsid w:val="00D710B6"/>
    <w:rsid w:val="00D710EB"/>
    <w:rsid w:val="00D71806"/>
    <w:rsid w:val="00D7223B"/>
    <w:rsid w:val="00D72400"/>
    <w:rsid w:val="00D72686"/>
    <w:rsid w:val="00D72729"/>
    <w:rsid w:val="00D7284E"/>
    <w:rsid w:val="00D7321C"/>
    <w:rsid w:val="00D73491"/>
    <w:rsid w:val="00D73B30"/>
    <w:rsid w:val="00D73ECD"/>
    <w:rsid w:val="00D748C3"/>
    <w:rsid w:val="00D74ADB"/>
    <w:rsid w:val="00D74F6B"/>
    <w:rsid w:val="00D7500B"/>
    <w:rsid w:val="00D75DBF"/>
    <w:rsid w:val="00D76355"/>
    <w:rsid w:val="00D76737"/>
    <w:rsid w:val="00D76957"/>
    <w:rsid w:val="00D76F6A"/>
    <w:rsid w:val="00D775DE"/>
    <w:rsid w:val="00D778AB"/>
    <w:rsid w:val="00D778D7"/>
    <w:rsid w:val="00D779AA"/>
    <w:rsid w:val="00D804D2"/>
    <w:rsid w:val="00D80702"/>
    <w:rsid w:val="00D80BE0"/>
    <w:rsid w:val="00D80CFE"/>
    <w:rsid w:val="00D81837"/>
    <w:rsid w:val="00D819A0"/>
    <w:rsid w:val="00D82457"/>
    <w:rsid w:val="00D82BCF"/>
    <w:rsid w:val="00D82F18"/>
    <w:rsid w:val="00D8313B"/>
    <w:rsid w:val="00D83148"/>
    <w:rsid w:val="00D832C8"/>
    <w:rsid w:val="00D83C0E"/>
    <w:rsid w:val="00D83DB4"/>
    <w:rsid w:val="00D84793"/>
    <w:rsid w:val="00D85165"/>
    <w:rsid w:val="00D86260"/>
    <w:rsid w:val="00D86878"/>
    <w:rsid w:val="00D869EC"/>
    <w:rsid w:val="00D86D6E"/>
    <w:rsid w:val="00D870E5"/>
    <w:rsid w:val="00D876DA"/>
    <w:rsid w:val="00D90246"/>
    <w:rsid w:val="00D9066B"/>
    <w:rsid w:val="00D907DF"/>
    <w:rsid w:val="00D90A4F"/>
    <w:rsid w:val="00D90C27"/>
    <w:rsid w:val="00D90D77"/>
    <w:rsid w:val="00D91034"/>
    <w:rsid w:val="00D9157D"/>
    <w:rsid w:val="00D919ED"/>
    <w:rsid w:val="00D91EDD"/>
    <w:rsid w:val="00D92954"/>
    <w:rsid w:val="00D92E0D"/>
    <w:rsid w:val="00D92EEC"/>
    <w:rsid w:val="00D92F63"/>
    <w:rsid w:val="00D93095"/>
    <w:rsid w:val="00D93498"/>
    <w:rsid w:val="00D93567"/>
    <w:rsid w:val="00D936BB"/>
    <w:rsid w:val="00D93739"/>
    <w:rsid w:val="00D937AC"/>
    <w:rsid w:val="00D93826"/>
    <w:rsid w:val="00D93837"/>
    <w:rsid w:val="00D93962"/>
    <w:rsid w:val="00D93976"/>
    <w:rsid w:val="00D93DAB"/>
    <w:rsid w:val="00D93DB7"/>
    <w:rsid w:val="00D942E2"/>
    <w:rsid w:val="00D942F7"/>
    <w:rsid w:val="00D94679"/>
    <w:rsid w:val="00D94BA2"/>
    <w:rsid w:val="00D94EC6"/>
    <w:rsid w:val="00D95041"/>
    <w:rsid w:val="00D954C7"/>
    <w:rsid w:val="00D965B3"/>
    <w:rsid w:val="00D96AED"/>
    <w:rsid w:val="00D96E4F"/>
    <w:rsid w:val="00D973EB"/>
    <w:rsid w:val="00DA0161"/>
    <w:rsid w:val="00DA03A7"/>
    <w:rsid w:val="00DA0694"/>
    <w:rsid w:val="00DA0EA8"/>
    <w:rsid w:val="00DA10A1"/>
    <w:rsid w:val="00DA1287"/>
    <w:rsid w:val="00DA1795"/>
    <w:rsid w:val="00DA1B9B"/>
    <w:rsid w:val="00DA1EC7"/>
    <w:rsid w:val="00DA1ED8"/>
    <w:rsid w:val="00DA23EF"/>
    <w:rsid w:val="00DA2504"/>
    <w:rsid w:val="00DA2B93"/>
    <w:rsid w:val="00DA3155"/>
    <w:rsid w:val="00DA3471"/>
    <w:rsid w:val="00DA46F4"/>
    <w:rsid w:val="00DA4811"/>
    <w:rsid w:val="00DA4922"/>
    <w:rsid w:val="00DA4E7C"/>
    <w:rsid w:val="00DA4F3F"/>
    <w:rsid w:val="00DA52E6"/>
    <w:rsid w:val="00DA5459"/>
    <w:rsid w:val="00DA54A6"/>
    <w:rsid w:val="00DA577D"/>
    <w:rsid w:val="00DA591B"/>
    <w:rsid w:val="00DA5945"/>
    <w:rsid w:val="00DA5A9E"/>
    <w:rsid w:val="00DA5AE0"/>
    <w:rsid w:val="00DA5C39"/>
    <w:rsid w:val="00DA6532"/>
    <w:rsid w:val="00DA75F8"/>
    <w:rsid w:val="00DA7840"/>
    <w:rsid w:val="00DA7876"/>
    <w:rsid w:val="00DA7D9B"/>
    <w:rsid w:val="00DB01DE"/>
    <w:rsid w:val="00DB0A3B"/>
    <w:rsid w:val="00DB0C27"/>
    <w:rsid w:val="00DB1926"/>
    <w:rsid w:val="00DB1BA0"/>
    <w:rsid w:val="00DB1CE3"/>
    <w:rsid w:val="00DB2846"/>
    <w:rsid w:val="00DB2F16"/>
    <w:rsid w:val="00DB3456"/>
    <w:rsid w:val="00DB466A"/>
    <w:rsid w:val="00DB4DC6"/>
    <w:rsid w:val="00DB4E8A"/>
    <w:rsid w:val="00DB5419"/>
    <w:rsid w:val="00DB5704"/>
    <w:rsid w:val="00DB61AB"/>
    <w:rsid w:val="00DB6ABF"/>
    <w:rsid w:val="00DB6DE4"/>
    <w:rsid w:val="00DB74FC"/>
    <w:rsid w:val="00DB79DB"/>
    <w:rsid w:val="00DB7A37"/>
    <w:rsid w:val="00DC0030"/>
    <w:rsid w:val="00DC004E"/>
    <w:rsid w:val="00DC00F2"/>
    <w:rsid w:val="00DC02BC"/>
    <w:rsid w:val="00DC0348"/>
    <w:rsid w:val="00DC06E7"/>
    <w:rsid w:val="00DC0970"/>
    <w:rsid w:val="00DC0CB3"/>
    <w:rsid w:val="00DC11CE"/>
    <w:rsid w:val="00DC16EA"/>
    <w:rsid w:val="00DC193B"/>
    <w:rsid w:val="00DC1E91"/>
    <w:rsid w:val="00DC2185"/>
    <w:rsid w:val="00DC21B2"/>
    <w:rsid w:val="00DC242A"/>
    <w:rsid w:val="00DC2E26"/>
    <w:rsid w:val="00DC31FD"/>
    <w:rsid w:val="00DC32C5"/>
    <w:rsid w:val="00DC3767"/>
    <w:rsid w:val="00DC38C6"/>
    <w:rsid w:val="00DC3BDC"/>
    <w:rsid w:val="00DC4124"/>
    <w:rsid w:val="00DC413F"/>
    <w:rsid w:val="00DC448C"/>
    <w:rsid w:val="00DC4634"/>
    <w:rsid w:val="00DC4960"/>
    <w:rsid w:val="00DC4A50"/>
    <w:rsid w:val="00DC4C9E"/>
    <w:rsid w:val="00DC5317"/>
    <w:rsid w:val="00DC5415"/>
    <w:rsid w:val="00DC5675"/>
    <w:rsid w:val="00DC5743"/>
    <w:rsid w:val="00DC5795"/>
    <w:rsid w:val="00DC5B03"/>
    <w:rsid w:val="00DC5ED8"/>
    <w:rsid w:val="00DC62E6"/>
    <w:rsid w:val="00DC63BE"/>
    <w:rsid w:val="00DC6D32"/>
    <w:rsid w:val="00DC707D"/>
    <w:rsid w:val="00DC7205"/>
    <w:rsid w:val="00DC7B35"/>
    <w:rsid w:val="00DC7DBD"/>
    <w:rsid w:val="00DD03AE"/>
    <w:rsid w:val="00DD0D90"/>
    <w:rsid w:val="00DD1254"/>
    <w:rsid w:val="00DD20F7"/>
    <w:rsid w:val="00DD21AE"/>
    <w:rsid w:val="00DD2387"/>
    <w:rsid w:val="00DD2459"/>
    <w:rsid w:val="00DD29A8"/>
    <w:rsid w:val="00DD2CC7"/>
    <w:rsid w:val="00DD3671"/>
    <w:rsid w:val="00DD368C"/>
    <w:rsid w:val="00DD4088"/>
    <w:rsid w:val="00DD43B9"/>
    <w:rsid w:val="00DD43D0"/>
    <w:rsid w:val="00DD4F99"/>
    <w:rsid w:val="00DD4FCD"/>
    <w:rsid w:val="00DD54A5"/>
    <w:rsid w:val="00DD5F02"/>
    <w:rsid w:val="00DD5F73"/>
    <w:rsid w:val="00DD60B9"/>
    <w:rsid w:val="00DD6226"/>
    <w:rsid w:val="00DD68D0"/>
    <w:rsid w:val="00DD6B14"/>
    <w:rsid w:val="00DD6B1F"/>
    <w:rsid w:val="00DD6BC5"/>
    <w:rsid w:val="00DD7160"/>
    <w:rsid w:val="00DD740B"/>
    <w:rsid w:val="00DD7679"/>
    <w:rsid w:val="00DD77A3"/>
    <w:rsid w:val="00DD7F23"/>
    <w:rsid w:val="00DD7FF9"/>
    <w:rsid w:val="00DE0028"/>
    <w:rsid w:val="00DE04AF"/>
    <w:rsid w:val="00DE08A6"/>
    <w:rsid w:val="00DE08BF"/>
    <w:rsid w:val="00DE0E94"/>
    <w:rsid w:val="00DE21F5"/>
    <w:rsid w:val="00DE2255"/>
    <w:rsid w:val="00DE23D2"/>
    <w:rsid w:val="00DE2495"/>
    <w:rsid w:val="00DE2895"/>
    <w:rsid w:val="00DE2D68"/>
    <w:rsid w:val="00DE2DE1"/>
    <w:rsid w:val="00DE2E89"/>
    <w:rsid w:val="00DE3B7C"/>
    <w:rsid w:val="00DE4AE6"/>
    <w:rsid w:val="00DE4B01"/>
    <w:rsid w:val="00DE4FAD"/>
    <w:rsid w:val="00DE543B"/>
    <w:rsid w:val="00DE55C8"/>
    <w:rsid w:val="00DE5728"/>
    <w:rsid w:val="00DE646B"/>
    <w:rsid w:val="00DE6501"/>
    <w:rsid w:val="00DE6CC7"/>
    <w:rsid w:val="00DE6D27"/>
    <w:rsid w:val="00DE717B"/>
    <w:rsid w:val="00DE7543"/>
    <w:rsid w:val="00DE7586"/>
    <w:rsid w:val="00DE765B"/>
    <w:rsid w:val="00DE7C8F"/>
    <w:rsid w:val="00DF021F"/>
    <w:rsid w:val="00DF03BC"/>
    <w:rsid w:val="00DF086E"/>
    <w:rsid w:val="00DF0B52"/>
    <w:rsid w:val="00DF0DAE"/>
    <w:rsid w:val="00DF0E75"/>
    <w:rsid w:val="00DF0F7A"/>
    <w:rsid w:val="00DF12AC"/>
    <w:rsid w:val="00DF14F0"/>
    <w:rsid w:val="00DF177D"/>
    <w:rsid w:val="00DF1D12"/>
    <w:rsid w:val="00DF23EC"/>
    <w:rsid w:val="00DF2569"/>
    <w:rsid w:val="00DF2AAC"/>
    <w:rsid w:val="00DF3322"/>
    <w:rsid w:val="00DF36A0"/>
    <w:rsid w:val="00DF3918"/>
    <w:rsid w:val="00DF3B19"/>
    <w:rsid w:val="00DF3DA8"/>
    <w:rsid w:val="00DF438F"/>
    <w:rsid w:val="00DF43AF"/>
    <w:rsid w:val="00DF43B5"/>
    <w:rsid w:val="00DF43D3"/>
    <w:rsid w:val="00DF45CF"/>
    <w:rsid w:val="00DF4674"/>
    <w:rsid w:val="00DF4D47"/>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B67"/>
    <w:rsid w:val="00E00C3D"/>
    <w:rsid w:val="00E00D25"/>
    <w:rsid w:val="00E01182"/>
    <w:rsid w:val="00E012D6"/>
    <w:rsid w:val="00E0133B"/>
    <w:rsid w:val="00E0143C"/>
    <w:rsid w:val="00E018DD"/>
    <w:rsid w:val="00E01BEB"/>
    <w:rsid w:val="00E02106"/>
    <w:rsid w:val="00E02258"/>
    <w:rsid w:val="00E023D8"/>
    <w:rsid w:val="00E02428"/>
    <w:rsid w:val="00E02812"/>
    <w:rsid w:val="00E02AA6"/>
    <w:rsid w:val="00E02CED"/>
    <w:rsid w:val="00E02D7F"/>
    <w:rsid w:val="00E03077"/>
    <w:rsid w:val="00E0314C"/>
    <w:rsid w:val="00E034B8"/>
    <w:rsid w:val="00E03C34"/>
    <w:rsid w:val="00E04173"/>
    <w:rsid w:val="00E04501"/>
    <w:rsid w:val="00E04B58"/>
    <w:rsid w:val="00E04F2C"/>
    <w:rsid w:val="00E05112"/>
    <w:rsid w:val="00E055E7"/>
    <w:rsid w:val="00E059C1"/>
    <w:rsid w:val="00E06046"/>
    <w:rsid w:val="00E0654B"/>
    <w:rsid w:val="00E068E8"/>
    <w:rsid w:val="00E06D14"/>
    <w:rsid w:val="00E06DA4"/>
    <w:rsid w:val="00E0733E"/>
    <w:rsid w:val="00E073F8"/>
    <w:rsid w:val="00E07554"/>
    <w:rsid w:val="00E07DC3"/>
    <w:rsid w:val="00E10053"/>
    <w:rsid w:val="00E10272"/>
    <w:rsid w:val="00E103A0"/>
    <w:rsid w:val="00E104F6"/>
    <w:rsid w:val="00E10D32"/>
    <w:rsid w:val="00E10E00"/>
    <w:rsid w:val="00E10E63"/>
    <w:rsid w:val="00E10F00"/>
    <w:rsid w:val="00E1109A"/>
    <w:rsid w:val="00E112F9"/>
    <w:rsid w:val="00E115D8"/>
    <w:rsid w:val="00E11E21"/>
    <w:rsid w:val="00E11F52"/>
    <w:rsid w:val="00E12288"/>
    <w:rsid w:val="00E12348"/>
    <w:rsid w:val="00E12565"/>
    <w:rsid w:val="00E125E3"/>
    <w:rsid w:val="00E12692"/>
    <w:rsid w:val="00E12852"/>
    <w:rsid w:val="00E129E4"/>
    <w:rsid w:val="00E130D8"/>
    <w:rsid w:val="00E13293"/>
    <w:rsid w:val="00E1393D"/>
    <w:rsid w:val="00E13B45"/>
    <w:rsid w:val="00E13E12"/>
    <w:rsid w:val="00E1403D"/>
    <w:rsid w:val="00E14A0E"/>
    <w:rsid w:val="00E14C82"/>
    <w:rsid w:val="00E14E0A"/>
    <w:rsid w:val="00E14EED"/>
    <w:rsid w:val="00E15354"/>
    <w:rsid w:val="00E154DA"/>
    <w:rsid w:val="00E1556F"/>
    <w:rsid w:val="00E15689"/>
    <w:rsid w:val="00E158CD"/>
    <w:rsid w:val="00E15D1B"/>
    <w:rsid w:val="00E16138"/>
    <w:rsid w:val="00E1621B"/>
    <w:rsid w:val="00E17573"/>
    <w:rsid w:val="00E17B2C"/>
    <w:rsid w:val="00E17BBB"/>
    <w:rsid w:val="00E203E6"/>
    <w:rsid w:val="00E20728"/>
    <w:rsid w:val="00E21152"/>
    <w:rsid w:val="00E21398"/>
    <w:rsid w:val="00E213EA"/>
    <w:rsid w:val="00E21F75"/>
    <w:rsid w:val="00E22379"/>
    <w:rsid w:val="00E22485"/>
    <w:rsid w:val="00E22638"/>
    <w:rsid w:val="00E22776"/>
    <w:rsid w:val="00E22B46"/>
    <w:rsid w:val="00E22B5E"/>
    <w:rsid w:val="00E22F30"/>
    <w:rsid w:val="00E232C7"/>
    <w:rsid w:val="00E2370B"/>
    <w:rsid w:val="00E23D59"/>
    <w:rsid w:val="00E2493F"/>
    <w:rsid w:val="00E24C0C"/>
    <w:rsid w:val="00E24C7A"/>
    <w:rsid w:val="00E24CAD"/>
    <w:rsid w:val="00E250BF"/>
    <w:rsid w:val="00E252DE"/>
    <w:rsid w:val="00E25AC6"/>
    <w:rsid w:val="00E25CC0"/>
    <w:rsid w:val="00E2614F"/>
    <w:rsid w:val="00E26355"/>
    <w:rsid w:val="00E2648C"/>
    <w:rsid w:val="00E267C3"/>
    <w:rsid w:val="00E267DA"/>
    <w:rsid w:val="00E26B5F"/>
    <w:rsid w:val="00E26DD2"/>
    <w:rsid w:val="00E272DD"/>
    <w:rsid w:val="00E27391"/>
    <w:rsid w:val="00E27530"/>
    <w:rsid w:val="00E27867"/>
    <w:rsid w:val="00E27993"/>
    <w:rsid w:val="00E3050F"/>
    <w:rsid w:val="00E3070E"/>
    <w:rsid w:val="00E307F0"/>
    <w:rsid w:val="00E30874"/>
    <w:rsid w:val="00E3088B"/>
    <w:rsid w:val="00E30956"/>
    <w:rsid w:val="00E3097A"/>
    <w:rsid w:val="00E30E52"/>
    <w:rsid w:val="00E313B4"/>
    <w:rsid w:val="00E31AA6"/>
    <w:rsid w:val="00E31D9E"/>
    <w:rsid w:val="00E31EE6"/>
    <w:rsid w:val="00E31F26"/>
    <w:rsid w:val="00E32322"/>
    <w:rsid w:val="00E32701"/>
    <w:rsid w:val="00E32BB7"/>
    <w:rsid w:val="00E330A5"/>
    <w:rsid w:val="00E330A6"/>
    <w:rsid w:val="00E335EF"/>
    <w:rsid w:val="00E336DB"/>
    <w:rsid w:val="00E33819"/>
    <w:rsid w:val="00E33997"/>
    <w:rsid w:val="00E33B63"/>
    <w:rsid w:val="00E33CD2"/>
    <w:rsid w:val="00E33D72"/>
    <w:rsid w:val="00E33DDB"/>
    <w:rsid w:val="00E33EEF"/>
    <w:rsid w:val="00E3460D"/>
    <w:rsid w:val="00E347B6"/>
    <w:rsid w:val="00E349FC"/>
    <w:rsid w:val="00E352ED"/>
    <w:rsid w:val="00E35820"/>
    <w:rsid w:val="00E3585F"/>
    <w:rsid w:val="00E362A2"/>
    <w:rsid w:val="00E364B6"/>
    <w:rsid w:val="00E3664B"/>
    <w:rsid w:val="00E36EE3"/>
    <w:rsid w:val="00E3745F"/>
    <w:rsid w:val="00E37650"/>
    <w:rsid w:val="00E377E7"/>
    <w:rsid w:val="00E401B8"/>
    <w:rsid w:val="00E4021C"/>
    <w:rsid w:val="00E402A1"/>
    <w:rsid w:val="00E40F5D"/>
    <w:rsid w:val="00E41A02"/>
    <w:rsid w:val="00E41C56"/>
    <w:rsid w:val="00E41EBB"/>
    <w:rsid w:val="00E4207F"/>
    <w:rsid w:val="00E42261"/>
    <w:rsid w:val="00E4272F"/>
    <w:rsid w:val="00E42FF9"/>
    <w:rsid w:val="00E43687"/>
    <w:rsid w:val="00E44265"/>
    <w:rsid w:val="00E442BB"/>
    <w:rsid w:val="00E44AAE"/>
    <w:rsid w:val="00E45293"/>
    <w:rsid w:val="00E45404"/>
    <w:rsid w:val="00E45A20"/>
    <w:rsid w:val="00E45BA2"/>
    <w:rsid w:val="00E45BEC"/>
    <w:rsid w:val="00E45F42"/>
    <w:rsid w:val="00E46032"/>
    <w:rsid w:val="00E46181"/>
    <w:rsid w:val="00E46438"/>
    <w:rsid w:val="00E46B13"/>
    <w:rsid w:val="00E46B79"/>
    <w:rsid w:val="00E46BB8"/>
    <w:rsid w:val="00E46D1D"/>
    <w:rsid w:val="00E46D56"/>
    <w:rsid w:val="00E472E3"/>
    <w:rsid w:val="00E47BA7"/>
    <w:rsid w:val="00E47C79"/>
    <w:rsid w:val="00E47C85"/>
    <w:rsid w:val="00E5099A"/>
    <w:rsid w:val="00E5113D"/>
    <w:rsid w:val="00E515FE"/>
    <w:rsid w:val="00E51A3A"/>
    <w:rsid w:val="00E51F16"/>
    <w:rsid w:val="00E5200E"/>
    <w:rsid w:val="00E5217A"/>
    <w:rsid w:val="00E52644"/>
    <w:rsid w:val="00E52DFE"/>
    <w:rsid w:val="00E534DE"/>
    <w:rsid w:val="00E5377D"/>
    <w:rsid w:val="00E537B7"/>
    <w:rsid w:val="00E53906"/>
    <w:rsid w:val="00E53DB0"/>
    <w:rsid w:val="00E541D7"/>
    <w:rsid w:val="00E54F60"/>
    <w:rsid w:val="00E5515C"/>
    <w:rsid w:val="00E554C7"/>
    <w:rsid w:val="00E556E4"/>
    <w:rsid w:val="00E56582"/>
    <w:rsid w:val="00E5693B"/>
    <w:rsid w:val="00E56A31"/>
    <w:rsid w:val="00E56D45"/>
    <w:rsid w:val="00E575D9"/>
    <w:rsid w:val="00E57A88"/>
    <w:rsid w:val="00E57ADF"/>
    <w:rsid w:val="00E57F2F"/>
    <w:rsid w:val="00E6005C"/>
    <w:rsid w:val="00E610F5"/>
    <w:rsid w:val="00E6113A"/>
    <w:rsid w:val="00E6175D"/>
    <w:rsid w:val="00E618F5"/>
    <w:rsid w:val="00E61923"/>
    <w:rsid w:val="00E61BCC"/>
    <w:rsid w:val="00E61E1F"/>
    <w:rsid w:val="00E62067"/>
    <w:rsid w:val="00E624EE"/>
    <w:rsid w:val="00E62D83"/>
    <w:rsid w:val="00E634B0"/>
    <w:rsid w:val="00E63774"/>
    <w:rsid w:val="00E63983"/>
    <w:rsid w:val="00E63F1E"/>
    <w:rsid w:val="00E64A82"/>
    <w:rsid w:val="00E64F16"/>
    <w:rsid w:val="00E65059"/>
    <w:rsid w:val="00E6613C"/>
    <w:rsid w:val="00E66FC8"/>
    <w:rsid w:val="00E672BF"/>
    <w:rsid w:val="00E67367"/>
    <w:rsid w:val="00E67DFD"/>
    <w:rsid w:val="00E70C09"/>
    <w:rsid w:val="00E710FF"/>
    <w:rsid w:val="00E7132A"/>
    <w:rsid w:val="00E7133C"/>
    <w:rsid w:val="00E716F5"/>
    <w:rsid w:val="00E71A58"/>
    <w:rsid w:val="00E71AEC"/>
    <w:rsid w:val="00E72159"/>
    <w:rsid w:val="00E72240"/>
    <w:rsid w:val="00E728FF"/>
    <w:rsid w:val="00E72F7D"/>
    <w:rsid w:val="00E73042"/>
    <w:rsid w:val="00E7388F"/>
    <w:rsid w:val="00E7397B"/>
    <w:rsid w:val="00E74152"/>
    <w:rsid w:val="00E74A58"/>
    <w:rsid w:val="00E74C40"/>
    <w:rsid w:val="00E74D5C"/>
    <w:rsid w:val="00E75142"/>
    <w:rsid w:val="00E75321"/>
    <w:rsid w:val="00E7534F"/>
    <w:rsid w:val="00E757F9"/>
    <w:rsid w:val="00E75A52"/>
    <w:rsid w:val="00E75AF8"/>
    <w:rsid w:val="00E75F13"/>
    <w:rsid w:val="00E75FAB"/>
    <w:rsid w:val="00E764B3"/>
    <w:rsid w:val="00E76694"/>
    <w:rsid w:val="00E7683C"/>
    <w:rsid w:val="00E76978"/>
    <w:rsid w:val="00E76B1A"/>
    <w:rsid w:val="00E76E8A"/>
    <w:rsid w:val="00E77011"/>
    <w:rsid w:val="00E77B14"/>
    <w:rsid w:val="00E77B16"/>
    <w:rsid w:val="00E77BF4"/>
    <w:rsid w:val="00E77CB0"/>
    <w:rsid w:val="00E81014"/>
    <w:rsid w:val="00E8114C"/>
    <w:rsid w:val="00E8117C"/>
    <w:rsid w:val="00E8199A"/>
    <w:rsid w:val="00E81B78"/>
    <w:rsid w:val="00E8201C"/>
    <w:rsid w:val="00E8392E"/>
    <w:rsid w:val="00E83A49"/>
    <w:rsid w:val="00E83C16"/>
    <w:rsid w:val="00E84241"/>
    <w:rsid w:val="00E8447E"/>
    <w:rsid w:val="00E846A9"/>
    <w:rsid w:val="00E84712"/>
    <w:rsid w:val="00E8492A"/>
    <w:rsid w:val="00E84B8F"/>
    <w:rsid w:val="00E84BD5"/>
    <w:rsid w:val="00E84D4C"/>
    <w:rsid w:val="00E8532E"/>
    <w:rsid w:val="00E85573"/>
    <w:rsid w:val="00E855F2"/>
    <w:rsid w:val="00E8652F"/>
    <w:rsid w:val="00E869A6"/>
    <w:rsid w:val="00E86D01"/>
    <w:rsid w:val="00E87098"/>
    <w:rsid w:val="00E87172"/>
    <w:rsid w:val="00E8722B"/>
    <w:rsid w:val="00E87538"/>
    <w:rsid w:val="00E87ACA"/>
    <w:rsid w:val="00E87B21"/>
    <w:rsid w:val="00E87CE9"/>
    <w:rsid w:val="00E87D8A"/>
    <w:rsid w:val="00E90008"/>
    <w:rsid w:val="00E90106"/>
    <w:rsid w:val="00E904A5"/>
    <w:rsid w:val="00E90737"/>
    <w:rsid w:val="00E9093A"/>
    <w:rsid w:val="00E91751"/>
    <w:rsid w:val="00E91F52"/>
    <w:rsid w:val="00E920CD"/>
    <w:rsid w:val="00E923EC"/>
    <w:rsid w:val="00E927B9"/>
    <w:rsid w:val="00E9299A"/>
    <w:rsid w:val="00E935CD"/>
    <w:rsid w:val="00E9381A"/>
    <w:rsid w:val="00E93E27"/>
    <w:rsid w:val="00E94097"/>
    <w:rsid w:val="00E94EC7"/>
    <w:rsid w:val="00E9577C"/>
    <w:rsid w:val="00E95B54"/>
    <w:rsid w:val="00E95EB1"/>
    <w:rsid w:val="00E96082"/>
    <w:rsid w:val="00E96208"/>
    <w:rsid w:val="00E962EA"/>
    <w:rsid w:val="00E967F9"/>
    <w:rsid w:val="00E9689E"/>
    <w:rsid w:val="00E96996"/>
    <w:rsid w:val="00E96D97"/>
    <w:rsid w:val="00E972C3"/>
    <w:rsid w:val="00E977EE"/>
    <w:rsid w:val="00E978C6"/>
    <w:rsid w:val="00E97C00"/>
    <w:rsid w:val="00EA0032"/>
    <w:rsid w:val="00EA0CEA"/>
    <w:rsid w:val="00EA1098"/>
    <w:rsid w:val="00EA1193"/>
    <w:rsid w:val="00EA11AE"/>
    <w:rsid w:val="00EA12FF"/>
    <w:rsid w:val="00EA14B1"/>
    <w:rsid w:val="00EA1DC2"/>
    <w:rsid w:val="00EA1F6E"/>
    <w:rsid w:val="00EA20FF"/>
    <w:rsid w:val="00EA2A4B"/>
    <w:rsid w:val="00EA32B8"/>
    <w:rsid w:val="00EA378D"/>
    <w:rsid w:val="00EA3981"/>
    <w:rsid w:val="00EA3A24"/>
    <w:rsid w:val="00EA40CF"/>
    <w:rsid w:val="00EA4894"/>
    <w:rsid w:val="00EA4C1E"/>
    <w:rsid w:val="00EA4F57"/>
    <w:rsid w:val="00EA563B"/>
    <w:rsid w:val="00EA5E77"/>
    <w:rsid w:val="00EA5F59"/>
    <w:rsid w:val="00EA5FAA"/>
    <w:rsid w:val="00EA69BC"/>
    <w:rsid w:val="00EA7081"/>
    <w:rsid w:val="00EA71CD"/>
    <w:rsid w:val="00EA768F"/>
    <w:rsid w:val="00EA76E5"/>
    <w:rsid w:val="00EA7A1B"/>
    <w:rsid w:val="00EA7B4F"/>
    <w:rsid w:val="00EA7C3F"/>
    <w:rsid w:val="00EA7EC1"/>
    <w:rsid w:val="00EA7F9F"/>
    <w:rsid w:val="00EB049C"/>
    <w:rsid w:val="00EB087B"/>
    <w:rsid w:val="00EB0A9B"/>
    <w:rsid w:val="00EB11EB"/>
    <w:rsid w:val="00EB223E"/>
    <w:rsid w:val="00EB24CB"/>
    <w:rsid w:val="00EB4250"/>
    <w:rsid w:val="00EB45F3"/>
    <w:rsid w:val="00EB47E2"/>
    <w:rsid w:val="00EB4A2F"/>
    <w:rsid w:val="00EB4CA8"/>
    <w:rsid w:val="00EB58B9"/>
    <w:rsid w:val="00EB5A91"/>
    <w:rsid w:val="00EB5F93"/>
    <w:rsid w:val="00EB5FC3"/>
    <w:rsid w:val="00EB60C9"/>
    <w:rsid w:val="00EB671F"/>
    <w:rsid w:val="00EB67B5"/>
    <w:rsid w:val="00EB6E27"/>
    <w:rsid w:val="00EB71A8"/>
    <w:rsid w:val="00EB72AB"/>
    <w:rsid w:val="00EB7428"/>
    <w:rsid w:val="00EB7553"/>
    <w:rsid w:val="00EB7994"/>
    <w:rsid w:val="00EC02DE"/>
    <w:rsid w:val="00EC057C"/>
    <w:rsid w:val="00EC0E42"/>
    <w:rsid w:val="00EC1697"/>
    <w:rsid w:val="00EC19D4"/>
    <w:rsid w:val="00EC1D48"/>
    <w:rsid w:val="00EC2883"/>
    <w:rsid w:val="00EC314F"/>
    <w:rsid w:val="00EC32A0"/>
    <w:rsid w:val="00EC3441"/>
    <w:rsid w:val="00EC34D2"/>
    <w:rsid w:val="00EC3655"/>
    <w:rsid w:val="00EC3D01"/>
    <w:rsid w:val="00EC4D6F"/>
    <w:rsid w:val="00EC517F"/>
    <w:rsid w:val="00EC51B1"/>
    <w:rsid w:val="00EC5C7A"/>
    <w:rsid w:val="00EC5DB8"/>
    <w:rsid w:val="00EC5E42"/>
    <w:rsid w:val="00EC647E"/>
    <w:rsid w:val="00EC6620"/>
    <w:rsid w:val="00EC71B3"/>
    <w:rsid w:val="00EC7986"/>
    <w:rsid w:val="00EC7B21"/>
    <w:rsid w:val="00EC7E0B"/>
    <w:rsid w:val="00ED0157"/>
    <w:rsid w:val="00ED01BB"/>
    <w:rsid w:val="00ED02BC"/>
    <w:rsid w:val="00ED033D"/>
    <w:rsid w:val="00ED0522"/>
    <w:rsid w:val="00ED05D6"/>
    <w:rsid w:val="00ED0B24"/>
    <w:rsid w:val="00ED0CFC"/>
    <w:rsid w:val="00ED1005"/>
    <w:rsid w:val="00ED12D4"/>
    <w:rsid w:val="00ED1348"/>
    <w:rsid w:val="00ED1380"/>
    <w:rsid w:val="00ED15B0"/>
    <w:rsid w:val="00ED20F4"/>
    <w:rsid w:val="00ED257A"/>
    <w:rsid w:val="00ED2599"/>
    <w:rsid w:val="00ED25E6"/>
    <w:rsid w:val="00ED28D7"/>
    <w:rsid w:val="00ED3022"/>
    <w:rsid w:val="00ED32A4"/>
    <w:rsid w:val="00ED352B"/>
    <w:rsid w:val="00ED35FC"/>
    <w:rsid w:val="00ED379D"/>
    <w:rsid w:val="00ED3898"/>
    <w:rsid w:val="00ED3A52"/>
    <w:rsid w:val="00ED43E8"/>
    <w:rsid w:val="00ED472F"/>
    <w:rsid w:val="00ED4EEB"/>
    <w:rsid w:val="00ED55F3"/>
    <w:rsid w:val="00ED6435"/>
    <w:rsid w:val="00ED6486"/>
    <w:rsid w:val="00ED661A"/>
    <w:rsid w:val="00ED74AE"/>
    <w:rsid w:val="00ED7AA1"/>
    <w:rsid w:val="00ED7D63"/>
    <w:rsid w:val="00ED7DB0"/>
    <w:rsid w:val="00EE021E"/>
    <w:rsid w:val="00EE0461"/>
    <w:rsid w:val="00EE0B28"/>
    <w:rsid w:val="00EE0B5A"/>
    <w:rsid w:val="00EE1162"/>
    <w:rsid w:val="00EE1297"/>
    <w:rsid w:val="00EE1622"/>
    <w:rsid w:val="00EE1923"/>
    <w:rsid w:val="00EE1C09"/>
    <w:rsid w:val="00EE2B6E"/>
    <w:rsid w:val="00EE2D0E"/>
    <w:rsid w:val="00EE351D"/>
    <w:rsid w:val="00EE3BE3"/>
    <w:rsid w:val="00EE3CFE"/>
    <w:rsid w:val="00EE3D2E"/>
    <w:rsid w:val="00EE4767"/>
    <w:rsid w:val="00EE4A85"/>
    <w:rsid w:val="00EE4BA8"/>
    <w:rsid w:val="00EE5061"/>
    <w:rsid w:val="00EE5C2C"/>
    <w:rsid w:val="00EE5ECD"/>
    <w:rsid w:val="00EE6864"/>
    <w:rsid w:val="00EE6C59"/>
    <w:rsid w:val="00EE708F"/>
    <w:rsid w:val="00EE70A6"/>
    <w:rsid w:val="00EE73DC"/>
    <w:rsid w:val="00EE7435"/>
    <w:rsid w:val="00EE799A"/>
    <w:rsid w:val="00EE7C1A"/>
    <w:rsid w:val="00EF01D2"/>
    <w:rsid w:val="00EF0334"/>
    <w:rsid w:val="00EF034B"/>
    <w:rsid w:val="00EF0511"/>
    <w:rsid w:val="00EF0EDB"/>
    <w:rsid w:val="00EF13BF"/>
    <w:rsid w:val="00EF1CF4"/>
    <w:rsid w:val="00EF2270"/>
    <w:rsid w:val="00EF261A"/>
    <w:rsid w:val="00EF354E"/>
    <w:rsid w:val="00EF35D4"/>
    <w:rsid w:val="00EF373F"/>
    <w:rsid w:val="00EF3744"/>
    <w:rsid w:val="00EF37E2"/>
    <w:rsid w:val="00EF3A45"/>
    <w:rsid w:val="00EF3CDC"/>
    <w:rsid w:val="00EF4560"/>
    <w:rsid w:val="00EF45A2"/>
    <w:rsid w:val="00EF4D53"/>
    <w:rsid w:val="00EF5AA0"/>
    <w:rsid w:val="00EF5F95"/>
    <w:rsid w:val="00EF610B"/>
    <w:rsid w:val="00EF6464"/>
    <w:rsid w:val="00EF67DC"/>
    <w:rsid w:val="00EF69B4"/>
    <w:rsid w:val="00EF6D32"/>
    <w:rsid w:val="00EF7194"/>
    <w:rsid w:val="00EF7208"/>
    <w:rsid w:val="00EF7385"/>
    <w:rsid w:val="00EF7A38"/>
    <w:rsid w:val="00EF7D64"/>
    <w:rsid w:val="00F00354"/>
    <w:rsid w:val="00F00942"/>
    <w:rsid w:val="00F00AE9"/>
    <w:rsid w:val="00F00D8E"/>
    <w:rsid w:val="00F010E6"/>
    <w:rsid w:val="00F0150C"/>
    <w:rsid w:val="00F016E6"/>
    <w:rsid w:val="00F01708"/>
    <w:rsid w:val="00F01EF7"/>
    <w:rsid w:val="00F01FF9"/>
    <w:rsid w:val="00F02471"/>
    <w:rsid w:val="00F024A4"/>
    <w:rsid w:val="00F03F06"/>
    <w:rsid w:val="00F04344"/>
    <w:rsid w:val="00F04597"/>
    <w:rsid w:val="00F046CA"/>
    <w:rsid w:val="00F04921"/>
    <w:rsid w:val="00F04CFF"/>
    <w:rsid w:val="00F050DA"/>
    <w:rsid w:val="00F054DE"/>
    <w:rsid w:val="00F05706"/>
    <w:rsid w:val="00F05B08"/>
    <w:rsid w:val="00F05D30"/>
    <w:rsid w:val="00F0623F"/>
    <w:rsid w:val="00F0656C"/>
    <w:rsid w:val="00F068BC"/>
    <w:rsid w:val="00F071D1"/>
    <w:rsid w:val="00F07679"/>
    <w:rsid w:val="00F078BB"/>
    <w:rsid w:val="00F10B44"/>
    <w:rsid w:val="00F10C3A"/>
    <w:rsid w:val="00F10D0B"/>
    <w:rsid w:val="00F111D0"/>
    <w:rsid w:val="00F112E3"/>
    <w:rsid w:val="00F11354"/>
    <w:rsid w:val="00F12699"/>
    <w:rsid w:val="00F12ABB"/>
    <w:rsid w:val="00F13086"/>
    <w:rsid w:val="00F13250"/>
    <w:rsid w:val="00F133D3"/>
    <w:rsid w:val="00F134F0"/>
    <w:rsid w:val="00F1370B"/>
    <w:rsid w:val="00F138A8"/>
    <w:rsid w:val="00F13980"/>
    <w:rsid w:val="00F13A37"/>
    <w:rsid w:val="00F13A8B"/>
    <w:rsid w:val="00F13B6C"/>
    <w:rsid w:val="00F13F0C"/>
    <w:rsid w:val="00F142AA"/>
    <w:rsid w:val="00F142F9"/>
    <w:rsid w:val="00F148CA"/>
    <w:rsid w:val="00F14B94"/>
    <w:rsid w:val="00F15659"/>
    <w:rsid w:val="00F15719"/>
    <w:rsid w:val="00F15A1A"/>
    <w:rsid w:val="00F16463"/>
    <w:rsid w:val="00F16545"/>
    <w:rsid w:val="00F16A58"/>
    <w:rsid w:val="00F16BA5"/>
    <w:rsid w:val="00F17642"/>
    <w:rsid w:val="00F17AD9"/>
    <w:rsid w:val="00F17E17"/>
    <w:rsid w:val="00F20920"/>
    <w:rsid w:val="00F20C20"/>
    <w:rsid w:val="00F20C43"/>
    <w:rsid w:val="00F20D0E"/>
    <w:rsid w:val="00F21343"/>
    <w:rsid w:val="00F2143B"/>
    <w:rsid w:val="00F2157D"/>
    <w:rsid w:val="00F21859"/>
    <w:rsid w:val="00F21E01"/>
    <w:rsid w:val="00F2207D"/>
    <w:rsid w:val="00F228AF"/>
    <w:rsid w:val="00F22CF3"/>
    <w:rsid w:val="00F22D78"/>
    <w:rsid w:val="00F235ED"/>
    <w:rsid w:val="00F23797"/>
    <w:rsid w:val="00F23A5C"/>
    <w:rsid w:val="00F23D9A"/>
    <w:rsid w:val="00F23E7E"/>
    <w:rsid w:val="00F24484"/>
    <w:rsid w:val="00F24719"/>
    <w:rsid w:val="00F24804"/>
    <w:rsid w:val="00F249AB"/>
    <w:rsid w:val="00F24CB0"/>
    <w:rsid w:val="00F2505A"/>
    <w:rsid w:val="00F250FC"/>
    <w:rsid w:val="00F25247"/>
    <w:rsid w:val="00F2545D"/>
    <w:rsid w:val="00F25746"/>
    <w:rsid w:val="00F2585B"/>
    <w:rsid w:val="00F25860"/>
    <w:rsid w:val="00F25A9E"/>
    <w:rsid w:val="00F26DB6"/>
    <w:rsid w:val="00F270C3"/>
    <w:rsid w:val="00F27CF6"/>
    <w:rsid w:val="00F27FEF"/>
    <w:rsid w:val="00F30454"/>
    <w:rsid w:val="00F30F8C"/>
    <w:rsid w:val="00F30FB0"/>
    <w:rsid w:val="00F31C63"/>
    <w:rsid w:val="00F32AC1"/>
    <w:rsid w:val="00F334D0"/>
    <w:rsid w:val="00F338B2"/>
    <w:rsid w:val="00F33D83"/>
    <w:rsid w:val="00F350AC"/>
    <w:rsid w:val="00F359AA"/>
    <w:rsid w:val="00F35A1A"/>
    <w:rsid w:val="00F35CF8"/>
    <w:rsid w:val="00F35F40"/>
    <w:rsid w:val="00F36097"/>
    <w:rsid w:val="00F3625E"/>
    <w:rsid w:val="00F365B7"/>
    <w:rsid w:val="00F365F4"/>
    <w:rsid w:val="00F36659"/>
    <w:rsid w:val="00F369D5"/>
    <w:rsid w:val="00F36A2B"/>
    <w:rsid w:val="00F36B87"/>
    <w:rsid w:val="00F3708C"/>
    <w:rsid w:val="00F37342"/>
    <w:rsid w:val="00F3734D"/>
    <w:rsid w:val="00F3766E"/>
    <w:rsid w:val="00F3792E"/>
    <w:rsid w:val="00F37DA8"/>
    <w:rsid w:val="00F37F14"/>
    <w:rsid w:val="00F400E5"/>
    <w:rsid w:val="00F40D2F"/>
    <w:rsid w:val="00F412CE"/>
    <w:rsid w:val="00F41602"/>
    <w:rsid w:val="00F41964"/>
    <w:rsid w:val="00F41FFB"/>
    <w:rsid w:val="00F429A4"/>
    <w:rsid w:val="00F42A4F"/>
    <w:rsid w:val="00F43109"/>
    <w:rsid w:val="00F43736"/>
    <w:rsid w:val="00F43910"/>
    <w:rsid w:val="00F43BA3"/>
    <w:rsid w:val="00F43D16"/>
    <w:rsid w:val="00F441FB"/>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14EA"/>
    <w:rsid w:val="00F51565"/>
    <w:rsid w:val="00F518F2"/>
    <w:rsid w:val="00F51A38"/>
    <w:rsid w:val="00F51E7A"/>
    <w:rsid w:val="00F5286A"/>
    <w:rsid w:val="00F5314C"/>
    <w:rsid w:val="00F53427"/>
    <w:rsid w:val="00F540E7"/>
    <w:rsid w:val="00F54DDD"/>
    <w:rsid w:val="00F550F2"/>
    <w:rsid w:val="00F55583"/>
    <w:rsid w:val="00F55CA2"/>
    <w:rsid w:val="00F564A9"/>
    <w:rsid w:val="00F571BF"/>
    <w:rsid w:val="00F60792"/>
    <w:rsid w:val="00F60914"/>
    <w:rsid w:val="00F612F4"/>
    <w:rsid w:val="00F61970"/>
    <w:rsid w:val="00F61C21"/>
    <w:rsid w:val="00F61CD6"/>
    <w:rsid w:val="00F61D8F"/>
    <w:rsid w:val="00F61F2B"/>
    <w:rsid w:val="00F62115"/>
    <w:rsid w:val="00F6242D"/>
    <w:rsid w:val="00F62A17"/>
    <w:rsid w:val="00F62D59"/>
    <w:rsid w:val="00F62DEF"/>
    <w:rsid w:val="00F633B4"/>
    <w:rsid w:val="00F63C4A"/>
    <w:rsid w:val="00F64085"/>
    <w:rsid w:val="00F645A0"/>
    <w:rsid w:val="00F64BDA"/>
    <w:rsid w:val="00F6521A"/>
    <w:rsid w:val="00F65248"/>
    <w:rsid w:val="00F6534D"/>
    <w:rsid w:val="00F66DB4"/>
    <w:rsid w:val="00F66E4B"/>
    <w:rsid w:val="00F6734C"/>
    <w:rsid w:val="00F6755F"/>
    <w:rsid w:val="00F6785C"/>
    <w:rsid w:val="00F67A20"/>
    <w:rsid w:val="00F67FB3"/>
    <w:rsid w:val="00F701A6"/>
    <w:rsid w:val="00F70BED"/>
    <w:rsid w:val="00F70D13"/>
    <w:rsid w:val="00F70E8A"/>
    <w:rsid w:val="00F710C5"/>
    <w:rsid w:val="00F7118B"/>
    <w:rsid w:val="00F71BFB"/>
    <w:rsid w:val="00F71C94"/>
    <w:rsid w:val="00F71EF7"/>
    <w:rsid w:val="00F721EE"/>
    <w:rsid w:val="00F7292D"/>
    <w:rsid w:val="00F72A79"/>
    <w:rsid w:val="00F7318C"/>
    <w:rsid w:val="00F73200"/>
    <w:rsid w:val="00F73438"/>
    <w:rsid w:val="00F73474"/>
    <w:rsid w:val="00F743FF"/>
    <w:rsid w:val="00F744F0"/>
    <w:rsid w:val="00F74E18"/>
    <w:rsid w:val="00F753BF"/>
    <w:rsid w:val="00F755A3"/>
    <w:rsid w:val="00F76001"/>
    <w:rsid w:val="00F76F5E"/>
    <w:rsid w:val="00F77286"/>
    <w:rsid w:val="00F77C5E"/>
    <w:rsid w:val="00F80101"/>
    <w:rsid w:val="00F805A6"/>
    <w:rsid w:val="00F805FD"/>
    <w:rsid w:val="00F810B7"/>
    <w:rsid w:val="00F814A3"/>
    <w:rsid w:val="00F81522"/>
    <w:rsid w:val="00F81711"/>
    <w:rsid w:val="00F81EF9"/>
    <w:rsid w:val="00F81F28"/>
    <w:rsid w:val="00F82709"/>
    <w:rsid w:val="00F8363D"/>
    <w:rsid w:val="00F83A9D"/>
    <w:rsid w:val="00F83DD7"/>
    <w:rsid w:val="00F84048"/>
    <w:rsid w:val="00F84116"/>
    <w:rsid w:val="00F84241"/>
    <w:rsid w:val="00F84A59"/>
    <w:rsid w:val="00F84E8D"/>
    <w:rsid w:val="00F85C82"/>
    <w:rsid w:val="00F86365"/>
    <w:rsid w:val="00F86561"/>
    <w:rsid w:val="00F86BB2"/>
    <w:rsid w:val="00F86DBF"/>
    <w:rsid w:val="00F87134"/>
    <w:rsid w:val="00F8722B"/>
    <w:rsid w:val="00F872CB"/>
    <w:rsid w:val="00F8749B"/>
    <w:rsid w:val="00F87640"/>
    <w:rsid w:val="00F87846"/>
    <w:rsid w:val="00F87CDD"/>
    <w:rsid w:val="00F90BCC"/>
    <w:rsid w:val="00F920F0"/>
    <w:rsid w:val="00F9221A"/>
    <w:rsid w:val="00F923C6"/>
    <w:rsid w:val="00F923EB"/>
    <w:rsid w:val="00F92F74"/>
    <w:rsid w:val="00F93207"/>
    <w:rsid w:val="00F93460"/>
    <w:rsid w:val="00F935E3"/>
    <w:rsid w:val="00F93B98"/>
    <w:rsid w:val="00F9427A"/>
    <w:rsid w:val="00F94A73"/>
    <w:rsid w:val="00F94C78"/>
    <w:rsid w:val="00F94F03"/>
    <w:rsid w:val="00F94FEF"/>
    <w:rsid w:val="00F953D1"/>
    <w:rsid w:val="00F95875"/>
    <w:rsid w:val="00F960BA"/>
    <w:rsid w:val="00F965A7"/>
    <w:rsid w:val="00F9671E"/>
    <w:rsid w:val="00F9672F"/>
    <w:rsid w:val="00F96A9D"/>
    <w:rsid w:val="00F96DDC"/>
    <w:rsid w:val="00F97411"/>
    <w:rsid w:val="00F97C22"/>
    <w:rsid w:val="00FA0595"/>
    <w:rsid w:val="00FA0E9F"/>
    <w:rsid w:val="00FA19FE"/>
    <w:rsid w:val="00FA1A00"/>
    <w:rsid w:val="00FA21C8"/>
    <w:rsid w:val="00FA2602"/>
    <w:rsid w:val="00FA2AB7"/>
    <w:rsid w:val="00FA2C70"/>
    <w:rsid w:val="00FA3047"/>
    <w:rsid w:val="00FA3473"/>
    <w:rsid w:val="00FA381A"/>
    <w:rsid w:val="00FA387A"/>
    <w:rsid w:val="00FA3BE2"/>
    <w:rsid w:val="00FA4D9D"/>
    <w:rsid w:val="00FA5958"/>
    <w:rsid w:val="00FA5BA0"/>
    <w:rsid w:val="00FA5E7F"/>
    <w:rsid w:val="00FA60F4"/>
    <w:rsid w:val="00FA64BF"/>
    <w:rsid w:val="00FA6538"/>
    <w:rsid w:val="00FA65A3"/>
    <w:rsid w:val="00FA6973"/>
    <w:rsid w:val="00FA72C2"/>
    <w:rsid w:val="00FA7A7C"/>
    <w:rsid w:val="00FA7A81"/>
    <w:rsid w:val="00FA7B65"/>
    <w:rsid w:val="00FA7B8A"/>
    <w:rsid w:val="00FA7EDF"/>
    <w:rsid w:val="00FB019D"/>
    <w:rsid w:val="00FB0239"/>
    <w:rsid w:val="00FB04FE"/>
    <w:rsid w:val="00FB07C4"/>
    <w:rsid w:val="00FB0963"/>
    <w:rsid w:val="00FB0EE2"/>
    <w:rsid w:val="00FB119D"/>
    <w:rsid w:val="00FB12DB"/>
    <w:rsid w:val="00FB15E0"/>
    <w:rsid w:val="00FB183D"/>
    <w:rsid w:val="00FB248C"/>
    <w:rsid w:val="00FB2857"/>
    <w:rsid w:val="00FB2B8E"/>
    <w:rsid w:val="00FB2C8A"/>
    <w:rsid w:val="00FB34C7"/>
    <w:rsid w:val="00FB3559"/>
    <w:rsid w:val="00FB3B0A"/>
    <w:rsid w:val="00FB412E"/>
    <w:rsid w:val="00FB4240"/>
    <w:rsid w:val="00FB4568"/>
    <w:rsid w:val="00FB47BA"/>
    <w:rsid w:val="00FB49E9"/>
    <w:rsid w:val="00FB4D40"/>
    <w:rsid w:val="00FB5036"/>
    <w:rsid w:val="00FB506C"/>
    <w:rsid w:val="00FB52B4"/>
    <w:rsid w:val="00FB58FE"/>
    <w:rsid w:val="00FB5ABA"/>
    <w:rsid w:val="00FB5E5C"/>
    <w:rsid w:val="00FB5E98"/>
    <w:rsid w:val="00FB5EBF"/>
    <w:rsid w:val="00FB6160"/>
    <w:rsid w:val="00FB6678"/>
    <w:rsid w:val="00FB75D6"/>
    <w:rsid w:val="00FB77F0"/>
    <w:rsid w:val="00FB7A08"/>
    <w:rsid w:val="00FB7FFA"/>
    <w:rsid w:val="00FC0594"/>
    <w:rsid w:val="00FC1074"/>
    <w:rsid w:val="00FC1152"/>
    <w:rsid w:val="00FC2048"/>
    <w:rsid w:val="00FC23FC"/>
    <w:rsid w:val="00FC251B"/>
    <w:rsid w:val="00FC2AD7"/>
    <w:rsid w:val="00FC2CEC"/>
    <w:rsid w:val="00FC2FE5"/>
    <w:rsid w:val="00FC3388"/>
    <w:rsid w:val="00FC36E4"/>
    <w:rsid w:val="00FC37C1"/>
    <w:rsid w:val="00FC3B3C"/>
    <w:rsid w:val="00FC3FBE"/>
    <w:rsid w:val="00FC4073"/>
    <w:rsid w:val="00FC4168"/>
    <w:rsid w:val="00FC4677"/>
    <w:rsid w:val="00FC46C6"/>
    <w:rsid w:val="00FC4DAF"/>
    <w:rsid w:val="00FC4E14"/>
    <w:rsid w:val="00FC52A2"/>
    <w:rsid w:val="00FC5600"/>
    <w:rsid w:val="00FC5607"/>
    <w:rsid w:val="00FC5A3C"/>
    <w:rsid w:val="00FC5C9B"/>
    <w:rsid w:val="00FC610B"/>
    <w:rsid w:val="00FC76EC"/>
    <w:rsid w:val="00FC7BC3"/>
    <w:rsid w:val="00FC7C92"/>
    <w:rsid w:val="00FD0AA0"/>
    <w:rsid w:val="00FD11A4"/>
    <w:rsid w:val="00FD13DD"/>
    <w:rsid w:val="00FD1646"/>
    <w:rsid w:val="00FD172D"/>
    <w:rsid w:val="00FD1D63"/>
    <w:rsid w:val="00FD299C"/>
    <w:rsid w:val="00FD2F7C"/>
    <w:rsid w:val="00FD356A"/>
    <w:rsid w:val="00FD3CDF"/>
    <w:rsid w:val="00FD3D40"/>
    <w:rsid w:val="00FD3E41"/>
    <w:rsid w:val="00FD3F6E"/>
    <w:rsid w:val="00FD3FE8"/>
    <w:rsid w:val="00FD440C"/>
    <w:rsid w:val="00FD4F39"/>
    <w:rsid w:val="00FD58AC"/>
    <w:rsid w:val="00FD61CC"/>
    <w:rsid w:val="00FD6426"/>
    <w:rsid w:val="00FD6ACB"/>
    <w:rsid w:val="00FD6BAF"/>
    <w:rsid w:val="00FD712E"/>
    <w:rsid w:val="00FD71C5"/>
    <w:rsid w:val="00FD73B5"/>
    <w:rsid w:val="00FD7565"/>
    <w:rsid w:val="00FD7EAB"/>
    <w:rsid w:val="00FE0254"/>
    <w:rsid w:val="00FE0C0D"/>
    <w:rsid w:val="00FE0D34"/>
    <w:rsid w:val="00FE103B"/>
    <w:rsid w:val="00FE162A"/>
    <w:rsid w:val="00FE17AB"/>
    <w:rsid w:val="00FE1C99"/>
    <w:rsid w:val="00FE23DE"/>
    <w:rsid w:val="00FE269F"/>
    <w:rsid w:val="00FE2955"/>
    <w:rsid w:val="00FE29BF"/>
    <w:rsid w:val="00FE2FDE"/>
    <w:rsid w:val="00FE30B4"/>
    <w:rsid w:val="00FE3740"/>
    <w:rsid w:val="00FE38AC"/>
    <w:rsid w:val="00FE421B"/>
    <w:rsid w:val="00FE4C4D"/>
    <w:rsid w:val="00FE5C7E"/>
    <w:rsid w:val="00FE6260"/>
    <w:rsid w:val="00FE6330"/>
    <w:rsid w:val="00FE68D9"/>
    <w:rsid w:val="00FE6F66"/>
    <w:rsid w:val="00FE712C"/>
    <w:rsid w:val="00FE7487"/>
    <w:rsid w:val="00FE7560"/>
    <w:rsid w:val="00FE77E1"/>
    <w:rsid w:val="00FE7946"/>
    <w:rsid w:val="00FE7A53"/>
    <w:rsid w:val="00FE7B3C"/>
    <w:rsid w:val="00FE7C36"/>
    <w:rsid w:val="00FF0292"/>
    <w:rsid w:val="00FF089B"/>
    <w:rsid w:val="00FF0B25"/>
    <w:rsid w:val="00FF19B4"/>
    <w:rsid w:val="00FF1B34"/>
    <w:rsid w:val="00FF2B03"/>
    <w:rsid w:val="00FF2BCF"/>
    <w:rsid w:val="00FF2E32"/>
    <w:rsid w:val="00FF3738"/>
    <w:rsid w:val="00FF394F"/>
    <w:rsid w:val="00FF3FF6"/>
    <w:rsid w:val="00FF442A"/>
    <w:rsid w:val="00FF4617"/>
    <w:rsid w:val="00FF486F"/>
    <w:rsid w:val="00FF4957"/>
    <w:rsid w:val="00FF4D62"/>
    <w:rsid w:val="00FF516B"/>
    <w:rsid w:val="00FF580D"/>
    <w:rsid w:val="00FF5924"/>
    <w:rsid w:val="00FF5E53"/>
    <w:rsid w:val="00FF61B8"/>
    <w:rsid w:val="00FF64C6"/>
    <w:rsid w:val="00FF70DC"/>
    <w:rsid w:val="00FF7193"/>
    <w:rsid w:val="00FF73B8"/>
    <w:rsid w:val="00FF747C"/>
    <w:rsid w:val="00FF7642"/>
    <w:rsid w:val="00FF78CE"/>
    <w:rsid w:val="00FF7FFE"/>
    <w:rsid w:val="159FB70E"/>
    <w:rsid w:val="16B0D87D"/>
    <w:rsid w:val="17421C37"/>
    <w:rsid w:val="330BAF26"/>
    <w:rsid w:val="3BCDAC6B"/>
    <w:rsid w:val="3F9C846B"/>
    <w:rsid w:val="40B7B53A"/>
    <w:rsid w:val="43A2AE56"/>
    <w:rsid w:val="43D29732"/>
    <w:rsid w:val="622A6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F22BF871-726C-4D66-9ECC-CF868E1F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5378DB6-D590-46EE-8AB3-7BB5D34F16F5}">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153bd8d-61e3-4d9a-b03f-287c4fda417d"/>
    <ds:schemaRef ds:uri="http://purl.org/dc/terms/"/>
    <ds:schemaRef ds:uri="http://schemas.openxmlformats.org/package/2006/metadata/core-properties"/>
    <ds:schemaRef ds:uri="d685628e-7c0a-498b-8a01-f41cb0ae94ad"/>
    <ds:schemaRef ds:uri="http://www.w3.org/XML/1998/namespace"/>
  </ds:schemaRefs>
</ds:datastoreItem>
</file>

<file path=customXml/itemProps3.xml><?xml version="1.0" encoding="utf-8"?>
<ds:datastoreItem xmlns:ds="http://schemas.openxmlformats.org/officeDocument/2006/customXml" ds:itemID="{887718E7-520F-41F6-9564-0E1487207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D6780-E847-46CC-B1C3-E4CA50E3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697</TotalTime>
  <Pages>22</Pages>
  <Words>5926</Words>
  <Characters>27237</Characters>
  <Application>Microsoft Office Word</Application>
  <DocSecurity>0</DocSecurity>
  <Lines>226</Lines>
  <Paragraphs>66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Kanokporn Kraikhum</cp:lastModifiedBy>
  <cp:revision>14</cp:revision>
  <cp:lastPrinted>2019-05-13T10:35:00Z</cp:lastPrinted>
  <dcterms:created xsi:type="dcterms:W3CDTF">2019-05-10T04:41:00Z</dcterms:created>
  <dcterms:modified xsi:type="dcterms:W3CDTF">2019-05-15T10:28:00Z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