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876B83">
        <w:rPr>
          <w:rFonts w:ascii="Angsana New" w:hAnsi="Angsana New"/>
          <w:sz w:val="30"/>
          <w:szCs w:val="30"/>
        </w:rPr>
        <w:t>2561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="00126CF3">
        <w:rPr>
          <w:rFonts w:ascii="Angsana New" w:hAnsi="Angsana New"/>
          <w:sz w:val="30"/>
          <w:szCs w:val="30"/>
          <w:cs/>
        </w:rPr>
        <w:t>ธันวาคม 25</w:t>
      </w:r>
      <w:r w:rsidR="00876B83">
        <w:rPr>
          <w:rFonts w:ascii="Angsana New" w:hAnsi="Angsana New" w:hint="cs"/>
          <w:sz w:val="30"/>
          <w:szCs w:val="30"/>
          <w:cs/>
        </w:rPr>
        <w:t>61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="00126CF3">
        <w:rPr>
          <w:rFonts w:ascii="Angsana New" w:hAnsi="Angsana New"/>
          <w:sz w:val="30"/>
          <w:szCs w:val="30"/>
          <w:cs/>
        </w:rPr>
        <w:t>31 ธันวาคม 25</w:t>
      </w:r>
      <w:r w:rsidR="00876B83">
        <w:rPr>
          <w:rFonts w:ascii="Angsana New" w:hAnsi="Angsana New" w:hint="cs"/>
          <w:sz w:val="30"/>
          <w:szCs w:val="30"/>
          <w:cs/>
        </w:rPr>
        <w:t>61</w:t>
      </w:r>
      <w:r w:rsidR="009214A9">
        <w:rPr>
          <w:rFonts w:ascii="Angsana New" w:hAnsi="Angsana New"/>
          <w:sz w:val="30"/>
          <w:szCs w:val="30"/>
        </w:rPr>
        <w:t xml:space="preserve">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876B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876B8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4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4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40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876B83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876B83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5797F" w:rsidRDefault="0025797F">
      <w:r>
        <w:br w:type="page"/>
      </w: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40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9D2D4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9D2D40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4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="005967F4">
        <w:rPr>
          <w:rFonts w:ascii="Angsana New" w:hAnsi="Angsana New" w:hint="cs"/>
          <w:sz w:val="30"/>
          <w:szCs w:val="30"/>
          <w:cs/>
        </w:rPr>
        <w:t>กลุ่ม</w:t>
      </w:r>
      <w:r w:rsidRPr="00B32B1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25797F" w:rsidRPr="00B62B95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2B95">
        <w:rPr>
          <w:rFonts w:ascii="Angsana New" w:hAnsi="Angsana New"/>
          <w:sz w:val="30"/>
          <w:szCs w:val="30"/>
        </w:rPr>
        <w:t>2562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2B95">
        <w:rPr>
          <w:rFonts w:ascii="Angsana New" w:hAnsi="Angsana New"/>
          <w:sz w:val="30"/>
          <w:szCs w:val="30"/>
        </w:rPr>
        <w:t>2562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 xml:space="preserve">บริษัท </w:t>
      </w:r>
    </w:p>
    <w:p w:rsidR="0025797F" w:rsidRPr="009214A9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/>
          <w:sz w:val="30"/>
          <w:szCs w:val="30"/>
          <w:cs/>
        </w:rPr>
        <w:t>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 xml:space="preserve">บริษัทอยู่ระหว่างการประเมินและพิจารณาผลกระทบของการนำมาตรฐานการรายงานทางการเงิน (กลุ่มเครื่องมือทางการเงิน) จำนวน </w:t>
      </w:r>
      <w:r w:rsidRPr="00B62B95">
        <w:rPr>
          <w:rFonts w:ascii="Angsana New" w:hAnsi="Angsana New"/>
          <w:sz w:val="30"/>
          <w:szCs w:val="30"/>
        </w:rPr>
        <w:t xml:space="preserve">5 </w:t>
      </w:r>
      <w:r w:rsidRPr="00B62B95">
        <w:rPr>
          <w:rFonts w:ascii="Angsana New" w:hAnsi="Angsana New"/>
          <w:sz w:val="30"/>
          <w:szCs w:val="30"/>
          <w:cs/>
        </w:rPr>
        <w:t xml:space="preserve">ฉบับและมาตรฐานการรายงานทางการเงินฉบับที่ </w:t>
      </w:r>
      <w:r w:rsidRPr="00B62B95">
        <w:rPr>
          <w:rFonts w:ascii="Angsana New" w:hAnsi="Angsana New"/>
          <w:sz w:val="30"/>
          <w:szCs w:val="30"/>
        </w:rPr>
        <w:t>16 “</w:t>
      </w:r>
      <w:r w:rsidRPr="00B62B95">
        <w:rPr>
          <w:rFonts w:ascii="Angsana New" w:hAnsi="Angsana New"/>
          <w:sz w:val="30"/>
          <w:szCs w:val="30"/>
          <w:cs/>
        </w:rPr>
        <w:t>สัญญาเช่า</w:t>
      </w:r>
      <w:r w:rsidRPr="00B62B95">
        <w:rPr>
          <w:rFonts w:ascii="Angsana New" w:hAnsi="Angsana New"/>
          <w:sz w:val="30"/>
          <w:szCs w:val="30"/>
        </w:rPr>
        <w:t xml:space="preserve">” 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ที่ออกใหม่ซึ่งจะมีผลบังคับใช้ในปี </w:t>
      </w:r>
      <w:r w:rsidRPr="00B62B95">
        <w:rPr>
          <w:rFonts w:ascii="Angsana New" w:hAnsi="Angsana New"/>
          <w:sz w:val="30"/>
          <w:szCs w:val="30"/>
        </w:rPr>
        <w:t xml:space="preserve">2563 </w:t>
      </w:r>
      <w:r w:rsidRPr="00B62B95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ยังไม่ได้นำมาเริ่มถือปฏิบัติในการจัดทำข้อมูลทางการเงินระหว่างกาลนี้และไม่มีนโยบายในการนำมาเริ่มถือปฏิบัติก่อนวันที่มีผลบังคับใช้</w:t>
      </w:r>
    </w:p>
    <w:p w:rsidR="004416F2" w:rsidRPr="0025797F" w:rsidRDefault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5797F" w:rsidRDefault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สิ้นสุดวันที่ 31 มีนาคม 256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25797F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ตามที่กล่าว</w:t>
      </w:r>
      <w:r w:rsidR="00462883">
        <w:rPr>
          <w:rFonts w:ascii="Angsana New" w:hAnsi="Angsana New" w:hint="cs"/>
          <w:sz w:val="30"/>
          <w:szCs w:val="30"/>
          <w:cs/>
        </w:rPr>
        <w:t>ในวรรค</w:t>
      </w:r>
      <w:r w:rsidR="0025797F">
        <w:rPr>
          <w:rFonts w:ascii="Angsana New" w:hAnsi="Angsana New" w:hint="cs"/>
          <w:sz w:val="30"/>
          <w:szCs w:val="30"/>
          <w:cs/>
        </w:rPr>
        <w:t>ข้างต้น</w:t>
      </w:r>
      <w:r w:rsidRPr="00B62B95">
        <w:rPr>
          <w:rFonts w:ascii="Angsana New" w:hAnsi="Angsana New"/>
          <w:sz w:val="30"/>
          <w:szCs w:val="30"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มาเริ่มถือปฎิบัติซึ่งไม่มีผลกระทบที่เป็นสาระสำคัญ</w:t>
      </w:r>
    </w:p>
    <w:p w:rsidR="009214A9" w:rsidRDefault="0092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</w:tcPr>
          <w:p w:rsidR="008755D6" w:rsidRPr="00E9777E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F51F88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5D6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8755D6" w:rsidRPr="005373A3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755D6" w:rsidRPr="00046A17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755D6" w:rsidRPr="004A2990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8755D6" w:rsidRPr="004A299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755D6" w:rsidRPr="00046A17" w:rsidRDefault="00046A1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/>
                <w:sz w:val="30"/>
                <w:szCs w:val="30"/>
              </w:rPr>
              <w:t>26,520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755D6" w:rsidRPr="0021337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Pr="002133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046A17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046A17" w:rsidRPr="005373A3" w:rsidRDefault="00046A1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A17" w:rsidRPr="00046A17" w:rsidRDefault="00046A1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46A17" w:rsidRPr="004A2990" w:rsidRDefault="00046A17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A17" w:rsidRPr="004A2990" w:rsidRDefault="00046A1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A17" w:rsidRPr="00F51F88" w:rsidRDefault="00046A17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A17" w:rsidRPr="00046A17" w:rsidRDefault="00046A1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84" w:type="dxa"/>
          </w:tcPr>
          <w:p w:rsidR="00046A17" w:rsidRPr="00F51F88" w:rsidRDefault="00046A1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A17" w:rsidRPr="004A2990" w:rsidRDefault="00046A17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8755D6" w:rsidRPr="005373A3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046A17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755D6" w:rsidRPr="004A2990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4A299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755D6" w:rsidRPr="00F5193E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046A17" w:rsidRDefault="00046A1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284" w:type="dxa"/>
          </w:tcPr>
          <w:p w:rsidR="008755D6" w:rsidRPr="00F5193E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21337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4226AF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4226AF" w:rsidRPr="005373A3" w:rsidRDefault="004226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226AF" w:rsidRPr="00046A17" w:rsidRDefault="004226AF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4226AF" w:rsidRPr="004A2990" w:rsidRDefault="004226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226AF" w:rsidRPr="00046A17" w:rsidRDefault="004226AF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4226AF" w:rsidRPr="00F51F88" w:rsidRDefault="004226AF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226AF" w:rsidRPr="00046A17" w:rsidRDefault="004226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2,232</w:t>
            </w:r>
          </w:p>
        </w:tc>
        <w:tc>
          <w:tcPr>
            <w:tcW w:w="284" w:type="dxa"/>
          </w:tcPr>
          <w:p w:rsidR="004226AF" w:rsidRPr="00F51F88" w:rsidRDefault="004226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4226AF" w:rsidRPr="00046A17" w:rsidRDefault="004226AF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8755D6" w:rsidRPr="005373A3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046A17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755D6" w:rsidRPr="004A299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4A299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8755D6" w:rsidRDefault="004226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46A17" w:rsidRPr="00046A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21337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133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8755D6" w:rsidRPr="005373A3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755D6" w:rsidRPr="00046A17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755D6" w:rsidRPr="004A2990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8755D6" w:rsidRPr="004A299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755D6" w:rsidRPr="00F5193E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8755D6" w:rsidRPr="00046A17" w:rsidRDefault="00046A1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/>
                <w:sz w:val="30"/>
                <w:szCs w:val="30"/>
              </w:rPr>
              <w:t>32,235</w:t>
            </w:r>
          </w:p>
        </w:tc>
        <w:tc>
          <w:tcPr>
            <w:tcW w:w="284" w:type="dxa"/>
          </w:tcPr>
          <w:p w:rsidR="008755D6" w:rsidRPr="00F5193E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755D6" w:rsidRPr="0021337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23,535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8755D6" w:rsidRPr="005373A3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046A17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755D6" w:rsidRPr="004A2990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55D6" w:rsidRPr="004A299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755D6" w:rsidRPr="00F5193E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046A17" w:rsidRDefault="00DC3D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84" w:type="dxa"/>
          </w:tcPr>
          <w:p w:rsidR="008755D6" w:rsidRPr="00F5193E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21337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126CF3" w:rsidRPr="00EC03C9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126CF3" w:rsidRPr="00EC03C9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EC03C9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2FC6" w:rsidRPr="00B14380" w:rsidTr="00116893">
        <w:trPr>
          <w:cantSplit/>
        </w:trPr>
        <w:tc>
          <w:tcPr>
            <w:tcW w:w="3776" w:type="dxa"/>
          </w:tcPr>
          <w:p w:rsidR="00A92FC6" w:rsidRPr="004A2990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A92FC6" w:rsidRPr="00F5193E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92FC6" w:rsidRPr="00F5193E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2FC6" w:rsidRPr="00F5193E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92FC6" w:rsidRPr="00F5193E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92FC6" w:rsidRPr="004C2E64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A92FC6" w:rsidRPr="00F5193E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92FC6" w:rsidRPr="00F5193E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5D6" w:rsidRPr="00B14380" w:rsidTr="00116893">
        <w:trPr>
          <w:cantSplit/>
        </w:trPr>
        <w:tc>
          <w:tcPr>
            <w:tcW w:w="3776" w:type="dxa"/>
          </w:tcPr>
          <w:p w:rsidR="008755D6" w:rsidRPr="005373A3" w:rsidRDefault="008755D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755D6" w:rsidRPr="00DC3D77" w:rsidRDefault="00DC3D7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84" w:type="dxa"/>
          </w:tcPr>
          <w:p w:rsidR="008755D6" w:rsidRPr="00B14380" w:rsidRDefault="008755D6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755D6" w:rsidRPr="00B56CD4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</w:tcPr>
          <w:p w:rsidR="008755D6" w:rsidRPr="00B14380" w:rsidRDefault="008755D6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8755D6" w:rsidRPr="00DC3D77" w:rsidRDefault="008755D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755D6" w:rsidRPr="00B14380" w:rsidRDefault="008755D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755D6" w:rsidRPr="00C56193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755D6" w:rsidRPr="00B14380" w:rsidTr="00116893">
        <w:trPr>
          <w:cantSplit/>
        </w:trPr>
        <w:tc>
          <w:tcPr>
            <w:tcW w:w="3776" w:type="dxa"/>
          </w:tcPr>
          <w:p w:rsidR="008755D6" w:rsidRPr="005373A3" w:rsidRDefault="008755D6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755D6" w:rsidRPr="00DC3D77" w:rsidRDefault="00DC3D7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84" w:type="dxa"/>
          </w:tcPr>
          <w:p w:rsidR="008755D6" w:rsidRPr="00EA5359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755D6" w:rsidRPr="00B56CD4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83" w:type="dxa"/>
          </w:tcPr>
          <w:p w:rsidR="008755D6" w:rsidRPr="00EA5359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8755D6" w:rsidRPr="00DC3D77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755D6" w:rsidRPr="00EA5359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755D6" w:rsidRPr="00C56193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C3D77" w:rsidRPr="00B14380" w:rsidTr="00116893">
        <w:trPr>
          <w:cantSplit/>
        </w:trPr>
        <w:tc>
          <w:tcPr>
            <w:tcW w:w="3776" w:type="dxa"/>
          </w:tcPr>
          <w:p w:rsidR="00DC3D77" w:rsidRPr="00F37565" w:rsidRDefault="00DC3D7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C3D77" w:rsidRPr="00B56CD4" w:rsidRDefault="00DC3D7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DC3D77" w:rsidRPr="00EA5359" w:rsidRDefault="00DC3D77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C3D77" w:rsidRPr="00B56CD4" w:rsidRDefault="00DC3D77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DC3D77" w:rsidRPr="00EA5359" w:rsidRDefault="00DC3D77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DC3D77" w:rsidRPr="00DC3D77" w:rsidRDefault="00DC3D7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C3D77" w:rsidRPr="00EA5359" w:rsidRDefault="00DC3D7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C3D77" w:rsidRPr="00C56193" w:rsidRDefault="00DC3D77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755D6" w:rsidRPr="00B14380" w:rsidTr="00116893">
        <w:trPr>
          <w:cantSplit/>
        </w:trPr>
        <w:tc>
          <w:tcPr>
            <w:tcW w:w="3776" w:type="dxa"/>
          </w:tcPr>
          <w:p w:rsidR="008755D6" w:rsidRPr="00F37565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8755D6" w:rsidRDefault="00DC3D7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:rsidR="008755D6" w:rsidRPr="00B14380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B56CD4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3" w:type="dxa"/>
          </w:tcPr>
          <w:p w:rsidR="008755D6" w:rsidRPr="00B14380" w:rsidRDefault="008755D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DC3D77" w:rsidRDefault="008755D6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755D6" w:rsidRPr="00B14380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55D6" w:rsidRPr="00C56193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A92FC6" w:rsidRDefault="00A92FC6">
      <w:r>
        <w:br w:type="page"/>
      </w: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4416F2" w:rsidRPr="00E24209" w:rsidTr="008F6A38">
        <w:trPr>
          <w:cantSplit/>
        </w:trPr>
        <w:tc>
          <w:tcPr>
            <w:tcW w:w="3776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8F6A38">
        <w:trPr>
          <w:cantSplit/>
        </w:trPr>
        <w:tc>
          <w:tcPr>
            <w:tcW w:w="3776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416F2" w:rsidRPr="00F51F88" w:rsidTr="008F6A38">
        <w:trPr>
          <w:cantSplit/>
        </w:trPr>
        <w:tc>
          <w:tcPr>
            <w:tcW w:w="3776" w:type="dxa"/>
          </w:tcPr>
          <w:p w:rsidR="004416F2" w:rsidRPr="00E9777E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A92FC6" w:rsidRPr="00B14380" w:rsidTr="00E623FB">
        <w:trPr>
          <w:cantSplit/>
        </w:trPr>
        <w:tc>
          <w:tcPr>
            <w:tcW w:w="3776" w:type="dxa"/>
          </w:tcPr>
          <w:p w:rsidR="00A92FC6" w:rsidRDefault="00A92FC6" w:rsidP="0017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92FC6" w:rsidRPr="008755D6" w:rsidRDefault="00A92FC6" w:rsidP="0017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13,934</w:t>
            </w:r>
          </w:p>
        </w:tc>
        <w:tc>
          <w:tcPr>
            <w:tcW w:w="284" w:type="dxa"/>
          </w:tcPr>
          <w:p w:rsidR="00A92FC6" w:rsidRPr="0066040A" w:rsidRDefault="00A92FC6" w:rsidP="001724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92FC6" w:rsidRPr="00B56CD4" w:rsidRDefault="00A92FC6" w:rsidP="0017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83" w:type="dxa"/>
          </w:tcPr>
          <w:p w:rsidR="00A92FC6" w:rsidRPr="0066040A" w:rsidRDefault="00A92FC6" w:rsidP="001724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A92FC6" w:rsidRPr="00DC3D77" w:rsidRDefault="00A92FC6" w:rsidP="0017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13,763</w:t>
            </w:r>
          </w:p>
        </w:tc>
        <w:tc>
          <w:tcPr>
            <w:tcW w:w="284" w:type="dxa"/>
          </w:tcPr>
          <w:p w:rsidR="00A92FC6" w:rsidRPr="00B14380" w:rsidRDefault="00A92FC6" w:rsidP="0017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92FC6" w:rsidRPr="00C56193" w:rsidRDefault="00A92FC6" w:rsidP="0017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A92FC6" w:rsidRPr="00B14380" w:rsidTr="00E623FB">
        <w:trPr>
          <w:cantSplit/>
        </w:trPr>
        <w:tc>
          <w:tcPr>
            <w:tcW w:w="3776" w:type="dxa"/>
          </w:tcPr>
          <w:p w:rsidR="00A92FC6" w:rsidRDefault="00A92FC6" w:rsidP="00AB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92FC6" w:rsidRDefault="00A92FC6" w:rsidP="00AB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A92FC6" w:rsidRPr="0066040A" w:rsidRDefault="00A92FC6" w:rsidP="00AB36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92FC6" w:rsidRPr="00DC3D77" w:rsidRDefault="00A92FC6" w:rsidP="00AB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92FC6" w:rsidRPr="0066040A" w:rsidRDefault="00A92FC6" w:rsidP="00AB36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A92FC6" w:rsidRPr="00DC3D77" w:rsidRDefault="00A92FC6" w:rsidP="00AB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A92FC6" w:rsidRPr="00B14380" w:rsidRDefault="00A92FC6" w:rsidP="00AB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92FC6" w:rsidRPr="00DC3D77" w:rsidRDefault="00A92FC6" w:rsidP="00AB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92FC6" w:rsidRPr="00A92FC6" w:rsidTr="00E623FB">
        <w:trPr>
          <w:cantSplit/>
        </w:trPr>
        <w:tc>
          <w:tcPr>
            <w:tcW w:w="3776" w:type="dxa"/>
          </w:tcPr>
          <w:p w:rsidR="00A92FC6" w:rsidRP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92FC6" w:rsidRP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92FC6" w:rsidRPr="00A92FC6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92FC6" w:rsidRP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A92FC6" w:rsidRPr="00A92FC6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A92FC6" w:rsidRP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92FC6" w:rsidRP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92FC6" w:rsidRP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A92FC6" w:rsidRPr="00B14380" w:rsidTr="00B01F81">
        <w:trPr>
          <w:cantSplit/>
        </w:trPr>
        <w:tc>
          <w:tcPr>
            <w:tcW w:w="3776" w:type="dxa"/>
          </w:tcPr>
          <w:p w:rsidR="00A92FC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A92FC6" w:rsidRPr="00F96A6A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2FC6" w:rsidRPr="00B14380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2FC6" w:rsidRPr="004C2E64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A92FC6" w:rsidRPr="00B14380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92FC6" w:rsidRPr="00F96A6A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2FC6" w:rsidRPr="00B14380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92FC6" w:rsidRPr="004C2E64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A92FC6" w:rsidRPr="00B14380" w:rsidTr="00116893">
        <w:trPr>
          <w:cantSplit/>
        </w:trPr>
        <w:tc>
          <w:tcPr>
            <w:tcW w:w="3776" w:type="dxa"/>
          </w:tcPr>
          <w:p w:rsidR="00A92FC6" w:rsidRDefault="00A92FC6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A92FC6" w:rsidRPr="00A2716F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9,733</w:t>
            </w:r>
          </w:p>
        </w:tc>
        <w:tc>
          <w:tcPr>
            <w:tcW w:w="284" w:type="dxa"/>
          </w:tcPr>
          <w:p w:rsidR="00A92FC6" w:rsidRPr="006E327A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2FC6" w:rsidRPr="008D4937" w:rsidRDefault="00A92FC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8,429</w:t>
            </w:r>
          </w:p>
        </w:tc>
        <w:tc>
          <w:tcPr>
            <w:tcW w:w="283" w:type="dxa"/>
          </w:tcPr>
          <w:p w:rsidR="00A92FC6" w:rsidRPr="00B14380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92FC6" w:rsidRPr="00A2716F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4,106</w:t>
            </w:r>
          </w:p>
        </w:tc>
        <w:tc>
          <w:tcPr>
            <w:tcW w:w="284" w:type="dxa"/>
          </w:tcPr>
          <w:p w:rsidR="00A92FC6" w:rsidRPr="00B14380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92FC6" w:rsidRPr="00DB3BC4" w:rsidRDefault="00A92FC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3,733</w:t>
            </w:r>
          </w:p>
        </w:tc>
      </w:tr>
      <w:tr w:rsidR="00A92FC6" w:rsidRPr="00B14380" w:rsidTr="00116893">
        <w:trPr>
          <w:cantSplit/>
        </w:trPr>
        <w:tc>
          <w:tcPr>
            <w:tcW w:w="3776" w:type="dxa"/>
          </w:tcPr>
          <w:p w:rsidR="00A92FC6" w:rsidRDefault="00A92FC6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2FC6" w:rsidRPr="00A2716F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A92FC6" w:rsidRPr="00B43FA4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2FC6" w:rsidRPr="008D4937" w:rsidRDefault="00A92FC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83" w:type="dxa"/>
          </w:tcPr>
          <w:p w:rsidR="00A92FC6" w:rsidRPr="00B14380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92FC6" w:rsidRPr="00A2716F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</w:tcPr>
          <w:p w:rsidR="00A92FC6" w:rsidRPr="00B14380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2FC6" w:rsidRPr="00DB3BC4" w:rsidRDefault="00A92FC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A92FC6" w:rsidRPr="00B14380" w:rsidTr="00116893">
        <w:trPr>
          <w:cantSplit/>
        </w:trPr>
        <w:tc>
          <w:tcPr>
            <w:tcW w:w="3776" w:type="dxa"/>
          </w:tcPr>
          <w:p w:rsidR="00A92FC6" w:rsidRPr="004C7AA6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92FC6" w:rsidRPr="00A2716F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9,956</w:t>
            </w:r>
          </w:p>
        </w:tc>
        <w:tc>
          <w:tcPr>
            <w:tcW w:w="284" w:type="dxa"/>
          </w:tcPr>
          <w:p w:rsidR="00A92FC6" w:rsidRPr="006E327A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92FC6" w:rsidRPr="008D4937" w:rsidRDefault="00A92FC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8,640</w:t>
            </w:r>
          </w:p>
        </w:tc>
        <w:tc>
          <w:tcPr>
            <w:tcW w:w="283" w:type="dxa"/>
          </w:tcPr>
          <w:p w:rsidR="00A92FC6" w:rsidRPr="00B14380" w:rsidRDefault="00A92FC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A92FC6" w:rsidRPr="00A2716F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  <w:tc>
          <w:tcPr>
            <w:tcW w:w="284" w:type="dxa"/>
          </w:tcPr>
          <w:p w:rsidR="00A92FC6" w:rsidRPr="00B14380" w:rsidRDefault="00A92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92FC6" w:rsidRPr="00DB3BC4" w:rsidRDefault="00A92FC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3,851</w:t>
            </w:r>
          </w:p>
        </w:tc>
      </w:tr>
    </w:tbl>
    <w:p w:rsidR="00B01F81" w:rsidRDefault="00B01F81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31 มีนาคม 256</w:t>
      </w:r>
      <w:r w:rsidR="008755D6">
        <w:rPr>
          <w:rFonts w:ascii="Angsana New" w:hAnsi="Angsana New"/>
          <w:sz w:val="30"/>
          <w:szCs w:val="30"/>
        </w:rPr>
        <w:t>2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61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2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8F38E6" w:rsidRDefault="008755D6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85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BC0DE1" w:rsidRPr="00E24209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02B2B" w:rsidRPr="00E24209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02B2B" w:rsidRPr="008755D6" w:rsidRDefault="00802B2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802B2B" w:rsidRPr="004E4492" w:rsidRDefault="00802B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802B2B" w:rsidRPr="00962516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802B2B" w:rsidRPr="004E4492" w:rsidRDefault="00802B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802B2B" w:rsidRPr="005219FB" w:rsidRDefault="004F5642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19FB">
              <w:rPr>
                <w:rFonts w:ascii="Angsana New" w:hAnsi="Angsana New"/>
                <w:bCs/>
                <w:sz w:val="30"/>
                <w:szCs w:val="30"/>
              </w:rPr>
              <w:t>18,506</w:t>
            </w:r>
          </w:p>
        </w:tc>
        <w:tc>
          <w:tcPr>
            <w:tcW w:w="285" w:type="dxa"/>
          </w:tcPr>
          <w:p w:rsidR="00802B2B" w:rsidRPr="00E24209" w:rsidRDefault="00802B2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802B2B" w:rsidRPr="000348CE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5219FB" w:rsidRPr="00E24209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5219FB" w:rsidRPr="0076366C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shd w:val="clear" w:color="auto" w:fill="auto"/>
          </w:tcPr>
          <w:p w:rsidR="005219FB" w:rsidRPr="005219FB" w:rsidRDefault="005219FB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219FB" w:rsidRPr="004E4492" w:rsidRDefault="005219F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5219FB" w:rsidRPr="000348CE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:rsidR="005219FB" w:rsidRPr="004E4492" w:rsidRDefault="005219F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5219FB" w:rsidRPr="005219FB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219FB" w:rsidRPr="00E24209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5219FB" w:rsidRPr="000348CE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02B2B" w:rsidRPr="00E24209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940C2E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02B2B" w:rsidRPr="005219FB" w:rsidRDefault="005219F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>374</w:t>
            </w:r>
          </w:p>
        </w:tc>
        <w:tc>
          <w:tcPr>
            <w:tcW w:w="285" w:type="dxa"/>
          </w:tcPr>
          <w:p w:rsidR="00802B2B" w:rsidRPr="004E4492" w:rsidRDefault="00802B2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802B2B" w:rsidRPr="000348CE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531</w:t>
            </w:r>
          </w:p>
        </w:tc>
        <w:tc>
          <w:tcPr>
            <w:tcW w:w="285" w:type="dxa"/>
          </w:tcPr>
          <w:p w:rsidR="00802B2B" w:rsidRPr="004E4492" w:rsidRDefault="00802B2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802B2B" w:rsidRPr="005219FB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802B2B" w:rsidRPr="00E242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802B2B" w:rsidRPr="000348CE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02B2B" w:rsidRPr="00E24209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802B2B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B2B" w:rsidRPr="005219FB" w:rsidRDefault="005219F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>374</w:t>
            </w:r>
          </w:p>
        </w:tc>
        <w:tc>
          <w:tcPr>
            <w:tcW w:w="285" w:type="dxa"/>
          </w:tcPr>
          <w:p w:rsidR="00802B2B" w:rsidRPr="004E4492" w:rsidRDefault="00802B2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2B2B" w:rsidRPr="000348CE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85" w:type="dxa"/>
          </w:tcPr>
          <w:p w:rsidR="00802B2B" w:rsidRPr="004E4492" w:rsidRDefault="00802B2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B2B" w:rsidRPr="005219FB" w:rsidRDefault="005219FB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18,506</w:t>
            </w:r>
          </w:p>
        </w:tc>
        <w:tc>
          <w:tcPr>
            <w:tcW w:w="285" w:type="dxa"/>
          </w:tcPr>
          <w:p w:rsidR="00802B2B" w:rsidRPr="00E242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802B2B" w:rsidRPr="000348CE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802B2B" w:rsidRPr="00E24209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802B2B" w:rsidRPr="00C861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02B2B" w:rsidRPr="00C861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802B2B" w:rsidRPr="00C86109" w:rsidRDefault="00802B2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:rsidR="00802B2B" w:rsidRPr="00C861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802B2B" w:rsidRPr="00C86109" w:rsidRDefault="00802B2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802B2B" w:rsidRPr="00C861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802B2B" w:rsidRPr="00C861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</w:tcPr>
          <w:p w:rsidR="00802B2B" w:rsidRPr="00C86109" w:rsidRDefault="00802B2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5039" w:type="dxa"/>
            <w:gridSpan w:val="2"/>
          </w:tcPr>
          <w:p w:rsidR="001E6302" w:rsidRPr="00AB61F4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1E6302" w:rsidRPr="001E6302" w:rsidRDefault="001E630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1E6302" w:rsidRPr="001E6302" w:rsidRDefault="001E630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1E6302" w:rsidRPr="001E6302" w:rsidRDefault="001E630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1E6302" w:rsidRPr="001E6302" w:rsidRDefault="001E630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3" w:type="dxa"/>
          </w:tcPr>
          <w:p w:rsidR="001E6302" w:rsidRPr="001E6302" w:rsidRDefault="001E630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161CAE" w:rsidRDefault="001E6302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:rsidR="001E6302" w:rsidRPr="005219FB" w:rsidRDefault="00900351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:rsidR="001E6302" w:rsidRPr="007E2CE7" w:rsidRDefault="001E630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219FB">
              <w:rPr>
                <w:rFonts w:ascii="Angsana New" w:hAnsi="Angsana New"/>
                <w:bCs/>
                <w:sz w:val="30"/>
                <w:szCs w:val="30"/>
              </w:rPr>
              <w:t>18,483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1E6302" w:rsidRPr="000348C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161CAE" w:rsidRDefault="001E6302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1E6302" w:rsidRPr="007E2CE7" w:rsidRDefault="001E630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161CAE" w:rsidRDefault="001E6302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:rsidR="001E6302" w:rsidRPr="007E2CE7" w:rsidRDefault="001E630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9F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161CAE" w:rsidRDefault="001E6302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E6302" w:rsidRPr="007E2CE7" w:rsidRDefault="001E630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4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161CAE" w:rsidRDefault="001E6302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E6302" w:rsidRPr="007E2CE7" w:rsidRDefault="001E630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4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E6302" w:rsidRPr="001E6302" w:rsidTr="00A92FC6">
        <w:trPr>
          <w:gridAfter w:val="1"/>
          <w:wAfter w:w="6" w:type="dxa"/>
          <w:cantSplit/>
        </w:trPr>
        <w:tc>
          <w:tcPr>
            <w:tcW w:w="3763" w:type="dxa"/>
          </w:tcPr>
          <w:p w:rsidR="001E6302" w:rsidRPr="00E24209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="009003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1E6302" w:rsidRPr="007E2CE7" w:rsidRDefault="001E630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E6302" w:rsidRPr="004F449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6302" w:rsidRPr="005219FB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219FB">
              <w:rPr>
                <w:rFonts w:ascii="Angsana New" w:hAnsi="Angsana New"/>
                <w:bCs/>
                <w:sz w:val="30"/>
                <w:szCs w:val="30"/>
              </w:rPr>
              <w:t>18,506</w:t>
            </w:r>
          </w:p>
        </w:tc>
        <w:tc>
          <w:tcPr>
            <w:tcW w:w="285" w:type="dxa"/>
          </w:tcPr>
          <w:p w:rsidR="001E6302" w:rsidRPr="000233DF" w:rsidRDefault="001E630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1E6302" w:rsidRPr="000348CE" w:rsidRDefault="001E630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4416F2" w:rsidRPr="00E24209" w:rsidTr="00A92FC6">
        <w:trPr>
          <w:cantSplit/>
        </w:trPr>
        <w:tc>
          <w:tcPr>
            <w:tcW w:w="3761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70" w:type="dxa"/>
            <w:gridSpan w:val="9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A92FC6">
        <w:trPr>
          <w:cantSplit/>
        </w:trPr>
        <w:tc>
          <w:tcPr>
            <w:tcW w:w="3761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E6147" w:rsidRPr="00F51F88" w:rsidTr="00A92FC6">
        <w:trPr>
          <w:cantSplit/>
        </w:trPr>
        <w:tc>
          <w:tcPr>
            <w:tcW w:w="3761" w:type="dxa"/>
          </w:tcPr>
          <w:p w:rsidR="00EE6147" w:rsidRPr="00E9777E" w:rsidRDefault="00EE6147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E6147" w:rsidRPr="008F38E6" w:rsidRDefault="00EE614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93" w:type="dxa"/>
            <w:gridSpan w:val="2"/>
          </w:tcPr>
          <w:p w:rsidR="00EE6147" w:rsidRPr="008F38E6" w:rsidRDefault="00EE614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E6147" w:rsidRPr="008F38E6" w:rsidRDefault="00EE614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90" w:type="dxa"/>
          </w:tcPr>
          <w:p w:rsidR="00EE6147" w:rsidRPr="00F51F88" w:rsidRDefault="00EE6147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E6147" w:rsidRPr="008F38E6" w:rsidRDefault="00EE614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89" w:type="dxa"/>
          </w:tcPr>
          <w:p w:rsidR="00EE6147" w:rsidRPr="008F38E6" w:rsidRDefault="00EE614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E6147" w:rsidRPr="008F38E6" w:rsidRDefault="00EE614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144D58" w:rsidRPr="00E24209" w:rsidTr="00A92FC6">
        <w:trPr>
          <w:cantSplit/>
        </w:trPr>
        <w:tc>
          <w:tcPr>
            <w:tcW w:w="3761" w:type="dxa"/>
          </w:tcPr>
          <w:p w:rsidR="00144D58" w:rsidRPr="00D9141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7" w:type="dxa"/>
          </w:tcPr>
          <w:p w:rsidR="00144D58" w:rsidRPr="00283C9E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144D58" w:rsidRPr="00E24209" w:rsidRDefault="00144D58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144D58" w:rsidRPr="00E2420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144D58" w:rsidRPr="00E24209" w:rsidRDefault="00144D58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144D58" w:rsidRPr="00283C9E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144D58" w:rsidRPr="00E2420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44D58" w:rsidRPr="00E2420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4D58" w:rsidRPr="00E24209" w:rsidTr="00A92FC6">
        <w:trPr>
          <w:cantSplit/>
        </w:trPr>
        <w:tc>
          <w:tcPr>
            <w:tcW w:w="3761" w:type="dxa"/>
          </w:tcPr>
          <w:p w:rsidR="00144D58" w:rsidRPr="0025797F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7" w:type="dxa"/>
          </w:tcPr>
          <w:p w:rsidR="00144D58" w:rsidRPr="00283C9E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144D58" w:rsidRPr="00E24209" w:rsidRDefault="00144D58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144D58" w:rsidRPr="00E2420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144D58" w:rsidRPr="00E24209" w:rsidRDefault="00144D58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144D58" w:rsidRPr="00283C9E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144D58" w:rsidRPr="00E2420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44D58" w:rsidRPr="00E24209" w:rsidRDefault="00144D5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02B2B" w:rsidRPr="00E24209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:rsidR="00802B2B" w:rsidRPr="005219FB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219F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802B2B" w:rsidRPr="00825A9C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802B2B" w:rsidRPr="005219FB" w:rsidRDefault="005219F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19FB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  <w:r w:rsidR="00802B2B" w:rsidRPr="00521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219F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802B2B" w:rsidRPr="005219F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802B2B" w:rsidRPr="00590072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802B2B" w:rsidRPr="000C28C0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02B2B" w:rsidRPr="00EC03C9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940C2E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02B2B" w:rsidRPr="005219FB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19FB">
              <w:rPr>
                <w:rFonts w:ascii="Angsana New" w:hAnsi="Angsana New"/>
                <w:bCs/>
                <w:sz w:val="30"/>
                <w:szCs w:val="30"/>
              </w:rPr>
              <w:t>105,38</w:t>
            </w:r>
            <w:r w:rsidR="00802B2B" w:rsidRPr="005219FB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93" w:type="dxa"/>
            <w:gridSpan w:val="2"/>
          </w:tcPr>
          <w:p w:rsidR="00802B2B" w:rsidRPr="004E4492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02B2B" w:rsidRPr="000C28C0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0" w:type="dxa"/>
          </w:tcPr>
          <w:p w:rsidR="00802B2B" w:rsidRPr="004E4492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802B2B" w:rsidRPr="005219F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9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802B2B" w:rsidRPr="00E24209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02B2B" w:rsidRPr="004657F6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02B2B" w:rsidRPr="00EC03C9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B2B" w:rsidRPr="005219FB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19FB">
              <w:rPr>
                <w:rFonts w:ascii="Angsana New" w:hAnsi="Angsana New"/>
                <w:bCs/>
                <w:sz w:val="30"/>
                <w:szCs w:val="30"/>
              </w:rPr>
              <w:t>105,38</w:t>
            </w:r>
            <w:r w:rsidR="00802B2B" w:rsidRPr="005219FB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93" w:type="dxa"/>
            <w:gridSpan w:val="2"/>
          </w:tcPr>
          <w:p w:rsidR="00802B2B" w:rsidRPr="004E4492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2B2B" w:rsidRPr="000C28C0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0" w:type="dxa"/>
          </w:tcPr>
          <w:p w:rsidR="00802B2B" w:rsidRPr="004E4492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802B2B" w:rsidRPr="005219FB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19FB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  <w:r w:rsidR="00802B2B" w:rsidRPr="00521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219F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802B2B" w:rsidRPr="005219F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802B2B" w:rsidRPr="00590072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B2B" w:rsidRPr="000C28C0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02B2B" w:rsidRPr="00EC03C9" w:rsidTr="00A92FC6">
        <w:trPr>
          <w:cantSplit/>
        </w:trPr>
        <w:tc>
          <w:tcPr>
            <w:tcW w:w="3761" w:type="dxa"/>
          </w:tcPr>
          <w:p w:rsidR="00802B2B" w:rsidRPr="00144D58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802B2B" w:rsidRPr="00144D58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802B2B" w:rsidRPr="00144D58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802B2B" w:rsidRPr="00144D58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802B2B" w:rsidRPr="00144D58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802B2B" w:rsidRPr="00144D58" w:rsidRDefault="00802B2B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802B2B" w:rsidRPr="00144D58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802B2B" w:rsidRPr="00144D58" w:rsidRDefault="00802B2B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46663D" w:rsidRPr="00734C60" w:rsidTr="00A92FC6">
        <w:trPr>
          <w:cantSplit/>
        </w:trPr>
        <w:tc>
          <w:tcPr>
            <w:tcW w:w="3761" w:type="dxa"/>
          </w:tcPr>
          <w:p w:rsidR="0046663D" w:rsidRPr="0025797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7" w:type="dxa"/>
            <w:shd w:val="clear" w:color="auto" w:fill="auto"/>
          </w:tcPr>
          <w:p w:rsidR="0046663D" w:rsidRPr="00F44271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46663D" w:rsidRPr="00E24209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46663D" w:rsidRPr="00636CA2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46663D" w:rsidRPr="00E24209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46663D" w:rsidRPr="00F44271" w:rsidRDefault="0046663D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9" w:type="dxa"/>
          </w:tcPr>
          <w:p w:rsidR="0046663D" w:rsidRPr="00E24209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46663D" w:rsidRPr="00636CA2" w:rsidRDefault="0046663D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802B2B" w:rsidRPr="00734C60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:rsidR="00802B2B" w:rsidRPr="00144D58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802B2B" w:rsidRPr="007830C1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02B2B" w:rsidRPr="00825A9C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802B2B" w:rsidRPr="007830C1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802B2B" w:rsidRPr="00A2716F" w:rsidRDefault="005219F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716F">
              <w:rPr>
                <w:rFonts w:ascii="Angsana New" w:hAnsi="Angsana New" w:hint="cs"/>
                <w:b/>
                <w:sz w:val="30"/>
                <w:szCs w:val="30"/>
                <w:cs/>
              </w:rPr>
              <w:t>391</w:t>
            </w:r>
          </w:p>
        </w:tc>
        <w:tc>
          <w:tcPr>
            <w:tcW w:w="289" w:type="dxa"/>
          </w:tcPr>
          <w:p w:rsidR="00802B2B" w:rsidRPr="007830C1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02B2B" w:rsidRPr="000C28C0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940C2E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02B2B" w:rsidRPr="00A2716F" w:rsidRDefault="00A2716F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2,189</w:t>
            </w:r>
          </w:p>
        </w:tc>
        <w:tc>
          <w:tcPr>
            <w:tcW w:w="293" w:type="dxa"/>
            <w:gridSpan w:val="2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02B2B" w:rsidRPr="00622E93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90" w:type="dxa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802B2B" w:rsidRPr="00A2716F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802B2B" w:rsidRPr="00E24209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02B2B" w:rsidRPr="000C28C0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28C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02B2B" w:rsidRPr="00A2716F" w:rsidRDefault="00A2716F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2,189</w:t>
            </w:r>
          </w:p>
        </w:tc>
        <w:tc>
          <w:tcPr>
            <w:tcW w:w="293" w:type="dxa"/>
            <w:gridSpan w:val="2"/>
          </w:tcPr>
          <w:p w:rsidR="00802B2B" w:rsidRPr="00825A9C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2B2B" w:rsidRPr="00622E93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90" w:type="dxa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802B2B" w:rsidRPr="00A2716F" w:rsidRDefault="005219F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716F">
              <w:rPr>
                <w:rFonts w:ascii="Angsana New" w:hAnsi="Angsana New" w:hint="cs"/>
                <w:b/>
                <w:sz w:val="30"/>
                <w:szCs w:val="30"/>
                <w:cs/>
              </w:rPr>
              <w:t>391</w:t>
            </w:r>
          </w:p>
        </w:tc>
        <w:tc>
          <w:tcPr>
            <w:tcW w:w="289" w:type="dxa"/>
          </w:tcPr>
          <w:p w:rsidR="00802B2B" w:rsidRPr="007830C1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B2B" w:rsidRPr="000C28C0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Pr="006167C3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02B2B" w:rsidRPr="00A2716F" w:rsidRDefault="00A2716F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107,569</w:t>
            </w:r>
          </w:p>
        </w:tc>
        <w:tc>
          <w:tcPr>
            <w:tcW w:w="293" w:type="dxa"/>
            <w:gridSpan w:val="2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802B2B" w:rsidRPr="00622E93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98,963</w:t>
            </w:r>
          </w:p>
        </w:tc>
        <w:tc>
          <w:tcPr>
            <w:tcW w:w="290" w:type="dxa"/>
          </w:tcPr>
          <w:p w:rsidR="00802B2B" w:rsidRPr="00825A9C" w:rsidRDefault="00802B2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802B2B" w:rsidRPr="00A2716F" w:rsidRDefault="00A2716F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112,791</w:t>
            </w:r>
          </w:p>
        </w:tc>
        <w:tc>
          <w:tcPr>
            <w:tcW w:w="289" w:type="dxa"/>
          </w:tcPr>
          <w:p w:rsidR="00802B2B" w:rsidRPr="006167C3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2B2B" w:rsidRPr="000C28C0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,405</w:t>
            </w: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802B2B" w:rsidRPr="00230745" w:rsidRDefault="00802B2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802B2B" w:rsidRPr="00230745" w:rsidRDefault="00802B2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</w:tcPr>
          <w:p w:rsidR="00802B2B" w:rsidRPr="00283C9E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802B2B" w:rsidRPr="00E24209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02B2B" w:rsidRPr="00A90430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802B2B" w:rsidRPr="00E24209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802B2B" w:rsidRPr="00283C9E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802B2B" w:rsidRPr="00E24209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02B2B" w:rsidRPr="004C2E64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802B2B" w:rsidRPr="00A2716F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16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802B2B" w:rsidRPr="00A2716F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:rsidR="00802B2B" w:rsidRPr="00A2716F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802B2B" w:rsidRPr="00A2716F" w:rsidRDefault="00802B2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802B2B" w:rsidRPr="00A2716F" w:rsidRDefault="00A2716F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5,472</w:t>
            </w:r>
          </w:p>
        </w:tc>
        <w:tc>
          <w:tcPr>
            <w:tcW w:w="289" w:type="dxa"/>
          </w:tcPr>
          <w:p w:rsidR="00802B2B" w:rsidRPr="00E24209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:rsidR="00802B2B" w:rsidRPr="00622E93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1,241</w:t>
            </w:r>
          </w:p>
        </w:tc>
      </w:tr>
      <w:tr w:rsidR="00802B2B" w:rsidRPr="00C632CF" w:rsidTr="00A92FC6">
        <w:trPr>
          <w:cantSplit/>
        </w:trPr>
        <w:tc>
          <w:tcPr>
            <w:tcW w:w="3761" w:type="dxa"/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802B2B" w:rsidRPr="00A2716F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802B2B" w:rsidRPr="00A2716F" w:rsidRDefault="00802B2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802B2B" w:rsidRPr="00A2716F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802B2B" w:rsidRPr="00A2716F" w:rsidRDefault="00802B2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802B2B" w:rsidRPr="00A2716F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802B2B" w:rsidRPr="00230745" w:rsidRDefault="00802B2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46663D" w:rsidRPr="00734C60" w:rsidTr="00A92FC6">
        <w:trPr>
          <w:cantSplit/>
        </w:trPr>
        <w:tc>
          <w:tcPr>
            <w:tcW w:w="3761" w:type="dxa"/>
          </w:tcPr>
          <w:p w:rsidR="0046663D" w:rsidRPr="00F957A3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46663D" w:rsidRPr="00A2716F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46663D" w:rsidRPr="00A2716F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46663D" w:rsidRPr="0076366C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46663D" w:rsidRPr="00211056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02B2B" w:rsidRPr="00734C60" w:rsidTr="00A92FC6">
        <w:trPr>
          <w:cantSplit/>
        </w:trPr>
        <w:tc>
          <w:tcPr>
            <w:tcW w:w="3761" w:type="dxa"/>
          </w:tcPr>
          <w:p w:rsidR="00802B2B" w:rsidRPr="00802B2B" w:rsidRDefault="00802B2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802B2B" w:rsidRPr="00A2716F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802B2B" w:rsidRPr="00A2716F" w:rsidRDefault="00802B2B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:rsidR="00802B2B" w:rsidRPr="00A2716F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802B2B" w:rsidRPr="00A2716F" w:rsidRDefault="00802B2B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802B2B" w:rsidRPr="00A2716F" w:rsidRDefault="00A2716F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28,523</w:t>
            </w:r>
          </w:p>
        </w:tc>
        <w:tc>
          <w:tcPr>
            <w:tcW w:w="289" w:type="dxa"/>
          </w:tcPr>
          <w:p w:rsidR="00802B2B" w:rsidRPr="0076366C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:rsidR="00802B2B" w:rsidRPr="00622E93" w:rsidRDefault="00802B2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21,292</w:t>
            </w:r>
          </w:p>
        </w:tc>
      </w:tr>
      <w:tr w:rsidR="0046663D" w:rsidRPr="00734C60" w:rsidTr="00A92FC6">
        <w:trPr>
          <w:cantSplit/>
        </w:trPr>
        <w:tc>
          <w:tcPr>
            <w:tcW w:w="3761" w:type="dxa"/>
          </w:tcPr>
          <w:p w:rsidR="0046663D" w:rsidRPr="00144D58" w:rsidRDefault="0046663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46663D" w:rsidRPr="00A2716F" w:rsidRDefault="0046663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46663D" w:rsidRPr="00A2716F" w:rsidRDefault="0046663D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46663D" w:rsidRPr="00A2716F" w:rsidRDefault="0046663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46663D" w:rsidRPr="00A2716F" w:rsidRDefault="0046663D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46663D" w:rsidRPr="00A2716F" w:rsidRDefault="0046663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9" w:type="dxa"/>
          </w:tcPr>
          <w:p w:rsidR="0046663D" w:rsidRPr="00144D58" w:rsidRDefault="0046663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46663D" w:rsidRPr="00144D58" w:rsidRDefault="0046663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775D54" w:rsidRPr="00775D54" w:rsidTr="00A92FC6">
        <w:trPr>
          <w:cantSplit/>
        </w:trPr>
        <w:tc>
          <w:tcPr>
            <w:tcW w:w="3761" w:type="dxa"/>
          </w:tcPr>
          <w:p w:rsidR="00775D54" w:rsidRPr="00F957A3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</w:tcPr>
          <w:p w:rsidR="00775D54" w:rsidRPr="00F44271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775D54" w:rsidRPr="0076366C" w:rsidRDefault="00775D5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775D54" w:rsidRPr="0021105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775D54" w:rsidRPr="0076366C" w:rsidRDefault="00775D5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775D54" w:rsidRPr="00F44271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775D54" w:rsidRPr="0076366C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75D54" w:rsidRPr="0021105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775D54" w:rsidRPr="00775D54" w:rsidTr="00A92FC6">
        <w:trPr>
          <w:cantSplit/>
        </w:trPr>
        <w:tc>
          <w:tcPr>
            <w:tcW w:w="3761" w:type="dxa"/>
          </w:tcPr>
          <w:p w:rsidR="00775D54" w:rsidRPr="00802B2B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</w:tcPr>
          <w:p w:rsidR="00775D54" w:rsidRPr="00BD758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586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775D54" w:rsidRPr="0022335A" w:rsidRDefault="00775D54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775D54" w:rsidRPr="0022335A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775D54" w:rsidRPr="0076366C" w:rsidRDefault="00775D5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775D54" w:rsidRPr="00A2716F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153</w:t>
            </w:r>
          </w:p>
        </w:tc>
        <w:tc>
          <w:tcPr>
            <w:tcW w:w="289" w:type="dxa"/>
          </w:tcPr>
          <w:p w:rsidR="00775D54" w:rsidRPr="0076366C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75D54" w:rsidRPr="00BD758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</w:tr>
      <w:tr w:rsidR="00775D54" w:rsidRPr="00775D54" w:rsidTr="00A92FC6">
        <w:trPr>
          <w:cantSplit/>
        </w:trPr>
        <w:tc>
          <w:tcPr>
            <w:tcW w:w="3761" w:type="dxa"/>
          </w:tcPr>
          <w:p w:rsidR="00775D54" w:rsidRPr="0076366C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7" w:type="dxa"/>
          </w:tcPr>
          <w:p w:rsidR="00775D54" w:rsidRPr="00A2716F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387A5E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93" w:type="dxa"/>
            <w:gridSpan w:val="2"/>
          </w:tcPr>
          <w:p w:rsidR="00775D54" w:rsidRPr="0076366C" w:rsidRDefault="00775D54" w:rsidP="00E56C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775D54" w:rsidRPr="00BD758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90" w:type="dxa"/>
          </w:tcPr>
          <w:p w:rsidR="00775D54" w:rsidRPr="0076366C" w:rsidRDefault="00775D5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775D54" w:rsidRPr="00A2716F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775D54" w:rsidRPr="0076366C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75D54" w:rsidRPr="00BD758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387A5E" w:rsidRPr="00775D54" w:rsidTr="00A92FC6">
        <w:trPr>
          <w:cantSplit/>
        </w:trPr>
        <w:tc>
          <w:tcPr>
            <w:tcW w:w="3761" w:type="dxa"/>
          </w:tcPr>
          <w:p w:rsidR="00387A5E" w:rsidRPr="00802B2B" w:rsidRDefault="00387A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940C2E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87A5E" w:rsidRPr="00A2716F" w:rsidRDefault="00387A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2716F">
              <w:rPr>
                <w:rFonts w:ascii="Angsana New" w:hAnsi="Angsana New"/>
                <w:bCs/>
                <w:sz w:val="30"/>
                <w:szCs w:val="30"/>
              </w:rPr>
              <w:t>3,036</w:t>
            </w:r>
          </w:p>
        </w:tc>
        <w:tc>
          <w:tcPr>
            <w:tcW w:w="293" w:type="dxa"/>
            <w:gridSpan w:val="2"/>
          </w:tcPr>
          <w:p w:rsidR="00387A5E" w:rsidRPr="0076366C" w:rsidRDefault="00387A5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387A5E" w:rsidRPr="00BD7586" w:rsidRDefault="00387A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D75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</w:t>
            </w:r>
          </w:p>
        </w:tc>
        <w:tc>
          <w:tcPr>
            <w:tcW w:w="290" w:type="dxa"/>
          </w:tcPr>
          <w:p w:rsidR="00387A5E" w:rsidRPr="0076366C" w:rsidRDefault="00387A5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387A5E" w:rsidRPr="00A2716F" w:rsidRDefault="00387A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2,968</w:t>
            </w:r>
          </w:p>
        </w:tc>
        <w:tc>
          <w:tcPr>
            <w:tcW w:w="289" w:type="dxa"/>
          </w:tcPr>
          <w:p w:rsidR="00387A5E" w:rsidRPr="0076366C" w:rsidRDefault="00387A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87A5E" w:rsidRPr="000D29EF" w:rsidRDefault="00387A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775D54" w:rsidRPr="00775D54" w:rsidTr="00A92FC6">
        <w:trPr>
          <w:cantSplit/>
        </w:trPr>
        <w:tc>
          <w:tcPr>
            <w:tcW w:w="3761" w:type="dxa"/>
          </w:tcPr>
          <w:p w:rsidR="00775D54" w:rsidRPr="0076366C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775D54" w:rsidRPr="00A2716F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716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A2716F">
              <w:rPr>
                <w:rFonts w:ascii="Angsana New" w:hAnsi="Angsana New" w:hint="cs"/>
                <w:b/>
                <w:sz w:val="30"/>
                <w:szCs w:val="30"/>
                <w:cs/>
              </w:rPr>
              <w:t>3,114</w:t>
            </w:r>
          </w:p>
        </w:tc>
        <w:tc>
          <w:tcPr>
            <w:tcW w:w="293" w:type="dxa"/>
            <w:gridSpan w:val="2"/>
          </w:tcPr>
          <w:p w:rsidR="00775D54" w:rsidRPr="0076366C" w:rsidRDefault="00775D5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775D54" w:rsidRPr="00BD758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D75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90" w:type="dxa"/>
          </w:tcPr>
          <w:p w:rsidR="00775D54" w:rsidRPr="0076366C" w:rsidRDefault="00775D5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775D54" w:rsidRPr="00A2716F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3,121</w:t>
            </w:r>
          </w:p>
        </w:tc>
        <w:tc>
          <w:tcPr>
            <w:tcW w:w="289" w:type="dxa"/>
          </w:tcPr>
          <w:p w:rsidR="00775D54" w:rsidRPr="0076366C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5D54" w:rsidRPr="00BD7586" w:rsidRDefault="00775D5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</w:tr>
    </w:tbl>
    <w:p w:rsidR="004416F2" w:rsidRDefault="004416F2">
      <w:r>
        <w:br w:type="page"/>
      </w:r>
    </w:p>
    <w:tbl>
      <w:tblPr>
        <w:tblW w:w="9734" w:type="dxa"/>
        <w:tblInd w:w="18" w:type="dxa"/>
        <w:tblLayout w:type="fixed"/>
        <w:tblLook w:val="0000"/>
      </w:tblPr>
      <w:tblGrid>
        <w:gridCol w:w="3765"/>
        <w:gridCol w:w="1277"/>
        <w:gridCol w:w="286"/>
        <w:gridCol w:w="1276"/>
        <w:gridCol w:w="288"/>
        <w:gridCol w:w="1277"/>
        <w:gridCol w:w="289"/>
        <w:gridCol w:w="1258"/>
        <w:gridCol w:w="18"/>
      </w:tblGrid>
      <w:tr w:rsidR="004416F2" w:rsidRPr="00E24209" w:rsidTr="0025797F">
        <w:trPr>
          <w:cantSplit/>
        </w:trPr>
        <w:tc>
          <w:tcPr>
            <w:tcW w:w="376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9" w:type="dxa"/>
            <w:gridSpan w:val="8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25797F">
        <w:trPr>
          <w:cantSplit/>
        </w:trPr>
        <w:tc>
          <w:tcPr>
            <w:tcW w:w="376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908AA" w:rsidRPr="00F51F88" w:rsidTr="0025797F">
        <w:trPr>
          <w:cantSplit/>
        </w:trPr>
        <w:tc>
          <w:tcPr>
            <w:tcW w:w="3765" w:type="dxa"/>
          </w:tcPr>
          <w:p w:rsidR="00A908AA" w:rsidRPr="00E9777E" w:rsidRDefault="00A908A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908AA" w:rsidRPr="008F38E6" w:rsidRDefault="00A908AA" w:rsidP="00AD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86" w:type="dxa"/>
          </w:tcPr>
          <w:p w:rsidR="00A908AA" w:rsidRPr="008F38E6" w:rsidRDefault="00A908AA" w:rsidP="00AD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08AA" w:rsidRPr="008F38E6" w:rsidRDefault="00A908AA" w:rsidP="00AD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8" w:type="dxa"/>
          </w:tcPr>
          <w:p w:rsidR="00A908AA" w:rsidRPr="00F51F88" w:rsidRDefault="00A908A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908AA" w:rsidRPr="008F38E6" w:rsidRDefault="00A908AA" w:rsidP="00AD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89" w:type="dxa"/>
          </w:tcPr>
          <w:p w:rsidR="00A908AA" w:rsidRPr="008F38E6" w:rsidRDefault="00A908AA" w:rsidP="00AD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908AA" w:rsidRPr="008F38E6" w:rsidRDefault="00A908AA" w:rsidP="00AD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46663D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46663D" w:rsidRPr="00C820CA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7" w:type="dxa"/>
            <w:shd w:val="clear" w:color="auto" w:fill="auto"/>
          </w:tcPr>
          <w:p w:rsidR="0046663D" w:rsidRPr="00F44271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46663D" w:rsidRPr="00E24209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6663D" w:rsidRPr="00D9656E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46663D" w:rsidRPr="00E24209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6663D" w:rsidRPr="00780B6B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46663D" w:rsidRPr="00E24209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46663D" w:rsidRPr="00E24209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663D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46663D" w:rsidRPr="0025797F" w:rsidRDefault="00081E3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81E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</w:t>
            </w:r>
            <w:r w:rsidRPr="00081E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277" w:type="dxa"/>
            <w:shd w:val="clear" w:color="auto" w:fill="auto"/>
          </w:tcPr>
          <w:p w:rsidR="0046663D" w:rsidRPr="00F44271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46663D" w:rsidRPr="00783015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6663D" w:rsidRPr="00A453C7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46663D" w:rsidRPr="00783015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6663D" w:rsidRPr="00780B6B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46663D" w:rsidRPr="00E24209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46663D" w:rsidRPr="0038280A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663D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46663D" w:rsidRPr="00081E37" w:rsidRDefault="00081E37" w:rsidP="00921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1E37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7" w:type="dxa"/>
            <w:shd w:val="clear" w:color="auto" w:fill="auto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6" w:type="dxa"/>
          </w:tcPr>
          <w:p w:rsidR="0046663D" w:rsidRPr="00A2716F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8" w:type="dxa"/>
          </w:tcPr>
          <w:p w:rsidR="0046663D" w:rsidRPr="00A2716F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16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6663D" w:rsidRPr="00E24209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46663D" w:rsidRPr="0038280A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81E37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081E37" w:rsidRPr="0076366C" w:rsidRDefault="00081E3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1E37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81E37" w:rsidRPr="00A2716F" w:rsidRDefault="00081E3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6" w:type="dxa"/>
          </w:tcPr>
          <w:p w:rsidR="00081E37" w:rsidRPr="00A2716F" w:rsidRDefault="00081E37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1E37" w:rsidRPr="00A2716F" w:rsidRDefault="00081E3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8" w:type="dxa"/>
          </w:tcPr>
          <w:p w:rsidR="00081E37" w:rsidRPr="00A2716F" w:rsidRDefault="00081E37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81E37" w:rsidRPr="00A2716F" w:rsidRDefault="00081E3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16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081E37" w:rsidRPr="00E24209" w:rsidRDefault="00081E3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081E37" w:rsidRPr="00783015" w:rsidRDefault="00081E3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6663D" w:rsidRPr="0046663D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46663D" w:rsidRPr="00C820CA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11,824</w:t>
            </w:r>
          </w:p>
        </w:tc>
        <w:tc>
          <w:tcPr>
            <w:tcW w:w="286" w:type="dxa"/>
          </w:tcPr>
          <w:p w:rsidR="0046663D" w:rsidRPr="00A2716F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11,824</w:t>
            </w:r>
          </w:p>
        </w:tc>
        <w:tc>
          <w:tcPr>
            <w:tcW w:w="288" w:type="dxa"/>
          </w:tcPr>
          <w:p w:rsidR="0046663D" w:rsidRPr="00A2716F" w:rsidRDefault="0046663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46663D" w:rsidRPr="00A2716F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16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6663D" w:rsidRPr="00E24209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46663D" w:rsidRPr="0038280A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75D54" w:rsidRDefault="00775D54" w:rsidP="009214A9">
      <w:pPr>
        <w:rPr>
          <w:rFonts w:ascii="Angsana New" w:hAnsi="Angsana New"/>
          <w:sz w:val="30"/>
          <w:szCs w:val="30"/>
        </w:rPr>
      </w:pPr>
    </w:p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46663D">
        <w:rPr>
          <w:rFonts w:ascii="Angsana New" w:hAnsi="Angsana New"/>
          <w:sz w:val="30"/>
          <w:szCs w:val="30"/>
        </w:rPr>
        <w:t>2562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6663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74E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74E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663D" w:rsidRPr="00E24209" w:rsidTr="00783015">
        <w:trPr>
          <w:cantSplit/>
        </w:trPr>
        <w:tc>
          <w:tcPr>
            <w:tcW w:w="4059" w:type="dxa"/>
          </w:tcPr>
          <w:p w:rsidR="0046663D" w:rsidRPr="00840E3A" w:rsidRDefault="004666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46663D" w:rsidRPr="00853672" w:rsidRDefault="0085367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4" w:type="dxa"/>
          </w:tcPr>
          <w:p w:rsidR="0046663D" w:rsidRPr="00E24209" w:rsidRDefault="0046663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6663D" w:rsidRPr="008D08F1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8F1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3" w:type="dxa"/>
          </w:tcPr>
          <w:p w:rsidR="0046663D" w:rsidRPr="00E24209" w:rsidRDefault="0046663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6663D" w:rsidRPr="00853672" w:rsidRDefault="0085367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 w:hint="cs"/>
                <w:b/>
                <w:sz w:val="30"/>
                <w:szCs w:val="30"/>
                <w:cs/>
              </w:rPr>
              <w:t>90,000</w:t>
            </w:r>
          </w:p>
        </w:tc>
        <w:tc>
          <w:tcPr>
            <w:tcW w:w="284" w:type="dxa"/>
          </w:tcPr>
          <w:p w:rsidR="0046663D" w:rsidRPr="00D413D6" w:rsidRDefault="0046663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46663D" w:rsidRPr="00862576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57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86257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46663D" w:rsidRPr="00E24209" w:rsidTr="00783015">
        <w:trPr>
          <w:cantSplit/>
        </w:trPr>
        <w:tc>
          <w:tcPr>
            <w:tcW w:w="4059" w:type="dxa"/>
          </w:tcPr>
          <w:p w:rsidR="0046663D" w:rsidRPr="00B97542" w:rsidRDefault="004666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46663D" w:rsidRPr="00853672" w:rsidRDefault="00853672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7,480</w:t>
            </w:r>
          </w:p>
        </w:tc>
        <w:tc>
          <w:tcPr>
            <w:tcW w:w="284" w:type="dxa"/>
          </w:tcPr>
          <w:p w:rsidR="0046663D" w:rsidRPr="00EC7D7C" w:rsidRDefault="0046663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46663D" w:rsidRPr="008D08F1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D08F1">
              <w:rPr>
                <w:rFonts w:ascii="Angsana New" w:hAnsi="Angsana New"/>
                <w:bCs/>
                <w:sz w:val="30"/>
                <w:szCs w:val="30"/>
              </w:rPr>
              <w:t>15,660</w:t>
            </w:r>
          </w:p>
        </w:tc>
        <w:tc>
          <w:tcPr>
            <w:tcW w:w="283" w:type="dxa"/>
          </w:tcPr>
          <w:p w:rsidR="0046663D" w:rsidRPr="00EC7D7C" w:rsidRDefault="0046663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6663D" w:rsidRPr="00853672" w:rsidRDefault="00853672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65,000</w:t>
            </w:r>
          </w:p>
        </w:tc>
        <w:tc>
          <w:tcPr>
            <w:tcW w:w="284" w:type="dxa"/>
          </w:tcPr>
          <w:p w:rsidR="0046663D" w:rsidRPr="00EC7D7C" w:rsidRDefault="004666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46663D" w:rsidRPr="00862576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</w:t>
            </w:r>
            <w:r w:rsidRPr="0086257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46663D" w:rsidRPr="00E24209" w:rsidTr="00862576">
        <w:trPr>
          <w:cantSplit/>
        </w:trPr>
        <w:tc>
          <w:tcPr>
            <w:tcW w:w="4059" w:type="dxa"/>
          </w:tcPr>
          <w:p w:rsidR="0046663D" w:rsidRPr="00B97542" w:rsidRDefault="004666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6663D" w:rsidRPr="00853672" w:rsidRDefault="004666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6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6663D" w:rsidRPr="00EC7D7C" w:rsidRDefault="0046663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663D" w:rsidRPr="008D08F1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8F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46663D" w:rsidRPr="00EC7D7C" w:rsidRDefault="0046663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6663D" w:rsidRPr="00853672" w:rsidRDefault="008536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(42,600</w:t>
            </w:r>
            <w:r w:rsidR="0046663D" w:rsidRPr="0085367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46663D" w:rsidRPr="00EC7D7C" w:rsidRDefault="004666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46663D" w:rsidRPr="00862576" w:rsidRDefault="0046663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(19,5</w:t>
            </w:r>
            <w:r w:rsidRPr="00862576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853672" w:rsidRPr="00E24209" w:rsidTr="00862576">
        <w:trPr>
          <w:cantSplit/>
        </w:trPr>
        <w:tc>
          <w:tcPr>
            <w:tcW w:w="4059" w:type="dxa"/>
          </w:tcPr>
          <w:p w:rsidR="00853672" w:rsidRPr="00840E3A" w:rsidRDefault="0085367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672" w:rsidRPr="00853672" w:rsidRDefault="00853672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 w:hint="cs"/>
                <w:b/>
                <w:sz w:val="30"/>
                <w:szCs w:val="30"/>
                <w:cs/>
              </w:rPr>
              <w:t>105,380</w:t>
            </w:r>
          </w:p>
        </w:tc>
        <w:tc>
          <w:tcPr>
            <w:tcW w:w="284" w:type="dxa"/>
          </w:tcPr>
          <w:p w:rsidR="00853672" w:rsidRPr="00EC7D7C" w:rsidRDefault="008536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53672" w:rsidRPr="008D08F1" w:rsidRDefault="008536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8F1"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 w:rsidRPr="008D08F1">
              <w:rPr>
                <w:rFonts w:ascii="Angsana New" w:hAnsi="Angsana New"/>
                <w:bCs/>
                <w:sz w:val="30"/>
                <w:szCs w:val="30"/>
              </w:rPr>
              <w:t>,660</w:t>
            </w:r>
          </w:p>
        </w:tc>
        <w:tc>
          <w:tcPr>
            <w:tcW w:w="283" w:type="dxa"/>
          </w:tcPr>
          <w:p w:rsidR="00853672" w:rsidRPr="00EC7D7C" w:rsidRDefault="008536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672" w:rsidRPr="00853672" w:rsidRDefault="00853672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 w:hint="cs"/>
                <w:b/>
                <w:sz w:val="30"/>
                <w:szCs w:val="30"/>
                <w:cs/>
              </w:rPr>
              <w:t>112,400</w:t>
            </w:r>
          </w:p>
        </w:tc>
        <w:tc>
          <w:tcPr>
            <w:tcW w:w="284" w:type="dxa"/>
          </w:tcPr>
          <w:p w:rsidR="00853672" w:rsidRPr="00EC7D7C" w:rsidRDefault="008536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53672" w:rsidRPr="00E0186C" w:rsidRDefault="008536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186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076190" w:rsidTr="00355049">
        <w:trPr>
          <w:cantSplit/>
        </w:trPr>
        <w:tc>
          <w:tcPr>
            <w:tcW w:w="4059" w:type="dxa"/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47779" w:rsidRPr="0004777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047779" w:rsidRPr="00076190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047779" w:rsidRPr="00076190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04777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E623FB" w:rsidRPr="00E24209" w:rsidTr="00355049">
        <w:trPr>
          <w:cantSplit/>
        </w:trPr>
        <w:tc>
          <w:tcPr>
            <w:tcW w:w="4059" w:type="dxa"/>
          </w:tcPr>
          <w:p w:rsidR="00E623FB" w:rsidRDefault="00E623FB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276" w:type="dxa"/>
            <w:shd w:val="clear" w:color="auto" w:fill="auto"/>
          </w:tcPr>
          <w:p w:rsidR="00E623FB" w:rsidRPr="00047779" w:rsidRDefault="00E623FB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23FB" w:rsidRPr="00E24209" w:rsidRDefault="00E623FB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623FB" w:rsidRPr="00E24209" w:rsidRDefault="00E623FB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E623FB" w:rsidRPr="00E24209" w:rsidRDefault="00E623FB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623FB" w:rsidRPr="00047779" w:rsidRDefault="00E623FB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23FB" w:rsidRPr="00E24209" w:rsidRDefault="00E623FB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E623FB" w:rsidRPr="00E24209" w:rsidRDefault="00E623FB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B3E23" w:rsidRPr="00E24209" w:rsidTr="00355049">
        <w:trPr>
          <w:cantSplit/>
        </w:trPr>
        <w:tc>
          <w:tcPr>
            <w:tcW w:w="4059" w:type="dxa"/>
          </w:tcPr>
          <w:p w:rsidR="00BB3E23" w:rsidRPr="00D91419" w:rsidRDefault="00A92FC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BB3E23" w:rsidRPr="0004777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B3E23" w:rsidRPr="00E24209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B3E23" w:rsidRPr="00E2420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BB3E23" w:rsidRPr="00E24209" w:rsidRDefault="00BB3E2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B3E23" w:rsidRPr="0004777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B3E23" w:rsidRPr="00E2420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BB3E23" w:rsidRPr="00E24209" w:rsidRDefault="00BB3E2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53672" w:rsidRPr="00E24209" w:rsidTr="00E443DE">
        <w:trPr>
          <w:cantSplit/>
        </w:trPr>
        <w:tc>
          <w:tcPr>
            <w:tcW w:w="4059" w:type="dxa"/>
          </w:tcPr>
          <w:p w:rsidR="00853672" w:rsidRPr="00840E3A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853672" w:rsidRPr="003E5A32" w:rsidRDefault="00853672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5A3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853672" w:rsidRPr="00E24209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53672" w:rsidRPr="00077484" w:rsidRDefault="008536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3" w:type="dxa"/>
          </w:tcPr>
          <w:p w:rsidR="00853672" w:rsidRPr="00E24209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53672" w:rsidRPr="00853672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6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53672" w:rsidRPr="00E24209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53672" w:rsidRPr="00047779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53672" w:rsidRPr="00E24209" w:rsidTr="00E443DE">
        <w:trPr>
          <w:cantSplit/>
        </w:trPr>
        <w:tc>
          <w:tcPr>
            <w:tcW w:w="4059" w:type="dxa"/>
          </w:tcPr>
          <w:p w:rsidR="00853672" w:rsidRPr="00B97542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853672" w:rsidRPr="00D338A3" w:rsidRDefault="00853672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53672" w:rsidRPr="00EC7D7C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853672" w:rsidRPr="00D338A3" w:rsidRDefault="008536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53672" w:rsidRPr="00EC7D7C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53672" w:rsidRPr="00853672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6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53672" w:rsidRPr="00EC7D7C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853672" w:rsidRPr="00047779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53672" w:rsidRPr="00E24209" w:rsidTr="00E443DE">
        <w:trPr>
          <w:cantSplit/>
        </w:trPr>
        <w:tc>
          <w:tcPr>
            <w:tcW w:w="4059" w:type="dxa"/>
          </w:tcPr>
          <w:p w:rsidR="00853672" w:rsidRPr="00B97542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53672" w:rsidRPr="00D338A3" w:rsidRDefault="00853672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53672" w:rsidRPr="00EC7D7C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53672" w:rsidRPr="00862576" w:rsidRDefault="008536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(5,0</w:t>
            </w:r>
            <w:r w:rsidRPr="00862576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3" w:type="dxa"/>
          </w:tcPr>
          <w:p w:rsidR="00853672" w:rsidRPr="00EC7D7C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53672" w:rsidRPr="00853672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6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53672" w:rsidRPr="00EC7D7C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853672" w:rsidRPr="00047779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53672" w:rsidRPr="00E24209" w:rsidTr="00E443DE">
        <w:trPr>
          <w:cantSplit/>
        </w:trPr>
        <w:tc>
          <w:tcPr>
            <w:tcW w:w="4059" w:type="dxa"/>
          </w:tcPr>
          <w:p w:rsidR="00853672" w:rsidRPr="00840E3A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672" w:rsidRPr="003E5A32" w:rsidRDefault="00853672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5A3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853672" w:rsidRPr="00EC7D7C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53672" w:rsidRPr="003E5A32" w:rsidRDefault="008536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5A3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853672" w:rsidRPr="00EC7D7C" w:rsidRDefault="008536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53672" w:rsidRPr="00853672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6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53672" w:rsidRPr="00EC7D7C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53672" w:rsidRPr="00047779" w:rsidRDefault="008536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6663D">
        <w:rPr>
          <w:rFonts w:ascii="Angsana New" w:hAnsi="Angsana New" w:hint="cs"/>
          <w:sz w:val="30"/>
          <w:szCs w:val="30"/>
          <w:cs/>
        </w:rPr>
        <w:t>31 มีนาคม 2562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>61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379,111</w:t>
            </w:r>
          </w:p>
        </w:tc>
        <w:tc>
          <w:tcPr>
            <w:tcW w:w="270" w:type="dxa"/>
          </w:tcPr>
          <w:p w:rsidR="00F46F5B" w:rsidRPr="00D11FF3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320,007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224,931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185,333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104,681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91,673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66,866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57,686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13,575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18,876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9,259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15,883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15,486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11,939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11,341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7,679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20,740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19,609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13,353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13,249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533,593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462,104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325,750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279,830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F46F5B" w:rsidRPr="00F46F5B" w:rsidRDefault="00F46F5B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 xml:space="preserve">   (20,658)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 xml:space="preserve">   (20,494)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(13,030</w:t>
            </w:r>
            <w:r w:rsidRPr="00F0549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 xml:space="preserve">   (13,103)</w:t>
            </w:r>
          </w:p>
        </w:tc>
      </w:tr>
      <w:tr w:rsidR="00F46F5B" w:rsidRPr="00E24209" w:rsidTr="00A42E65">
        <w:trPr>
          <w:cantSplit/>
        </w:trPr>
        <w:tc>
          <w:tcPr>
            <w:tcW w:w="4149" w:type="dxa"/>
          </w:tcPr>
          <w:p w:rsidR="00F46F5B" w:rsidRPr="00161CAE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46F5B" w:rsidRPr="00F46F5B" w:rsidRDefault="00F46F5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6F5B">
              <w:rPr>
                <w:rFonts w:ascii="Angsana New" w:hAnsi="Angsana New"/>
                <w:bCs/>
                <w:sz w:val="30"/>
                <w:szCs w:val="30"/>
              </w:rPr>
              <w:t>512,935</w:t>
            </w:r>
          </w:p>
        </w:tc>
        <w:tc>
          <w:tcPr>
            <w:tcW w:w="270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441,610</w:t>
            </w:r>
          </w:p>
        </w:tc>
        <w:tc>
          <w:tcPr>
            <w:tcW w:w="283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F46F5B" w:rsidRPr="00F05498" w:rsidRDefault="00F46F5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312,720</w:t>
            </w:r>
          </w:p>
        </w:tc>
        <w:tc>
          <w:tcPr>
            <w:tcW w:w="284" w:type="dxa"/>
          </w:tcPr>
          <w:p w:rsidR="00F46F5B" w:rsidRPr="00B9369C" w:rsidRDefault="00F46F5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46F5B" w:rsidRPr="00F05498" w:rsidRDefault="00F46F5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266,727</w:t>
            </w:r>
          </w:p>
        </w:tc>
      </w:tr>
    </w:tbl>
    <w:p w:rsidR="00C0260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27901" w:rsidRPr="00542EB7" w:rsidRDefault="00C63848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>ณ วันที่ 31 มีนาคม 2562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2561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กลุ่มบริษัทคาดว่าจะได้รับชำระเต็มจำนวนจาก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บริษัทอื่นที่อา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ยุหนี้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เกินกำหนดชำระ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มากกว่า 12 เดือน</w:t>
      </w:r>
      <w:r w:rsidRPr="00542EB7">
        <w:rPr>
          <w:rFonts w:ascii="Angsana New" w:hAnsi="Angsana New" w:hint="cs"/>
          <w:color w:val="000000"/>
          <w:sz w:val="30"/>
          <w:szCs w:val="30"/>
          <w:cs/>
        </w:rPr>
        <w:t>ขึ้นไป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F46F5B">
        <w:rPr>
          <w:rFonts w:ascii="Angsana New" w:hAnsi="Angsana New" w:hint="cs"/>
          <w:color w:val="000000"/>
          <w:sz w:val="30"/>
          <w:szCs w:val="30"/>
          <w:cs/>
        </w:rPr>
        <w:t>4.7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>และ 5.0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ในงบการเงินรวม และ จำนวน </w:t>
      </w:r>
      <w:r w:rsidR="00F46F5B">
        <w:rPr>
          <w:rFonts w:ascii="Angsana New" w:hAnsi="Angsana New" w:hint="cs"/>
          <w:color w:val="000000"/>
          <w:sz w:val="30"/>
          <w:szCs w:val="30"/>
          <w:cs/>
        </w:rPr>
        <w:t xml:space="preserve">4.5 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>ล้านบาท และ 4.8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 ในงบการเงินเฉพาะกิจการ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เนื่องจากลูก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ยัง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การจ่ายชำระ </w:t>
      </w: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7E566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2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11485E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1485E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46663D"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46663D">
        <w:rPr>
          <w:rFonts w:ascii="Angsana New" w:hAnsi="Angsana New" w:hint="cs"/>
          <w:sz w:val="30"/>
          <w:szCs w:val="30"/>
          <w:cs/>
        </w:rPr>
        <w:t>61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047779" w:rsidRPr="00D02D1D" w:rsidTr="00A42E65">
        <w:trPr>
          <w:cantSplit/>
        </w:trPr>
        <w:tc>
          <w:tcPr>
            <w:tcW w:w="259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047779" w:rsidRPr="008F38E6" w:rsidRDefault="0004777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047779" w:rsidRPr="008F38E6" w:rsidRDefault="0004777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8F38E6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47779" w:rsidRPr="008F38E6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47779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47779" w:rsidRDefault="00047779" w:rsidP="00C8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47779" w:rsidRPr="00D02D1D" w:rsidRDefault="0004777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47779" w:rsidRDefault="00047779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47779" w:rsidRPr="00D02D1D" w:rsidTr="00A42E65">
        <w:trPr>
          <w:cantSplit/>
        </w:trPr>
        <w:tc>
          <w:tcPr>
            <w:tcW w:w="259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47779" w:rsidRPr="00D02D1D" w:rsidRDefault="000477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3DBC" w:rsidRPr="00D02D1D" w:rsidTr="00A42E65">
        <w:trPr>
          <w:cantSplit/>
        </w:trPr>
        <w:tc>
          <w:tcPr>
            <w:tcW w:w="2590" w:type="dxa"/>
          </w:tcPr>
          <w:p w:rsidR="00A53DBC" w:rsidRPr="00E03789" w:rsidRDefault="00A53DB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A53DBC" w:rsidRPr="00D96202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A53DBC" w:rsidRPr="00D96202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A53DBC" w:rsidRPr="00D96202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6202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A53DBC" w:rsidRPr="00D96202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53DBC" w:rsidRPr="00D96202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A53DBC" w:rsidRPr="00D96202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53DBC" w:rsidRPr="00B9369C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A53DBC" w:rsidRPr="00B9369C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53DBC" w:rsidRPr="00A53DBC" w:rsidRDefault="00A53DBC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D428F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A53DBC" w:rsidRPr="00B9369C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A53DBC" w:rsidRPr="002A3462" w:rsidRDefault="00A53DBC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A53DBC" w:rsidRPr="00B9369C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A53DBC" w:rsidRPr="00AD428F" w:rsidRDefault="00AD428F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28F">
              <w:rPr>
                <w:rFonts w:ascii="Angsana New" w:hAnsi="Angsana New"/>
                <w:sz w:val="30"/>
                <w:szCs w:val="30"/>
              </w:rPr>
              <w:t>20,628</w:t>
            </w:r>
          </w:p>
        </w:tc>
        <w:tc>
          <w:tcPr>
            <w:tcW w:w="270" w:type="dxa"/>
          </w:tcPr>
          <w:p w:rsidR="00A53DBC" w:rsidRPr="00AD428F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A53DBC" w:rsidRPr="00AD428F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28F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AD428F">
              <w:rPr>
                <w:rFonts w:ascii="Angsana New" w:hAnsi="Angsana New"/>
                <w:sz w:val="30"/>
                <w:szCs w:val="30"/>
              </w:rPr>
              <w:t>,6</w:t>
            </w:r>
            <w:r w:rsidRPr="00AD428F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A53DBC" w:rsidRPr="00AD428F" w:rsidRDefault="00A53DBC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A53DBC" w:rsidRPr="00AD428F" w:rsidRDefault="00A53DBC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28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53DBC" w:rsidRPr="00E03789" w:rsidRDefault="00A53DB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A53DBC" w:rsidRPr="00B9369C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AF7B9C" w:rsidRDefault="00AF7B9C" w:rsidP="001A4057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A53DB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61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A53DBC" w:rsidRPr="00D02D1D" w:rsidTr="00182CE2">
        <w:trPr>
          <w:cantSplit/>
        </w:trPr>
        <w:tc>
          <w:tcPr>
            <w:tcW w:w="386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53DBC" w:rsidRPr="008F38E6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53DBC" w:rsidRPr="008F38E6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53DBC" w:rsidRPr="008F38E6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53DBC" w:rsidRPr="008F38E6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36" w:type="dxa"/>
          </w:tcPr>
          <w:p w:rsidR="00A53DBC" w:rsidRPr="008F38E6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3DBC" w:rsidRPr="008F38E6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8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3DBC" w:rsidRPr="008F38E6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36" w:type="dxa"/>
          </w:tcPr>
          <w:p w:rsidR="00A53DBC" w:rsidRPr="008F38E6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53DBC" w:rsidRPr="008F38E6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A53DBC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  <w:tc>
          <w:tcPr>
            <w:tcW w:w="236" w:type="dxa"/>
          </w:tcPr>
          <w:p w:rsidR="00A53DBC" w:rsidRPr="00D02D1D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53DBC" w:rsidRDefault="00A53DB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มีนาคม2561</w:t>
            </w:r>
          </w:p>
        </w:tc>
      </w:tr>
      <w:tr w:rsidR="00A53DBC" w:rsidRPr="00D02D1D" w:rsidTr="00F2450E">
        <w:trPr>
          <w:cantSplit/>
        </w:trPr>
        <w:tc>
          <w:tcPr>
            <w:tcW w:w="386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A53DBC" w:rsidRPr="00D02D1D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6202" w:rsidRPr="00E25899" w:rsidTr="000870CD">
        <w:trPr>
          <w:cantSplit/>
        </w:trPr>
        <w:tc>
          <w:tcPr>
            <w:tcW w:w="3866" w:type="dxa"/>
            <w:vAlign w:val="center"/>
          </w:tcPr>
          <w:p w:rsidR="00D96202" w:rsidRPr="00E25899" w:rsidRDefault="00D9620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D96202" w:rsidRPr="008F6A38" w:rsidRDefault="00D9620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10</w:t>
            </w:r>
            <w:r w:rsidRPr="008F6A38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F6A3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D96202" w:rsidRPr="00B9369C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D96202" w:rsidRPr="00F32C23" w:rsidRDefault="00D9620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10</w:t>
            </w:r>
            <w:r w:rsidRPr="00F32C2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F32C2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D96202" w:rsidRPr="00B9369C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D96202" w:rsidRPr="008F6A38" w:rsidRDefault="00D9620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D96202" w:rsidRPr="00B9369C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96202" w:rsidRPr="00F32C23" w:rsidRDefault="00D9620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D96202" w:rsidRPr="00B9369C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D96202" w:rsidRPr="00D96202" w:rsidRDefault="00D9620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D96202" w:rsidRPr="00D96202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96202" w:rsidRPr="00D96202" w:rsidRDefault="00D9620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D96202" w:rsidRPr="00D96202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D96202" w:rsidRPr="00D96202" w:rsidRDefault="00D96202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:rsidR="00D96202" w:rsidRPr="00B9369C" w:rsidRDefault="00D9620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96202" w:rsidRPr="00F32C23" w:rsidRDefault="00D9620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53DBC" w:rsidRPr="00E25899" w:rsidTr="000870CD">
        <w:trPr>
          <w:cantSplit/>
        </w:trPr>
        <w:tc>
          <w:tcPr>
            <w:tcW w:w="3866" w:type="dxa"/>
            <w:vAlign w:val="center"/>
          </w:tcPr>
          <w:p w:rsidR="00A53DBC" w:rsidRPr="00E25899" w:rsidRDefault="00A53DB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A53DBC" w:rsidRPr="008F6A38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53DBC" w:rsidRPr="008F6A38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53DBC" w:rsidRPr="00D96202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53DBC" w:rsidRPr="00D96202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53DBC" w:rsidRPr="00E25899" w:rsidTr="00C17EB6">
        <w:trPr>
          <w:cantSplit/>
        </w:trPr>
        <w:tc>
          <w:tcPr>
            <w:tcW w:w="3866" w:type="dxa"/>
            <w:vAlign w:val="center"/>
          </w:tcPr>
          <w:p w:rsidR="00A53DBC" w:rsidRPr="00E25899" w:rsidRDefault="00A53DB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A53DBC" w:rsidRPr="008F6A38" w:rsidRDefault="008F6A38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 xml:space="preserve">  9</w:t>
            </w:r>
            <w:r w:rsidR="00A53DBC" w:rsidRPr="008F6A3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53DBC" w:rsidRPr="008F6A38" w:rsidRDefault="00A53DBC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53DBC" w:rsidRPr="00D96202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53DBC" w:rsidRPr="00D96202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53DBC" w:rsidRPr="00E25899" w:rsidTr="00011B7B">
        <w:trPr>
          <w:cantSplit/>
        </w:trPr>
        <w:tc>
          <w:tcPr>
            <w:tcW w:w="3866" w:type="dxa"/>
            <w:vAlign w:val="center"/>
          </w:tcPr>
          <w:p w:rsidR="00A53DBC" w:rsidRPr="00E25899" w:rsidRDefault="00A53DB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A53DBC" w:rsidRPr="008F6A38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A53DBC" w:rsidRPr="00B9369C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A53DBC" w:rsidRPr="00B9369C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A53DBC" w:rsidRPr="008F6A38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A53DBC" w:rsidRPr="00B9369C" w:rsidRDefault="00A53DB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A53DBC" w:rsidRPr="00B9369C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A53DBC" w:rsidRPr="00D96202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A53DBC" w:rsidRPr="00D96202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A53DBC" w:rsidRPr="00D96202" w:rsidRDefault="00A53DB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53DBC" w:rsidRPr="00D96202" w:rsidRDefault="00A53DB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53DBC" w:rsidRPr="00B9369C" w:rsidRDefault="00A53DB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53DBC" w:rsidRPr="00F32C23" w:rsidRDefault="00A53DB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F4E05" w:rsidRPr="00E25899" w:rsidTr="00C17EB6">
        <w:trPr>
          <w:cantSplit/>
        </w:trPr>
        <w:tc>
          <w:tcPr>
            <w:tcW w:w="3866" w:type="dxa"/>
          </w:tcPr>
          <w:p w:rsidR="00AF4E05" w:rsidRPr="00E25899" w:rsidRDefault="00AF4E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F4E05" w:rsidRPr="00B9369C" w:rsidRDefault="00AF4E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4E05" w:rsidRPr="00D96202" w:rsidRDefault="00AF4E0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:rsidR="00AF4E05" w:rsidRPr="00D96202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F4E05" w:rsidRPr="00D96202" w:rsidRDefault="00AF4E0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202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:rsidR="00AF4E05" w:rsidRPr="00D96202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4E05" w:rsidRPr="00D96202" w:rsidRDefault="00AF4E05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:rsidR="00AF4E05" w:rsidRPr="00B9369C" w:rsidRDefault="00AF4E0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F4E05" w:rsidRPr="00F32C23" w:rsidRDefault="00AF4E0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C11C3C" w:rsidRPr="006178D6" w:rsidRDefault="000F408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4A0B7D">
        <w:rPr>
          <w:rFonts w:ascii="Angsana New" w:hAnsi="Angsana New" w:hint="cs"/>
          <w:sz w:val="30"/>
          <w:szCs w:val="30"/>
          <w:cs/>
        </w:rPr>
        <w:t>62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4A0B7D">
        <w:rPr>
          <w:rFonts w:ascii="Angsana New" w:hAnsi="Angsana New" w:hint="cs"/>
          <w:sz w:val="30"/>
          <w:szCs w:val="30"/>
          <w:cs/>
        </w:rPr>
        <w:t>61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E00179" w:rsidRPr="00DF626F" w:rsidRDefault="00E00179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4A0B7D">
        <w:rPr>
          <w:rFonts w:ascii="Angsana New" w:hAnsi="Angsana New" w:hint="cs"/>
          <w:sz w:val="30"/>
          <w:szCs w:val="30"/>
          <w:cs/>
        </w:rPr>
        <w:t>าคม 2562 และ 2561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9214A9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A0B7D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A0B7D" w:rsidRPr="006B2360" w:rsidRDefault="004A0B7D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A0B7D" w:rsidRPr="006B2360" w:rsidRDefault="004A0B7D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A0B7D" w:rsidRPr="006B2360" w:rsidRDefault="004A0B7D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4A0B7D" w:rsidRPr="006B2360" w:rsidRDefault="004A0B7D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A0B7D" w:rsidRPr="006B2360" w:rsidRDefault="004A0B7D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A0B7D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9484F" w:rsidRPr="009C03E3" w:rsidTr="00E56CAD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E9484F" w:rsidRPr="00767D3F" w:rsidRDefault="00E9484F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E9484F" w:rsidRPr="008F6A38" w:rsidRDefault="00E9484F" w:rsidP="00E56CAD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270" w:type="dxa"/>
          </w:tcPr>
          <w:p w:rsidR="00E9484F" w:rsidRPr="008F6A38" w:rsidRDefault="00E9484F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9484F" w:rsidRPr="008F6A38" w:rsidRDefault="00E9484F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A3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9484F" w:rsidRPr="008F6A38" w:rsidRDefault="00E9484F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E9484F" w:rsidRPr="008F6A38" w:rsidRDefault="00E9484F" w:rsidP="00225612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6A38">
              <w:rPr>
                <w:rFonts w:ascii="Angsana New" w:hAnsi="Angsana New"/>
                <w:sz w:val="30"/>
                <w:szCs w:val="30"/>
              </w:rPr>
              <w:t>17.9</w:t>
            </w:r>
          </w:p>
        </w:tc>
        <w:tc>
          <w:tcPr>
            <w:tcW w:w="270" w:type="dxa"/>
          </w:tcPr>
          <w:p w:rsidR="00E9484F" w:rsidRPr="00180C22" w:rsidRDefault="00E9484F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E9484F" w:rsidRPr="008F211C" w:rsidRDefault="00E9484F" w:rsidP="00CE292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10.2</w:t>
            </w:r>
          </w:p>
        </w:tc>
      </w:tr>
    </w:tbl>
    <w:p w:rsidR="009214A9" w:rsidRDefault="009214A9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1AB6" w:rsidRPr="00775D54" w:rsidRDefault="00E91AB6" w:rsidP="00E91AB6">
      <w:pPr>
        <w:pStyle w:val="NoSpacing"/>
        <w:jc w:val="thaiDistribute"/>
        <w:rPr>
          <w:rStyle w:val="fontstyle01"/>
          <w:rFonts w:asciiTheme="majorBidi" w:hAnsiTheme="majorBidi" w:cstheme="majorBidi"/>
          <w:szCs w:val="30"/>
        </w:rPr>
      </w:pPr>
      <w:r w:rsidRPr="00775D54">
        <w:rPr>
          <w:rStyle w:val="fontstyle01"/>
          <w:rFonts w:asciiTheme="majorBidi" w:hAnsiTheme="majorBidi" w:cstheme="majorBidi"/>
          <w:szCs w:val="30"/>
          <w:cs/>
        </w:rPr>
        <w:t>รายได้จากการขายสินค้าและให้บริการจำแนกตามจังหวะเวลาการโอนสินค้าหรือบริการมีดังนี้</w:t>
      </w:r>
    </w:p>
    <w:p w:rsidR="00E91AB6" w:rsidRPr="00775D54" w:rsidRDefault="00E91AB6" w:rsidP="00E91AB6">
      <w:pPr>
        <w:pStyle w:val="NoSpacing"/>
        <w:rPr>
          <w:rStyle w:val="fontstyle01"/>
          <w:rFonts w:asciiTheme="majorBidi" w:hAnsiTheme="majorBidi" w:cstheme="majorBidi"/>
          <w:szCs w:val="30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1325"/>
        <w:gridCol w:w="258"/>
        <w:gridCol w:w="1303"/>
        <w:gridCol w:w="236"/>
        <w:gridCol w:w="1272"/>
        <w:gridCol w:w="240"/>
        <w:gridCol w:w="1178"/>
      </w:tblGrid>
      <w:tr w:rsidR="00E91AB6" w:rsidRPr="00775D54" w:rsidTr="00E56CAD">
        <w:tc>
          <w:tcPr>
            <w:tcW w:w="4219" w:type="dxa"/>
          </w:tcPr>
          <w:p w:rsidR="00E91AB6" w:rsidRPr="00775D54" w:rsidRDefault="00E91AB6" w:rsidP="008F6A38">
            <w:pPr>
              <w:pStyle w:val="NoSpacing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พันบาท</w:t>
            </w:r>
          </w:p>
        </w:tc>
      </w:tr>
      <w:tr w:rsidR="0023246D" w:rsidRPr="00775D54" w:rsidTr="0023246D">
        <w:tc>
          <w:tcPr>
            <w:tcW w:w="4219" w:type="dxa"/>
          </w:tcPr>
          <w:p w:rsidR="0023246D" w:rsidRPr="00775D54" w:rsidRDefault="0023246D" w:rsidP="008F6A38">
            <w:pPr>
              <w:pStyle w:val="NoSpacing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246D" w:rsidRPr="00775D54" w:rsidRDefault="0023246D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3246D" w:rsidRPr="00775D54" w:rsidRDefault="0023246D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246D" w:rsidRPr="00501620" w:rsidRDefault="0023246D" w:rsidP="00A139E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91AB6" w:rsidRPr="00775D54" w:rsidTr="0023246D">
        <w:tc>
          <w:tcPr>
            <w:tcW w:w="4219" w:type="dxa"/>
          </w:tcPr>
          <w:p w:rsidR="00E91AB6" w:rsidRPr="00775D54" w:rsidRDefault="00E91AB6" w:rsidP="008F6A38">
            <w:pPr>
              <w:pStyle w:val="NoSpacing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2562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2562</w:t>
            </w:r>
          </w:p>
        </w:tc>
        <w:tc>
          <w:tcPr>
            <w:tcW w:w="240" w:type="dxa"/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firstLine="123"/>
              <w:jc w:val="center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2561</w:t>
            </w:r>
          </w:p>
        </w:tc>
      </w:tr>
      <w:tr w:rsidR="00E91AB6" w:rsidRPr="00775D54" w:rsidTr="0023246D">
        <w:tc>
          <w:tcPr>
            <w:tcW w:w="4219" w:type="dxa"/>
          </w:tcPr>
          <w:p w:rsidR="00E91AB6" w:rsidRPr="00775D54" w:rsidRDefault="00E91AB6" w:rsidP="008F6A38">
            <w:pPr>
              <w:pStyle w:val="NoSpacing"/>
              <w:rPr>
                <w:rStyle w:val="fontstyle01"/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75D54">
              <w:rPr>
                <w:rStyle w:val="fontstyle01"/>
                <w:rFonts w:asciiTheme="majorBidi" w:hAnsiTheme="majorBidi" w:cstheme="majorBidi"/>
                <w:i/>
                <w:iCs/>
                <w:szCs w:val="30"/>
                <w:cs/>
              </w:rPr>
              <w:t>รายได้จากการโอนสินค้าหรือบริการให้แก่ลูกค้า</w:t>
            </w:r>
            <w:r w:rsidRPr="00775D54">
              <w:rPr>
                <w:rStyle w:val="fontstyle01"/>
                <w:rFonts w:asciiTheme="majorBidi" w:hAnsiTheme="majorBidi" w:cstheme="majorBidi"/>
                <w:i/>
                <w:iCs/>
                <w:szCs w:val="30"/>
              </w:rPr>
              <w:t xml:space="preserve"> :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258" w:type="dxa"/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240" w:type="dxa"/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178" w:type="dxa"/>
          </w:tcPr>
          <w:p w:rsidR="00E91AB6" w:rsidRPr="00775D54" w:rsidRDefault="00E91AB6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</w:tr>
      <w:tr w:rsidR="00416407" w:rsidRPr="00775D54" w:rsidTr="0023246D">
        <w:tc>
          <w:tcPr>
            <w:tcW w:w="4219" w:type="dxa"/>
          </w:tcPr>
          <w:p w:rsidR="00416407" w:rsidRPr="00775D54" w:rsidRDefault="00416407" w:rsidP="008F6A38">
            <w:pPr>
              <w:pStyle w:val="NoSpacing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ณ เวลาใดเวลาหนึ่ง</w:t>
            </w:r>
          </w:p>
        </w:tc>
        <w:tc>
          <w:tcPr>
            <w:tcW w:w="1325" w:type="dxa"/>
          </w:tcPr>
          <w:p w:rsidR="00416407" w:rsidRPr="00EB1AF3" w:rsidRDefault="00404FBE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  <w:r w:rsidR="00416407"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58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303" w:type="dxa"/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36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272" w:type="dxa"/>
          </w:tcPr>
          <w:p w:rsidR="00416407" w:rsidRPr="00EB1AF3" w:rsidRDefault="00404FBE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  <w:r w:rsidR="00416407"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40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178" w:type="dxa"/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416407" w:rsidRPr="00775D54" w:rsidTr="0023246D">
        <w:tc>
          <w:tcPr>
            <w:tcW w:w="4219" w:type="dxa"/>
          </w:tcPr>
          <w:p w:rsidR="00416407" w:rsidRPr="00775D54" w:rsidRDefault="00416407" w:rsidP="008F6A38">
            <w:pPr>
              <w:pStyle w:val="NoSpacing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ตลอดช่วงเวลาหนึ่ง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58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40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416407" w:rsidRPr="00775D54" w:rsidTr="0023246D">
        <w:tc>
          <w:tcPr>
            <w:tcW w:w="4219" w:type="dxa"/>
          </w:tcPr>
          <w:p w:rsidR="00416407" w:rsidRPr="00775D54" w:rsidRDefault="00416407" w:rsidP="008F6A38">
            <w:pPr>
              <w:pStyle w:val="NoSpacing"/>
              <w:rPr>
                <w:rStyle w:val="fontstyle01"/>
                <w:rFonts w:asciiTheme="majorBidi" w:hAnsiTheme="majorBidi" w:cstheme="majorBidi"/>
                <w:szCs w:val="30"/>
              </w:rPr>
            </w:pPr>
            <w:r w:rsidRPr="00775D54">
              <w:rPr>
                <w:rStyle w:val="fontstyle01"/>
                <w:rFonts w:asciiTheme="majorBidi" w:hAnsiTheme="majorBidi" w:cstheme="majorBidi"/>
                <w:szCs w:val="30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04FBE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258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36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416407" w:rsidRPr="00EB1AF3" w:rsidRDefault="00404FBE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  <w:r w:rsidR="00416407"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40" w:type="dxa"/>
          </w:tcPr>
          <w:p w:rsidR="00416407" w:rsidRPr="00775D54" w:rsidRDefault="00416407" w:rsidP="0023246D">
            <w:pPr>
              <w:pStyle w:val="NoSpacing"/>
              <w:ind w:left="-123" w:right="31" w:firstLine="123"/>
              <w:jc w:val="right"/>
              <w:rPr>
                <w:rStyle w:val="fontstyle01"/>
                <w:rFonts w:asciiTheme="majorBidi" w:hAnsiTheme="majorBidi" w:cstheme="majorBidi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416407" w:rsidRPr="00EB1AF3" w:rsidRDefault="00416407" w:rsidP="0023246D">
            <w:pPr>
              <w:ind w:left="-123" w:right="90" w:firstLine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81670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</w:tbl>
    <w:p w:rsidR="00E91AB6" w:rsidRDefault="00E91AB6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1AB6" w:rsidRDefault="00E91AB6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1AB6" w:rsidRDefault="00E9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5310" w:rsidRPr="00D061EA" w:rsidRDefault="000F408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>
        <w:rPr>
          <w:rFonts w:ascii="Angsana New" w:hAnsi="Angsana New" w:hint="cs"/>
          <w:sz w:val="30"/>
          <w:szCs w:val="30"/>
          <w:cs/>
        </w:rPr>
        <w:t xml:space="preserve">าคม </w:t>
      </w:r>
      <w:r w:rsidR="004A0B7D">
        <w:rPr>
          <w:rFonts w:ascii="Angsana New" w:hAnsi="Angsana New"/>
          <w:sz w:val="30"/>
          <w:szCs w:val="30"/>
        </w:rPr>
        <w:t>2562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9534D6" w:rsidRDefault="009534D6" w:rsidP="009534D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D3506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tab/>
      </w: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6,135</w:t>
            </w:r>
          </w:p>
        </w:tc>
        <w:tc>
          <w:tcPr>
            <w:tcW w:w="284" w:type="dxa"/>
          </w:tcPr>
          <w:p w:rsidR="00B50884" w:rsidRPr="004A0B7D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10,813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10,758</w:t>
            </w:r>
          </w:p>
        </w:tc>
        <w:tc>
          <w:tcPr>
            <w:tcW w:w="284" w:type="dxa"/>
          </w:tcPr>
          <w:p w:rsidR="00B50884" w:rsidRPr="004A0B7D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17,371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2,574</w:t>
            </w:r>
          </w:p>
        </w:tc>
        <w:tc>
          <w:tcPr>
            <w:tcW w:w="284" w:type="dxa"/>
          </w:tcPr>
          <w:p w:rsidR="00B50884" w:rsidRPr="004A0B7D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617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19,467</w:t>
            </w:r>
          </w:p>
        </w:tc>
        <w:tc>
          <w:tcPr>
            <w:tcW w:w="284" w:type="dxa"/>
          </w:tcPr>
          <w:p w:rsidR="00B50884" w:rsidRPr="004A0B7D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EB1AF3" w:rsidRDefault="00EB1AF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AF3">
              <w:rPr>
                <w:rFonts w:ascii="Angsana New" w:hAnsi="Angsana New" w:hint="cs"/>
                <w:sz w:val="30"/>
                <w:szCs w:val="30"/>
                <w:cs/>
              </w:rPr>
              <w:t>28,801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6C664B" w:rsidRDefault="00D3506C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C664B">
        <w:rPr>
          <w:rFonts w:ascii="Angsana New" w:hAnsi="Angsana New" w:hint="cs"/>
          <w:sz w:val="30"/>
          <w:szCs w:val="30"/>
          <w:cs/>
        </w:rPr>
        <w:t>กลุ่ม</w:t>
      </w:r>
      <w:r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DF3036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763994">
        <w:rPr>
          <w:rFonts w:ascii="Angsana New" w:hAnsi="Angsana New" w:hint="cs"/>
          <w:sz w:val="30"/>
          <w:szCs w:val="30"/>
          <w:cs/>
        </w:rPr>
        <w:t>และบ้านพักพนักงาน</w:t>
      </w:r>
      <w:r w:rsidR="00A65A97">
        <w:rPr>
          <w:rFonts w:ascii="Angsana New" w:hAnsi="Angsana New"/>
          <w:sz w:val="30"/>
          <w:szCs w:val="30"/>
        </w:rPr>
        <w:t xml:space="preserve"> </w:t>
      </w:r>
      <w:r w:rsidR="00A65A97">
        <w:rPr>
          <w:rFonts w:ascii="Angsana New" w:hAnsi="Angsana New" w:hint="cs"/>
          <w:sz w:val="30"/>
          <w:szCs w:val="30"/>
          <w:cs/>
        </w:rPr>
        <w:t>และ</w:t>
      </w:r>
      <w:r w:rsidRPr="006C664B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2D487C">
        <w:rPr>
          <w:rFonts w:ascii="Angsana New" w:hAnsi="Angsana New" w:hint="cs"/>
          <w:sz w:val="30"/>
          <w:szCs w:val="30"/>
          <w:cs/>
        </w:rPr>
        <w:t>และอุปกรณ์</w:t>
      </w:r>
      <w:r w:rsidRPr="006C664B">
        <w:rPr>
          <w:rFonts w:ascii="Angsana New" w:hAnsi="Angsana New" w:hint="cs"/>
          <w:sz w:val="30"/>
          <w:szCs w:val="30"/>
          <w:cs/>
        </w:rPr>
        <w:t>เป็น</w:t>
      </w:r>
      <w:r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Pr="00A65A97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A65A97">
        <w:rPr>
          <w:rFonts w:ascii="Angsana New" w:hAnsi="Angsana New"/>
          <w:sz w:val="30"/>
          <w:szCs w:val="30"/>
          <w:cs/>
        </w:rPr>
        <w:t xml:space="preserve"> </w:t>
      </w:r>
      <w:r w:rsidR="00A82AAB" w:rsidRPr="00A65A97">
        <w:rPr>
          <w:rFonts w:ascii="Angsana New" w:hAnsi="Angsana New" w:hint="cs"/>
          <w:sz w:val="30"/>
          <w:szCs w:val="30"/>
          <w:cs/>
        </w:rPr>
        <w:t>9.62</w:t>
      </w:r>
      <w:r w:rsidR="004A0B7D" w:rsidRPr="00A65A97">
        <w:rPr>
          <w:rFonts w:ascii="Angsana New" w:hAnsi="Angsana New"/>
          <w:sz w:val="30"/>
          <w:szCs w:val="30"/>
        </w:rPr>
        <w:t xml:space="preserve"> </w:t>
      </w:r>
      <w:r w:rsidR="004A0B7D" w:rsidRPr="00A65A97">
        <w:rPr>
          <w:rFonts w:ascii="Angsana New" w:hAnsi="Angsana New"/>
          <w:sz w:val="30"/>
          <w:szCs w:val="30"/>
          <w:cs/>
        </w:rPr>
        <w:t>ล้าน</w:t>
      </w:r>
      <w:r w:rsidR="004A0B7D" w:rsidRPr="00A65A97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A65A97">
        <w:rPr>
          <w:rFonts w:ascii="Angsana New" w:hAnsi="Angsana New"/>
          <w:sz w:val="30"/>
          <w:szCs w:val="30"/>
        </w:rPr>
        <w:t>0.02</w:t>
      </w:r>
      <w:r w:rsidR="004A0B7D" w:rsidRPr="00A65A97">
        <w:rPr>
          <w:rFonts w:ascii="Angsana New" w:hAnsi="Angsana New" w:hint="cs"/>
          <w:sz w:val="30"/>
          <w:szCs w:val="30"/>
          <w:cs/>
        </w:rPr>
        <w:t xml:space="preserve"> </w:t>
      </w:r>
      <w:r w:rsidR="004A0B7D" w:rsidRPr="00A65A97">
        <w:rPr>
          <w:rFonts w:ascii="Angsana New" w:hAnsi="Angsana New"/>
          <w:sz w:val="30"/>
          <w:szCs w:val="30"/>
          <w:cs/>
        </w:rPr>
        <w:t>ล้าน</w:t>
      </w:r>
      <w:r w:rsidR="004A0B7D" w:rsidRPr="00A65A97">
        <w:rPr>
          <w:rFonts w:ascii="Angsana New" w:hAnsi="Angsana New" w:hint="cs"/>
          <w:sz w:val="30"/>
          <w:szCs w:val="30"/>
          <w:cs/>
        </w:rPr>
        <w:t>ยูโร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0F4085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16D19">
        <w:rPr>
          <w:rFonts w:ascii="Angsana New" w:hAnsi="Angsana New"/>
          <w:b/>
          <w:bCs/>
          <w:sz w:val="30"/>
          <w:szCs w:val="30"/>
        </w:rPr>
        <w:t>9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B50884" w:rsidRPr="00B16D19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2743F" w:rsidRDefault="001C5678" w:rsidP="00727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31 </w:t>
      </w:r>
      <w:r w:rsidR="009C0940" w:rsidRPr="00322330">
        <w:rPr>
          <w:rFonts w:ascii="Angsana New" w:hAnsi="Angsana New" w:hint="cs"/>
          <w:sz w:val="30"/>
          <w:szCs w:val="30"/>
          <w:cs/>
        </w:rPr>
        <w:t>มีน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าคม </w:t>
      </w:r>
      <w:r w:rsidR="004A0B7D">
        <w:rPr>
          <w:rFonts w:ascii="Angsana New" w:hAnsi="Angsana New"/>
          <w:sz w:val="30"/>
          <w:szCs w:val="30"/>
        </w:rPr>
        <w:t>2562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เงิน</w:t>
      </w:r>
      <w:r w:rsidR="00B50884" w:rsidRPr="00B93605">
        <w:rPr>
          <w:rFonts w:ascii="Angsana New" w:hAnsi="Angsana New"/>
          <w:sz w:val="30"/>
          <w:szCs w:val="30"/>
          <w:cs/>
        </w:rPr>
        <w:t>รวม</w:t>
      </w:r>
      <w:r w:rsidR="00E00179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B93605">
        <w:rPr>
          <w:rFonts w:ascii="Angsana New" w:hAnsi="Angsana New"/>
          <w:sz w:val="30"/>
          <w:szCs w:val="30"/>
        </w:rPr>
        <w:t xml:space="preserve"> </w:t>
      </w:r>
      <w:r w:rsidR="00A82AAB" w:rsidRPr="00A82AAB">
        <w:rPr>
          <w:rFonts w:ascii="Angsana New" w:hAnsi="Angsana New" w:hint="cs"/>
          <w:sz w:val="30"/>
          <w:szCs w:val="30"/>
          <w:cs/>
        </w:rPr>
        <w:t>162.3</w:t>
      </w:r>
      <w:r w:rsidR="00B50884" w:rsidRPr="00A82AAB">
        <w:rPr>
          <w:rFonts w:ascii="Angsana New" w:hAnsi="Angsana New"/>
          <w:sz w:val="30"/>
          <w:szCs w:val="30"/>
        </w:rPr>
        <w:t xml:space="preserve"> </w:t>
      </w:r>
      <w:r w:rsidR="00B50884" w:rsidRPr="00A82AAB">
        <w:rPr>
          <w:rFonts w:ascii="Angsana New" w:hAnsi="Angsana New"/>
          <w:sz w:val="30"/>
          <w:szCs w:val="30"/>
          <w:cs/>
        </w:rPr>
        <w:t>ล้านบาท</w:t>
      </w:r>
      <w:r w:rsidR="00B50884">
        <w:rPr>
          <w:rFonts w:ascii="Angsana New" w:hAnsi="Angsana New"/>
          <w:sz w:val="30"/>
          <w:szCs w:val="30"/>
        </w:rPr>
        <w:t xml:space="preserve"> </w:t>
      </w:r>
      <w:r w:rsidR="0072743F">
        <w:rPr>
          <w:rFonts w:ascii="Angsana New" w:hAnsi="Angsana New" w:hint="cs"/>
          <w:sz w:val="30"/>
          <w:szCs w:val="30"/>
          <w:cs/>
        </w:rPr>
        <w:t>โดยหนังสือค้ำประกันที่ออกโดยธนาคารในประเทศสองแห่งจำนวนเงิน</w:t>
      </w:r>
      <w:r w:rsidR="0072743F" w:rsidRPr="00E512EB">
        <w:rPr>
          <w:rFonts w:ascii="Angsana New" w:hAnsi="Angsana New" w:hint="cs"/>
          <w:sz w:val="30"/>
          <w:szCs w:val="30"/>
          <w:cs/>
        </w:rPr>
        <w:t xml:space="preserve">รวม </w:t>
      </w:r>
      <w:r w:rsidR="0072743F">
        <w:rPr>
          <w:rFonts w:ascii="Angsana New" w:hAnsi="Angsana New"/>
          <w:sz w:val="30"/>
          <w:szCs w:val="30"/>
        </w:rPr>
        <w:t>3.5</w:t>
      </w:r>
      <w:r w:rsidR="0072743F" w:rsidRPr="00E512E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2743F">
        <w:rPr>
          <w:rFonts w:ascii="Angsana New" w:hAnsi="Angsana New" w:hint="cs"/>
          <w:sz w:val="30"/>
          <w:szCs w:val="30"/>
          <w:cs/>
        </w:rPr>
        <w:t xml:space="preserve"> มีหลักประกันเป็นการจำนำสิทธิในบัญชีเงินฝากที่บริษัทมีกับธนาคารดังกล่าวเป็นจำนวน</w:t>
      </w:r>
      <w:r w:rsidR="0072743F" w:rsidRPr="004F711C">
        <w:rPr>
          <w:rFonts w:ascii="Angsana New" w:hAnsi="Angsana New" w:hint="cs"/>
          <w:sz w:val="30"/>
          <w:szCs w:val="30"/>
          <w:cs/>
        </w:rPr>
        <w:t>เงิน</w:t>
      </w:r>
      <w:r w:rsidR="004C0255">
        <w:rPr>
          <w:rFonts w:ascii="Angsana New" w:hAnsi="Angsana New" w:hint="cs"/>
          <w:sz w:val="30"/>
          <w:szCs w:val="30"/>
          <w:cs/>
        </w:rPr>
        <w:t>รวม</w:t>
      </w:r>
      <w:r w:rsidR="0072743F" w:rsidRPr="00E512E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2743F">
        <w:rPr>
          <w:rFonts w:ascii="Angsana New" w:hAnsi="Angsana New"/>
          <w:sz w:val="30"/>
          <w:szCs w:val="30"/>
        </w:rPr>
        <w:t>3.5</w:t>
      </w:r>
      <w:r w:rsidR="0072743F" w:rsidRPr="00E512E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91AB6" w:rsidRDefault="00E9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81E37" w:rsidRPr="004C0255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4085">
        <w:rPr>
          <w:rFonts w:ascii="Angsana New" w:hAnsi="Angsana New"/>
          <w:b/>
          <w:bCs/>
          <w:sz w:val="30"/>
          <w:szCs w:val="30"/>
        </w:rPr>
        <w:t>0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BA3464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4A0B7D" w:rsidRPr="004A0B7D" w:rsidRDefault="004A0B7D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071A16" w:rsidRDefault="004A0B7D" w:rsidP="00071A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  <w:r w:rsidRPr="00F854B7">
        <w:rPr>
          <w:rFonts w:ascii="Angsana New" w:hAnsi="Angsana New" w:hint="cs"/>
          <w:szCs w:val="30"/>
          <w:cs/>
        </w:rPr>
        <w:t>อดีตผู้ถือหุ้น</w:t>
      </w:r>
      <w:r w:rsidR="00762F65">
        <w:rPr>
          <w:rFonts w:ascii="Angsana New" w:hAnsi="Angsana New" w:hint="cs"/>
          <w:szCs w:val="30"/>
          <w:cs/>
        </w:rPr>
        <w:t>รายหนึ่ง</w:t>
      </w:r>
      <w:r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>
        <w:rPr>
          <w:rFonts w:ascii="Angsana New" w:hAnsi="Angsana New" w:hint="cs"/>
          <w:szCs w:val="30"/>
          <w:cs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(จำเลย</w:t>
      </w:r>
      <w:r>
        <w:rPr>
          <w:rFonts w:ascii="Angsana New" w:hAnsi="Angsana New" w:hint="cs"/>
          <w:szCs w:val="30"/>
          <w:cs/>
        </w:rPr>
        <w:t>ที่หนึ่ง</w:t>
      </w:r>
      <w:r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>
        <w:rPr>
          <w:rFonts w:ascii="Angsana New" w:hAnsi="Angsana New" w:hint="cs"/>
          <w:szCs w:val="30"/>
          <w:cs/>
        </w:rPr>
        <w:t>เ</w:t>
      </w:r>
      <w:r>
        <w:rPr>
          <w:rFonts w:ascii="Angsana New" w:hAnsi="Angsana New"/>
          <w:szCs w:val="30"/>
          <w:cs/>
        </w:rPr>
        <w:t>มื่อ</w:t>
      </w:r>
      <w:r>
        <w:rPr>
          <w:rFonts w:ascii="Angsana New" w:hAnsi="Angsana New" w:hint="cs"/>
          <w:szCs w:val="30"/>
          <w:cs/>
        </w:rPr>
        <w:t xml:space="preserve">วันที่ 30 สิงหาคม 2561 </w:t>
      </w:r>
      <w:r w:rsidRPr="00157415">
        <w:rPr>
          <w:rFonts w:ascii="Angsana New" w:hAnsi="Angsana New"/>
          <w:szCs w:val="30"/>
          <w:cs/>
        </w:rPr>
        <w:t>ศาลชั้นต้นได้มีคำพิพากษายกฟ้อง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อย่างไรก็ดี</w:t>
      </w:r>
      <w:r>
        <w:rPr>
          <w:rFonts w:ascii="Angsana New" w:hAnsi="Angsana New" w:hint="cs"/>
          <w:szCs w:val="30"/>
          <w:cs/>
        </w:rPr>
        <w:t xml:space="preserve"> เมื่อวันที่ </w:t>
      </w:r>
      <w:r>
        <w:rPr>
          <w:rFonts w:ascii="Angsana New" w:hAnsi="Angsana New"/>
          <w:szCs w:val="30"/>
        </w:rPr>
        <w:t xml:space="preserve">26 </w:t>
      </w:r>
      <w:r>
        <w:rPr>
          <w:rFonts w:ascii="Angsana New" w:hAnsi="Angsana New" w:hint="cs"/>
          <w:szCs w:val="30"/>
          <w:cs/>
        </w:rPr>
        <w:t xml:space="preserve">ตุลาคม 2561 </w:t>
      </w:r>
      <w:r w:rsidR="00071A16" w:rsidRPr="00810E62">
        <w:rPr>
          <w:rFonts w:ascii="Angsana New" w:hAnsi="Angsana New"/>
          <w:szCs w:val="30"/>
          <w:cs/>
        </w:rPr>
        <w:t xml:space="preserve">อดีตผู้ถือหุ้นได้ยื่นอุทธรณ์คำพิพากษาต่อศาลอุทธรณ์ </w:t>
      </w:r>
      <w:r w:rsidR="00071A16">
        <w:rPr>
          <w:rFonts w:ascii="Angsana New" w:hAnsi="Angsana New"/>
          <w:szCs w:val="30"/>
          <w:cs/>
        </w:rPr>
        <w:t>ศาลอุทธรณ์</w:t>
      </w:r>
      <w:r w:rsidR="00071A16">
        <w:rPr>
          <w:rFonts w:ascii="Angsana New" w:hAnsi="Angsana New" w:hint="cs"/>
          <w:szCs w:val="30"/>
          <w:cs/>
        </w:rPr>
        <w:t>นัดฟังคำพิพากษาในวันที่ 25 มิถุนายน 2562</w:t>
      </w:r>
    </w:p>
    <w:p w:rsidR="004A0B7D" w:rsidRDefault="004A0B7D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A0B7D" w:rsidRPr="00D53B4C" w:rsidRDefault="004A0B7D" w:rsidP="004A0B7D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4A0B7D" w:rsidRPr="00D53B4C" w:rsidRDefault="004A0B7D" w:rsidP="004A0B7D">
      <w:pPr>
        <w:pStyle w:val="NoSpacing"/>
        <w:rPr>
          <w:sz w:val="16"/>
          <w:szCs w:val="16"/>
        </w:rPr>
      </w:pPr>
    </w:p>
    <w:p w:rsidR="00553BBD" w:rsidRPr="0049769B" w:rsidRDefault="00553BBD" w:rsidP="0055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ในวันที่ 5 กันยายน 2561 ขณะนี้คำอุทธรณ์อยู่ในกระบวนการพิจารณาของคณะกรรมการ</w:t>
      </w:r>
    </w:p>
    <w:p w:rsidR="00553BBD" w:rsidRPr="00E91AB6" w:rsidRDefault="0055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F59BB" w:rsidRDefault="00553BBD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D36E9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CF59BB">
        <w:rPr>
          <w:rFonts w:ascii="Angsana New" w:hAnsi="Angsana New" w:hint="cs"/>
          <w:sz w:val="30"/>
          <w:szCs w:val="30"/>
          <w:cs/>
        </w:rPr>
        <w:t>ข้างต้นดังต่อไปนี้</w:t>
      </w:r>
    </w:p>
    <w:p w:rsidR="00CF59BB" w:rsidRPr="008B304F" w:rsidRDefault="00CF59BB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Layout w:type="fixed"/>
        <w:tblLook w:val="0000"/>
      </w:tblPr>
      <w:tblGrid>
        <w:gridCol w:w="8021"/>
        <w:gridCol w:w="1519"/>
      </w:tblGrid>
      <w:tr w:rsidR="00CF59BB" w:rsidRPr="00337223" w:rsidTr="008F6A38">
        <w:tc>
          <w:tcPr>
            <w:tcW w:w="8021" w:type="dxa"/>
          </w:tcPr>
          <w:p w:rsidR="00CF59BB" w:rsidRPr="00337223" w:rsidRDefault="00CF59BB" w:rsidP="008F6A3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F59BB" w:rsidRPr="00337223" w:rsidRDefault="00CF59BB" w:rsidP="008F6A3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CF59BB" w:rsidTr="008F6A38">
        <w:tc>
          <w:tcPr>
            <w:tcW w:w="8021" w:type="dxa"/>
          </w:tcPr>
          <w:p w:rsidR="00CF59BB" w:rsidRPr="00337223" w:rsidRDefault="00CF59BB" w:rsidP="008F6A3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337223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CF59BB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78.3</w:t>
            </w:r>
          </w:p>
        </w:tc>
      </w:tr>
      <w:tr w:rsidR="00CF59BB" w:rsidRPr="00337223" w:rsidTr="008F6A38">
        <w:tc>
          <w:tcPr>
            <w:tcW w:w="8021" w:type="dxa"/>
          </w:tcPr>
          <w:p w:rsidR="00CF59BB" w:rsidRPr="00337223" w:rsidRDefault="00CF59BB" w:rsidP="008F6A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เงินเพิ่มสำหรับงวดสามเดือนสิ้นสุดวันที่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</w:tcPr>
          <w:p w:rsidR="00CF59BB" w:rsidRPr="00337223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</w:tr>
      <w:tr w:rsidR="00CF59BB" w:rsidRPr="00337223" w:rsidTr="008F6A38">
        <w:tc>
          <w:tcPr>
            <w:tcW w:w="8021" w:type="dxa"/>
          </w:tcPr>
          <w:p w:rsidR="00CF59BB" w:rsidRPr="004B1061" w:rsidRDefault="00CF59BB" w:rsidP="008F6A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ภาษีเงินได้ถูกหัก ณ ที่จ่ายปี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2553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F59BB" w:rsidRPr="00337223" w:rsidRDefault="00CF59BB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(1.1)</w:t>
            </w:r>
          </w:p>
        </w:tc>
      </w:tr>
      <w:tr w:rsidR="00CF59BB" w:rsidTr="008F6A38">
        <w:tc>
          <w:tcPr>
            <w:tcW w:w="8021" w:type="dxa"/>
          </w:tcPr>
          <w:p w:rsidR="00CF59BB" w:rsidRPr="00337223" w:rsidRDefault="00CF59BB" w:rsidP="008F6A3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337223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:rsidR="00CF59BB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78.3</w:t>
            </w:r>
          </w:p>
        </w:tc>
      </w:tr>
    </w:tbl>
    <w:p w:rsidR="00C025C8" w:rsidRDefault="00C025C8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025C8" w:rsidRDefault="00C02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A0B7D" w:rsidRDefault="000F4085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4A0B7D" w:rsidRPr="00161CAE">
        <w:rPr>
          <w:rFonts w:ascii="Angsana New" w:hAnsi="Angsana New"/>
          <w:b/>
          <w:bCs/>
          <w:sz w:val="30"/>
          <w:szCs w:val="30"/>
        </w:rPr>
        <w:t>.</w:t>
      </w:r>
      <w:r w:rsidR="004A0B7D" w:rsidRPr="00161CAE">
        <w:rPr>
          <w:rFonts w:ascii="Angsana New" w:hAnsi="Angsana New"/>
          <w:b/>
          <w:bCs/>
          <w:sz w:val="30"/>
          <w:szCs w:val="30"/>
        </w:rPr>
        <w:tab/>
      </w:r>
      <w:r w:rsidR="004A0B7D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1282D" w:rsidRPr="00553BBD" w:rsidRDefault="00E1282D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E1282D" w:rsidRDefault="00E1282D" w:rsidP="00553BBD">
      <w:pPr>
        <w:pStyle w:val="a"/>
        <w:tabs>
          <w:tab w:val="clear" w:pos="1080"/>
          <w:tab w:val="left" w:pos="567"/>
        </w:tabs>
        <w:ind w:left="567" w:right="-25" w:hanging="567"/>
        <w:jc w:val="both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 w:hint="cs"/>
          <w:cs/>
        </w:rPr>
        <w:t>ก)</w:t>
      </w:r>
      <w:r>
        <w:rPr>
          <w:rFonts w:ascii="Angsana New" w:hAnsi="Angsana New" w:hint="cs"/>
          <w:cs/>
        </w:rPr>
        <w:tab/>
      </w:r>
      <w:r w:rsidRPr="000B1337">
        <w:rPr>
          <w:rFonts w:ascii="Angsana New" w:hAnsi="Angsana New" w:hint="cs"/>
          <w:sz w:val="29"/>
          <w:szCs w:val="29"/>
          <w:cs/>
        </w:rPr>
        <w:t xml:space="preserve">ในระหว่างปี </w:t>
      </w:r>
      <w:r w:rsidRPr="000B1337">
        <w:rPr>
          <w:rFonts w:ascii="Angsana New" w:hAnsi="Angsana New"/>
          <w:sz w:val="29"/>
          <w:szCs w:val="29"/>
          <w:cs/>
        </w:rPr>
        <w:t xml:space="preserve">2561 </w:t>
      </w:r>
      <w:r w:rsidRPr="000B1337">
        <w:rPr>
          <w:rFonts w:ascii="Angsana New" w:hAnsi="Angsana New" w:hint="cs"/>
          <w:sz w:val="29"/>
          <w:szCs w:val="29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0B1337">
        <w:rPr>
          <w:rFonts w:ascii="Angsana New" w:hAnsi="Angsana New"/>
          <w:sz w:val="29"/>
          <w:szCs w:val="29"/>
          <w:cs/>
        </w:rPr>
        <w:t xml:space="preserve">2541 </w:t>
      </w:r>
      <w:r w:rsidRPr="000B1337">
        <w:rPr>
          <w:rFonts w:ascii="Angsana New" w:hAnsi="Angsana New" w:hint="cs"/>
          <w:sz w:val="29"/>
          <w:szCs w:val="29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0B1337">
        <w:rPr>
          <w:rFonts w:ascii="Angsana New" w:hAnsi="Angsana New"/>
          <w:sz w:val="29"/>
          <w:szCs w:val="29"/>
          <w:cs/>
        </w:rPr>
        <w:t xml:space="preserve">20 </w:t>
      </w:r>
      <w:r w:rsidRPr="000B1337">
        <w:rPr>
          <w:rFonts w:ascii="Angsana New" w:hAnsi="Angsana New" w:hint="cs"/>
          <w:sz w:val="29"/>
          <w:szCs w:val="29"/>
          <w:cs/>
        </w:rPr>
        <w:t xml:space="preserve">ปีขึ้นไปจากเดิมเท่ากับอัตราค่าจ้างจำนวน </w:t>
      </w:r>
      <w:r w:rsidRPr="000B1337">
        <w:rPr>
          <w:rFonts w:ascii="Angsana New" w:hAnsi="Angsana New"/>
          <w:sz w:val="29"/>
          <w:szCs w:val="29"/>
          <w:cs/>
        </w:rPr>
        <w:t xml:space="preserve">300 </w:t>
      </w:r>
      <w:r w:rsidRPr="000B1337">
        <w:rPr>
          <w:rFonts w:ascii="Angsana New" w:hAnsi="Angsana New" w:hint="cs"/>
          <w:sz w:val="29"/>
          <w:szCs w:val="29"/>
          <w:cs/>
        </w:rPr>
        <w:t xml:space="preserve">วันเป็นอัตราใหม่เท่ากับ </w:t>
      </w:r>
      <w:r w:rsidRPr="000B1337">
        <w:rPr>
          <w:rFonts w:ascii="Angsana New" w:hAnsi="Angsana New"/>
          <w:sz w:val="29"/>
          <w:szCs w:val="29"/>
          <w:cs/>
        </w:rPr>
        <w:t xml:space="preserve">400 </w:t>
      </w:r>
      <w:r w:rsidRPr="000B1337">
        <w:rPr>
          <w:rFonts w:ascii="Angsana New" w:hAnsi="Angsana New" w:hint="cs"/>
          <w:sz w:val="29"/>
          <w:szCs w:val="29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0B1337">
        <w:rPr>
          <w:rFonts w:ascii="Angsana New" w:hAnsi="Angsana New"/>
          <w:sz w:val="29"/>
          <w:szCs w:val="29"/>
          <w:cs/>
        </w:rPr>
        <w:t xml:space="preserve">2562 </w:t>
      </w:r>
      <w:r w:rsidRPr="000B1337">
        <w:rPr>
          <w:rFonts w:ascii="Angsana New" w:hAnsi="Angsana New" w:hint="cs"/>
          <w:sz w:val="29"/>
          <w:szCs w:val="29"/>
          <w:cs/>
        </w:rPr>
        <w:t xml:space="preserve">และมีผลบังคับใช้ในช่วงต้นเดือนพฤษภาคม </w:t>
      </w:r>
      <w:r w:rsidRPr="000B1337">
        <w:rPr>
          <w:rFonts w:ascii="Angsana New" w:hAnsi="Angsana New"/>
          <w:sz w:val="29"/>
          <w:szCs w:val="29"/>
          <w:cs/>
        </w:rPr>
        <w:t>2562</w:t>
      </w:r>
      <w:r w:rsidRPr="000B1337">
        <w:rPr>
          <w:rFonts w:ascii="Angsana New" w:hAnsi="Angsana New" w:hint="cs"/>
          <w:sz w:val="29"/>
          <w:szCs w:val="29"/>
          <w:cs/>
        </w:rPr>
        <w:t xml:space="preserve"> ทั้งนี้ ฝ่ายบริหารของ</w:t>
      </w:r>
      <w:r w:rsidR="00553BBD">
        <w:rPr>
          <w:rFonts w:ascii="Angsana New" w:hAnsi="Angsana New" w:hint="cs"/>
          <w:sz w:val="29"/>
          <w:szCs w:val="29"/>
          <w:cs/>
        </w:rPr>
        <w:t>กลุ่ม</w:t>
      </w:r>
      <w:r w:rsidRPr="000B1337">
        <w:rPr>
          <w:rFonts w:ascii="Angsana New" w:hAnsi="Angsana New" w:hint="cs"/>
          <w:sz w:val="29"/>
          <w:szCs w:val="29"/>
          <w:cs/>
        </w:rPr>
        <w:t xml:space="preserve">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ได้เกิดขึ้นและมีผลบังคับใช้ในไตรมาสที่ 2 ของปี 2562 </w:t>
      </w:r>
      <w:r w:rsidR="00553BBD">
        <w:rPr>
          <w:rFonts w:ascii="Angsana New" w:hAnsi="Angsana New" w:hint="cs"/>
          <w:sz w:val="29"/>
          <w:szCs w:val="29"/>
          <w:cs/>
        </w:rPr>
        <w:t>กลุ่ม</w:t>
      </w:r>
      <w:r w:rsidRPr="000B1337">
        <w:rPr>
          <w:rFonts w:ascii="Angsana New" w:hAnsi="Angsana New" w:hint="cs"/>
          <w:sz w:val="29"/>
          <w:szCs w:val="29"/>
          <w:cs/>
        </w:rPr>
        <w:t>บริษัทจึง</w:t>
      </w:r>
      <w:bookmarkStart w:id="0" w:name="_GoBack"/>
      <w:bookmarkEnd w:id="0"/>
      <w:r w:rsidRPr="000B1337">
        <w:rPr>
          <w:rFonts w:ascii="Angsana New" w:hAnsi="Angsana New" w:hint="cs"/>
          <w:sz w:val="29"/>
          <w:szCs w:val="29"/>
          <w:cs/>
        </w:rPr>
        <w:t>บันทึกต้นทุนบริการในอดีต</w:t>
      </w:r>
      <w:r>
        <w:rPr>
          <w:rFonts w:ascii="Angsana New" w:hAnsi="Angsana New" w:hint="cs"/>
          <w:sz w:val="29"/>
          <w:szCs w:val="29"/>
          <w:cs/>
        </w:rPr>
        <w:t>ส่วนที่เป็นผลจากการแก้ไขโครงการ</w:t>
      </w:r>
      <w:r w:rsidRPr="000B1337">
        <w:rPr>
          <w:rFonts w:ascii="Angsana New" w:hAnsi="Angsana New" w:hint="cs"/>
          <w:sz w:val="29"/>
          <w:szCs w:val="29"/>
          <w:cs/>
        </w:rPr>
        <w:t xml:space="preserve">ซึ่งมีจำนวนประมาณ </w:t>
      </w:r>
      <w:r w:rsidR="00940C2E">
        <w:rPr>
          <w:rFonts w:ascii="Angsana New" w:hAnsi="Angsana New" w:hint="cs"/>
          <w:sz w:val="29"/>
          <w:szCs w:val="29"/>
          <w:cs/>
          <w:lang w:val="en-US"/>
        </w:rPr>
        <w:t>7.7</w:t>
      </w:r>
      <w:r w:rsidRPr="000B1337">
        <w:rPr>
          <w:rFonts w:ascii="Angsana New" w:hAnsi="Angsana New" w:hint="cs"/>
          <w:sz w:val="29"/>
          <w:szCs w:val="29"/>
          <w:cs/>
        </w:rPr>
        <w:t xml:space="preserve"> ล้านบาท</w:t>
      </w:r>
      <w:r w:rsidR="00553BBD">
        <w:rPr>
          <w:rFonts w:ascii="Angsana New" w:hAnsi="Angsana New" w:hint="cs"/>
          <w:sz w:val="29"/>
          <w:szCs w:val="29"/>
          <w:cs/>
        </w:rPr>
        <w:t xml:space="preserve"> ในงบการเงินรวม และ </w:t>
      </w:r>
      <w:r w:rsidR="00940C2E">
        <w:rPr>
          <w:rFonts w:ascii="Angsana New" w:hAnsi="Angsana New" w:hint="cs"/>
          <w:sz w:val="29"/>
          <w:szCs w:val="29"/>
          <w:cs/>
          <w:lang w:val="en-US"/>
        </w:rPr>
        <w:t>6.1</w:t>
      </w:r>
      <w:r w:rsidR="00553BBD">
        <w:rPr>
          <w:rFonts w:ascii="Angsana New" w:hAnsi="Angsana New" w:hint="cs"/>
          <w:sz w:val="29"/>
          <w:szCs w:val="29"/>
          <w:cs/>
          <w:lang w:val="en-US"/>
        </w:rPr>
        <w:t xml:space="preserve"> ล้านบาท ในงบการเงินเฉพาะกิจการ </w:t>
      </w:r>
      <w:r w:rsidRPr="000B1337">
        <w:rPr>
          <w:rFonts w:ascii="Angsana New" w:hAnsi="Angsana New" w:hint="cs"/>
          <w:sz w:val="29"/>
          <w:szCs w:val="29"/>
          <w:cs/>
        </w:rPr>
        <w:t xml:space="preserve">ในไตรมาสที่ 2 ของปี 2562 ซึ่งจะส่งผลให้ยอดคงเหลือของประมาณการหนี้สินผลประโยชน์ของพนักงานหลังออกจากงานเพิ่มขึ้นจากยอด ณ วันที่ 31 มีนาคม </w:t>
      </w:r>
      <w:r w:rsidRPr="000B1337">
        <w:rPr>
          <w:rFonts w:ascii="Angsana New" w:hAnsi="Angsana New"/>
          <w:sz w:val="29"/>
          <w:szCs w:val="29"/>
          <w:cs/>
        </w:rPr>
        <w:t xml:space="preserve">2562 </w:t>
      </w:r>
      <w:r w:rsidRPr="000B1337">
        <w:rPr>
          <w:rFonts w:ascii="Angsana New" w:hAnsi="Angsana New" w:hint="cs"/>
          <w:sz w:val="29"/>
          <w:szCs w:val="29"/>
          <w:cs/>
        </w:rPr>
        <w:t>ด้วยจำนวนเงินดังกล่าว</w:t>
      </w:r>
    </w:p>
    <w:p w:rsidR="00E1282D" w:rsidRPr="00553BBD" w:rsidRDefault="00E1282D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3D2230" w:rsidRPr="00FE6A82" w:rsidRDefault="00553BBD" w:rsidP="00553BBD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 w:rsidRPr="00FE6A82">
        <w:rPr>
          <w:rFonts w:ascii="Angsana New" w:hAnsi="Angsana New" w:hint="cs"/>
          <w:szCs w:val="30"/>
          <w:cs/>
        </w:rPr>
        <w:t>ข)</w:t>
      </w:r>
      <w:r w:rsidRPr="00FE6A82">
        <w:rPr>
          <w:rFonts w:ascii="Angsana New" w:hAnsi="Angsana New" w:hint="cs"/>
          <w:szCs w:val="30"/>
          <w:cs/>
        </w:rPr>
        <w:tab/>
      </w:r>
      <w:r w:rsidRPr="00FE6A82">
        <w:rPr>
          <w:rFonts w:ascii="Angsana New" w:hAnsi="Angsana New" w:hint="cs"/>
          <w:szCs w:val="30"/>
          <w:cs/>
        </w:rPr>
        <w:tab/>
      </w:r>
      <w:r w:rsidR="00E33594" w:rsidRPr="00AE6CFB">
        <w:rPr>
          <w:rFonts w:ascii="Angsana New" w:hAnsi="Angsana New"/>
          <w:szCs w:val="30"/>
          <w:cs/>
        </w:rPr>
        <w:t>ใน</w:t>
      </w:r>
      <w:r w:rsidR="00E33594" w:rsidRPr="00AE6CFB">
        <w:rPr>
          <w:rFonts w:ascii="Angsana New" w:hAnsi="Angsana New" w:hint="cs"/>
          <w:szCs w:val="30"/>
          <w:cs/>
        </w:rPr>
        <w:t>การ</w:t>
      </w:r>
      <w:r w:rsidR="00E33594" w:rsidRPr="00AE6CFB">
        <w:rPr>
          <w:rFonts w:ascii="Angsana New" w:hAnsi="Angsana New"/>
          <w:szCs w:val="30"/>
          <w:cs/>
        </w:rPr>
        <w:t>ประชุม</w:t>
      </w:r>
      <w:r w:rsidR="00E33594">
        <w:rPr>
          <w:rFonts w:ascii="Angsana New" w:hAnsi="Angsana New" w:hint="cs"/>
          <w:szCs w:val="30"/>
          <w:cs/>
        </w:rPr>
        <w:t>สามัญผู้ถือหุ้นประจำปี 2562</w:t>
      </w:r>
      <w:r w:rsidR="00E33594" w:rsidRPr="00AE6CFB">
        <w:rPr>
          <w:rFonts w:ascii="Angsana New" w:hAnsi="Angsana New" w:hint="cs"/>
          <w:szCs w:val="30"/>
          <w:cs/>
        </w:rPr>
        <w:t xml:space="preserve"> </w:t>
      </w:r>
      <w:r w:rsidR="00462883">
        <w:rPr>
          <w:rFonts w:ascii="Angsana New" w:hAnsi="Angsana New" w:hint="cs"/>
          <w:szCs w:val="30"/>
          <w:cs/>
        </w:rPr>
        <w:t>ของบริษัท</w:t>
      </w:r>
      <w:r w:rsidR="00E33594" w:rsidRPr="00AE6CFB">
        <w:rPr>
          <w:rFonts w:ascii="Angsana New" w:hAnsi="Angsana New"/>
          <w:szCs w:val="30"/>
          <w:cs/>
        </w:rPr>
        <w:t xml:space="preserve">เมื่อวันที่ </w:t>
      </w:r>
      <w:r w:rsidR="00E33594">
        <w:rPr>
          <w:rFonts w:ascii="Angsana New" w:hAnsi="Angsana New" w:hint="cs"/>
          <w:szCs w:val="30"/>
          <w:cs/>
        </w:rPr>
        <w:t xml:space="preserve">25 เมษายน 2562 </w:t>
      </w:r>
      <w:r w:rsidR="00E33594" w:rsidRPr="00AE6CFB">
        <w:rPr>
          <w:rFonts w:ascii="Angsana New" w:hAnsi="Angsana New" w:hint="cs"/>
          <w:szCs w:val="30"/>
          <w:cs/>
        </w:rPr>
        <w:t>ผู้ถือหุ้นมี</w:t>
      </w:r>
      <w:r w:rsidR="00E33594" w:rsidRPr="00AE6CFB">
        <w:rPr>
          <w:rFonts w:ascii="Angsana New" w:hAnsi="Angsana New"/>
          <w:szCs w:val="30"/>
          <w:cs/>
        </w:rPr>
        <w:t>มติอนุมัติ</w:t>
      </w:r>
      <w:r w:rsidR="003D2230" w:rsidRPr="00FE6A82">
        <w:rPr>
          <w:rFonts w:ascii="Angsana New" w:hAnsi="Angsana New" w:hint="cs"/>
          <w:szCs w:val="30"/>
          <w:cs/>
        </w:rPr>
        <w:t>จ่ายเงินปันผลจากกำไรสุทธิประจำปี 25</w:t>
      </w:r>
      <w:r w:rsidR="003D2230" w:rsidRPr="00FE6A82">
        <w:rPr>
          <w:rFonts w:ascii="Angsana New" w:hAnsi="Angsana New"/>
          <w:szCs w:val="30"/>
        </w:rPr>
        <w:t xml:space="preserve">61 </w:t>
      </w:r>
      <w:r w:rsidR="003D2230" w:rsidRPr="00FE6A82">
        <w:rPr>
          <w:rFonts w:ascii="Angsana New" w:hAnsi="Angsana New" w:hint="cs"/>
          <w:szCs w:val="30"/>
          <w:cs/>
        </w:rPr>
        <w:t>และกำไรสะสม ในอัตรา 0.01 บาทต่อหุ้น จำนวนเงินปันผลจ่ายทั้งสิ้นไม่เกิน 27,680,301.81 บาท และกำหนดจ่ายปันผลให้กับผู้ถือหุ้นในวันที่ 24 พฤษภาคม 2562</w:t>
      </w:r>
    </w:p>
    <w:p w:rsidR="00553BBD" w:rsidRDefault="00553BBD" w:rsidP="00155310">
      <w:pPr>
        <w:rPr>
          <w:rFonts w:ascii="Angsana New" w:hAnsi="Angsana New"/>
          <w:b/>
          <w:bCs/>
          <w:sz w:val="30"/>
          <w:szCs w:val="30"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0F4085">
        <w:rPr>
          <w:rFonts w:ascii="Angsana New" w:hAnsi="Angsana New"/>
          <w:b/>
          <w:bCs/>
          <w:sz w:val="30"/>
          <w:szCs w:val="30"/>
        </w:rPr>
        <w:t>2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>
        <w:rPr>
          <w:rFonts w:ascii="Angsana New" w:hAnsi="Angsana New" w:hint="cs"/>
          <w:sz w:val="30"/>
          <w:szCs w:val="30"/>
          <w:cs/>
        </w:rPr>
        <w:t>1</w:t>
      </w:r>
      <w:r w:rsidR="00654B5C">
        <w:rPr>
          <w:rFonts w:ascii="Angsana New" w:hAnsi="Angsana New"/>
          <w:sz w:val="30"/>
          <w:szCs w:val="30"/>
        </w:rPr>
        <w:t>5</w:t>
      </w:r>
      <w:r w:rsidRPr="00553BBD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553BBD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553BBD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4A0B7D" w:rsidRPr="00553BBD">
        <w:rPr>
          <w:rFonts w:ascii="Angsana New" w:hAnsi="Angsana New"/>
          <w:sz w:val="30"/>
          <w:szCs w:val="30"/>
        </w:rPr>
        <w:t>2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1B6" w:rsidRDefault="00F731B6">
      <w:r>
        <w:separator/>
      </w:r>
    </w:p>
  </w:endnote>
  <w:endnote w:type="continuationSeparator" w:id="0">
    <w:p w:rsidR="00F731B6" w:rsidRDefault="00F73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AD" w:rsidRDefault="00A82FD8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6CA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6CAD">
      <w:rPr>
        <w:rStyle w:val="PageNumber"/>
        <w:noProof/>
      </w:rPr>
      <w:t>26</w:t>
    </w:r>
    <w:r>
      <w:rPr>
        <w:rStyle w:val="PageNumber"/>
      </w:rPr>
      <w:fldChar w:fldCharType="end"/>
    </w:r>
  </w:p>
  <w:p w:rsidR="00E56CAD" w:rsidRDefault="00E56CAD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AD" w:rsidRPr="00CD60A0" w:rsidRDefault="00A82FD8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E56CAD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A908AA"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E56CAD" w:rsidRDefault="00E56CAD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AD" w:rsidRPr="00792103" w:rsidRDefault="00E56CAD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1B6" w:rsidRDefault="00F731B6">
      <w:r>
        <w:separator/>
      </w:r>
    </w:p>
  </w:footnote>
  <w:footnote w:type="continuationSeparator" w:id="0">
    <w:p w:rsidR="00F731B6" w:rsidRDefault="00F73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AD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56CAD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56CAD" w:rsidRPr="005F70D0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56CAD" w:rsidRPr="00D27ADF" w:rsidRDefault="00E56CAD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E56CAD" w:rsidRDefault="00E56CAD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61 (ยังไม่ได้ตรวจสอบ/สอบทานแล้ว)</w:t>
    </w:r>
  </w:p>
  <w:p w:rsidR="00E56CAD" w:rsidRPr="00D27ADF" w:rsidRDefault="00E56CAD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2561 (ตรวจสอบแล้ว)</w:t>
    </w:r>
  </w:p>
  <w:p w:rsidR="00E56CAD" w:rsidRPr="00CC5926" w:rsidRDefault="00E56CAD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AD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56CAD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56CAD" w:rsidRPr="005F70D0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56CAD" w:rsidRPr="00D27ADF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56CAD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61 (ยังไม่ได้ตรวจสอบ/สอบทานแล้ว)</w:t>
    </w:r>
  </w:p>
  <w:p w:rsidR="00E56CAD" w:rsidRPr="00D27ADF" w:rsidRDefault="00E56CAD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2561 (ตรวจสอบแล้ว)</w:t>
    </w:r>
  </w:p>
  <w:p w:rsidR="00E56CAD" w:rsidRPr="00CC5926" w:rsidRDefault="00E56CAD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0"/>
  </w:num>
  <w:num w:numId="14">
    <w:abstractNumId w:val="21"/>
  </w:num>
  <w:num w:numId="15">
    <w:abstractNumId w:val="26"/>
  </w:num>
  <w:num w:numId="16">
    <w:abstractNumId w:val="20"/>
  </w:num>
  <w:num w:numId="17">
    <w:abstractNumId w:val="27"/>
  </w:num>
  <w:num w:numId="18">
    <w:abstractNumId w:val="19"/>
  </w:num>
  <w:num w:numId="19">
    <w:abstractNumId w:val="29"/>
  </w:num>
  <w:num w:numId="20">
    <w:abstractNumId w:val="28"/>
  </w:num>
  <w:num w:numId="21">
    <w:abstractNumId w:val="23"/>
  </w:num>
  <w:num w:numId="22">
    <w:abstractNumId w:val="32"/>
  </w:num>
  <w:num w:numId="23">
    <w:abstractNumId w:val="16"/>
  </w:num>
  <w:num w:numId="24">
    <w:abstractNumId w:val="33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5"/>
  </w:num>
  <w:num w:numId="31">
    <w:abstractNumId w:val="22"/>
  </w:num>
  <w:num w:numId="32">
    <w:abstractNumId w:val="14"/>
  </w:num>
  <w:num w:numId="33">
    <w:abstractNumId w:val="31"/>
  </w:num>
  <w:num w:numId="34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6864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4320"/>
    <w:rsid w:val="00144D58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D00"/>
    <w:rsid w:val="00234609"/>
    <w:rsid w:val="00235469"/>
    <w:rsid w:val="002359D1"/>
    <w:rsid w:val="00235F31"/>
    <w:rsid w:val="00236EB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F03"/>
    <w:rsid w:val="00290F5A"/>
    <w:rsid w:val="00291A03"/>
    <w:rsid w:val="00291B12"/>
    <w:rsid w:val="002922F3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AE9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60A"/>
    <w:rsid w:val="00327B8B"/>
    <w:rsid w:val="00330070"/>
    <w:rsid w:val="0033081D"/>
    <w:rsid w:val="00330ADD"/>
    <w:rsid w:val="00330E69"/>
    <w:rsid w:val="003310B1"/>
    <w:rsid w:val="00331322"/>
    <w:rsid w:val="00332B3D"/>
    <w:rsid w:val="0033318E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608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1EA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388C"/>
    <w:rsid w:val="00603E8F"/>
    <w:rsid w:val="00603FB6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695"/>
    <w:rsid w:val="00655BC0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C40"/>
    <w:rsid w:val="00875E60"/>
    <w:rsid w:val="00875EB8"/>
    <w:rsid w:val="0087668D"/>
    <w:rsid w:val="00876B83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A38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4632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E6"/>
    <w:rsid w:val="00A45090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921"/>
    <w:rsid w:val="00B27CFD"/>
    <w:rsid w:val="00B304F7"/>
    <w:rsid w:val="00B31BA4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A7C"/>
    <w:rsid w:val="00BB7E25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1EA"/>
    <w:rsid w:val="00D06345"/>
    <w:rsid w:val="00D069AE"/>
    <w:rsid w:val="00D06AC7"/>
    <w:rsid w:val="00D06D05"/>
    <w:rsid w:val="00D06EA0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86C"/>
    <w:rsid w:val="00E01A35"/>
    <w:rsid w:val="00E01C13"/>
    <w:rsid w:val="00E01C39"/>
    <w:rsid w:val="00E01DBE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A52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C60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E13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9D4"/>
    <w:rsid w:val="00F50DE9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A85"/>
    <w:rsid w:val="00FB1BBD"/>
    <w:rsid w:val="00FB20AE"/>
    <w:rsid w:val="00FB5185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4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222B0-0FF5-49D3-B716-1259C470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1585</TotalTime>
  <Pages>13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184</cp:revision>
  <cp:lastPrinted>2019-05-13T10:06:00Z</cp:lastPrinted>
  <dcterms:created xsi:type="dcterms:W3CDTF">2017-07-31T09:20:00Z</dcterms:created>
  <dcterms:modified xsi:type="dcterms:W3CDTF">2019-05-13T10:06:00Z</dcterms:modified>
</cp:coreProperties>
</file>