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2CFCB" w14:textId="77777777" w:rsidR="005753E0" w:rsidRPr="00E71EA3" w:rsidRDefault="005753E0" w:rsidP="00AE6BB0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  <w:cs/>
        </w:rPr>
      </w:pPr>
      <w:bookmarkStart w:id="0" w:name="_GoBack"/>
      <w:bookmarkEnd w:id="0"/>
      <w:r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>บริษัท อี ฟอร์ แอล เอม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จำกัด </w:t>
      </w:r>
      <w:r w:rsidRPr="00E71EA3">
        <w:rPr>
          <w:rFonts w:ascii="Browallia New" w:hAnsi="Browallia New" w:cs="Browallia New" w:hint="cs"/>
          <w:b/>
          <w:bCs/>
          <w:sz w:val="28"/>
          <w:szCs w:val="28"/>
        </w:rPr>
        <w:t>(</w:t>
      </w:r>
      <w:r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>มหาชน</w:t>
      </w:r>
      <w:r w:rsidRPr="00E71EA3">
        <w:rPr>
          <w:rFonts w:ascii="Browallia New" w:hAnsi="Browallia New" w:cs="Browallia New" w:hint="cs"/>
          <w:b/>
          <w:bCs/>
          <w:sz w:val="28"/>
          <w:szCs w:val="28"/>
        </w:rPr>
        <w:t xml:space="preserve">) </w:t>
      </w:r>
      <w:r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และบริษัทย่อย </w:t>
      </w:r>
    </w:p>
    <w:p w14:paraId="5102FA76" w14:textId="3E40120B" w:rsidR="00EE40BF" w:rsidRPr="00E71EA3" w:rsidRDefault="00EE40BF" w:rsidP="00EE40BF">
      <w:pPr>
        <w:tabs>
          <w:tab w:val="left" w:pos="720"/>
        </w:tabs>
        <w:spacing w:line="240" w:lineRule="auto"/>
        <w:ind w:right="-43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>หมายเหตุประกอบงบการเงินระหว่างกาลแบบย่อ</w:t>
      </w:r>
    </w:p>
    <w:p w14:paraId="51EFFC92" w14:textId="32874E86" w:rsidR="00EE40BF" w:rsidRPr="00E71EA3" w:rsidRDefault="008556EF" w:rsidP="008556EF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>สำหรับงวด</w:t>
      </w:r>
      <w:r w:rsidR="00752030"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>สามเดือน</w:t>
      </w:r>
      <w:r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>สิ้นสุด</w:t>
      </w:r>
      <w:r w:rsidR="00EE40BF"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วันที่ </w:t>
      </w:r>
      <w:r w:rsidR="00D57D8F" w:rsidRPr="00E71EA3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3</w:t>
      </w:r>
      <w:r w:rsidR="00656C14">
        <w:rPr>
          <w:rFonts w:ascii="Browallia New" w:hAnsi="Browallia New" w:cs="Browallia New"/>
          <w:b/>
          <w:bCs/>
          <w:sz w:val="28"/>
          <w:szCs w:val="28"/>
          <w:lang w:val="en-GB"/>
        </w:rPr>
        <w:t>1</w:t>
      </w:r>
      <w:r w:rsidR="00EE40BF" w:rsidRPr="00E71EA3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="00656C14">
        <w:rPr>
          <w:rFonts w:ascii="Browallia New" w:hAnsi="Browallia New" w:cs="Browallia New" w:hint="cs"/>
          <w:b/>
          <w:bCs/>
          <w:sz w:val="28"/>
          <w:szCs w:val="28"/>
          <w:cs/>
        </w:rPr>
        <w:t>มีนาคม</w:t>
      </w:r>
      <w:r w:rsidR="00EE40BF"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="00D57D8F" w:rsidRPr="00E71EA3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256</w:t>
      </w:r>
      <w:r w:rsidR="00656C14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3917AE" w:rsidRPr="00E71EA3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="00EE40BF"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>(ยังไม่ได้ตรวจสอบ แต่สอบทานแล้ว)</w:t>
      </w:r>
      <w:r w:rsidR="00E27FD6" w:rsidRPr="00E71EA3">
        <w:rPr>
          <w:rFonts w:ascii="Browallia New" w:hAnsi="Browallia New" w:cs="Browallia New" w:hint="cs"/>
          <w:sz w:val="28"/>
          <w:szCs w:val="28"/>
          <w:cs/>
          <w:lang w:val="en-GB"/>
        </w:rPr>
        <w:tab/>
      </w:r>
    </w:p>
    <w:p w14:paraId="7EB95244" w14:textId="77777777" w:rsidR="00EE40BF" w:rsidRPr="000F7318" w:rsidRDefault="00EE40BF" w:rsidP="00EE4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2695E3C1" w14:textId="77777777" w:rsidR="00EE40BF" w:rsidRPr="00E71EA3" w:rsidRDefault="00EE40BF" w:rsidP="00E71EA3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E71EA3">
        <w:rPr>
          <w:rFonts w:ascii="Browallia New" w:hAnsi="Browallia New" w:cs="Browallia New" w:hint="cs"/>
          <w:color w:val="auto"/>
          <w:sz w:val="28"/>
          <w:szCs w:val="28"/>
          <w:u w:val="single"/>
          <w:cs/>
          <w:lang w:val="th-TH"/>
        </w:rPr>
        <w:t>ลักษณะการดำเนินธุรกิจ</w:t>
      </w:r>
    </w:p>
    <w:p w14:paraId="5F4F3010" w14:textId="77777777" w:rsidR="00EE40BF" w:rsidRPr="00E71EA3" w:rsidRDefault="00EE40BF" w:rsidP="00EE40BF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lang w:val="en-GB"/>
        </w:rPr>
      </w:pPr>
    </w:p>
    <w:p w14:paraId="7BF3C48E" w14:textId="312B30B1" w:rsidR="00EE40BF" w:rsidRPr="00357F51" w:rsidRDefault="00EE40BF" w:rsidP="00EE40BF">
      <w:pPr>
        <w:tabs>
          <w:tab w:val="clear" w:pos="227"/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บริษัท อี ฟอร์ แอล เอม จำกัด (มหาชน) </w:t>
      </w:r>
      <w:r w:rsidR="00EB0ECA">
        <w:rPr>
          <w:rFonts w:ascii="Browallia New" w:hAnsi="Browallia New" w:cs="Browallia New" w:hint="cs"/>
          <w:sz w:val="28"/>
          <w:szCs w:val="28"/>
          <w:cs/>
        </w:rPr>
        <w:t>จ</w:t>
      </w:r>
      <w:r w:rsidRPr="00E71EA3">
        <w:rPr>
          <w:rFonts w:ascii="Browallia New" w:hAnsi="Browallia New" w:cs="Browallia New" w:hint="cs"/>
          <w:sz w:val="28"/>
          <w:szCs w:val="28"/>
          <w:cs/>
        </w:rPr>
        <w:t>ดทะเบียนเป็น</w:t>
      </w:r>
      <w:r w:rsidR="001C6F94" w:rsidRPr="00E71EA3">
        <w:rPr>
          <w:rFonts w:ascii="Browallia New" w:hAnsi="Browallia New" w:cs="Browallia New" w:hint="cs"/>
          <w:sz w:val="28"/>
          <w:szCs w:val="28"/>
        </w:rPr>
        <w:t xml:space="preserve"> </w:t>
      </w:r>
      <w:r w:rsidRPr="00E71EA3">
        <w:rPr>
          <w:rFonts w:ascii="Browallia New" w:hAnsi="Browallia New" w:cs="Browallia New" w:hint="cs"/>
          <w:sz w:val="28"/>
          <w:szCs w:val="28"/>
          <w:cs/>
        </w:rPr>
        <w:t>บริษัทมหาชนในประเทศไทยและจดทะเบียนในตลาดหลักทรัพย์ เอ็ม เอ ไ</w:t>
      </w:r>
      <w:r w:rsidR="008B7DB8">
        <w:rPr>
          <w:rFonts w:ascii="Browallia New" w:hAnsi="Browallia New" w:cs="Browallia New" w:hint="cs"/>
          <w:sz w:val="28"/>
          <w:szCs w:val="28"/>
          <w:cs/>
        </w:rPr>
        <w:t>อ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 บริษัทดำเนินธุรกิจหลักเป็นตัวแทนจำหน่ายเครื่องมือและอุปกรณ์ทางการแพทย์</w:t>
      </w:r>
      <w:r w:rsidR="003D6D00" w:rsidRPr="00E71EA3">
        <w:rPr>
          <w:rFonts w:ascii="Browallia New" w:hAnsi="Browallia New" w:cs="Browallia New" w:hint="cs"/>
          <w:sz w:val="28"/>
          <w:szCs w:val="28"/>
        </w:rPr>
        <w:t xml:space="preserve"> </w:t>
      </w:r>
      <w:r w:rsidR="00B005FA" w:rsidRPr="00E71EA3">
        <w:rPr>
          <w:rFonts w:ascii="Browallia New" w:hAnsi="Browallia New" w:cs="Browallia New" w:hint="cs"/>
          <w:sz w:val="28"/>
          <w:szCs w:val="28"/>
          <w:cs/>
        </w:rPr>
        <w:t>บริษัทย่อย</w:t>
      </w:r>
      <w:r w:rsidR="00B005FA" w:rsidRPr="00357F51">
        <w:rPr>
          <w:rFonts w:ascii="Browallia New" w:hAnsi="Browallia New" w:cs="Browallia New" w:hint="cs"/>
          <w:sz w:val="28"/>
          <w:szCs w:val="28"/>
          <w:cs/>
        </w:rPr>
        <w:t>ประกอบธุรกิจจำหน่ายเครื่องมือแพทย์</w:t>
      </w:r>
      <w:r w:rsidRPr="00357F51">
        <w:rPr>
          <w:rFonts w:ascii="Browallia New" w:hAnsi="Browallia New" w:cs="Browallia New" w:hint="cs"/>
          <w:sz w:val="28"/>
          <w:szCs w:val="28"/>
          <w:cs/>
        </w:rPr>
        <w:t xml:space="preserve"> ให้บริการด้านความงามและธุรกิจแฟรนไชส์ และจำหน่ายเครื่องสำอาง</w:t>
      </w:r>
    </w:p>
    <w:p w14:paraId="6652FF1A" w14:textId="19116609" w:rsidR="00551B89" w:rsidRPr="00357F51" w:rsidRDefault="00551B89" w:rsidP="00EE40BF">
      <w:pPr>
        <w:tabs>
          <w:tab w:val="clear" w:pos="227"/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B8415BA" w14:textId="39FD913A" w:rsidR="00551B89" w:rsidRPr="006727FA" w:rsidRDefault="006727FA" w:rsidP="006727FA">
      <w:pPr>
        <w:tabs>
          <w:tab w:val="clear" w:pos="227"/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357F51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="00656C14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656C14" w:rsidRPr="00656C14">
        <w:rPr>
          <w:rFonts w:ascii="Browallia New" w:hAnsi="Browallia New" w:cs="Browallia New"/>
          <w:sz w:val="28"/>
          <w:szCs w:val="28"/>
          <w:lang w:val="en-GB"/>
        </w:rPr>
        <w:t>1</w:t>
      </w:r>
      <w:r w:rsidR="00656C14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656C14" w:rsidRPr="00656C14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656C14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656C14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357F5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51B89" w:rsidRPr="00357F51">
        <w:rPr>
          <w:rFonts w:ascii="Browallia New" w:hAnsi="Browallia New" w:cs="Browallia New" w:hint="cs"/>
          <w:sz w:val="28"/>
          <w:szCs w:val="28"/>
          <w:cs/>
        </w:rPr>
        <w:t>กลุ่มบริษัทและบริษัท</w:t>
      </w:r>
      <w:r w:rsidRPr="00357F51">
        <w:rPr>
          <w:rFonts w:ascii="Browallia New" w:hAnsi="Browallia New" w:cs="Browallia New" w:hint="cs"/>
          <w:sz w:val="28"/>
          <w:szCs w:val="28"/>
          <w:cs/>
        </w:rPr>
        <w:t xml:space="preserve">มีหนี้สินหมุนเวียนสุทธิจำนวน </w:t>
      </w:r>
      <w:r w:rsidR="00603EFB">
        <w:rPr>
          <w:rFonts w:ascii="Browallia New" w:hAnsi="Browallia New" w:cs="Browallia New"/>
          <w:sz w:val="28"/>
          <w:szCs w:val="28"/>
          <w:lang w:val="en-GB"/>
        </w:rPr>
        <w:t>7</w:t>
      </w:r>
      <w:r w:rsidR="00460346">
        <w:rPr>
          <w:rFonts w:ascii="Browallia New" w:hAnsi="Browallia New" w:cs="Browallia New"/>
          <w:sz w:val="28"/>
          <w:szCs w:val="28"/>
          <w:lang w:val="en-GB"/>
        </w:rPr>
        <w:t>99.01</w:t>
      </w:r>
      <w:r w:rsidR="00603EFB" w:rsidRPr="00357F5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357F5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ล้านบาท และ </w:t>
      </w:r>
      <w:r w:rsidR="00603EFB">
        <w:rPr>
          <w:rFonts w:ascii="Browallia New" w:hAnsi="Browallia New" w:cs="Browallia New"/>
          <w:sz w:val="28"/>
          <w:szCs w:val="28"/>
          <w:lang w:val="en-GB"/>
        </w:rPr>
        <w:t>1</w:t>
      </w:r>
      <w:r w:rsidR="00460346">
        <w:rPr>
          <w:rFonts w:ascii="Browallia New" w:hAnsi="Browallia New" w:cs="Browallia New"/>
          <w:sz w:val="28"/>
          <w:szCs w:val="28"/>
          <w:lang w:val="en-GB"/>
        </w:rPr>
        <w:t>19.63</w:t>
      </w:r>
      <w:r w:rsidR="00603EFB" w:rsidRPr="00357F5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57F51"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 และ</w:t>
      </w:r>
      <w:r w:rsidR="00551B89" w:rsidRPr="00357F51">
        <w:rPr>
          <w:rFonts w:ascii="Browallia New" w:hAnsi="Browallia New" w:cs="Browallia New" w:hint="cs"/>
          <w:sz w:val="28"/>
          <w:szCs w:val="28"/>
          <w:cs/>
        </w:rPr>
        <w:t>มีขาดทุนสะสมเป็นจำนวนมาก</w:t>
      </w:r>
      <w:r w:rsidRPr="00357F51">
        <w:rPr>
          <w:rFonts w:ascii="Browallia New" w:hAnsi="Browallia New" w:cs="Browallia New" w:hint="cs"/>
          <w:sz w:val="28"/>
          <w:szCs w:val="28"/>
          <w:cs/>
        </w:rPr>
        <w:t xml:space="preserve"> โดยมีสาเหตุหลักมาจากผล</w:t>
      </w:r>
      <w:r w:rsidR="00F63ABF" w:rsidRPr="00357F51">
        <w:rPr>
          <w:rFonts w:ascii="Browallia New" w:hAnsi="Browallia New" w:cs="Browallia New" w:hint="cs"/>
          <w:sz w:val="28"/>
          <w:szCs w:val="28"/>
          <w:cs/>
        </w:rPr>
        <w:t>ขาดทุนจากการดำเนินงาน</w:t>
      </w:r>
      <w:r w:rsidRPr="00357F51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551B89" w:rsidRPr="00357F51">
        <w:rPr>
          <w:rFonts w:ascii="Browallia New" w:hAnsi="Browallia New" w:cs="Browallia New" w:hint="cs"/>
          <w:sz w:val="28"/>
          <w:szCs w:val="28"/>
          <w:cs/>
        </w:rPr>
        <w:t>การด้อยค่า</w:t>
      </w:r>
      <w:r w:rsidR="007E0ABB" w:rsidRPr="00357F51">
        <w:rPr>
          <w:rFonts w:ascii="Browallia New" w:hAnsi="Browallia New" w:cs="Browallia New" w:hint="cs"/>
          <w:sz w:val="28"/>
          <w:szCs w:val="28"/>
          <w:cs/>
        </w:rPr>
        <w:t>ที่เกิดขึ้นจาก</w:t>
      </w:r>
      <w:r w:rsidR="00551B89" w:rsidRPr="00357F51">
        <w:rPr>
          <w:rFonts w:ascii="Browallia New" w:hAnsi="Browallia New" w:cs="Browallia New" w:hint="cs"/>
          <w:sz w:val="28"/>
          <w:szCs w:val="28"/>
          <w:cs/>
        </w:rPr>
        <w:t>เงินลงทุนในบริษัทย่อยทางอ้อมที่ประกอบธุรกิจให้บริการด้านความงาม</w:t>
      </w:r>
      <w:r w:rsidRPr="00357F51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551B89" w:rsidRPr="00357F51">
        <w:rPr>
          <w:rFonts w:ascii="Browallia New" w:hAnsi="Browallia New" w:cs="Browallia New" w:hint="cs"/>
          <w:sz w:val="28"/>
          <w:szCs w:val="28"/>
          <w:cs/>
        </w:rPr>
        <w:t>อนึ่ง บริษัทอยู่ระหว่างการพิจารณาปรับโครงสร้างธุรกิจของบริษัทย่อยทางอ้อมให้มีผลการดำเนินงานที่ดีขึ้น และมีกระแสเงินสดในการดำเนินงานที่ดีต่อไปในอนาคต</w:t>
      </w:r>
    </w:p>
    <w:p w14:paraId="67710EC1" w14:textId="53DD56CD" w:rsidR="007E0ABB" w:rsidRPr="00E71EA3" w:rsidRDefault="00EE40BF" w:rsidP="007E0ABB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p w14:paraId="102E2991" w14:textId="77777777" w:rsidR="00EE40BF" w:rsidRPr="00E71EA3" w:rsidRDefault="00EE40BF" w:rsidP="000D39C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E71EA3">
        <w:rPr>
          <w:rFonts w:ascii="Browallia New" w:hAnsi="Browallia New" w:cs="Browallia New" w:hint="cs"/>
          <w:color w:val="auto"/>
          <w:sz w:val="28"/>
          <w:szCs w:val="28"/>
          <w:u w:val="single"/>
          <w:cs/>
          <w:lang w:val="th-TH"/>
        </w:rPr>
        <w:t>เกณฑ์ในการจัดทำงบการเงินระหว่างกาล</w:t>
      </w:r>
    </w:p>
    <w:p w14:paraId="55FD6A4E" w14:textId="77777777" w:rsidR="00EE40BF" w:rsidRPr="00E71EA3" w:rsidRDefault="00EE40BF" w:rsidP="00EE40BF">
      <w:pPr>
        <w:tabs>
          <w:tab w:val="left" w:pos="360"/>
          <w:tab w:val="left" w:pos="720"/>
        </w:tabs>
        <w:spacing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75E408E0" w14:textId="109CCC11" w:rsidR="00EE40BF" w:rsidRPr="00E71EA3" w:rsidRDefault="00EE40BF" w:rsidP="00EE40BF">
      <w:pPr>
        <w:pStyle w:val="CordiaNew"/>
        <w:tabs>
          <w:tab w:val="clear" w:pos="4153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งบการเงินระหว่างกาลแบบย่อจัดทำขึ้นสำหรับงวดสามเดือนสิ้นสุดวันที่ </w:t>
      </w:r>
      <w:r w:rsidR="00656C14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656C14" w:rsidRPr="00656C14">
        <w:rPr>
          <w:rFonts w:ascii="Browallia New" w:hAnsi="Browallia New" w:cs="Browallia New"/>
          <w:sz w:val="28"/>
          <w:szCs w:val="28"/>
          <w:lang w:val="en-GB"/>
        </w:rPr>
        <w:t>1</w:t>
      </w:r>
      <w:r w:rsidR="00656C14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656C14" w:rsidRPr="00656C14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656C14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656C14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="00275911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 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ตามมาตรฐานการบัญชี</w:t>
      </w:r>
      <w:r w:rsidR="000D39C2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 </w:t>
      </w:r>
      <w:r w:rsidR="00656C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          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ฉบับที่ </w:t>
      </w:r>
      <w:r w:rsidR="00D57D8F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>34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(ปรับปรุง </w:t>
      </w:r>
      <w:r w:rsidR="00091329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>256</w:t>
      </w:r>
      <w:r w:rsidR="0009132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1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) เรื่อง</w:t>
      </w:r>
      <w:r w:rsidR="00DE422B"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</w:t>
      </w:r>
      <w:r w:rsidR="00403F35"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การรายงานทางการเงินระหว่างกาล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และได้นำเสนอในสกุลเงินไทยบาท</w:t>
      </w:r>
      <w:r w:rsidR="00A378F5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 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โดยไม่ได้</w:t>
      </w:r>
      <w:r w:rsidR="00656C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 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รวมข้อมูลทั้งหมดในงบการเงินประจำปีที่ได้จัดทำตามมาตรฐานการรายงานทางการเงิน ผู้ใช้งบการเงินควรใช้งบการเงินระหว่างกาลนี้ควบคู่กับงบการเงินสำหรับปีสิ้นสุดวันที่ </w:t>
      </w:r>
      <w:r w:rsidR="00D57D8F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>31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ธันวาคม </w:t>
      </w:r>
      <w:r w:rsidR="00D57D8F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>256</w:t>
      </w:r>
      <w:r w:rsidR="00656C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1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</w:t>
      </w:r>
    </w:p>
    <w:p w14:paraId="483571B6" w14:textId="77777777" w:rsidR="00EE40BF" w:rsidRPr="00E71EA3" w:rsidRDefault="00EE40BF" w:rsidP="00EE40BF">
      <w:pPr>
        <w:pStyle w:val="CordiaNew"/>
        <w:tabs>
          <w:tab w:val="clear" w:pos="4153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</w:p>
    <w:p w14:paraId="4558222B" w14:textId="71DF6378" w:rsidR="00EE40BF" w:rsidRPr="00E71EA3" w:rsidRDefault="00EE40BF" w:rsidP="00EE40BF">
      <w:pPr>
        <w:pStyle w:val="CordiaNew"/>
        <w:tabs>
          <w:tab w:val="clear" w:pos="4153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งบการเงินระหว่างกาลนี้ได้มีการจัดทำขึ้นเป็นภาษาไทย การแปลงบการเงินฉบับนี้เป็นภาษาอื่นควรให้สอดคล้องกับ</w:t>
      </w:r>
      <w:r w:rsidR="000D39C2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          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งบการเงินฉบับภาษาไทย</w:t>
      </w:r>
    </w:p>
    <w:p w14:paraId="6123974C" w14:textId="77777777" w:rsidR="00EE40BF" w:rsidRPr="00E71EA3" w:rsidRDefault="00EE40BF" w:rsidP="00EE40BF">
      <w:pPr>
        <w:pStyle w:val="CordiaNew"/>
        <w:tabs>
          <w:tab w:val="clear" w:pos="4153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0EAAC1D6" w14:textId="47469E72" w:rsidR="00F263C3" w:rsidRPr="00E71EA3" w:rsidRDefault="00EE40BF" w:rsidP="00F263C3">
      <w:pPr>
        <w:pStyle w:val="CordiaNew"/>
        <w:tabs>
          <w:tab w:val="clear" w:pos="4153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งบการเงินรวมระหว่างกาลได้จัดทำขึ้นโดยรวมงบการเงินของบริษัท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> 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อี ฟอร์ แอล เอม จำกัด (มหาชน) และบริษัทย่อย และได้จัดทำขึ้นโดยใช้หลักเกณฑ์เดียวกับงบการเงินรวมสำหรับปีสิ้นสุดวันที่</w:t>
      </w:r>
      <w:r w:rsidR="00962F15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 </w:t>
      </w:r>
      <w:r w:rsidR="00D57D8F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>31</w:t>
      </w:r>
      <w:r w:rsidR="00962F15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 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ธันวาคม</w:t>
      </w:r>
      <w:r w:rsidR="00962F15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 </w:t>
      </w:r>
      <w:r w:rsidR="00D57D8F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>256</w:t>
      </w:r>
      <w:r w:rsidR="00656C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1</w:t>
      </w:r>
      <w:r w:rsidR="00962F15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 </w:t>
      </w:r>
      <w:r w:rsidR="00F263C3"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โดยไม่มีการเปลี่ยนแปลงในบริษัทย่อยในระหว่างงวด</w:t>
      </w:r>
    </w:p>
    <w:p w14:paraId="43076730" w14:textId="77777777" w:rsidR="00EE40BF" w:rsidRPr="00E71EA3" w:rsidRDefault="00EE40BF" w:rsidP="00EE40BF">
      <w:p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3EBA3394" w14:textId="18268198" w:rsidR="00EE40BF" w:rsidRPr="00E71EA3" w:rsidRDefault="00EE40BF" w:rsidP="00656C14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360" w:right="-4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>งบการเงินระหว่างกาลนี้ได้รับอนุมัติจากคณะกรรมการบริษัท</w:t>
      </w:r>
      <w:r w:rsidRPr="009955C6">
        <w:rPr>
          <w:rFonts w:ascii="Browallia New" w:hAnsi="Browallia New" w:cs="Browallia New"/>
          <w:sz w:val="28"/>
          <w:szCs w:val="28"/>
          <w:cs/>
        </w:rPr>
        <w:t>แล้วเมื่อ</w:t>
      </w:r>
      <w:r w:rsidRPr="000F7318">
        <w:rPr>
          <w:rFonts w:ascii="Browallia New" w:hAnsi="Browallia New" w:cs="Browallia New"/>
          <w:sz w:val="28"/>
          <w:szCs w:val="28"/>
          <w:cs/>
        </w:rPr>
        <w:t>วันที่</w:t>
      </w:r>
      <w:r w:rsidR="006D4973">
        <w:rPr>
          <w:rFonts w:ascii="Browallia New" w:hAnsi="Browallia New" w:cs="Browallia New"/>
          <w:sz w:val="28"/>
          <w:szCs w:val="28"/>
        </w:rPr>
        <w:t xml:space="preserve"> </w:t>
      </w:r>
      <w:r w:rsidR="009955C6" w:rsidRPr="000F7318">
        <w:rPr>
          <w:rFonts w:ascii="Browallia New" w:hAnsi="Browallia New" w:cs="Browallia New"/>
          <w:sz w:val="28"/>
          <w:szCs w:val="28"/>
        </w:rPr>
        <w:t>15</w:t>
      </w:r>
      <w:r w:rsidR="006D4973">
        <w:rPr>
          <w:rFonts w:ascii="Browallia New" w:hAnsi="Browallia New" w:cs="Browallia New"/>
          <w:sz w:val="28"/>
          <w:szCs w:val="28"/>
        </w:rPr>
        <w:t xml:space="preserve"> </w:t>
      </w:r>
      <w:r w:rsidR="00F24B5D" w:rsidRPr="000F7318">
        <w:rPr>
          <w:rFonts w:ascii="Browallia New" w:hAnsi="Browallia New" w:cs="Browallia New"/>
          <w:sz w:val="28"/>
          <w:szCs w:val="28"/>
          <w:cs/>
        </w:rPr>
        <w:t>พฤษภาคม</w:t>
      </w:r>
      <w:r w:rsidR="00656C14" w:rsidRPr="000F7318">
        <w:rPr>
          <w:rFonts w:ascii="Browallia New" w:hAnsi="Browallia New" w:cs="Browallia New"/>
          <w:sz w:val="28"/>
          <w:szCs w:val="28"/>
        </w:rPr>
        <w:t xml:space="preserve"> 2562</w:t>
      </w:r>
    </w:p>
    <w:p w14:paraId="67FE30DE" w14:textId="758E6CE1" w:rsidR="002E39D1" w:rsidRPr="00E71EA3" w:rsidRDefault="002E39D1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3F3DD62" w14:textId="0B9D56EE" w:rsidR="002E39D1" w:rsidRPr="00E71EA3" w:rsidRDefault="002E39D1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E1CA082" w14:textId="3DDD635B" w:rsidR="002E39D1" w:rsidRPr="00E71EA3" w:rsidRDefault="002E39D1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13975FE" w14:textId="21CE9D2E" w:rsidR="002E39D1" w:rsidRPr="00E71EA3" w:rsidRDefault="002E39D1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E70BDE3" w14:textId="783DD855" w:rsidR="002E39D1" w:rsidRDefault="002E39D1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7A136F4" w14:textId="77777777" w:rsidR="000A01AC" w:rsidRPr="00E71EA3" w:rsidRDefault="000A01AC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B7E7D47" w14:textId="42DC7A66" w:rsidR="002E39D1" w:rsidRPr="00E71EA3" w:rsidRDefault="002E39D1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906C99E" w14:textId="77777777" w:rsidR="00656C14" w:rsidRPr="00E71EA3" w:rsidRDefault="00656C14" w:rsidP="006727FA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0728559" w14:textId="081ABDEE" w:rsidR="00766D81" w:rsidRDefault="00766D81" w:rsidP="000F7318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lang w:val="th-TH"/>
        </w:rPr>
      </w:pPr>
      <w:r>
        <w:rPr>
          <w:rFonts w:ascii="Browallia New" w:hAnsi="Browallia New" w:cs="Browallia New" w:hint="cs"/>
          <w:color w:val="auto"/>
          <w:sz w:val="28"/>
          <w:szCs w:val="28"/>
          <w:u w:val="single"/>
          <w:cs/>
          <w:lang w:val="th-TH"/>
        </w:rPr>
        <w:lastRenderedPageBreak/>
        <w:t>มาตรฐานการรายงานทางการเงินที่ออกและปรับปรุงใหม่</w:t>
      </w:r>
    </w:p>
    <w:p w14:paraId="34727D6D" w14:textId="77777777" w:rsidR="00766D81" w:rsidRPr="000F7318" w:rsidRDefault="00766D81" w:rsidP="00766D81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0"/>
          <w:szCs w:val="20"/>
          <w:cs/>
          <w:lang w:val="th-TH"/>
        </w:rPr>
      </w:pPr>
    </w:p>
    <w:p w14:paraId="27428D20" w14:textId="6575C2B5" w:rsidR="00766D81" w:rsidRPr="000F7318" w:rsidRDefault="00766D81" w:rsidP="000F7318">
      <w:pPr>
        <w:pStyle w:val="CordiaNew"/>
        <w:tabs>
          <w:tab w:val="clear" w:pos="4153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  <w:r w:rsidRPr="000F7318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บริษัทและบริษัทย่อยได้นำมาตรฐานการรายงานทางการเงินที่ออกและปรับปรุงใหม่ การตีความมาตรฐาน รวมถึง</w:t>
      </w:r>
      <w:r w:rsidR="004B05D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       </w:t>
      </w:r>
      <w:r w:rsidRPr="000F7318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แนวปฏิบัติทางการบัญชี ซึ่งมีผลบังคับใช้สำหรับรอบระยะเวลาบัญชีที่เริ่มภายในหรือหลังวันที่ </w:t>
      </w:r>
      <w:r w:rsidRPr="000F7318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1 </w:t>
      </w:r>
      <w:r w:rsidRPr="000F7318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มกราคม </w:t>
      </w:r>
      <w:r w:rsidRPr="000F7318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2562 </w:t>
      </w:r>
      <w:r w:rsidRPr="000F7318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มา</w:t>
      </w:r>
      <w:r w:rsidR="004B05D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     </w:t>
      </w:r>
      <w:r w:rsidRPr="000F7318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ถือปฏิบัติ ดังนี้</w:t>
      </w:r>
    </w:p>
    <w:p w14:paraId="3F2CC5E3" w14:textId="77777777" w:rsidR="00766D81" w:rsidRPr="000F7318" w:rsidRDefault="00766D81" w:rsidP="00766D81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3B07753" w14:textId="77777777" w:rsidR="00766D81" w:rsidRDefault="00766D81" w:rsidP="000F7318">
      <w:pPr>
        <w:pStyle w:val="CordiaNew"/>
        <w:numPr>
          <w:ilvl w:val="0"/>
          <w:numId w:val="41"/>
        </w:numPr>
        <w:tabs>
          <w:tab w:val="clear" w:pos="4153"/>
          <w:tab w:val="left" w:pos="426"/>
          <w:tab w:val="left" w:pos="990"/>
        </w:tabs>
        <w:ind w:left="765" w:hanging="39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มาตรฐานการรายงานทางการเงิน ฉบับที่ </w:t>
      </w:r>
      <w:r>
        <w:rPr>
          <w:rFonts w:ascii="Browallia New" w:hAnsi="Browallia New" w:cs="Browallia New" w:hint="cs"/>
          <w:color w:val="auto"/>
          <w:sz w:val="28"/>
          <w:szCs w:val="28"/>
        </w:rPr>
        <w:t>15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เรื่อง “รายได้จากสัญญาที่ทำกับลูกค้า” (</w:t>
      </w:r>
      <w:r>
        <w:rPr>
          <w:rFonts w:ascii="Browallia New" w:hAnsi="Browallia New" w:cs="Browallia New" w:hint="cs"/>
          <w:color w:val="auto"/>
          <w:sz w:val="28"/>
          <w:szCs w:val="28"/>
        </w:rPr>
        <w:t xml:space="preserve">TFRS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15)</w:t>
      </w:r>
    </w:p>
    <w:p w14:paraId="13DE672C" w14:textId="77777777" w:rsidR="00766D81" w:rsidRPr="00E0393E" w:rsidRDefault="00766D81" w:rsidP="000F7318">
      <w:pPr>
        <w:pStyle w:val="CordiaNew"/>
        <w:tabs>
          <w:tab w:val="clear" w:pos="4153"/>
          <w:tab w:val="left" w:pos="426"/>
        </w:tabs>
        <w:ind w:left="765" w:hanging="396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628C96A" w14:textId="7316952A" w:rsidR="00766D81" w:rsidRDefault="00766D81" w:rsidP="000F7318">
      <w:pPr>
        <w:pStyle w:val="CordiaNew"/>
        <w:tabs>
          <w:tab w:val="clear" w:pos="4153"/>
          <w:tab w:val="left" w:pos="426"/>
          <w:tab w:val="left" w:pos="990"/>
        </w:tabs>
        <w:ind w:left="765" w:hanging="189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</w:rPr>
        <w:tab/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มาตรฐานการรายงานทางการเงิน ฉบับที่ </w:t>
      </w:r>
      <w:r>
        <w:rPr>
          <w:rFonts w:ascii="Browallia New" w:hAnsi="Browallia New" w:cs="Browallia New" w:hint="cs"/>
          <w:color w:val="auto"/>
          <w:sz w:val="28"/>
          <w:szCs w:val="28"/>
        </w:rPr>
        <w:t>15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นำเสนอหลักการรับรู้รายได้ใหม่ แทนมาตรฐานการบัญชี ฉบับที่ </w:t>
      </w:r>
      <w:r>
        <w:rPr>
          <w:rFonts w:ascii="Browallia New" w:hAnsi="Browallia New" w:cs="Browallia New" w:hint="cs"/>
          <w:color w:val="auto"/>
          <w:sz w:val="28"/>
          <w:szCs w:val="28"/>
        </w:rPr>
        <w:t>18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เรื่อง รายได้ (“</w:t>
      </w:r>
      <w:r>
        <w:rPr>
          <w:rFonts w:ascii="Browallia New" w:hAnsi="Browallia New" w:cs="Browallia New" w:hint="cs"/>
          <w:color w:val="auto"/>
          <w:sz w:val="28"/>
          <w:szCs w:val="28"/>
        </w:rPr>
        <w:t>TAS 18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”) มาตรฐานการบัญชี ฉบับที่ </w:t>
      </w:r>
      <w:r>
        <w:rPr>
          <w:rFonts w:ascii="Browallia New" w:hAnsi="Browallia New" w:cs="Browallia New" w:hint="cs"/>
          <w:color w:val="auto"/>
          <w:sz w:val="28"/>
          <w:szCs w:val="28"/>
        </w:rPr>
        <w:t>11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เรื่อง สัญญาก่อสร้าง (“</w:t>
      </w:r>
      <w:r>
        <w:rPr>
          <w:rFonts w:ascii="Browallia New" w:hAnsi="Browallia New" w:cs="Browallia New" w:hint="cs"/>
          <w:color w:val="auto"/>
          <w:sz w:val="28"/>
          <w:szCs w:val="28"/>
        </w:rPr>
        <w:t>TAS 11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”) และการตีความมาตรฐานการรายงานทางการเงินที่เกี่ยวข้องกับรายได้อีกหลายฉบับ การนำมาตรฐานการรายงานทางการเงินมาใช้เป็น</w:t>
      </w:r>
      <w:r w:rsidR="004B05D2">
        <w:rPr>
          <w:rFonts w:ascii="Browallia New" w:hAnsi="Browallia New" w:cs="Browallia New"/>
          <w:color w:val="auto"/>
          <w:sz w:val="28"/>
          <w:szCs w:val="28"/>
        </w:rPr>
        <w:t xml:space="preserve">        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ครั้งแรก สามารถปรับปรุงผลกระทบสะสมไปยังกำไรสะสมต้นงวด ณ วันที่ </w:t>
      </w:r>
      <w:r>
        <w:rPr>
          <w:rFonts w:ascii="Browallia New" w:hAnsi="Browallia New" w:cs="Browallia New" w:hint="cs"/>
          <w:color w:val="auto"/>
          <w:sz w:val="28"/>
          <w:szCs w:val="28"/>
        </w:rPr>
        <w:t xml:space="preserve">1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มกราคม </w:t>
      </w:r>
      <w:r>
        <w:rPr>
          <w:rFonts w:ascii="Browallia New" w:hAnsi="Browallia New" w:cs="Browallia New" w:hint="cs"/>
          <w:color w:val="auto"/>
          <w:sz w:val="28"/>
          <w:szCs w:val="28"/>
        </w:rPr>
        <w:t>2562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โดยไม่ใช้วิธีการ</w:t>
      </w:r>
      <w:r w:rsidR="004B05D2">
        <w:rPr>
          <w:rFonts w:ascii="Browallia New" w:hAnsi="Browallia New" w:cs="Browallia New"/>
          <w:color w:val="auto"/>
          <w:sz w:val="28"/>
          <w:szCs w:val="28"/>
        </w:rPr>
        <w:t xml:space="preserve">            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ปรับย้อนหลังสำหรับข้อมูลเปรียบเทียบ แนวทางสำหรับการปฏิบัติในช่วงการเปลี่ยนแปลงนั้น มาตรฐาน</w:t>
      </w:r>
      <w:r w:rsidR="004B05D2">
        <w:rPr>
          <w:rFonts w:ascii="Browallia New" w:hAnsi="Browallia New" w:cs="Browallia New"/>
          <w:color w:val="auto"/>
          <w:sz w:val="28"/>
          <w:szCs w:val="28"/>
        </w:rPr>
        <w:t xml:space="preserve">         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การรายงานทางการเงินฉบับที่ </w:t>
      </w:r>
      <w:r>
        <w:rPr>
          <w:rFonts w:ascii="Browallia New" w:hAnsi="Browallia New" w:cs="Browallia New" w:hint="cs"/>
          <w:color w:val="auto"/>
          <w:sz w:val="28"/>
          <w:szCs w:val="28"/>
        </w:rPr>
        <w:t xml:space="preserve">15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จะใช้กับสัญญาที่ยังไม่สิ้นสุดภาระ ณ วันที่ </w:t>
      </w:r>
      <w:r>
        <w:rPr>
          <w:rFonts w:ascii="Browallia New" w:hAnsi="Browallia New" w:cs="Browallia New" w:hint="cs"/>
          <w:color w:val="auto"/>
          <w:sz w:val="28"/>
          <w:szCs w:val="28"/>
        </w:rPr>
        <w:t xml:space="preserve">1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มกราคม </w:t>
      </w:r>
      <w:r>
        <w:rPr>
          <w:rFonts w:ascii="Browallia New" w:hAnsi="Browallia New" w:cs="Browallia New" w:hint="cs"/>
          <w:color w:val="auto"/>
          <w:sz w:val="28"/>
          <w:szCs w:val="28"/>
        </w:rPr>
        <w:t>2562</w:t>
      </w:r>
    </w:p>
    <w:p w14:paraId="75C3DDD1" w14:textId="137F4F6D" w:rsidR="00766D81" w:rsidRPr="000F7318" w:rsidRDefault="00766D81" w:rsidP="000F7318">
      <w:pPr>
        <w:pStyle w:val="CordiaNew"/>
        <w:tabs>
          <w:tab w:val="clear" w:pos="4153"/>
          <w:tab w:val="left" w:pos="426"/>
        </w:tabs>
        <w:ind w:left="720" w:hanging="45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5C4B963F" w14:textId="6B564306" w:rsidR="001B6092" w:rsidRDefault="001B6092" w:rsidP="000F7318">
      <w:pPr>
        <w:pStyle w:val="CordiaNew"/>
        <w:tabs>
          <w:tab w:val="clear" w:pos="4153"/>
          <w:tab w:val="left" w:pos="540"/>
        </w:tabs>
        <w:ind w:left="774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192B03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การนำมาตรฐานการรายงานทางการเงิน ฉบับที่ </w:t>
      </w:r>
      <w:r w:rsidRPr="00192B03">
        <w:rPr>
          <w:rFonts w:ascii="Browallia New" w:hAnsi="Browallia New" w:cs="Browallia New" w:hint="cs"/>
          <w:color w:val="auto"/>
          <w:sz w:val="28"/>
          <w:szCs w:val="28"/>
        </w:rPr>
        <w:t>15</w:t>
      </w:r>
      <w:r w:rsidRPr="00192B03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มาถือป</w:t>
      </w:r>
      <w:r w:rsidR="00921EB3">
        <w:rPr>
          <w:rFonts w:ascii="Browallia New" w:hAnsi="Browallia New" w:cs="Browallia New" w:hint="cs"/>
          <w:color w:val="auto"/>
          <w:sz w:val="28"/>
          <w:szCs w:val="28"/>
          <w:cs/>
        </w:rPr>
        <w:t>ฏิ</w:t>
      </w:r>
      <w:r w:rsidRPr="00192B03">
        <w:rPr>
          <w:rFonts w:ascii="Browallia New" w:hAnsi="Browallia New" w:cs="Browallia New" w:hint="cs"/>
          <w:color w:val="auto"/>
          <w:sz w:val="28"/>
          <w:szCs w:val="28"/>
          <w:cs/>
        </w:rPr>
        <w:t>บัติมี</w:t>
      </w:r>
      <w:r w:rsidRPr="004C2F61">
        <w:rPr>
          <w:rFonts w:ascii="Browallia New" w:hAnsi="Browallia New" w:cs="Browallia New"/>
          <w:color w:val="auto"/>
          <w:sz w:val="28"/>
          <w:szCs w:val="28"/>
          <w:cs/>
        </w:rPr>
        <w:t>ผลกระทบต่อกำไรสะสม</w:t>
      </w:r>
      <w:r w:rsidR="0093301F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ณ</w:t>
      </w:r>
      <w:r w:rsidRPr="004C2F61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93301F">
        <w:rPr>
          <w:rFonts w:ascii="Browallia New" w:hAnsi="Browallia New" w:cs="Browallia New" w:hint="cs"/>
          <w:color w:val="auto"/>
          <w:sz w:val="28"/>
          <w:szCs w:val="28"/>
          <w:cs/>
        </w:rPr>
        <w:t>วันที่</w:t>
      </w:r>
      <w:r w:rsidR="00EC0E85">
        <w:rPr>
          <w:rFonts w:ascii="Browallia New" w:hAnsi="Browallia New" w:cs="Browallia New"/>
          <w:color w:val="auto"/>
          <w:sz w:val="28"/>
          <w:szCs w:val="28"/>
        </w:rPr>
        <w:t xml:space="preserve"> 1 </w:t>
      </w:r>
      <w:r w:rsidR="00EC0E85">
        <w:rPr>
          <w:rFonts w:ascii="Browallia New" w:hAnsi="Browallia New" w:cs="Browallia New" w:hint="cs"/>
          <w:color w:val="auto"/>
          <w:sz w:val="28"/>
          <w:szCs w:val="28"/>
          <w:cs/>
        </w:rPr>
        <w:t>มกราคม</w:t>
      </w:r>
      <w:r w:rsidR="001A2EC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4C2F61">
        <w:rPr>
          <w:rFonts w:ascii="Browallia New" w:hAnsi="Browallia New" w:cs="Browallia New"/>
          <w:color w:val="auto"/>
          <w:sz w:val="28"/>
          <w:szCs w:val="28"/>
        </w:rPr>
        <w:t>2562</w:t>
      </w:r>
      <w:r w:rsidR="004B05D2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192B03">
        <w:rPr>
          <w:rFonts w:ascii="Browallia New" w:hAnsi="Browallia New" w:cs="Browallia New" w:hint="cs"/>
          <w:color w:val="auto"/>
          <w:sz w:val="28"/>
          <w:szCs w:val="28"/>
          <w:cs/>
        </w:rPr>
        <w:t>ดังต่อไปนี้</w:t>
      </w:r>
    </w:p>
    <w:p w14:paraId="01323F5C" w14:textId="77777777" w:rsidR="00766D81" w:rsidRDefault="00766D81" w:rsidP="00766D81">
      <w:pPr>
        <w:pStyle w:val="CordiaNew"/>
        <w:tabs>
          <w:tab w:val="clear" w:pos="4153"/>
          <w:tab w:val="left" w:pos="426"/>
        </w:tabs>
        <w:ind w:left="72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8725" w:type="dxa"/>
        <w:tblInd w:w="783" w:type="dxa"/>
        <w:tblLayout w:type="fixed"/>
        <w:tblLook w:val="0000" w:firstRow="0" w:lastRow="0" w:firstColumn="0" w:lastColumn="0" w:noHBand="0" w:noVBand="0"/>
      </w:tblPr>
      <w:tblGrid>
        <w:gridCol w:w="3618"/>
        <w:gridCol w:w="1809"/>
        <w:gridCol w:w="1593"/>
        <w:gridCol w:w="1705"/>
      </w:tblGrid>
      <w:tr w:rsidR="00EE1FF1" w:rsidRPr="004B05D2" w14:paraId="27AC4530" w14:textId="77777777" w:rsidTr="000F7318">
        <w:tc>
          <w:tcPr>
            <w:tcW w:w="3618" w:type="dxa"/>
          </w:tcPr>
          <w:p w14:paraId="2646C8D6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107" w:type="dxa"/>
            <w:gridSpan w:val="3"/>
          </w:tcPr>
          <w:p w14:paraId="049372EB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E1FF1" w:rsidRPr="004B05D2" w14:paraId="2861F176" w14:textId="77777777" w:rsidTr="000F7318">
        <w:tc>
          <w:tcPr>
            <w:tcW w:w="3618" w:type="dxa"/>
          </w:tcPr>
          <w:p w14:paraId="16E71589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5107" w:type="dxa"/>
            <w:gridSpan w:val="3"/>
          </w:tcPr>
          <w:p w14:paraId="3A31ED1B" w14:textId="77777777" w:rsidR="00EE1FF1" w:rsidRPr="000F7318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EE1FF1" w:rsidRPr="004B05D2" w14:paraId="645FFE67" w14:textId="77777777" w:rsidTr="000F7318">
        <w:trPr>
          <w:trHeight w:val="341"/>
        </w:trPr>
        <w:tc>
          <w:tcPr>
            <w:tcW w:w="3618" w:type="dxa"/>
          </w:tcPr>
          <w:p w14:paraId="50790EBD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9" w:type="dxa"/>
            <w:vAlign w:val="bottom"/>
          </w:tcPr>
          <w:p w14:paraId="494A2610" w14:textId="77777777" w:rsidR="00200A34" w:rsidRPr="00750925" w:rsidRDefault="00200A34" w:rsidP="00200A34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509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ตามนโยบาย</w:t>
            </w:r>
          </w:p>
          <w:p w14:paraId="1563C129" w14:textId="6E64BEA4" w:rsidR="00EE1FF1" w:rsidRPr="000F7318" w:rsidRDefault="00200A34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509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การบัญชีเดิม</w:t>
            </w:r>
          </w:p>
        </w:tc>
        <w:tc>
          <w:tcPr>
            <w:tcW w:w="1593" w:type="dxa"/>
            <w:vAlign w:val="bottom"/>
          </w:tcPr>
          <w:p w14:paraId="2EF5ED48" w14:textId="1370D445" w:rsidR="00EE1FF1" w:rsidRPr="000F7318" w:rsidRDefault="00076F1E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731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รายการปรับปรุง</w:t>
            </w:r>
          </w:p>
          <w:p w14:paraId="2B9C9D27" w14:textId="77777777" w:rsidR="00EE1FF1" w:rsidRPr="000F7318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F731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เพิ่ม (ลด)</w:t>
            </w:r>
          </w:p>
        </w:tc>
        <w:tc>
          <w:tcPr>
            <w:tcW w:w="1705" w:type="dxa"/>
            <w:vAlign w:val="bottom"/>
          </w:tcPr>
          <w:p w14:paraId="35C8688F" w14:textId="34519FFB" w:rsidR="00EE1FF1" w:rsidRPr="000F7318" w:rsidRDefault="005E2E9D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509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ตามมาตรฐาน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</w:t>
            </w:r>
            <w:r w:rsidRPr="007509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การรายงานทางการเงิน ฉบับที่ </w:t>
            </w:r>
            <w:r w:rsidRPr="00750925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</w:tr>
      <w:tr w:rsidR="00EE1FF1" w:rsidRPr="004B05D2" w14:paraId="3E8248B8" w14:textId="77777777" w:rsidTr="000F7318">
        <w:tc>
          <w:tcPr>
            <w:tcW w:w="3618" w:type="dxa"/>
          </w:tcPr>
          <w:p w14:paraId="51AFA80F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14:paraId="5ACF1DD7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cs/>
                <w:lang w:val="en-GB" w:eastAsia="th-TH"/>
              </w:rPr>
            </w:pPr>
          </w:p>
        </w:tc>
        <w:tc>
          <w:tcPr>
            <w:tcW w:w="1593" w:type="dxa"/>
            <w:shd w:val="clear" w:color="auto" w:fill="auto"/>
          </w:tcPr>
          <w:p w14:paraId="56B8AB81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05984B02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E1FF1" w:rsidRPr="004B05D2" w14:paraId="7670B935" w14:textId="77777777" w:rsidTr="000F7318">
        <w:tc>
          <w:tcPr>
            <w:tcW w:w="3618" w:type="dxa"/>
          </w:tcPr>
          <w:p w14:paraId="272C8F24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0F731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งบแสดงฐานะการเงิน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737C18D0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cs/>
                <w:lang w:val="en-GB" w:eastAsia="th-TH"/>
              </w:rPr>
            </w:pPr>
          </w:p>
        </w:tc>
        <w:tc>
          <w:tcPr>
            <w:tcW w:w="1593" w:type="dxa"/>
            <w:shd w:val="clear" w:color="auto" w:fill="auto"/>
          </w:tcPr>
          <w:p w14:paraId="7AD0E15D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3A62AC17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31041F" w:rsidRPr="004B05D2" w14:paraId="2B391FB7" w14:textId="77777777" w:rsidTr="000F7318">
        <w:tc>
          <w:tcPr>
            <w:tcW w:w="3618" w:type="dxa"/>
          </w:tcPr>
          <w:p w14:paraId="1E84C4FA" w14:textId="77777777" w:rsidR="0031041F" w:rsidRPr="000F7318" w:rsidRDefault="0031041F" w:rsidP="0031041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668574B3" w14:textId="7A731D91" w:rsidR="0031041F" w:rsidRPr="000F7318" w:rsidRDefault="0031041F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7,700</w:t>
            </w:r>
          </w:p>
        </w:tc>
        <w:tc>
          <w:tcPr>
            <w:tcW w:w="1593" w:type="dxa"/>
            <w:shd w:val="clear" w:color="auto" w:fill="auto"/>
          </w:tcPr>
          <w:p w14:paraId="28DAD49D" w14:textId="23775ED0" w:rsidR="0031041F" w:rsidRPr="000F7318" w:rsidRDefault="00FE3FC4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2,723</w:t>
            </w:r>
          </w:p>
        </w:tc>
        <w:tc>
          <w:tcPr>
            <w:tcW w:w="1705" w:type="dxa"/>
            <w:shd w:val="clear" w:color="auto" w:fill="auto"/>
          </w:tcPr>
          <w:p w14:paraId="6E1B5FDA" w14:textId="75D70A5C" w:rsidR="0031041F" w:rsidRPr="000F7318" w:rsidRDefault="00FE3FC4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10,423</w:t>
            </w:r>
          </w:p>
        </w:tc>
      </w:tr>
      <w:tr w:rsidR="0031041F" w:rsidRPr="004B05D2" w14:paraId="67086F24" w14:textId="77777777" w:rsidTr="000F7318">
        <w:tc>
          <w:tcPr>
            <w:tcW w:w="3618" w:type="dxa"/>
          </w:tcPr>
          <w:p w14:paraId="49826A26" w14:textId="3A732651" w:rsidR="0031041F" w:rsidRPr="000F7318" w:rsidRDefault="00BA7A3F" w:rsidP="0031041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รายได้รับล่วงหน้า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2B2F1643" w14:textId="374DA88A" w:rsidR="0031041F" w:rsidRPr="000F7318" w:rsidRDefault="00113AB2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24,434</w:t>
            </w:r>
          </w:p>
        </w:tc>
        <w:tc>
          <w:tcPr>
            <w:tcW w:w="1593" w:type="dxa"/>
            <w:shd w:val="clear" w:color="auto" w:fill="auto"/>
          </w:tcPr>
          <w:p w14:paraId="4875D5BE" w14:textId="43A17672" w:rsidR="0031041F" w:rsidRPr="000F7318" w:rsidRDefault="00FE3FC4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13,615</w:t>
            </w:r>
          </w:p>
        </w:tc>
        <w:tc>
          <w:tcPr>
            <w:tcW w:w="1705" w:type="dxa"/>
            <w:shd w:val="clear" w:color="auto" w:fill="auto"/>
          </w:tcPr>
          <w:p w14:paraId="6B95A5D9" w14:textId="4244D0ED" w:rsidR="0031041F" w:rsidRPr="000F7318" w:rsidRDefault="00113AB2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38,049</w:t>
            </w:r>
          </w:p>
        </w:tc>
      </w:tr>
      <w:tr w:rsidR="0031041F" w:rsidRPr="004B05D2" w14:paraId="7BDEA34F" w14:textId="77777777" w:rsidTr="000F7318">
        <w:tc>
          <w:tcPr>
            <w:tcW w:w="3618" w:type="dxa"/>
          </w:tcPr>
          <w:p w14:paraId="499C94EA" w14:textId="019DCA9E" w:rsidR="0031041F" w:rsidRPr="000F7318" w:rsidRDefault="0031041F" w:rsidP="0031041F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7318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1809" w:type="dxa"/>
            <w:shd w:val="clear" w:color="auto" w:fill="auto"/>
          </w:tcPr>
          <w:p w14:paraId="1709B0DF" w14:textId="613E8B8D" w:rsidR="0031041F" w:rsidRPr="000F7318" w:rsidRDefault="0031041F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(1,789,259)</w:t>
            </w:r>
          </w:p>
        </w:tc>
        <w:tc>
          <w:tcPr>
            <w:tcW w:w="1593" w:type="dxa"/>
            <w:shd w:val="clear" w:color="auto" w:fill="auto"/>
          </w:tcPr>
          <w:p w14:paraId="69D32903" w14:textId="6B77F35A" w:rsidR="0031041F" w:rsidRPr="000F7318" w:rsidRDefault="00FE3FC4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(10,892)</w:t>
            </w:r>
          </w:p>
        </w:tc>
        <w:tc>
          <w:tcPr>
            <w:tcW w:w="1705" w:type="dxa"/>
            <w:shd w:val="clear" w:color="auto" w:fill="auto"/>
          </w:tcPr>
          <w:p w14:paraId="64D9354C" w14:textId="20D7A0F5" w:rsidR="0031041F" w:rsidRPr="000F7318" w:rsidRDefault="00382642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FE3FC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1,800,151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</w:tbl>
    <w:p w14:paraId="272C13D3" w14:textId="77777777" w:rsidR="00EE1FF1" w:rsidRPr="000F7318" w:rsidRDefault="00EE1FF1" w:rsidP="00EE1FF1">
      <w:pPr>
        <w:pStyle w:val="CordiaNew"/>
        <w:ind w:left="360"/>
        <w:jc w:val="thaiDistribute"/>
        <w:rPr>
          <w:rFonts w:ascii="Browallia New" w:eastAsia="Times New Roman" w:hAnsi="Browallia New" w:cs="Browallia New"/>
          <w:color w:val="auto"/>
          <w:lang w:eastAsia="en-US"/>
        </w:rPr>
      </w:pPr>
    </w:p>
    <w:tbl>
      <w:tblPr>
        <w:tblW w:w="8725" w:type="dxa"/>
        <w:tblInd w:w="783" w:type="dxa"/>
        <w:tblLayout w:type="fixed"/>
        <w:tblLook w:val="0000" w:firstRow="0" w:lastRow="0" w:firstColumn="0" w:lastColumn="0" w:noHBand="0" w:noVBand="0"/>
      </w:tblPr>
      <w:tblGrid>
        <w:gridCol w:w="3609"/>
        <w:gridCol w:w="1827"/>
        <w:gridCol w:w="1584"/>
        <w:gridCol w:w="1705"/>
      </w:tblGrid>
      <w:tr w:rsidR="00EE1FF1" w:rsidRPr="004B05D2" w14:paraId="2F648CEA" w14:textId="77777777" w:rsidTr="000F7318">
        <w:tc>
          <w:tcPr>
            <w:tcW w:w="3609" w:type="dxa"/>
          </w:tcPr>
          <w:p w14:paraId="61013E85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116" w:type="dxa"/>
            <w:gridSpan w:val="3"/>
          </w:tcPr>
          <w:p w14:paraId="07C86F5A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E1FF1" w:rsidRPr="004B05D2" w14:paraId="23A2E5D2" w14:textId="77777777" w:rsidTr="000F7318">
        <w:tc>
          <w:tcPr>
            <w:tcW w:w="3609" w:type="dxa"/>
          </w:tcPr>
          <w:p w14:paraId="3F7EAFD8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5116" w:type="dxa"/>
            <w:gridSpan w:val="3"/>
          </w:tcPr>
          <w:p w14:paraId="7A2CCC34" w14:textId="77777777" w:rsidR="00EE1FF1" w:rsidRPr="000F7318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B05D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E1FF1" w:rsidRPr="004B05D2" w14:paraId="01C671CE" w14:textId="77777777" w:rsidTr="000F7318">
        <w:trPr>
          <w:trHeight w:val="341"/>
        </w:trPr>
        <w:tc>
          <w:tcPr>
            <w:tcW w:w="3609" w:type="dxa"/>
          </w:tcPr>
          <w:p w14:paraId="3B5777BD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27" w:type="dxa"/>
            <w:vAlign w:val="bottom"/>
          </w:tcPr>
          <w:p w14:paraId="495C96C1" w14:textId="77777777" w:rsidR="00200A34" w:rsidRPr="00750925" w:rsidRDefault="00200A34" w:rsidP="00200A34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509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ตามนโยบาย</w:t>
            </w:r>
          </w:p>
          <w:p w14:paraId="0A29FF68" w14:textId="6C0B7A67" w:rsidR="00EE1FF1" w:rsidRPr="000F7318" w:rsidRDefault="00200A34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509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การบัญชีเดิม</w:t>
            </w:r>
          </w:p>
        </w:tc>
        <w:tc>
          <w:tcPr>
            <w:tcW w:w="1584" w:type="dxa"/>
            <w:vAlign w:val="bottom"/>
          </w:tcPr>
          <w:p w14:paraId="0837F46E" w14:textId="3F405838" w:rsidR="00EE1FF1" w:rsidRPr="000F7318" w:rsidRDefault="00076F1E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731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รายการปรับปรุง</w:t>
            </w:r>
          </w:p>
          <w:p w14:paraId="65A8C38D" w14:textId="77777777" w:rsidR="00EE1FF1" w:rsidRPr="000F7318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F731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เพิ่ม (ลด)</w:t>
            </w:r>
          </w:p>
        </w:tc>
        <w:tc>
          <w:tcPr>
            <w:tcW w:w="1705" w:type="dxa"/>
            <w:vAlign w:val="bottom"/>
          </w:tcPr>
          <w:p w14:paraId="69BC8EFD" w14:textId="2A755A5B" w:rsidR="00EE1FF1" w:rsidRPr="000F7318" w:rsidRDefault="005E2E9D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509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ตามมาตรฐาน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</w:t>
            </w:r>
            <w:r w:rsidRPr="007509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การรายงานทางการเงิน ฉบับที่ </w:t>
            </w:r>
            <w:r w:rsidRPr="00750925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</w:tr>
      <w:tr w:rsidR="00EE1FF1" w:rsidRPr="004B05D2" w14:paraId="7310ED3A" w14:textId="77777777" w:rsidTr="000F7318">
        <w:tc>
          <w:tcPr>
            <w:tcW w:w="3609" w:type="dxa"/>
          </w:tcPr>
          <w:p w14:paraId="3508A2E9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275E8B88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11BA470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4C805A31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E1FF1" w:rsidRPr="004B05D2" w14:paraId="50A3A227" w14:textId="77777777" w:rsidTr="000F7318">
        <w:tc>
          <w:tcPr>
            <w:tcW w:w="3609" w:type="dxa"/>
          </w:tcPr>
          <w:p w14:paraId="6B69CBB2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0F731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งบแสดงฐานะการเงิน</w:t>
            </w:r>
          </w:p>
        </w:tc>
        <w:tc>
          <w:tcPr>
            <w:tcW w:w="1827" w:type="dxa"/>
            <w:shd w:val="clear" w:color="auto" w:fill="auto"/>
            <w:vAlign w:val="bottom"/>
          </w:tcPr>
          <w:p w14:paraId="54B84ECB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3DB3A793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30308679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31041F" w:rsidRPr="004B05D2" w14:paraId="19015FCB" w14:textId="77777777" w:rsidTr="000F7318">
        <w:tc>
          <w:tcPr>
            <w:tcW w:w="3609" w:type="dxa"/>
          </w:tcPr>
          <w:p w14:paraId="427EAD49" w14:textId="77777777" w:rsidR="0031041F" w:rsidRPr="000F7318" w:rsidRDefault="0031041F" w:rsidP="0031041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827" w:type="dxa"/>
            <w:shd w:val="clear" w:color="auto" w:fill="auto"/>
            <w:vAlign w:val="bottom"/>
          </w:tcPr>
          <w:p w14:paraId="10CA92E1" w14:textId="28BBEA5D" w:rsidR="0031041F" w:rsidRPr="000F7318" w:rsidRDefault="0031041F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5,946</w:t>
            </w:r>
          </w:p>
        </w:tc>
        <w:tc>
          <w:tcPr>
            <w:tcW w:w="1584" w:type="dxa"/>
            <w:shd w:val="clear" w:color="auto" w:fill="auto"/>
          </w:tcPr>
          <w:p w14:paraId="46716E8C" w14:textId="67ADD926" w:rsidR="0031041F" w:rsidRPr="000F7318" w:rsidRDefault="008023DB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2,723</w:t>
            </w:r>
          </w:p>
        </w:tc>
        <w:tc>
          <w:tcPr>
            <w:tcW w:w="1705" w:type="dxa"/>
            <w:shd w:val="clear" w:color="auto" w:fill="auto"/>
          </w:tcPr>
          <w:p w14:paraId="08AABC2A" w14:textId="1D2C1092" w:rsidR="0031041F" w:rsidRPr="000F7318" w:rsidRDefault="008023DB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8,669</w:t>
            </w:r>
          </w:p>
        </w:tc>
      </w:tr>
      <w:tr w:rsidR="0031041F" w:rsidRPr="004B05D2" w14:paraId="7677A5C2" w14:textId="77777777" w:rsidTr="000F7318">
        <w:tc>
          <w:tcPr>
            <w:tcW w:w="3609" w:type="dxa"/>
          </w:tcPr>
          <w:p w14:paraId="64C49BA0" w14:textId="731818B7" w:rsidR="0031041F" w:rsidRPr="000F7318" w:rsidRDefault="00BA7A3F" w:rsidP="0031041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รายได้รับล่วงหน้า</w:t>
            </w:r>
          </w:p>
        </w:tc>
        <w:tc>
          <w:tcPr>
            <w:tcW w:w="1827" w:type="dxa"/>
            <w:shd w:val="clear" w:color="auto" w:fill="auto"/>
            <w:vAlign w:val="bottom"/>
          </w:tcPr>
          <w:p w14:paraId="659341C2" w14:textId="7E792581" w:rsidR="0031041F" w:rsidRPr="000F7318" w:rsidRDefault="00113AB2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5,001</w:t>
            </w:r>
          </w:p>
        </w:tc>
        <w:tc>
          <w:tcPr>
            <w:tcW w:w="1584" w:type="dxa"/>
            <w:shd w:val="clear" w:color="auto" w:fill="auto"/>
          </w:tcPr>
          <w:p w14:paraId="5D4E9A3F" w14:textId="51434237" w:rsidR="0031041F" w:rsidRPr="000F7318" w:rsidRDefault="008023DB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13,615</w:t>
            </w:r>
          </w:p>
        </w:tc>
        <w:tc>
          <w:tcPr>
            <w:tcW w:w="1705" w:type="dxa"/>
            <w:shd w:val="clear" w:color="auto" w:fill="auto"/>
          </w:tcPr>
          <w:p w14:paraId="2B805CDF" w14:textId="43580908" w:rsidR="0031041F" w:rsidRPr="000F7318" w:rsidRDefault="00113AB2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18,616</w:t>
            </w:r>
          </w:p>
        </w:tc>
      </w:tr>
      <w:tr w:rsidR="0031041F" w:rsidRPr="004B05D2" w14:paraId="29B0B914" w14:textId="77777777" w:rsidTr="000F7318">
        <w:tc>
          <w:tcPr>
            <w:tcW w:w="3609" w:type="dxa"/>
          </w:tcPr>
          <w:p w14:paraId="671F0001" w14:textId="19A4D9E4" w:rsidR="0031041F" w:rsidRPr="000F7318" w:rsidRDefault="0031041F" w:rsidP="0031041F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7318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1827" w:type="dxa"/>
            <w:shd w:val="clear" w:color="auto" w:fill="auto"/>
          </w:tcPr>
          <w:p w14:paraId="2B50225F" w14:textId="2121DF03" w:rsidR="0031041F" w:rsidRPr="000F7318" w:rsidRDefault="0031041F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(1,786,596)</w:t>
            </w:r>
          </w:p>
        </w:tc>
        <w:tc>
          <w:tcPr>
            <w:tcW w:w="1584" w:type="dxa"/>
            <w:shd w:val="clear" w:color="auto" w:fill="auto"/>
          </w:tcPr>
          <w:p w14:paraId="3C436197" w14:textId="0E2BEEEB" w:rsidR="0031041F" w:rsidRPr="000F7318" w:rsidRDefault="008023DB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(10,892)</w:t>
            </w:r>
          </w:p>
        </w:tc>
        <w:tc>
          <w:tcPr>
            <w:tcW w:w="1705" w:type="dxa"/>
            <w:shd w:val="clear" w:color="auto" w:fill="auto"/>
          </w:tcPr>
          <w:p w14:paraId="0003B7D9" w14:textId="5960C4F2" w:rsidR="0031041F" w:rsidRPr="000F7318" w:rsidRDefault="00382642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023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1,797,488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</w:tbl>
    <w:p w14:paraId="1BBD0FAB" w14:textId="77777777" w:rsidR="009A0FA5" w:rsidRDefault="009A0FA5" w:rsidP="00EE1FF1">
      <w:pPr>
        <w:pStyle w:val="CordiaNew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0411904F" w14:textId="27788A40" w:rsidR="00EE1FF1" w:rsidRDefault="00EE1FF1" w:rsidP="00EE1FF1">
      <w:pPr>
        <w:pStyle w:val="CordiaNew"/>
        <w:tabs>
          <w:tab w:val="clear" w:pos="4153"/>
          <w:tab w:val="left" w:pos="426"/>
          <w:tab w:val="left" w:pos="990"/>
        </w:tabs>
        <w:ind w:left="90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192B03">
        <w:rPr>
          <w:rFonts w:ascii="Browallia New" w:hAnsi="Browallia New" w:cs="Browallia New" w:hint="cs"/>
          <w:color w:val="auto"/>
          <w:sz w:val="28"/>
          <w:szCs w:val="28"/>
          <w:cs/>
        </w:rPr>
        <w:lastRenderedPageBreak/>
        <w:t xml:space="preserve">การนำมาตรฐานการรายงานทางการเงิน ฉบับที่ </w:t>
      </w:r>
      <w:r w:rsidRPr="00192B03">
        <w:rPr>
          <w:rFonts w:ascii="Browallia New" w:hAnsi="Browallia New" w:cs="Browallia New" w:hint="cs"/>
          <w:color w:val="auto"/>
          <w:sz w:val="28"/>
          <w:szCs w:val="28"/>
        </w:rPr>
        <w:t>15</w:t>
      </w:r>
      <w:r w:rsidRPr="00192B03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มาถือป</w:t>
      </w:r>
      <w:r w:rsidR="00F603A8">
        <w:rPr>
          <w:rFonts w:ascii="Browallia New" w:hAnsi="Browallia New" w:cs="Browallia New" w:hint="cs"/>
          <w:color w:val="auto"/>
          <w:sz w:val="28"/>
          <w:szCs w:val="28"/>
          <w:cs/>
        </w:rPr>
        <w:t>ฏิ</w:t>
      </w:r>
      <w:r w:rsidRPr="00192B03">
        <w:rPr>
          <w:rFonts w:ascii="Browallia New" w:hAnsi="Browallia New" w:cs="Browallia New" w:hint="cs"/>
          <w:color w:val="auto"/>
          <w:sz w:val="28"/>
          <w:szCs w:val="28"/>
          <w:cs/>
        </w:rPr>
        <w:t>บัติมีผลกระทบต่อ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รายการในงบการเงินงวดปัจจุบัน </w:t>
      </w:r>
      <w:r w:rsidRPr="00192B03">
        <w:rPr>
          <w:rFonts w:ascii="Browallia New" w:hAnsi="Browallia New" w:cs="Browallia New" w:hint="cs"/>
          <w:color w:val="auto"/>
          <w:sz w:val="28"/>
          <w:szCs w:val="28"/>
          <w:cs/>
        </w:rPr>
        <w:t>ดังต่อไปนี้</w:t>
      </w:r>
    </w:p>
    <w:p w14:paraId="30D9EC02" w14:textId="77777777" w:rsidR="00EE1FF1" w:rsidRDefault="00EE1FF1" w:rsidP="00EE1FF1">
      <w:pPr>
        <w:pStyle w:val="CordiaNew"/>
        <w:tabs>
          <w:tab w:val="clear" w:pos="4153"/>
          <w:tab w:val="left" w:pos="426"/>
          <w:tab w:val="left" w:pos="990"/>
        </w:tabs>
        <w:ind w:left="90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8720" w:type="dxa"/>
        <w:tblInd w:w="801" w:type="dxa"/>
        <w:tblLayout w:type="fixed"/>
        <w:tblLook w:val="0000" w:firstRow="0" w:lastRow="0" w:firstColumn="0" w:lastColumn="0" w:noHBand="0" w:noVBand="0"/>
      </w:tblPr>
      <w:tblGrid>
        <w:gridCol w:w="3613"/>
        <w:gridCol w:w="1701"/>
        <w:gridCol w:w="1701"/>
        <w:gridCol w:w="1705"/>
      </w:tblGrid>
      <w:tr w:rsidR="00EE1FF1" w:rsidRPr="004B05D2" w14:paraId="7CEB36BC" w14:textId="77777777" w:rsidTr="000F7318">
        <w:tc>
          <w:tcPr>
            <w:tcW w:w="3613" w:type="dxa"/>
          </w:tcPr>
          <w:p w14:paraId="333FE33E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107" w:type="dxa"/>
            <w:gridSpan w:val="3"/>
          </w:tcPr>
          <w:p w14:paraId="34FD852F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E1FF1" w:rsidRPr="004B05D2" w14:paraId="150C6B46" w14:textId="77777777" w:rsidTr="000F7318">
        <w:tc>
          <w:tcPr>
            <w:tcW w:w="3613" w:type="dxa"/>
          </w:tcPr>
          <w:p w14:paraId="669FC241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5107" w:type="dxa"/>
            <w:gridSpan w:val="3"/>
          </w:tcPr>
          <w:p w14:paraId="19EC307A" w14:textId="77777777" w:rsidR="00EE1FF1" w:rsidRPr="000F7318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EE1FF1" w:rsidRPr="004B05D2" w14:paraId="71178EE1" w14:textId="77777777" w:rsidTr="000F7318">
        <w:trPr>
          <w:trHeight w:val="341"/>
        </w:trPr>
        <w:tc>
          <w:tcPr>
            <w:tcW w:w="3613" w:type="dxa"/>
          </w:tcPr>
          <w:p w14:paraId="187C23B0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6D71E6CF" w14:textId="77777777" w:rsidR="00EE1FF1" w:rsidRPr="000F7318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731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ตามนโยบาย</w:t>
            </w:r>
          </w:p>
          <w:p w14:paraId="45B0852A" w14:textId="77777777" w:rsidR="00EE1FF1" w:rsidRPr="000F7318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F731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การบัญชีเดิม</w:t>
            </w:r>
          </w:p>
        </w:tc>
        <w:tc>
          <w:tcPr>
            <w:tcW w:w="1701" w:type="dxa"/>
            <w:vAlign w:val="bottom"/>
          </w:tcPr>
          <w:p w14:paraId="1FF180BD" w14:textId="6447D0E6" w:rsidR="00EE1FF1" w:rsidRPr="000F7318" w:rsidRDefault="009A02EB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731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รายการปรับปรุง</w:t>
            </w:r>
          </w:p>
          <w:p w14:paraId="0EE49C65" w14:textId="77777777" w:rsidR="00EE1FF1" w:rsidRPr="000F7318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F731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เพิ่ม (ลด)</w:t>
            </w:r>
          </w:p>
        </w:tc>
        <w:tc>
          <w:tcPr>
            <w:tcW w:w="1705" w:type="dxa"/>
            <w:vAlign w:val="bottom"/>
          </w:tcPr>
          <w:p w14:paraId="735077F9" w14:textId="3891B5AA" w:rsidR="00EE1FF1" w:rsidRPr="000F7318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F731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ตามมาตรฐาน</w:t>
            </w:r>
            <w:r w:rsidR="004B05D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</w:t>
            </w:r>
            <w:r w:rsidRPr="000F731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การรายงานทางการเงิน ฉบับที่ </w:t>
            </w:r>
            <w:r w:rsidRPr="000F7318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</w:tr>
      <w:tr w:rsidR="00EE1FF1" w:rsidRPr="004B05D2" w14:paraId="6A519861" w14:textId="77777777" w:rsidTr="000F7318">
        <w:tc>
          <w:tcPr>
            <w:tcW w:w="3613" w:type="dxa"/>
          </w:tcPr>
          <w:p w14:paraId="2FD13EA8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95D82AF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636B2A45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214189D6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E1FF1" w:rsidRPr="004B05D2" w14:paraId="1B80E4E9" w14:textId="77777777" w:rsidTr="000F7318">
        <w:tc>
          <w:tcPr>
            <w:tcW w:w="3613" w:type="dxa"/>
          </w:tcPr>
          <w:p w14:paraId="574F9F92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F731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งบแสดงฐานะการเงิน </w:t>
            </w:r>
          </w:p>
          <w:p w14:paraId="24A9982E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0F731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  ณ วันที่ </w:t>
            </w:r>
            <w:r w:rsidRPr="000F731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0F731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0F731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3FE505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4341AF28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49E9702A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E1FF1" w:rsidRPr="004B05D2" w14:paraId="4C66BE68" w14:textId="77777777" w:rsidTr="000F7318">
        <w:tc>
          <w:tcPr>
            <w:tcW w:w="3613" w:type="dxa"/>
          </w:tcPr>
          <w:p w14:paraId="3ADA7677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สินทรัพย์หมุนเวียนอื่น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FF996E" w14:textId="5D9B3DC1" w:rsidR="00EE1FF1" w:rsidRPr="000F7318" w:rsidRDefault="00B01B54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14,968</w:t>
            </w:r>
          </w:p>
        </w:tc>
        <w:tc>
          <w:tcPr>
            <w:tcW w:w="1701" w:type="dxa"/>
            <w:shd w:val="clear" w:color="auto" w:fill="auto"/>
          </w:tcPr>
          <w:p w14:paraId="0DAE07E0" w14:textId="74419215" w:rsidR="00EE1FF1" w:rsidRPr="000F7318" w:rsidRDefault="00B01B54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D5BB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334</w:t>
            </w:r>
          </w:p>
        </w:tc>
        <w:tc>
          <w:tcPr>
            <w:tcW w:w="1705" w:type="dxa"/>
            <w:shd w:val="clear" w:color="auto" w:fill="auto"/>
          </w:tcPr>
          <w:p w14:paraId="6870D9F7" w14:textId="665261FF" w:rsidR="00EE1FF1" w:rsidRPr="000F7318" w:rsidRDefault="00B01B54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D5BB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15,302</w:t>
            </w:r>
          </w:p>
        </w:tc>
      </w:tr>
      <w:tr w:rsidR="00970FC0" w:rsidRPr="004B05D2" w14:paraId="23EBC963" w14:textId="77777777" w:rsidTr="000F7318">
        <w:tc>
          <w:tcPr>
            <w:tcW w:w="3613" w:type="dxa"/>
          </w:tcPr>
          <w:p w14:paraId="1CA38848" w14:textId="77777777" w:rsidR="00970FC0" w:rsidRPr="000F7318" w:rsidRDefault="00970FC0" w:rsidP="00970FC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AFE63B" w14:textId="026FB6EB" w:rsidR="00970FC0" w:rsidRPr="000F7318" w:rsidRDefault="00970FC0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6,911</w:t>
            </w:r>
          </w:p>
        </w:tc>
        <w:tc>
          <w:tcPr>
            <w:tcW w:w="1701" w:type="dxa"/>
            <w:shd w:val="clear" w:color="auto" w:fill="auto"/>
          </w:tcPr>
          <w:p w14:paraId="1F20487E" w14:textId="02F7D436" w:rsidR="00970FC0" w:rsidRPr="000F7318" w:rsidRDefault="00B01B54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D5BB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3,070</w:t>
            </w:r>
          </w:p>
        </w:tc>
        <w:tc>
          <w:tcPr>
            <w:tcW w:w="1705" w:type="dxa"/>
            <w:shd w:val="clear" w:color="auto" w:fill="auto"/>
          </w:tcPr>
          <w:p w14:paraId="3489C232" w14:textId="342D2698" w:rsidR="00970FC0" w:rsidRPr="000F7318" w:rsidRDefault="00B01B54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D5BB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9,981</w:t>
            </w:r>
          </w:p>
        </w:tc>
      </w:tr>
      <w:tr w:rsidR="00970FC0" w:rsidRPr="004B05D2" w14:paraId="44A40DB1" w14:textId="77777777" w:rsidTr="000F7318">
        <w:tc>
          <w:tcPr>
            <w:tcW w:w="3613" w:type="dxa"/>
          </w:tcPr>
          <w:p w14:paraId="2799B0E9" w14:textId="3225F5ED" w:rsidR="00970FC0" w:rsidRPr="000F7318" w:rsidRDefault="00B01B54" w:rsidP="00970FC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รายได้รับล่วงหน้า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249B3B" w14:textId="75584DED" w:rsidR="00970FC0" w:rsidRPr="000F7318" w:rsidRDefault="00970FC0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731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01B54" w:rsidRPr="005D5BB9">
              <w:rPr>
                <w:rFonts w:ascii="Browallia New" w:hAnsi="Browallia New" w:cs="Browallia New"/>
                <w:sz w:val="28"/>
                <w:szCs w:val="28"/>
                <w:lang w:val="en-GB"/>
              </w:rPr>
              <w:t>2,854</w:t>
            </w:r>
          </w:p>
        </w:tc>
        <w:tc>
          <w:tcPr>
            <w:tcW w:w="1701" w:type="dxa"/>
            <w:shd w:val="clear" w:color="auto" w:fill="auto"/>
          </w:tcPr>
          <w:p w14:paraId="6D64164D" w14:textId="4BB6A558" w:rsidR="00970FC0" w:rsidRPr="000F7318" w:rsidRDefault="00B01B54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D5BB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15,348</w:t>
            </w:r>
          </w:p>
        </w:tc>
        <w:tc>
          <w:tcPr>
            <w:tcW w:w="1705" w:type="dxa"/>
            <w:shd w:val="clear" w:color="auto" w:fill="auto"/>
          </w:tcPr>
          <w:p w14:paraId="33B86915" w14:textId="1169CA43" w:rsidR="00970FC0" w:rsidRPr="000F7318" w:rsidRDefault="00B01B54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D5BB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38,202</w:t>
            </w:r>
          </w:p>
        </w:tc>
      </w:tr>
      <w:tr w:rsidR="00970FC0" w:rsidRPr="004B05D2" w14:paraId="3C3A648A" w14:textId="77777777" w:rsidTr="000F7318">
        <w:tc>
          <w:tcPr>
            <w:tcW w:w="3613" w:type="dxa"/>
          </w:tcPr>
          <w:p w14:paraId="64AE0894" w14:textId="72EE6234" w:rsidR="00970FC0" w:rsidRPr="000F7318" w:rsidRDefault="00970FC0" w:rsidP="00970FC0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7318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  <w:r w:rsidR="00D001F9">
              <w:rPr>
                <w:rFonts w:ascii="Browallia New" w:hAnsi="Browallia New" w:cs="Browalli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701" w:type="dxa"/>
            <w:shd w:val="clear" w:color="auto" w:fill="auto"/>
          </w:tcPr>
          <w:p w14:paraId="038C0856" w14:textId="4B4A6E15" w:rsidR="00970FC0" w:rsidRPr="000F7318" w:rsidRDefault="00B01B54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(1,797,633)</w:t>
            </w:r>
          </w:p>
        </w:tc>
        <w:tc>
          <w:tcPr>
            <w:tcW w:w="1701" w:type="dxa"/>
            <w:shd w:val="clear" w:color="auto" w:fill="auto"/>
          </w:tcPr>
          <w:p w14:paraId="2E28744E" w14:textId="46C88704" w:rsidR="00970FC0" w:rsidRPr="000F7318" w:rsidRDefault="00B01B54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D5BB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(11,94</w:t>
            </w:r>
            <w:r w:rsidR="00D1598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  <w:r w:rsidRPr="005D5BB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05" w:type="dxa"/>
            <w:shd w:val="clear" w:color="auto" w:fill="auto"/>
          </w:tcPr>
          <w:p w14:paraId="61029C7D" w14:textId="46355467" w:rsidR="00970FC0" w:rsidRPr="000F7318" w:rsidRDefault="00B01B54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D5BB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(1,809,57</w:t>
            </w:r>
            <w:r w:rsidR="00D1598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Pr="005D5BB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970FC0" w:rsidRPr="004B05D2" w14:paraId="34DD560F" w14:textId="77777777" w:rsidTr="000F7318">
        <w:tc>
          <w:tcPr>
            <w:tcW w:w="3613" w:type="dxa"/>
          </w:tcPr>
          <w:p w14:paraId="272FE903" w14:textId="77777777" w:rsidR="00970FC0" w:rsidRPr="000F7318" w:rsidRDefault="00970FC0" w:rsidP="00970FC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40ADAA0" w14:textId="77777777" w:rsidR="00970FC0" w:rsidRPr="000F7318" w:rsidRDefault="00970FC0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5F72115A" w14:textId="77777777" w:rsidR="00970FC0" w:rsidRPr="000F7318" w:rsidRDefault="00970FC0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361092D2" w14:textId="77777777" w:rsidR="00970FC0" w:rsidRPr="000F7318" w:rsidRDefault="00970FC0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970FC0" w:rsidRPr="004B05D2" w14:paraId="67E00B08" w14:textId="77777777" w:rsidTr="000F7318">
        <w:tc>
          <w:tcPr>
            <w:tcW w:w="3613" w:type="dxa"/>
          </w:tcPr>
          <w:p w14:paraId="2A3B5A23" w14:textId="77777777" w:rsidR="00970FC0" w:rsidRPr="000F7318" w:rsidRDefault="00970FC0" w:rsidP="00970FC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F731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งบกำไรขาดทุนเบ็ดเสร็จ สำหรับงวด</w:t>
            </w:r>
          </w:p>
          <w:p w14:paraId="41FDBEA4" w14:textId="77777777" w:rsidR="00970FC0" w:rsidRPr="000F7318" w:rsidRDefault="00970FC0" w:rsidP="00970FC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0F731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  สามเดือนสิ้นสุดวันที่ </w:t>
            </w:r>
            <w:r w:rsidRPr="000F731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0F731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0F731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876FD2" w14:textId="77777777" w:rsidR="00970FC0" w:rsidRPr="000F7318" w:rsidRDefault="00970FC0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6CD9A7C0" w14:textId="77777777" w:rsidR="00970FC0" w:rsidRPr="000F7318" w:rsidRDefault="00970FC0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75055021" w14:textId="77777777" w:rsidR="00970FC0" w:rsidRPr="000F7318" w:rsidRDefault="00970FC0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970FC0" w:rsidRPr="004B05D2" w14:paraId="5D6BA6D8" w14:textId="77777777" w:rsidTr="000F7318">
        <w:tc>
          <w:tcPr>
            <w:tcW w:w="3613" w:type="dxa"/>
          </w:tcPr>
          <w:p w14:paraId="1914144A" w14:textId="77777777" w:rsidR="00970FC0" w:rsidRPr="000F7318" w:rsidRDefault="00970FC0" w:rsidP="00970FC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รายได้จากการขายเครื่องมือแพทย์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5B2151" w14:textId="5064D783" w:rsidR="00970FC0" w:rsidRPr="000F7318" w:rsidRDefault="005D5BB9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462,111</w:t>
            </w:r>
          </w:p>
        </w:tc>
        <w:tc>
          <w:tcPr>
            <w:tcW w:w="1701" w:type="dxa"/>
            <w:shd w:val="clear" w:color="auto" w:fill="auto"/>
          </w:tcPr>
          <w:p w14:paraId="6D19F05F" w14:textId="15949F49" w:rsidR="00970FC0" w:rsidRPr="000F7318" w:rsidRDefault="005D5BB9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D5BB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(13,279)</w:t>
            </w:r>
          </w:p>
        </w:tc>
        <w:tc>
          <w:tcPr>
            <w:tcW w:w="1705" w:type="dxa"/>
            <w:shd w:val="clear" w:color="auto" w:fill="auto"/>
          </w:tcPr>
          <w:p w14:paraId="17276573" w14:textId="1999A4F9" w:rsidR="00970FC0" w:rsidRPr="000F7318" w:rsidRDefault="005D5BB9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D5BB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448,832</w:t>
            </w:r>
          </w:p>
        </w:tc>
      </w:tr>
      <w:tr w:rsidR="00970FC0" w:rsidRPr="004B05D2" w14:paraId="34040CF3" w14:textId="77777777" w:rsidTr="000F7318">
        <w:tc>
          <w:tcPr>
            <w:tcW w:w="3613" w:type="dxa"/>
          </w:tcPr>
          <w:p w14:paraId="05ECA3E9" w14:textId="3E3A5821" w:rsidR="00970FC0" w:rsidRPr="000F7318" w:rsidRDefault="00970FC0" w:rsidP="00970FC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รายได้จากการบริการ</w:t>
            </w:r>
            <w:r w:rsidR="00D15988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เครื่องมือ</w:t>
            </w: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แพทย์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58C349" w14:textId="365AA3EC" w:rsidR="00970FC0" w:rsidRPr="000F7318" w:rsidRDefault="005D5BB9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248B6B8" w14:textId="66412772" w:rsidR="00970FC0" w:rsidRPr="000F7318" w:rsidRDefault="005D5BB9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D5BB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11,879</w:t>
            </w:r>
          </w:p>
        </w:tc>
        <w:tc>
          <w:tcPr>
            <w:tcW w:w="1705" w:type="dxa"/>
            <w:shd w:val="clear" w:color="auto" w:fill="auto"/>
          </w:tcPr>
          <w:p w14:paraId="3A96533D" w14:textId="22AEDEA8" w:rsidR="00970FC0" w:rsidRPr="000F7318" w:rsidRDefault="005D5BB9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D5BB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11,879</w:t>
            </w:r>
          </w:p>
        </w:tc>
      </w:tr>
      <w:tr w:rsidR="00970FC0" w:rsidRPr="004B05D2" w14:paraId="37905484" w14:textId="77777777" w:rsidTr="000F7318">
        <w:tc>
          <w:tcPr>
            <w:tcW w:w="3613" w:type="dxa"/>
          </w:tcPr>
          <w:p w14:paraId="5B43B264" w14:textId="77777777" w:rsidR="00970FC0" w:rsidRPr="000F7318" w:rsidRDefault="00970FC0" w:rsidP="00970FC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1F97D8" w14:textId="5FECCF8B" w:rsidR="00970FC0" w:rsidRPr="000F7318" w:rsidRDefault="005D5BB9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7318">
              <w:rPr>
                <w:rFonts w:ascii="Browallia New" w:hAnsi="Browallia New" w:cs="Browallia New"/>
                <w:sz w:val="28"/>
                <w:szCs w:val="28"/>
                <w:lang w:val="en-GB"/>
              </w:rPr>
              <w:t>14,772</w:t>
            </w:r>
          </w:p>
        </w:tc>
        <w:tc>
          <w:tcPr>
            <w:tcW w:w="1701" w:type="dxa"/>
            <w:shd w:val="clear" w:color="auto" w:fill="auto"/>
          </w:tcPr>
          <w:p w14:paraId="0A111A6E" w14:textId="2A8A123F" w:rsidR="00970FC0" w:rsidRPr="000F7318" w:rsidRDefault="005D5BB9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D5BB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(347)</w:t>
            </w:r>
          </w:p>
        </w:tc>
        <w:tc>
          <w:tcPr>
            <w:tcW w:w="1705" w:type="dxa"/>
            <w:shd w:val="clear" w:color="auto" w:fill="auto"/>
          </w:tcPr>
          <w:p w14:paraId="4D2FA316" w14:textId="16BA95E1" w:rsidR="00970FC0" w:rsidRPr="000F7318" w:rsidRDefault="005D5BB9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D5BB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14,425</w:t>
            </w:r>
          </w:p>
        </w:tc>
      </w:tr>
      <w:tr w:rsidR="00970FC0" w:rsidRPr="004B05D2" w14:paraId="1B9D4F95" w14:textId="77777777" w:rsidTr="000F7318">
        <w:tc>
          <w:tcPr>
            <w:tcW w:w="3613" w:type="dxa"/>
          </w:tcPr>
          <w:p w14:paraId="37071768" w14:textId="2DA8D560" w:rsidR="00970FC0" w:rsidRPr="000F7318" w:rsidRDefault="00970FC0" w:rsidP="00970FC0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7318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701" w:type="dxa"/>
            <w:shd w:val="clear" w:color="auto" w:fill="auto"/>
          </w:tcPr>
          <w:p w14:paraId="2619C740" w14:textId="455FA83A" w:rsidR="00970FC0" w:rsidRPr="000F7318" w:rsidRDefault="005D5BB9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(38,864)</w:t>
            </w:r>
          </w:p>
        </w:tc>
        <w:tc>
          <w:tcPr>
            <w:tcW w:w="1701" w:type="dxa"/>
            <w:shd w:val="clear" w:color="auto" w:fill="auto"/>
          </w:tcPr>
          <w:p w14:paraId="45FDAD41" w14:textId="1CBA18EB" w:rsidR="00970FC0" w:rsidRPr="000F7318" w:rsidRDefault="005D5BB9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D5BB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(1,053)</w:t>
            </w:r>
          </w:p>
        </w:tc>
        <w:tc>
          <w:tcPr>
            <w:tcW w:w="1705" w:type="dxa"/>
            <w:shd w:val="clear" w:color="auto" w:fill="auto"/>
          </w:tcPr>
          <w:p w14:paraId="2FEC69A3" w14:textId="3DBDBF99" w:rsidR="00970FC0" w:rsidRPr="000F7318" w:rsidRDefault="005D5BB9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D5BB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(39,917)</w:t>
            </w:r>
          </w:p>
        </w:tc>
      </w:tr>
    </w:tbl>
    <w:p w14:paraId="442932D0" w14:textId="410E95C6" w:rsidR="00EE1FF1" w:rsidRPr="00251029" w:rsidRDefault="00EE1FF1" w:rsidP="00EE1FF1">
      <w:pPr>
        <w:tabs>
          <w:tab w:val="left" w:pos="1701"/>
        </w:tabs>
        <w:spacing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tbl>
      <w:tblPr>
        <w:tblW w:w="8725" w:type="dxa"/>
        <w:tblInd w:w="801" w:type="dxa"/>
        <w:tblLayout w:type="fixed"/>
        <w:tblLook w:val="0000" w:firstRow="0" w:lastRow="0" w:firstColumn="0" w:lastColumn="0" w:noHBand="0" w:noVBand="0"/>
      </w:tblPr>
      <w:tblGrid>
        <w:gridCol w:w="3618"/>
        <w:gridCol w:w="1701"/>
        <w:gridCol w:w="1701"/>
        <w:gridCol w:w="1705"/>
      </w:tblGrid>
      <w:tr w:rsidR="00EE1FF1" w:rsidRPr="004B05D2" w14:paraId="40BFD6B7" w14:textId="77777777" w:rsidTr="000F7318">
        <w:trPr>
          <w:cantSplit/>
          <w:tblHeader/>
        </w:trPr>
        <w:tc>
          <w:tcPr>
            <w:tcW w:w="3618" w:type="dxa"/>
          </w:tcPr>
          <w:p w14:paraId="7B8F32D8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107" w:type="dxa"/>
            <w:gridSpan w:val="3"/>
          </w:tcPr>
          <w:p w14:paraId="3F9E8E24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E1FF1" w:rsidRPr="004B05D2" w14:paraId="491C810E" w14:textId="77777777" w:rsidTr="000F7318">
        <w:trPr>
          <w:cantSplit/>
          <w:tblHeader/>
        </w:trPr>
        <w:tc>
          <w:tcPr>
            <w:tcW w:w="3618" w:type="dxa"/>
          </w:tcPr>
          <w:p w14:paraId="1A9D09F1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5107" w:type="dxa"/>
            <w:gridSpan w:val="3"/>
          </w:tcPr>
          <w:p w14:paraId="159325C4" w14:textId="77777777" w:rsidR="00EE1FF1" w:rsidRPr="000F7318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B05D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E1FF1" w:rsidRPr="004B05D2" w14:paraId="17C7E83E" w14:textId="77777777" w:rsidTr="000F7318">
        <w:trPr>
          <w:cantSplit/>
          <w:trHeight w:val="341"/>
          <w:tblHeader/>
        </w:trPr>
        <w:tc>
          <w:tcPr>
            <w:tcW w:w="3618" w:type="dxa"/>
          </w:tcPr>
          <w:p w14:paraId="658FE068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5BA0EC51" w14:textId="77777777" w:rsidR="00EE1FF1" w:rsidRPr="000F7318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731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ตามนโยบาย</w:t>
            </w:r>
          </w:p>
          <w:p w14:paraId="4796C6E7" w14:textId="77777777" w:rsidR="00EE1FF1" w:rsidRPr="000F7318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F731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การบัญชีเดิม</w:t>
            </w:r>
          </w:p>
        </w:tc>
        <w:tc>
          <w:tcPr>
            <w:tcW w:w="1701" w:type="dxa"/>
            <w:vAlign w:val="bottom"/>
          </w:tcPr>
          <w:p w14:paraId="7E595FD6" w14:textId="679494DC" w:rsidR="00EE1FF1" w:rsidRPr="000F7318" w:rsidRDefault="00E768C3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731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รายการปรับปรุง</w:t>
            </w:r>
          </w:p>
          <w:p w14:paraId="45BE7F5D" w14:textId="77777777" w:rsidR="00EE1FF1" w:rsidRPr="000F7318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F731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เพิ่ม (ลด)</w:t>
            </w:r>
          </w:p>
        </w:tc>
        <w:tc>
          <w:tcPr>
            <w:tcW w:w="1705" w:type="dxa"/>
            <w:vAlign w:val="bottom"/>
          </w:tcPr>
          <w:p w14:paraId="3828FEE8" w14:textId="009B4844" w:rsidR="00EE1FF1" w:rsidRPr="000F7318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F731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ตามมาตรฐาน</w:t>
            </w:r>
            <w:r w:rsidR="004B05D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</w:t>
            </w:r>
            <w:r w:rsidRPr="000F731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การรายงานทางการเงิน ฉบับที่ </w:t>
            </w:r>
            <w:r w:rsidRPr="000F7318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</w:tr>
      <w:tr w:rsidR="00EE1FF1" w:rsidRPr="004B05D2" w14:paraId="26FB498F" w14:textId="77777777" w:rsidTr="000F7318">
        <w:trPr>
          <w:trHeight w:val="252"/>
        </w:trPr>
        <w:tc>
          <w:tcPr>
            <w:tcW w:w="3618" w:type="dxa"/>
          </w:tcPr>
          <w:p w14:paraId="6B2563D1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4734C34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263F235C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5F3C4A4D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E1FF1" w:rsidRPr="004B05D2" w14:paraId="32336148" w14:textId="77777777" w:rsidTr="000F7318">
        <w:tc>
          <w:tcPr>
            <w:tcW w:w="3618" w:type="dxa"/>
          </w:tcPr>
          <w:p w14:paraId="1141C7C5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F731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งบแสดงฐานะการเงิน </w:t>
            </w:r>
          </w:p>
          <w:p w14:paraId="23999BB9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0F731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  ณ วันที่ </w:t>
            </w:r>
            <w:r w:rsidRPr="000F731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0F731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0F731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F7C2CD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79F90DF5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629967E3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E1FF1" w:rsidRPr="004B05D2" w14:paraId="0FCA262C" w14:textId="77777777" w:rsidTr="000F7318">
        <w:tc>
          <w:tcPr>
            <w:tcW w:w="3618" w:type="dxa"/>
          </w:tcPr>
          <w:p w14:paraId="7827DD9F" w14:textId="77777777" w:rsidR="00EE1FF1" w:rsidRPr="000F7318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สินทรัพย์หมุนเวียนอื่น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6E0E21" w14:textId="75DBA8E4" w:rsidR="00EE1FF1" w:rsidRPr="000F7318" w:rsidRDefault="00114D67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2,759</w:t>
            </w:r>
          </w:p>
        </w:tc>
        <w:tc>
          <w:tcPr>
            <w:tcW w:w="1701" w:type="dxa"/>
            <w:shd w:val="clear" w:color="auto" w:fill="auto"/>
          </w:tcPr>
          <w:p w14:paraId="1520DB16" w14:textId="2C5A5AC6" w:rsidR="00EE1FF1" w:rsidRPr="000F7318" w:rsidRDefault="00114D67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5766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334</w:t>
            </w:r>
          </w:p>
        </w:tc>
        <w:tc>
          <w:tcPr>
            <w:tcW w:w="1705" w:type="dxa"/>
            <w:shd w:val="clear" w:color="auto" w:fill="auto"/>
          </w:tcPr>
          <w:p w14:paraId="28819F54" w14:textId="2F503006" w:rsidR="00EE1FF1" w:rsidRPr="000F7318" w:rsidRDefault="00114D67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576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3,093</w:t>
            </w:r>
          </w:p>
        </w:tc>
      </w:tr>
      <w:tr w:rsidR="00970FC0" w:rsidRPr="004B05D2" w14:paraId="35D054CB" w14:textId="77777777" w:rsidTr="000F7318">
        <w:tc>
          <w:tcPr>
            <w:tcW w:w="3618" w:type="dxa"/>
          </w:tcPr>
          <w:p w14:paraId="5927127E" w14:textId="77777777" w:rsidR="00970FC0" w:rsidRPr="000F7318" w:rsidRDefault="00970FC0" w:rsidP="00970FC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FD4191" w14:textId="1004C536" w:rsidR="00970FC0" w:rsidRPr="000F7318" w:rsidRDefault="00970FC0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4,976</w:t>
            </w:r>
          </w:p>
        </w:tc>
        <w:tc>
          <w:tcPr>
            <w:tcW w:w="1701" w:type="dxa"/>
            <w:shd w:val="clear" w:color="auto" w:fill="auto"/>
          </w:tcPr>
          <w:p w14:paraId="70C930B0" w14:textId="7C398EC0" w:rsidR="00970FC0" w:rsidRPr="000F7318" w:rsidRDefault="00114D67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5766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3,070</w:t>
            </w:r>
          </w:p>
        </w:tc>
        <w:tc>
          <w:tcPr>
            <w:tcW w:w="1705" w:type="dxa"/>
            <w:shd w:val="clear" w:color="auto" w:fill="auto"/>
          </w:tcPr>
          <w:p w14:paraId="715DC80B" w14:textId="4660EEA2" w:rsidR="00970FC0" w:rsidRPr="000F7318" w:rsidRDefault="00114D67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5766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8,046</w:t>
            </w:r>
          </w:p>
        </w:tc>
      </w:tr>
      <w:tr w:rsidR="00970FC0" w:rsidRPr="004B05D2" w14:paraId="2C13A55B" w14:textId="77777777" w:rsidTr="000F7318">
        <w:tc>
          <w:tcPr>
            <w:tcW w:w="3618" w:type="dxa"/>
          </w:tcPr>
          <w:p w14:paraId="1451C0E5" w14:textId="4A1FA426" w:rsidR="00970FC0" w:rsidRPr="000F7318" w:rsidRDefault="00114D67" w:rsidP="00970FC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รายได้รับล่วงหน้า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61E02B" w14:textId="3AE912AF" w:rsidR="00970FC0" w:rsidRPr="000F7318" w:rsidRDefault="00114D67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766E">
              <w:rPr>
                <w:rFonts w:ascii="Browallia New" w:hAnsi="Browallia New" w:cs="Browallia New"/>
                <w:sz w:val="28"/>
                <w:szCs w:val="28"/>
                <w:lang w:val="en-GB"/>
              </w:rPr>
              <w:t>3,760</w:t>
            </w:r>
          </w:p>
        </w:tc>
        <w:tc>
          <w:tcPr>
            <w:tcW w:w="1701" w:type="dxa"/>
            <w:shd w:val="clear" w:color="auto" w:fill="auto"/>
          </w:tcPr>
          <w:p w14:paraId="08E19656" w14:textId="62F4C517" w:rsidR="00970FC0" w:rsidRPr="000F7318" w:rsidRDefault="00114D67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5766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15,3</w:t>
            </w:r>
            <w:r w:rsidR="0038264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</w:t>
            </w:r>
          </w:p>
        </w:tc>
        <w:tc>
          <w:tcPr>
            <w:tcW w:w="1705" w:type="dxa"/>
            <w:shd w:val="clear" w:color="auto" w:fill="auto"/>
          </w:tcPr>
          <w:p w14:paraId="51510402" w14:textId="274A18B6" w:rsidR="00970FC0" w:rsidRPr="000F7318" w:rsidRDefault="00114D67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576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19,108</w:t>
            </w:r>
          </w:p>
        </w:tc>
      </w:tr>
      <w:tr w:rsidR="00970FC0" w:rsidRPr="004B05D2" w14:paraId="2A182BC6" w14:textId="77777777" w:rsidTr="000F7318">
        <w:tc>
          <w:tcPr>
            <w:tcW w:w="3618" w:type="dxa"/>
          </w:tcPr>
          <w:p w14:paraId="08BB6BBA" w14:textId="02C0A758" w:rsidR="00970FC0" w:rsidRPr="000F7318" w:rsidRDefault="00970FC0" w:rsidP="00970FC0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7318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  <w:r w:rsidR="00BA489A">
              <w:rPr>
                <w:rFonts w:ascii="Browallia New" w:hAnsi="Browallia New" w:cs="Browalli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701" w:type="dxa"/>
            <w:shd w:val="clear" w:color="auto" w:fill="auto"/>
          </w:tcPr>
          <w:p w14:paraId="192085FB" w14:textId="198CB615" w:rsidR="00970FC0" w:rsidRPr="000F7318" w:rsidRDefault="00114D67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(1,772,071)</w:t>
            </w:r>
          </w:p>
        </w:tc>
        <w:tc>
          <w:tcPr>
            <w:tcW w:w="1701" w:type="dxa"/>
            <w:shd w:val="clear" w:color="auto" w:fill="auto"/>
          </w:tcPr>
          <w:p w14:paraId="0FC0A5A2" w14:textId="185B6C6F" w:rsidR="00970FC0" w:rsidRPr="000F7318" w:rsidRDefault="00114D67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576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(11,94</w:t>
            </w:r>
            <w:r w:rsidR="00D1598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  <w:r w:rsidRPr="005576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05" w:type="dxa"/>
            <w:shd w:val="clear" w:color="auto" w:fill="auto"/>
          </w:tcPr>
          <w:p w14:paraId="6C9EFB36" w14:textId="022EB490" w:rsidR="00970FC0" w:rsidRPr="000F7318" w:rsidRDefault="004C4A98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114D67" w:rsidRPr="0055766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1,784,01</w:t>
            </w:r>
            <w:r w:rsidR="00D1598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970FC0" w:rsidRPr="004B05D2" w14:paraId="702DE6B6" w14:textId="77777777" w:rsidTr="000F7318">
        <w:tc>
          <w:tcPr>
            <w:tcW w:w="3618" w:type="dxa"/>
          </w:tcPr>
          <w:p w14:paraId="7C5406CB" w14:textId="77777777" w:rsidR="00970FC0" w:rsidRPr="000F7318" w:rsidRDefault="00970FC0" w:rsidP="00970FC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E959EF8" w14:textId="77777777" w:rsidR="00970FC0" w:rsidRPr="000F7318" w:rsidRDefault="00970FC0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0D006870" w14:textId="77777777" w:rsidR="00970FC0" w:rsidRPr="000F7318" w:rsidRDefault="00970FC0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63B34A15" w14:textId="77777777" w:rsidR="00970FC0" w:rsidRPr="000F7318" w:rsidRDefault="00970FC0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9633ED" w:rsidRPr="004B05D2" w14:paraId="1ED4226D" w14:textId="77777777" w:rsidTr="004B05D2">
        <w:tc>
          <w:tcPr>
            <w:tcW w:w="3618" w:type="dxa"/>
          </w:tcPr>
          <w:p w14:paraId="6A444C68" w14:textId="77777777" w:rsidR="009633ED" w:rsidRPr="004B05D2" w:rsidRDefault="009633ED" w:rsidP="00970FC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9341F1A" w14:textId="77777777" w:rsidR="009633ED" w:rsidRPr="0055766E" w:rsidRDefault="009633ED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3F9A02CF" w14:textId="77777777" w:rsidR="009633ED" w:rsidRPr="0055766E" w:rsidRDefault="009633ED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126A9B4A" w14:textId="77777777" w:rsidR="009633ED" w:rsidRPr="0055766E" w:rsidRDefault="009633ED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9633ED" w:rsidRPr="004B05D2" w14:paraId="4E17C5D8" w14:textId="77777777" w:rsidTr="004B05D2">
        <w:tc>
          <w:tcPr>
            <w:tcW w:w="3618" w:type="dxa"/>
          </w:tcPr>
          <w:p w14:paraId="5FFF948D" w14:textId="77777777" w:rsidR="009633ED" w:rsidRPr="004B05D2" w:rsidRDefault="009633ED" w:rsidP="00970FC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AF2D65D" w14:textId="77777777" w:rsidR="009633ED" w:rsidRPr="0055766E" w:rsidRDefault="009633ED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01169245" w14:textId="77777777" w:rsidR="009633ED" w:rsidRPr="0055766E" w:rsidRDefault="009633ED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59F60482" w14:textId="77777777" w:rsidR="009633ED" w:rsidRPr="0055766E" w:rsidRDefault="009633ED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9633ED" w:rsidRPr="004B05D2" w14:paraId="26773D75" w14:textId="77777777" w:rsidTr="004B05D2">
        <w:tc>
          <w:tcPr>
            <w:tcW w:w="3618" w:type="dxa"/>
          </w:tcPr>
          <w:p w14:paraId="041BC96C" w14:textId="77777777" w:rsidR="009633ED" w:rsidRPr="004B05D2" w:rsidRDefault="009633ED" w:rsidP="00970FC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90ADA26" w14:textId="77777777" w:rsidR="009633ED" w:rsidRPr="0055766E" w:rsidRDefault="009633ED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705FBA32" w14:textId="77777777" w:rsidR="009633ED" w:rsidRPr="0055766E" w:rsidRDefault="009633ED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2376FA90" w14:textId="77777777" w:rsidR="009633ED" w:rsidRPr="0055766E" w:rsidRDefault="009633ED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970FC0" w:rsidRPr="004B05D2" w14:paraId="543BE3FD" w14:textId="77777777" w:rsidTr="000F7318">
        <w:tc>
          <w:tcPr>
            <w:tcW w:w="3618" w:type="dxa"/>
          </w:tcPr>
          <w:p w14:paraId="2BF8C137" w14:textId="77777777" w:rsidR="00970FC0" w:rsidRPr="000F7318" w:rsidRDefault="00970FC0" w:rsidP="00970FC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F731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lastRenderedPageBreak/>
              <w:t>งบกำไรขาดทุนเบ็ดเสร็จ สำหรับงวด</w:t>
            </w:r>
          </w:p>
          <w:p w14:paraId="01192071" w14:textId="77777777" w:rsidR="00970FC0" w:rsidRPr="000F7318" w:rsidRDefault="00970FC0" w:rsidP="00970FC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0F731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  สามเดือนสิ้นสุดวันที่ </w:t>
            </w:r>
            <w:r w:rsidRPr="000F731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0F731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0F731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FE5123" w14:textId="77777777" w:rsidR="00970FC0" w:rsidRPr="000F7318" w:rsidRDefault="00970FC0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267B8D80" w14:textId="77777777" w:rsidR="00970FC0" w:rsidRPr="000F7318" w:rsidRDefault="00970FC0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6CF02803" w14:textId="77777777" w:rsidR="00970FC0" w:rsidRPr="000F7318" w:rsidRDefault="00970FC0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970FC0" w:rsidRPr="004B05D2" w14:paraId="492D6589" w14:textId="77777777" w:rsidTr="000F7318">
        <w:tc>
          <w:tcPr>
            <w:tcW w:w="3618" w:type="dxa"/>
          </w:tcPr>
          <w:p w14:paraId="18A64624" w14:textId="77777777" w:rsidR="00970FC0" w:rsidRPr="000F7318" w:rsidRDefault="00970FC0" w:rsidP="00970FC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รายได้จากการขายเครื่องมือแพทย์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DD95C4" w14:textId="5EC32010" w:rsidR="00970FC0" w:rsidRPr="000F7318" w:rsidRDefault="00114D67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383,683</w:t>
            </w:r>
          </w:p>
        </w:tc>
        <w:tc>
          <w:tcPr>
            <w:tcW w:w="1701" w:type="dxa"/>
            <w:shd w:val="clear" w:color="auto" w:fill="auto"/>
          </w:tcPr>
          <w:p w14:paraId="78C74D00" w14:textId="48D17F47" w:rsidR="00970FC0" w:rsidRPr="000F7318" w:rsidRDefault="00114D67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5766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(13,279)</w:t>
            </w:r>
          </w:p>
        </w:tc>
        <w:tc>
          <w:tcPr>
            <w:tcW w:w="1705" w:type="dxa"/>
            <w:shd w:val="clear" w:color="auto" w:fill="auto"/>
          </w:tcPr>
          <w:p w14:paraId="10E2002D" w14:textId="7028BD89" w:rsidR="00970FC0" w:rsidRPr="000F7318" w:rsidRDefault="00114D67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576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370,404</w:t>
            </w:r>
          </w:p>
        </w:tc>
      </w:tr>
      <w:tr w:rsidR="00970FC0" w:rsidRPr="004B05D2" w14:paraId="7932D693" w14:textId="77777777" w:rsidTr="000F7318">
        <w:tc>
          <w:tcPr>
            <w:tcW w:w="3618" w:type="dxa"/>
          </w:tcPr>
          <w:p w14:paraId="6D9D1288" w14:textId="2B11E99D" w:rsidR="00970FC0" w:rsidRPr="000F7318" w:rsidRDefault="00970FC0" w:rsidP="00970FC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รายได้จากการบ</w:t>
            </w:r>
            <w:r w:rsidR="005F64B3" w:rsidRPr="000F73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ริการเครื่องมือ</w:t>
            </w: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แพทย์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DCDC79" w14:textId="7EB1E3B2" w:rsidR="00970FC0" w:rsidRPr="000F7318" w:rsidRDefault="00114D67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D02EB8B" w14:textId="304CDFF6" w:rsidR="00970FC0" w:rsidRPr="000F7318" w:rsidRDefault="00114D67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5766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11,879</w:t>
            </w:r>
          </w:p>
        </w:tc>
        <w:tc>
          <w:tcPr>
            <w:tcW w:w="1705" w:type="dxa"/>
            <w:shd w:val="clear" w:color="auto" w:fill="auto"/>
          </w:tcPr>
          <w:p w14:paraId="54130850" w14:textId="0BF76E13" w:rsidR="00970FC0" w:rsidRPr="000F7318" w:rsidRDefault="00114D67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576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11,879</w:t>
            </w:r>
          </w:p>
        </w:tc>
      </w:tr>
      <w:tr w:rsidR="00970FC0" w:rsidRPr="004B05D2" w14:paraId="3D51D231" w14:textId="77777777" w:rsidTr="000F7318">
        <w:tc>
          <w:tcPr>
            <w:tcW w:w="3618" w:type="dxa"/>
          </w:tcPr>
          <w:p w14:paraId="79C53C59" w14:textId="77777777" w:rsidR="00970FC0" w:rsidRPr="000F7318" w:rsidRDefault="00970FC0" w:rsidP="00970FC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A9245F" w14:textId="4D0D17E5" w:rsidR="00970FC0" w:rsidRPr="000F7318" w:rsidRDefault="00114D67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7318">
              <w:rPr>
                <w:rFonts w:ascii="Browallia New" w:hAnsi="Browallia New" w:cs="Browallia New"/>
                <w:sz w:val="28"/>
                <w:szCs w:val="28"/>
                <w:lang w:val="en-GB"/>
              </w:rPr>
              <w:t>12,632</w:t>
            </w:r>
          </w:p>
        </w:tc>
        <w:tc>
          <w:tcPr>
            <w:tcW w:w="1701" w:type="dxa"/>
            <w:shd w:val="clear" w:color="auto" w:fill="auto"/>
          </w:tcPr>
          <w:p w14:paraId="59E5204F" w14:textId="0A1AE68D" w:rsidR="00970FC0" w:rsidRPr="000F7318" w:rsidRDefault="00114D67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5766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(347)</w:t>
            </w:r>
          </w:p>
        </w:tc>
        <w:tc>
          <w:tcPr>
            <w:tcW w:w="1705" w:type="dxa"/>
            <w:shd w:val="clear" w:color="auto" w:fill="auto"/>
          </w:tcPr>
          <w:p w14:paraId="461561B2" w14:textId="0C7A5BEA" w:rsidR="00970FC0" w:rsidRPr="000F7318" w:rsidRDefault="00114D67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576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12,285</w:t>
            </w:r>
          </w:p>
        </w:tc>
      </w:tr>
      <w:tr w:rsidR="00970FC0" w:rsidRPr="004B05D2" w14:paraId="3E99E918" w14:textId="77777777" w:rsidTr="000F7318">
        <w:tc>
          <w:tcPr>
            <w:tcW w:w="3618" w:type="dxa"/>
          </w:tcPr>
          <w:p w14:paraId="06F96431" w14:textId="77777777" w:rsidR="00970FC0" w:rsidRPr="000F7318" w:rsidRDefault="00970FC0" w:rsidP="00970FC0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7318">
              <w:rPr>
                <w:rFonts w:ascii="Browallia New" w:hAnsi="Browallia New" w:cs="Browallia New"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1701" w:type="dxa"/>
            <w:shd w:val="clear" w:color="auto" w:fill="auto"/>
          </w:tcPr>
          <w:p w14:paraId="28855CBB" w14:textId="5F025EAB" w:rsidR="00970FC0" w:rsidRPr="000F7318" w:rsidRDefault="00114D67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14,525</w:t>
            </w:r>
          </w:p>
        </w:tc>
        <w:tc>
          <w:tcPr>
            <w:tcW w:w="1701" w:type="dxa"/>
            <w:shd w:val="clear" w:color="auto" w:fill="auto"/>
          </w:tcPr>
          <w:p w14:paraId="1F433CDD" w14:textId="77130892" w:rsidR="00970FC0" w:rsidRPr="000F7318" w:rsidRDefault="00114D67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5766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(1,053)</w:t>
            </w:r>
          </w:p>
        </w:tc>
        <w:tc>
          <w:tcPr>
            <w:tcW w:w="1705" w:type="dxa"/>
            <w:shd w:val="clear" w:color="auto" w:fill="auto"/>
          </w:tcPr>
          <w:p w14:paraId="7182B656" w14:textId="7391D456" w:rsidR="00970FC0" w:rsidRPr="000F7318" w:rsidRDefault="00114D67" w:rsidP="00970FC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5766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13,472</w:t>
            </w:r>
          </w:p>
        </w:tc>
      </w:tr>
    </w:tbl>
    <w:p w14:paraId="55525F98" w14:textId="77777777" w:rsidR="001B6092" w:rsidRDefault="001B6092" w:rsidP="000F7318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  <w:highlight w:val="yellow"/>
        </w:rPr>
      </w:pPr>
    </w:p>
    <w:p w14:paraId="48093614" w14:textId="133B36D3" w:rsidR="001B6092" w:rsidRDefault="001B6092" w:rsidP="000F7318">
      <w:pPr>
        <w:pStyle w:val="CordiaNew"/>
        <w:tabs>
          <w:tab w:val="clear" w:pos="4153"/>
          <w:tab w:val="left" w:pos="426"/>
          <w:tab w:val="left" w:pos="990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E8C">
        <w:rPr>
          <w:rFonts w:ascii="Browallia New" w:hAnsi="Browallia New" w:cs="Browallia New"/>
          <w:color w:val="auto"/>
          <w:sz w:val="28"/>
          <w:szCs w:val="28"/>
          <w:cs/>
        </w:rPr>
        <w:t>รายการปรับปรุง</w:t>
      </w:r>
      <w:r w:rsidRPr="00DF1E8C">
        <w:rPr>
          <w:rFonts w:ascii="Browallia New" w:hAnsi="Browallia New" w:cs="Browallia New" w:hint="cs"/>
          <w:color w:val="auto"/>
          <w:sz w:val="28"/>
          <w:szCs w:val="28"/>
          <w:cs/>
        </w:rPr>
        <w:t>ข้างต้น</w:t>
      </w:r>
      <w:r w:rsidRPr="00DF1E8C">
        <w:rPr>
          <w:rFonts w:ascii="Browallia New" w:hAnsi="Browallia New" w:cs="Browallia New"/>
          <w:color w:val="auto"/>
          <w:sz w:val="28"/>
          <w:szCs w:val="28"/>
          <w:cs/>
        </w:rPr>
        <w:t>มีรายละเอียดดังต่อไปนี้</w:t>
      </w:r>
    </w:p>
    <w:p w14:paraId="61B2EE7A" w14:textId="77777777" w:rsidR="00584BB6" w:rsidRDefault="00584BB6" w:rsidP="001B6092">
      <w:pPr>
        <w:pStyle w:val="CordiaNew"/>
        <w:tabs>
          <w:tab w:val="clear" w:pos="4153"/>
          <w:tab w:val="left" w:pos="426"/>
          <w:tab w:val="left" w:pos="990"/>
        </w:tabs>
        <w:ind w:left="90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46C73E2" w14:textId="14764CF3" w:rsidR="001B6092" w:rsidRDefault="001B6092" w:rsidP="000F7318">
      <w:pPr>
        <w:pStyle w:val="CordiaNew"/>
        <w:tabs>
          <w:tab w:val="clear" w:pos="4153"/>
          <w:tab w:val="left" w:pos="426"/>
          <w:tab w:val="left" w:pos="990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E8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รายได้จากการบริการทางการแพทย์ </w:t>
      </w:r>
      <w:r w:rsidRPr="00DF1E8C">
        <w:rPr>
          <w:rFonts w:ascii="Browallia New" w:hAnsi="Browallia New" w:cs="Browallia New"/>
          <w:color w:val="auto"/>
          <w:sz w:val="28"/>
          <w:szCs w:val="28"/>
          <w:cs/>
        </w:rPr>
        <w:t>–</w:t>
      </w:r>
      <w:r w:rsidRPr="00DF1E8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ประกอบด้วยรายได้จากการให้เช่าเครื่องมือแพทย์และรายได้ค่าบำรุงรักษาเครื่องมือแพทย์ กลุ่มบริษัท</w:t>
      </w:r>
      <w:r w:rsidRPr="00DF1E8C">
        <w:rPr>
          <w:rFonts w:ascii="Browallia New" w:hAnsi="Browallia New" w:cs="Browallia New"/>
          <w:color w:val="auto"/>
          <w:sz w:val="28"/>
          <w:szCs w:val="28"/>
          <w:cs/>
        </w:rPr>
        <w:t>พิจารณาว่า</w:t>
      </w:r>
      <w:r w:rsidRPr="00DF1E8C">
        <w:rPr>
          <w:rFonts w:ascii="Browallia New" w:hAnsi="Browallia New" w:cs="Browallia New" w:hint="cs"/>
          <w:color w:val="auto"/>
          <w:sz w:val="28"/>
          <w:szCs w:val="28"/>
          <w:cs/>
        </w:rPr>
        <w:t>การบริการดังกล่าวเป็นภาระที่ต้องป</w:t>
      </w:r>
      <w:r w:rsidR="00B202DE">
        <w:rPr>
          <w:rFonts w:ascii="Browallia New" w:hAnsi="Browallia New" w:cs="Browallia New" w:hint="cs"/>
          <w:color w:val="auto"/>
          <w:sz w:val="28"/>
          <w:szCs w:val="28"/>
          <w:cs/>
        </w:rPr>
        <w:t>ฏิ</w:t>
      </w:r>
      <w:r w:rsidRPr="00DF1E8C">
        <w:rPr>
          <w:rFonts w:ascii="Browallia New" w:hAnsi="Browallia New" w:cs="Browallia New" w:hint="cs"/>
          <w:color w:val="auto"/>
          <w:sz w:val="28"/>
          <w:szCs w:val="28"/>
          <w:cs/>
        </w:rPr>
        <w:t>บัติ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โดย</w:t>
      </w:r>
      <w:r w:rsidRPr="00DF1E8C">
        <w:rPr>
          <w:rFonts w:ascii="Browallia New" w:hAnsi="Browallia New" w:cs="Browallia New" w:hint="cs"/>
          <w:color w:val="auto"/>
          <w:sz w:val="28"/>
          <w:szCs w:val="28"/>
          <w:cs/>
        </w:rPr>
        <w:t>แยกออกจากรายได้</w:t>
      </w:r>
      <w:r w:rsidR="00750A87">
        <w:rPr>
          <w:rFonts w:ascii="Browallia New" w:hAnsi="Browallia New" w:cs="Browallia New" w:hint="cs"/>
          <w:color w:val="auto"/>
          <w:sz w:val="28"/>
          <w:szCs w:val="28"/>
          <w:cs/>
        </w:rPr>
        <w:t>ที่รับรู้</w:t>
      </w:r>
      <w:r w:rsidRPr="00DF1E8C">
        <w:rPr>
          <w:rFonts w:ascii="Browallia New" w:hAnsi="Browallia New" w:cs="Browallia New" w:hint="cs"/>
          <w:color w:val="auto"/>
          <w:sz w:val="28"/>
          <w:szCs w:val="28"/>
          <w:cs/>
        </w:rPr>
        <w:t>จากการขายเครื่องมือแพทย์ และ</w:t>
      </w:r>
      <w:r w:rsidR="00750A87">
        <w:rPr>
          <w:rFonts w:ascii="Browallia New" w:hAnsi="Browallia New" w:cs="Browallia New" w:hint="cs"/>
          <w:color w:val="auto"/>
          <w:sz w:val="28"/>
          <w:szCs w:val="28"/>
          <w:cs/>
        </w:rPr>
        <w:t>จะรั</w:t>
      </w:r>
      <w:r w:rsidRPr="00DF1E8C">
        <w:rPr>
          <w:rFonts w:ascii="Browallia New" w:hAnsi="Browallia New" w:cs="Browallia New" w:hint="cs"/>
          <w:color w:val="auto"/>
          <w:sz w:val="28"/>
          <w:szCs w:val="28"/>
          <w:cs/>
        </w:rPr>
        <w:t>บรู้เป็นรายได้เมื่อการให้บริการเสร็จสิ้น</w:t>
      </w:r>
    </w:p>
    <w:p w14:paraId="70571DE0" w14:textId="77777777" w:rsidR="001B6092" w:rsidRDefault="001B6092" w:rsidP="009A02EB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5BBB6AF" w14:textId="77777777" w:rsidR="00766D81" w:rsidRDefault="00766D81" w:rsidP="000F7318">
      <w:pPr>
        <w:pStyle w:val="CordiaNew"/>
        <w:numPr>
          <w:ilvl w:val="0"/>
          <w:numId w:val="41"/>
        </w:numPr>
        <w:tabs>
          <w:tab w:val="clear" w:pos="4153"/>
          <w:tab w:val="left" w:pos="426"/>
          <w:tab w:val="left" w:pos="990"/>
        </w:tabs>
        <w:ind w:left="810" w:hanging="45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</w:rPr>
        <w:t>ประกาศอื่นๆ</w:t>
      </w:r>
    </w:p>
    <w:p w14:paraId="5D5C1FBB" w14:textId="77777777" w:rsidR="00766D81" w:rsidRPr="000F7318" w:rsidRDefault="00766D81" w:rsidP="00766D81">
      <w:pPr>
        <w:pStyle w:val="CordiaNew"/>
        <w:tabs>
          <w:tab w:val="clear" w:pos="4153"/>
          <w:tab w:val="left" w:pos="426"/>
        </w:tabs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23A1FB4" w14:textId="278ED242" w:rsidR="00766D81" w:rsidRDefault="00766D81" w:rsidP="000F7318">
      <w:pPr>
        <w:pStyle w:val="CordiaNew"/>
        <w:tabs>
          <w:tab w:val="clear" w:pos="4153"/>
          <w:tab w:val="left" w:pos="426"/>
          <w:tab w:val="left" w:pos="990"/>
        </w:tabs>
        <w:ind w:left="810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ประกาศอื่นๆ ที่มีผลตั้งแต่วันที่ </w:t>
      </w:r>
      <w:r>
        <w:rPr>
          <w:rFonts w:ascii="Browallia New" w:hAnsi="Browallia New" w:cs="Browallia New" w:hint="cs"/>
          <w:color w:val="auto"/>
          <w:sz w:val="28"/>
          <w:szCs w:val="28"/>
        </w:rPr>
        <w:t>1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มกราคม </w:t>
      </w:r>
      <w:r>
        <w:rPr>
          <w:rFonts w:ascii="Browallia New" w:hAnsi="Browallia New" w:cs="Browallia New" w:hint="cs"/>
          <w:color w:val="auto"/>
          <w:sz w:val="28"/>
          <w:szCs w:val="28"/>
        </w:rPr>
        <w:t>2562</w:t>
      </w:r>
      <w:r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 เพื่อให้สอดคล้องตามมาตรฐานการรายงานทางการเงินระหว่างประเทศ การเปลี่ยนแปลงส่วนใหญ่เกี่ยวข้องกับการปรับปรุงถ้อยคำ การตีความและเป็นแนวทางแก่ผู้ใช้มาตรฐาน การนำมาตรฐานการรายงานทางการเงินฉบับปรับปรุงมาใช้ไม่มีผลกระทบที่เป็นสาระสำคัญกับงบการเงินระหว่างกาลของ</w:t>
      </w:r>
      <w:r w:rsidRPr="000F7318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บริษัทและบริษัทย่อย</w:t>
      </w:r>
    </w:p>
    <w:p w14:paraId="67DD0CFC" w14:textId="77777777" w:rsidR="00382642" w:rsidRDefault="00382642" w:rsidP="00766D81">
      <w:pPr>
        <w:pStyle w:val="CordiaNew"/>
        <w:tabs>
          <w:tab w:val="clear" w:pos="4153"/>
          <w:tab w:val="left" w:pos="426"/>
          <w:tab w:val="left" w:pos="990"/>
        </w:tabs>
        <w:ind w:left="900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</w:p>
    <w:p w14:paraId="579912D1" w14:textId="054AA946" w:rsidR="00766D81" w:rsidRPr="000F7318" w:rsidRDefault="00766D81" w:rsidP="00766D81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0F7318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มาตรฐานการรายงานทางการเงินฉบับใหม่ที่ประกาศโดยสภาวิชาชีพบัญชี ซึ่งจะมีผลตั้งแต่วันที่</w:t>
      </w:r>
      <w:r w:rsidR="00F24B5D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 </w:t>
      </w:r>
      <w:r w:rsidR="00F24B5D">
        <w:rPr>
          <w:rFonts w:ascii="Browallia New" w:hAnsi="Browallia New" w:cs="Browallia New"/>
          <w:color w:val="auto"/>
          <w:sz w:val="28"/>
          <w:szCs w:val="28"/>
        </w:rPr>
        <w:t>1</w:t>
      </w:r>
      <w:r w:rsidR="00F24B5D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 </w:t>
      </w:r>
      <w:r w:rsidRPr="000F7318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มกราคม </w:t>
      </w:r>
      <w:r w:rsidR="00F24B5D">
        <w:rPr>
          <w:rFonts w:ascii="Browallia New" w:hAnsi="Browallia New" w:cs="Browallia New"/>
          <w:color w:val="auto"/>
          <w:sz w:val="28"/>
          <w:szCs w:val="28"/>
        </w:rPr>
        <w:t>2563</w:t>
      </w:r>
      <w:r w:rsidRPr="000F7318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ประกอบด้วย </w:t>
      </w:r>
    </w:p>
    <w:p w14:paraId="2673C128" w14:textId="77777777" w:rsidR="00766D81" w:rsidRPr="000F7318" w:rsidRDefault="00766D81" w:rsidP="00766D81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</w:p>
    <w:p w14:paraId="41C5DE38" w14:textId="77777777" w:rsidR="00766D81" w:rsidRPr="000F7318" w:rsidRDefault="00766D81" w:rsidP="000F7318">
      <w:pPr>
        <w:pStyle w:val="CordiaNew"/>
        <w:numPr>
          <w:ilvl w:val="0"/>
          <w:numId w:val="42"/>
        </w:numPr>
        <w:tabs>
          <w:tab w:val="clear" w:pos="4153"/>
          <w:tab w:val="left" w:pos="426"/>
        </w:tabs>
        <w:ind w:left="846" w:hanging="477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0F7318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มาตรฐานการรายงานทางการเงิน ฉบับที่ </w:t>
      </w:r>
      <w:r w:rsidRPr="000F7318">
        <w:rPr>
          <w:rFonts w:ascii="Browallia New" w:hAnsi="Browallia New" w:cs="Browallia New"/>
          <w:color w:val="auto"/>
          <w:sz w:val="28"/>
          <w:szCs w:val="28"/>
        </w:rPr>
        <w:t xml:space="preserve">16 </w:t>
      </w:r>
      <w:r w:rsidRPr="000F7318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</w:t>
      </w:r>
      <w:r w:rsidRPr="000F7318">
        <w:rPr>
          <w:rFonts w:ascii="Browallia New" w:hAnsi="Browallia New" w:cs="Browallia New"/>
          <w:color w:val="auto"/>
          <w:sz w:val="28"/>
          <w:szCs w:val="28"/>
        </w:rPr>
        <w:t>“</w:t>
      </w:r>
      <w:r w:rsidRPr="000F7318">
        <w:rPr>
          <w:rFonts w:ascii="Browallia New" w:hAnsi="Browallia New" w:cs="Browallia New"/>
          <w:color w:val="auto"/>
          <w:sz w:val="28"/>
          <w:szCs w:val="28"/>
          <w:cs/>
        </w:rPr>
        <w:t>สัญญาเช่า</w:t>
      </w:r>
      <w:r w:rsidRPr="000F7318">
        <w:rPr>
          <w:rFonts w:ascii="Browallia New" w:hAnsi="Browallia New" w:cs="Browallia New"/>
          <w:color w:val="auto"/>
          <w:sz w:val="28"/>
          <w:szCs w:val="28"/>
        </w:rPr>
        <w:t>”</w:t>
      </w:r>
    </w:p>
    <w:p w14:paraId="5EEAD725" w14:textId="77777777" w:rsidR="00766D81" w:rsidRPr="000F7318" w:rsidRDefault="00766D81" w:rsidP="000F7318">
      <w:pPr>
        <w:pStyle w:val="CordiaNew"/>
        <w:tabs>
          <w:tab w:val="clear" w:pos="4153"/>
          <w:tab w:val="left" w:pos="426"/>
        </w:tabs>
        <w:ind w:left="846" w:hanging="47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24C873F" w14:textId="62F32831" w:rsidR="00766D81" w:rsidRDefault="00766D81" w:rsidP="000F7318">
      <w:pPr>
        <w:pStyle w:val="CordiaNew"/>
        <w:tabs>
          <w:tab w:val="clear" w:pos="4153"/>
          <w:tab w:val="left" w:pos="720"/>
        </w:tabs>
        <w:ind w:left="846" w:hanging="9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F7318">
        <w:rPr>
          <w:rFonts w:ascii="Browallia New" w:hAnsi="Browallia New" w:cs="Browallia New"/>
          <w:color w:val="auto"/>
          <w:sz w:val="28"/>
          <w:szCs w:val="28"/>
          <w:cs/>
        </w:rPr>
        <w:t>มาตรฐานการรายงานทางการเงินฉบับนี้ ใช้แทนมาตรฐานการรายงานทางการเงินชุดเดิม โดยมีการกำหนดหลักการสำหรับการรับรู้รายการ การวัดมูลค่า การนำเสนอและการเปิดเผยข้อมูลของสัญญาเช่า สัญญาเช่าจะถูกรับรู้ในงบแสดงฐานะการเงินเป็นสิทธิในการใช้สินทรัพย์และหนี้สินตามสัญญาเช่า</w:t>
      </w:r>
    </w:p>
    <w:p w14:paraId="2559C255" w14:textId="093AAE6D" w:rsidR="00766D81" w:rsidRDefault="00766D81">
      <w:pPr>
        <w:pStyle w:val="CordiaNew"/>
        <w:tabs>
          <w:tab w:val="clear" w:pos="4153"/>
          <w:tab w:val="left" w:pos="720"/>
        </w:tabs>
        <w:ind w:left="846" w:hanging="47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B4242AC" w14:textId="2873B682" w:rsidR="00826485" w:rsidRDefault="00826485">
      <w:pPr>
        <w:pStyle w:val="CordiaNew"/>
        <w:tabs>
          <w:tab w:val="clear" w:pos="4153"/>
          <w:tab w:val="left" w:pos="720"/>
        </w:tabs>
        <w:ind w:left="846" w:hanging="47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A2D5A30" w14:textId="38E9CFC9" w:rsidR="00584BB6" w:rsidRDefault="00584BB6">
      <w:pPr>
        <w:pStyle w:val="CordiaNew"/>
        <w:tabs>
          <w:tab w:val="clear" w:pos="4153"/>
          <w:tab w:val="left" w:pos="720"/>
        </w:tabs>
        <w:ind w:left="846" w:hanging="47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CD51EAB" w14:textId="17067F5C" w:rsidR="00584BB6" w:rsidRDefault="00584BB6">
      <w:pPr>
        <w:pStyle w:val="CordiaNew"/>
        <w:tabs>
          <w:tab w:val="clear" w:pos="4153"/>
          <w:tab w:val="left" w:pos="720"/>
        </w:tabs>
        <w:ind w:left="846" w:hanging="47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F509C00" w14:textId="77777777" w:rsidR="00584BB6" w:rsidRPr="00E426FA" w:rsidRDefault="00584BB6" w:rsidP="000F7318">
      <w:pPr>
        <w:pStyle w:val="CordiaNew"/>
        <w:tabs>
          <w:tab w:val="clear" w:pos="4153"/>
          <w:tab w:val="left" w:pos="720"/>
        </w:tabs>
        <w:ind w:left="846" w:hanging="47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BE6E550" w14:textId="43C058B1" w:rsidR="00766D81" w:rsidRDefault="00766D81" w:rsidP="000F7318">
      <w:pPr>
        <w:pStyle w:val="CordiaNew"/>
        <w:numPr>
          <w:ilvl w:val="0"/>
          <w:numId w:val="42"/>
        </w:numPr>
        <w:tabs>
          <w:tab w:val="clear" w:pos="4153"/>
          <w:tab w:val="left" w:pos="426"/>
        </w:tabs>
        <w:ind w:left="846" w:hanging="477"/>
        <w:jc w:val="thaiDistribute"/>
        <w:rPr>
          <w:rFonts w:ascii="Browallia New" w:hAnsi="Browallia New" w:cs="Browallia New"/>
          <w:color w:val="auto"/>
          <w:sz w:val="28"/>
          <w:szCs w:val="28"/>
          <w:lang w:eastAsia="en-US"/>
        </w:rPr>
      </w:pPr>
      <w:r w:rsidRPr="000F7318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lastRenderedPageBreak/>
        <w:t xml:space="preserve">มาตรฐานการรายงานทางการเงิน ฉบับที่ </w:t>
      </w:r>
      <w:r w:rsidRPr="000F7318">
        <w:rPr>
          <w:rFonts w:ascii="Browallia New" w:hAnsi="Browallia New" w:cs="Browallia New"/>
          <w:color w:val="auto"/>
          <w:sz w:val="28"/>
          <w:szCs w:val="28"/>
          <w:lang w:eastAsia="en-US"/>
        </w:rPr>
        <w:t xml:space="preserve">9 </w:t>
      </w:r>
      <w:r w:rsidRPr="000F7318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 xml:space="preserve">เรื่อง </w:t>
      </w:r>
      <w:r w:rsidRPr="000F7318">
        <w:rPr>
          <w:rFonts w:ascii="Browallia New" w:hAnsi="Browallia New" w:cs="Browallia New"/>
          <w:color w:val="auto"/>
          <w:sz w:val="28"/>
          <w:szCs w:val="28"/>
          <w:lang w:eastAsia="en-US"/>
        </w:rPr>
        <w:t>“</w:t>
      </w:r>
      <w:r w:rsidRPr="000F7318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>เครื่องมือทางการเงิน</w:t>
      </w:r>
      <w:r w:rsidRPr="000F7318">
        <w:rPr>
          <w:rFonts w:ascii="Browallia New" w:hAnsi="Browallia New" w:cs="Browallia New"/>
          <w:color w:val="auto"/>
          <w:sz w:val="28"/>
          <w:szCs w:val="28"/>
          <w:lang w:eastAsia="en-US"/>
        </w:rPr>
        <w:t>”</w:t>
      </w:r>
      <w:r w:rsidRPr="000F7318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 xml:space="preserve"> มาตรฐานการบัญชี ฉบับที่ </w:t>
      </w:r>
      <w:r w:rsidRPr="000F7318">
        <w:rPr>
          <w:rFonts w:ascii="Browallia New" w:hAnsi="Browallia New" w:cs="Browallia New"/>
          <w:color w:val="auto"/>
          <w:sz w:val="28"/>
          <w:szCs w:val="28"/>
          <w:lang w:eastAsia="en-US"/>
        </w:rPr>
        <w:t xml:space="preserve">32 </w:t>
      </w:r>
      <w:r w:rsidRPr="000F7318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 xml:space="preserve">เรื่อง </w:t>
      </w:r>
      <w:r w:rsidRPr="000F7318">
        <w:rPr>
          <w:rFonts w:ascii="Browallia New" w:hAnsi="Browallia New" w:cs="Browallia New"/>
          <w:color w:val="auto"/>
          <w:sz w:val="28"/>
          <w:szCs w:val="28"/>
          <w:lang w:eastAsia="en-US"/>
        </w:rPr>
        <w:t>“</w:t>
      </w:r>
      <w:r w:rsidRPr="000F7318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>การแสดงรายการสำหรับเครื่องมือทางการเงิน</w:t>
      </w:r>
      <w:r w:rsidRPr="000F7318">
        <w:rPr>
          <w:rFonts w:ascii="Browallia New" w:hAnsi="Browallia New" w:cs="Browallia New"/>
          <w:color w:val="auto"/>
          <w:sz w:val="28"/>
          <w:szCs w:val="28"/>
          <w:lang w:eastAsia="en-US"/>
        </w:rPr>
        <w:t xml:space="preserve">” </w:t>
      </w:r>
      <w:r w:rsidRPr="000F7318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 xml:space="preserve">มาตรฐานการรายงานทางการเงิน ฉบับที่ </w:t>
      </w:r>
      <w:r w:rsidRPr="000F7318">
        <w:rPr>
          <w:rFonts w:ascii="Browallia New" w:hAnsi="Browallia New" w:cs="Browallia New"/>
          <w:color w:val="auto"/>
          <w:sz w:val="28"/>
          <w:szCs w:val="28"/>
          <w:lang w:eastAsia="en-US"/>
        </w:rPr>
        <w:t xml:space="preserve">7 </w:t>
      </w:r>
      <w:r w:rsidRPr="000F7318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 xml:space="preserve">เรื่อง </w:t>
      </w:r>
      <w:r w:rsidRPr="000F7318">
        <w:rPr>
          <w:rFonts w:ascii="Browallia New" w:hAnsi="Browallia New" w:cs="Browallia New"/>
          <w:color w:val="auto"/>
          <w:sz w:val="28"/>
          <w:szCs w:val="28"/>
          <w:lang w:eastAsia="en-US"/>
        </w:rPr>
        <w:t>“</w:t>
      </w:r>
      <w:r w:rsidRPr="000F7318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>การเปิดเผยข้อมูลสำหรับเครื่องมือทางการเงิน</w:t>
      </w:r>
      <w:r w:rsidRPr="000F7318">
        <w:rPr>
          <w:rFonts w:ascii="Browallia New" w:hAnsi="Browallia New" w:cs="Browallia New"/>
          <w:color w:val="auto"/>
          <w:sz w:val="28"/>
          <w:szCs w:val="28"/>
          <w:lang w:eastAsia="en-US"/>
        </w:rPr>
        <w:t xml:space="preserve">” </w:t>
      </w:r>
      <w:r w:rsidRPr="000F7318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 xml:space="preserve">การตีความมาตรฐานการรายงานทางการเงิน ฉบับที่ </w:t>
      </w:r>
      <w:r w:rsidRPr="000F7318">
        <w:rPr>
          <w:rFonts w:ascii="Browallia New" w:hAnsi="Browallia New" w:cs="Browallia New"/>
          <w:color w:val="auto"/>
          <w:sz w:val="28"/>
          <w:szCs w:val="28"/>
          <w:lang w:eastAsia="en-US"/>
        </w:rPr>
        <w:t xml:space="preserve">16 </w:t>
      </w:r>
      <w:r w:rsidRPr="000F7318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 xml:space="preserve">เรื่อง </w:t>
      </w:r>
      <w:r w:rsidRPr="000F7318">
        <w:rPr>
          <w:rFonts w:ascii="Browallia New" w:hAnsi="Browallia New" w:cs="Browallia New"/>
          <w:color w:val="auto"/>
          <w:sz w:val="28"/>
          <w:szCs w:val="28"/>
          <w:lang w:eastAsia="en-US"/>
        </w:rPr>
        <w:t>“</w:t>
      </w:r>
      <w:r w:rsidRPr="000F7318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>การป้องกันความเสี่ยงของเงินลงทุนสุทธิในหน่วยงานต่างประเทศ</w:t>
      </w:r>
      <w:r w:rsidRPr="000F7318">
        <w:rPr>
          <w:rFonts w:ascii="Browallia New" w:hAnsi="Browallia New" w:cs="Browallia New"/>
          <w:color w:val="auto"/>
          <w:sz w:val="28"/>
          <w:szCs w:val="28"/>
          <w:lang w:eastAsia="en-US"/>
        </w:rPr>
        <w:t xml:space="preserve">” </w:t>
      </w:r>
      <w:r w:rsidRPr="000F7318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 xml:space="preserve">และการตีความมาตรฐานการรายงานทางการเงิน ฉบับที่ </w:t>
      </w:r>
      <w:r w:rsidRPr="000F7318">
        <w:rPr>
          <w:rFonts w:ascii="Browallia New" w:hAnsi="Browallia New" w:cs="Browallia New"/>
          <w:color w:val="auto"/>
          <w:sz w:val="28"/>
          <w:szCs w:val="28"/>
          <w:lang w:eastAsia="en-US"/>
        </w:rPr>
        <w:t xml:space="preserve">19 </w:t>
      </w:r>
      <w:r w:rsidRPr="000F7318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 xml:space="preserve">เรื่อง </w:t>
      </w:r>
      <w:r w:rsidRPr="000F7318">
        <w:rPr>
          <w:rFonts w:ascii="Browallia New" w:hAnsi="Browallia New" w:cs="Browallia New"/>
          <w:color w:val="auto"/>
          <w:sz w:val="28"/>
          <w:szCs w:val="28"/>
          <w:lang w:eastAsia="en-US"/>
        </w:rPr>
        <w:t>“</w:t>
      </w:r>
      <w:r w:rsidRPr="000F7318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>การชำระหนี้สินทางการเงินด้วยตราสารทุน</w:t>
      </w:r>
      <w:r w:rsidRPr="000F7318">
        <w:rPr>
          <w:rFonts w:ascii="Browallia New" w:hAnsi="Browallia New" w:cs="Browallia New"/>
          <w:color w:val="auto"/>
          <w:sz w:val="28"/>
          <w:szCs w:val="28"/>
          <w:lang w:eastAsia="en-US"/>
        </w:rPr>
        <w:t xml:space="preserve">” </w:t>
      </w:r>
    </w:p>
    <w:p w14:paraId="79E348F7" w14:textId="77777777" w:rsidR="00E66D53" w:rsidRPr="000F7318" w:rsidRDefault="00E66D53" w:rsidP="000F7318">
      <w:pPr>
        <w:pStyle w:val="CordiaNew"/>
        <w:tabs>
          <w:tab w:val="clear" w:pos="4153"/>
          <w:tab w:val="left" w:pos="426"/>
        </w:tabs>
        <w:ind w:left="846" w:hanging="477"/>
        <w:jc w:val="thaiDistribute"/>
        <w:rPr>
          <w:rFonts w:ascii="Browallia New" w:hAnsi="Browallia New" w:cs="Browallia New"/>
          <w:color w:val="auto"/>
          <w:sz w:val="28"/>
          <w:szCs w:val="28"/>
          <w:lang w:eastAsia="en-US"/>
        </w:rPr>
      </w:pPr>
    </w:p>
    <w:p w14:paraId="23F7FFD0" w14:textId="77777777" w:rsidR="00766D81" w:rsidRDefault="00766D81" w:rsidP="000F7318">
      <w:pPr>
        <w:pStyle w:val="CordiaNew"/>
        <w:tabs>
          <w:tab w:val="clear" w:pos="4153"/>
          <w:tab w:val="left" w:pos="426"/>
        </w:tabs>
        <w:ind w:left="369"/>
        <w:jc w:val="thaiDistribute"/>
        <w:rPr>
          <w:rFonts w:ascii="Browallia New" w:hAnsi="Browallia New" w:cs="Browallia New"/>
          <w:color w:val="auto"/>
          <w:sz w:val="28"/>
          <w:szCs w:val="28"/>
          <w:lang w:eastAsia="en-US"/>
        </w:rPr>
      </w:pPr>
      <w:r w:rsidRPr="000F7318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>มาตรฐานการรายงานทางการเงินฉบับใหม่มีข้อกำหนดใหม่ที่เกี่ยวข้องกับ คำนิยาม การรับรู้รายการ การจัดประเภทรายการ การวัดมูลค่า การด้อยค่าของสินทรัพย์และหนี้สินทางการเงิน รวมถึงการให้แนวทางปฏิบัติเกี่ยวกับการบัญชีป้องกันความเสี่ยง</w:t>
      </w:r>
      <w:r>
        <w:rPr>
          <w:rFonts w:ascii="Browallia New" w:hAnsi="Browallia New" w:cs="Browallia New" w:hint="cs"/>
          <w:color w:val="auto"/>
          <w:sz w:val="28"/>
          <w:szCs w:val="28"/>
          <w:cs/>
          <w:lang w:eastAsia="en-US"/>
        </w:rPr>
        <w:t xml:space="preserve"> </w:t>
      </w:r>
    </w:p>
    <w:p w14:paraId="7C1D888E" w14:textId="77777777" w:rsidR="00766D81" w:rsidRDefault="00766D81" w:rsidP="00766D81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eastAsia="en-US"/>
        </w:rPr>
      </w:pPr>
    </w:p>
    <w:p w14:paraId="140CA00E" w14:textId="45175272" w:rsidR="00766D81" w:rsidRPr="000F7318" w:rsidRDefault="00766D81" w:rsidP="000F7318">
      <w:pPr>
        <w:tabs>
          <w:tab w:val="clear" w:pos="227"/>
          <w:tab w:val="clear" w:pos="454"/>
          <w:tab w:val="left" w:pos="369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 w:rsidRPr="000F7318">
        <w:rPr>
          <w:rFonts w:ascii="Browallia New" w:hAnsi="Browallia New" w:cs="Browallia New"/>
          <w:sz w:val="28"/>
          <w:szCs w:val="28"/>
          <w:cs/>
        </w:rPr>
        <w:t>บริษัทและบริษัทย่อยจะนำมาตรฐานการรายงานทางการเงินฉบับใหม่นี้มาถือปฏิบัติเมื่อมีผลบังคับใช้ ปัจจุบัน</w:t>
      </w:r>
      <w:r w:rsidR="004B05D2">
        <w:rPr>
          <w:rFonts w:ascii="Browallia New" w:hAnsi="Browallia New" w:cs="Browallia New"/>
          <w:sz w:val="28"/>
          <w:szCs w:val="28"/>
        </w:rPr>
        <w:t xml:space="preserve">              </w:t>
      </w:r>
      <w:r w:rsidRPr="000F7318">
        <w:rPr>
          <w:rFonts w:ascii="Browallia New" w:hAnsi="Browallia New" w:cs="Browallia New"/>
          <w:sz w:val="28"/>
          <w:szCs w:val="28"/>
          <w:cs/>
        </w:rPr>
        <w:t>ฝ่ายบริหารอย</w:t>
      </w:r>
      <w:r w:rsidR="003D385E">
        <w:rPr>
          <w:rFonts w:ascii="Browallia New" w:hAnsi="Browallia New" w:cs="Browallia New" w:hint="cs"/>
          <w:sz w:val="28"/>
          <w:szCs w:val="28"/>
          <w:cs/>
        </w:rPr>
        <w:t>ู่</w:t>
      </w:r>
      <w:r w:rsidRPr="000F7318">
        <w:rPr>
          <w:rFonts w:ascii="Browallia New" w:hAnsi="Browallia New" w:cs="Browallia New"/>
          <w:sz w:val="28"/>
          <w:szCs w:val="28"/>
          <w:cs/>
        </w:rPr>
        <w:t>ระหว่างการประเมินผลกระทบต่องบการเงินในงวดที่เริ่มต้นใช้มาตรฐานเหล่านี้</w:t>
      </w:r>
    </w:p>
    <w:p w14:paraId="6B1710AD" w14:textId="77777777" w:rsidR="002E57AB" w:rsidRPr="00836AB7" w:rsidRDefault="002E57AB" w:rsidP="00836AB7">
      <w:pPr>
        <w:tabs>
          <w:tab w:val="clear" w:pos="227"/>
          <w:tab w:val="clear" w:pos="680"/>
          <w:tab w:val="left" w:pos="378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3BAF31B" w14:textId="77777777" w:rsidR="00EE40BF" w:rsidRPr="00E71EA3" w:rsidRDefault="00EE40BF" w:rsidP="00E71EA3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369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E71EA3">
        <w:rPr>
          <w:rFonts w:ascii="Browallia New" w:hAnsi="Browallia New" w:cs="Browallia New" w:hint="cs"/>
          <w:color w:val="auto"/>
          <w:sz w:val="28"/>
          <w:szCs w:val="28"/>
          <w:u w:val="single"/>
          <w:cs/>
          <w:lang w:val="th-TH"/>
        </w:rPr>
        <w:t>การประมาณการและการใช้ดุลยพินิจ</w:t>
      </w:r>
    </w:p>
    <w:p w14:paraId="360D16C5" w14:textId="77777777" w:rsidR="00EE40BF" w:rsidRPr="00E71EA3" w:rsidRDefault="00EE40BF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2F2F53BE" w14:textId="130FAAD3" w:rsidR="00EE40BF" w:rsidRPr="00E71EA3" w:rsidRDefault="00EE40BF" w:rsidP="00E71EA3">
      <w:pPr>
        <w:tabs>
          <w:tab w:val="clear" w:pos="227"/>
          <w:tab w:val="clear" w:pos="454"/>
          <w:tab w:val="left" w:pos="369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9B4424" w:rsidRPr="00E71EA3">
        <w:rPr>
          <w:rFonts w:ascii="Browallia New" w:hAnsi="Browallia New" w:cs="Browallia New" w:hint="cs"/>
          <w:sz w:val="28"/>
          <w:szCs w:val="28"/>
        </w:rPr>
        <w:t xml:space="preserve"> </w:t>
      </w:r>
      <w:r w:rsidR="004E4F3B" w:rsidRPr="00E71EA3">
        <w:rPr>
          <w:rFonts w:ascii="Browallia New" w:hAnsi="Browallia New" w:cs="Browallia New" w:hint="cs"/>
          <w:sz w:val="28"/>
          <w:szCs w:val="28"/>
        </w:rPr>
        <w:t xml:space="preserve">             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45AC6123" w14:textId="77777777" w:rsidR="00EE40BF" w:rsidRPr="00E71EA3" w:rsidRDefault="00EE40BF" w:rsidP="00E71EA3">
      <w:pPr>
        <w:tabs>
          <w:tab w:val="clear" w:pos="227"/>
          <w:tab w:val="clear" w:pos="454"/>
          <w:tab w:val="left" w:pos="369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</w:p>
    <w:p w14:paraId="01174FA4" w14:textId="35A2E299" w:rsidR="00EE40BF" w:rsidRPr="00E71EA3" w:rsidRDefault="00EE40BF" w:rsidP="00E71EA3">
      <w:pPr>
        <w:tabs>
          <w:tab w:val="clear" w:pos="227"/>
          <w:tab w:val="clear" w:pos="454"/>
          <w:tab w:val="left" w:pos="369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การใช้ดุลยพินิจ การประมาณการ และข้อสมมติฐาน ที่นำมาใช้ในงบการเงินระหว่างกาล รวมถึงแหล่งข้อมูลสำคัญของการประมาณการได้ใช้เช่นเดียวกับที่ใช้ในงบการเงินประจำปีสิ้นสุดวันที่ </w:t>
      </w:r>
      <w:r w:rsidR="00D57D8F" w:rsidRPr="00E71EA3">
        <w:rPr>
          <w:rFonts w:ascii="Browallia New" w:hAnsi="Browallia New" w:cs="Browallia New" w:hint="cs"/>
          <w:sz w:val="28"/>
          <w:szCs w:val="28"/>
          <w:lang w:val="en-GB"/>
        </w:rPr>
        <w:t>31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="00D57D8F" w:rsidRPr="00E71EA3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836AB7">
        <w:rPr>
          <w:rFonts w:ascii="Browallia New" w:hAnsi="Browallia New" w:cs="Browallia New"/>
          <w:sz w:val="28"/>
          <w:szCs w:val="28"/>
          <w:lang w:val="en-GB"/>
        </w:rPr>
        <w:t>1</w:t>
      </w:r>
    </w:p>
    <w:p w14:paraId="7F14CB16" w14:textId="77777777" w:rsidR="00E305C2" w:rsidRPr="00E71EA3" w:rsidRDefault="00E305C2" w:rsidP="00EE40BF">
      <w:pPr>
        <w:tabs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FA24356" w14:textId="5085C2F1" w:rsidR="005753E0" w:rsidRPr="00E71EA3" w:rsidRDefault="005753E0" w:rsidP="00E71EA3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E71EA3">
        <w:rPr>
          <w:rFonts w:ascii="Browallia New" w:hAnsi="Browallia New" w:cs="Browallia New" w:hint="cs"/>
          <w:sz w:val="28"/>
          <w:szCs w:val="28"/>
          <w:u w:val="single"/>
          <w:cs/>
        </w:rPr>
        <w:t>รายกา</w:t>
      </w:r>
      <w:r w:rsidR="00FF001F" w:rsidRPr="00E71EA3">
        <w:rPr>
          <w:rFonts w:ascii="Browallia New" w:hAnsi="Browallia New" w:cs="Browallia New" w:hint="cs"/>
          <w:sz w:val="28"/>
          <w:szCs w:val="28"/>
          <w:u w:val="single"/>
          <w:cs/>
        </w:rPr>
        <w:t>ร</w:t>
      </w:r>
      <w:r w:rsidRPr="00E71EA3">
        <w:rPr>
          <w:rFonts w:ascii="Browallia New" w:hAnsi="Browallia New" w:cs="Browallia New" w:hint="cs"/>
          <w:sz w:val="28"/>
          <w:szCs w:val="28"/>
          <w:u w:val="single"/>
          <w:cs/>
        </w:rPr>
        <w:t>กับบุคคลและบริษัทที่เกี่ยวข้องกัน</w:t>
      </w:r>
      <w:r w:rsidR="00B91C02" w:rsidRPr="00E71EA3">
        <w:rPr>
          <w:rFonts w:ascii="Browallia New" w:hAnsi="Browallia New" w:cs="Browallia New" w:hint="cs"/>
          <w:sz w:val="28"/>
          <w:szCs w:val="28"/>
          <w:u w:val="single"/>
        </w:rPr>
        <w:t xml:space="preserve"> </w:t>
      </w:r>
    </w:p>
    <w:p w14:paraId="0EFE35A7" w14:textId="77777777" w:rsidR="005753E0" w:rsidRPr="00836AB7" w:rsidRDefault="005753E0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jc w:val="both"/>
        <w:rPr>
          <w:rFonts w:ascii="Browallia New" w:hAnsi="Browallia New" w:cs="Browallia New"/>
          <w:sz w:val="28"/>
          <w:szCs w:val="28"/>
          <w:cs/>
        </w:rPr>
      </w:pPr>
    </w:p>
    <w:p w14:paraId="495D0170" w14:textId="634002F3" w:rsidR="00ED0B2B" w:rsidRPr="00E71EA3" w:rsidRDefault="005753E0" w:rsidP="00836AB7">
      <w:pPr>
        <w:tabs>
          <w:tab w:val="clear" w:pos="454"/>
          <w:tab w:val="left" w:pos="63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>บริษัทมีรายการบัญชีที่เกิดขึ้นกับบุคคลและบริษัทที่เกี่ยวข้องกัน บริษัทเหล่านี้เกี่ยวข้องกันโดยการมีผู้ถือหุ้น</w:t>
      </w:r>
      <w:r w:rsidR="004B05D2">
        <w:rPr>
          <w:rFonts w:ascii="Browallia New" w:hAnsi="Browallia New" w:cs="Browallia New"/>
          <w:sz w:val="28"/>
          <w:szCs w:val="28"/>
        </w:rPr>
        <w:t xml:space="preserve">               </w:t>
      </w:r>
      <w:r w:rsidRPr="00E71EA3">
        <w:rPr>
          <w:rFonts w:ascii="Browallia New" w:hAnsi="Browallia New" w:cs="Browallia New" w:hint="cs"/>
          <w:sz w:val="28"/>
          <w:szCs w:val="28"/>
          <w:cs/>
        </w:rPr>
        <w:t>และหรือกรรมการร่วมกัน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</w:t>
      </w:r>
      <w:r w:rsidR="004B05D2">
        <w:rPr>
          <w:rFonts w:ascii="Browallia New" w:hAnsi="Browallia New" w:cs="Browallia New"/>
          <w:sz w:val="28"/>
          <w:szCs w:val="28"/>
        </w:rPr>
        <w:t xml:space="preserve">              </w:t>
      </w:r>
      <w:r w:rsidRPr="00E71EA3">
        <w:rPr>
          <w:rFonts w:ascii="Browallia New" w:hAnsi="Browallia New" w:cs="Browallia New" w:hint="cs"/>
          <w:sz w:val="28"/>
          <w:szCs w:val="28"/>
          <w:cs/>
        </w:rPr>
        <w:t>เกิดขึ้นกับบุคคลหรือบริษัทที่ไม่เกี่ยวข้องกัน</w:t>
      </w:r>
    </w:p>
    <w:p w14:paraId="1B7BE518" w14:textId="1A6D4BF5" w:rsidR="00836AB7" w:rsidRDefault="00836AB7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48"/>
        </w:tabs>
        <w:spacing w:line="240" w:lineRule="auto"/>
        <w:ind w:left="378"/>
        <w:jc w:val="thaiDistribute"/>
        <w:rPr>
          <w:rFonts w:ascii="Browallia New" w:hAnsi="Browallia New" w:cs="Browallia New"/>
          <w:sz w:val="24"/>
          <w:szCs w:val="24"/>
        </w:rPr>
      </w:pPr>
    </w:p>
    <w:p w14:paraId="6E07C6C6" w14:textId="3B6192CA" w:rsidR="00826485" w:rsidRDefault="00826485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48"/>
        </w:tabs>
        <w:spacing w:line="240" w:lineRule="auto"/>
        <w:ind w:left="378"/>
        <w:jc w:val="thaiDistribute"/>
        <w:rPr>
          <w:rFonts w:ascii="Browallia New" w:hAnsi="Browallia New" w:cs="Browallia New"/>
          <w:sz w:val="24"/>
          <w:szCs w:val="24"/>
        </w:rPr>
      </w:pPr>
    </w:p>
    <w:p w14:paraId="294928C6" w14:textId="76AE0227" w:rsidR="00826485" w:rsidRDefault="00826485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48"/>
        </w:tabs>
        <w:spacing w:line="240" w:lineRule="auto"/>
        <w:ind w:left="378"/>
        <w:jc w:val="thaiDistribute"/>
        <w:rPr>
          <w:rFonts w:ascii="Browallia New" w:hAnsi="Browallia New" w:cs="Browallia New"/>
          <w:sz w:val="24"/>
          <w:szCs w:val="24"/>
        </w:rPr>
      </w:pPr>
    </w:p>
    <w:p w14:paraId="0C95844A" w14:textId="5F00B092" w:rsidR="00826485" w:rsidRDefault="00826485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48"/>
        </w:tabs>
        <w:spacing w:line="240" w:lineRule="auto"/>
        <w:ind w:left="378"/>
        <w:jc w:val="thaiDistribute"/>
        <w:rPr>
          <w:rFonts w:ascii="Browallia New" w:hAnsi="Browallia New" w:cs="Browallia New"/>
          <w:sz w:val="24"/>
          <w:szCs w:val="24"/>
        </w:rPr>
      </w:pPr>
    </w:p>
    <w:p w14:paraId="3882B8E4" w14:textId="09FBD33B" w:rsidR="00826485" w:rsidRDefault="00826485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48"/>
        </w:tabs>
        <w:spacing w:line="240" w:lineRule="auto"/>
        <w:ind w:left="378"/>
        <w:jc w:val="thaiDistribute"/>
        <w:rPr>
          <w:rFonts w:ascii="Browallia New" w:hAnsi="Browallia New" w:cs="Browallia New"/>
          <w:sz w:val="24"/>
          <w:szCs w:val="24"/>
        </w:rPr>
      </w:pPr>
    </w:p>
    <w:p w14:paraId="1CE32E17" w14:textId="526BEFE9" w:rsidR="00826485" w:rsidRDefault="00826485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48"/>
        </w:tabs>
        <w:spacing w:line="240" w:lineRule="auto"/>
        <w:ind w:left="378"/>
        <w:jc w:val="thaiDistribute"/>
        <w:rPr>
          <w:rFonts w:ascii="Browallia New" w:hAnsi="Browallia New" w:cs="Browallia New"/>
          <w:sz w:val="24"/>
          <w:szCs w:val="24"/>
        </w:rPr>
      </w:pPr>
    </w:p>
    <w:p w14:paraId="11DFA965" w14:textId="4C7242CF" w:rsidR="00826485" w:rsidRDefault="00826485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48"/>
        </w:tabs>
        <w:spacing w:line="240" w:lineRule="auto"/>
        <w:ind w:left="378"/>
        <w:jc w:val="thaiDistribute"/>
        <w:rPr>
          <w:rFonts w:ascii="Browallia New" w:hAnsi="Browallia New" w:cs="Browallia New"/>
          <w:sz w:val="24"/>
          <w:szCs w:val="24"/>
        </w:rPr>
      </w:pPr>
    </w:p>
    <w:p w14:paraId="5679E51A" w14:textId="1D56F17C" w:rsidR="00826485" w:rsidRDefault="00826485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48"/>
        </w:tabs>
        <w:spacing w:line="240" w:lineRule="auto"/>
        <w:ind w:left="378"/>
        <w:jc w:val="thaiDistribute"/>
        <w:rPr>
          <w:rFonts w:ascii="Browallia New" w:hAnsi="Browallia New" w:cs="Browallia New"/>
          <w:sz w:val="24"/>
          <w:szCs w:val="24"/>
        </w:rPr>
      </w:pPr>
    </w:p>
    <w:p w14:paraId="2B7AF020" w14:textId="265AB971" w:rsidR="00826485" w:rsidRDefault="00826485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48"/>
        </w:tabs>
        <w:spacing w:line="240" w:lineRule="auto"/>
        <w:ind w:left="378"/>
        <w:jc w:val="thaiDistribute"/>
        <w:rPr>
          <w:rFonts w:ascii="Browallia New" w:hAnsi="Browallia New" w:cs="Browallia New"/>
          <w:sz w:val="24"/>
          <w:szCs w:val="24"/>
        </w:rPr>
      </w:pPr>
    </w:p>
    <w:p w14:paraId="0188F846" w14:textId="7EA94F32" w:rsidR="00826485" w:rsidRDefault="00826485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48"/>
        </w:tabs>
        <w:spacing w:line="240" w:lineRule="auto"/>
        <w:ind w:left="378"/>
        <w:jc w:val="thaiDistribute"/>
        <w:rPr>
          <w:rFonts w:ascii="Browallia New" w:hAnsi="Browallia New" w:cs="Browallia New"/>
          <w:sz w:val="24"/>
          <w:szCs w:val="24"/>
        </w:rPr>
      </w:pPr>
    </w:p>
    <w:p w14:paraId="40503317" w14:textId="77777777" w:rsidR="00826485" w:rsidRDefault="00826485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48"/>
        </w:tabs>
        <w:spacing w:line="240" w:lineRule="auto"/>
        <w:ind w:left="378"/>
        <w:jc w:val="thaiDistribute"/>
        <w:rPr>
          <w:rFonts w:ascii="Browallia New" w:hAnsi="Browallia New" w:cs="Browallia New"/>
          <w:sz w:val="24"/>
          <w:szCs w:val="24"/>
        </w:rPr>
      </w:pPr>
    </w:p>
    <w:p w14:paraId="464967CB" w14:textId="77777777" w:rsidR="00076F1E" w:rsidRPr="00904277" w:rsidRDefault="00076F1E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48"/>
        </w:tabs>
        <w:spacing w:line="240" w:lineRule="auto"/>
        <w:ind w:left="378"/>
        <w:jc w:val="thaiDistribute"/>
        <w:rPr>
          <w:rFonts w:ascii="Browallia New" w:hAnsi="Browallia New" w:cs="Browallia New"/>
          <w:sz w:val="24"/>
          <w:szCs w:val="24"/>
        </w:rPr>
      </w:pPr>
    </w:p>
    <w:p w14:paraId="7A1EE3FB" w14:textId="02D7D832" w:rsidR="00A378F5" w:rsidRPr="00733277" w:rsidRDefault="005753E0" w:rsidP="000F7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48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lastRenderedPageBreak/>
        <w:t>รายการบัญชีที่</w:t>
      </w:r>
      <w:r w:rsidR="00864008" w:rsidRPr="00E71EA3">
        <w:rPr>
          <w:rFonts w:ascii="Browallia New" w:hAnsi="Browallia New" w:cs="Browallia New" w:hint="cs"/>
          <w:sz w:val="28"/>
          <w:szCs w:val="28"/>
          <w:cs/>
        </w:rPr>
        <w:t>มีสาระ</w:t>
      </w:r>
      <w:r w:rsidRPr="00E71EA3">
        <w:rPr>
          <w:rFonts w:ascii="Browallia New" w:hAnsi="Browallia New" w:cs="Browallia New" w:hint="cs"/>
          <w:sz w:val="28"/>
          <w:szCs w:val="28"/>
          <w:cs/>
        </w:rPr>
        <w:t>สำคัญกับบุคคลและบริษัทที่เกี่ยวข้องกันสำหรับ</w:t>
      </w:r>
      <w:r w:rsidR="006C7D69" w:rsidRPr="00E71EA3">
        <w:rPr>
          <w:rFonts w:ascii="Browallia New" w:hAnsi="Browallia New" w:cs="Browallia New" w:hint="cs"/>
          <w:sz w:val="28"/>
          <w:szCs w:val="28"/>
          <w:cs/>
        </w:rPr>
        <w:t>งวดสามเดือน</w:t>
      </w:r>
      <w:r w:rsidR="00A378F5" w:rsidRPr="00E71EA3">
        <w:rPr>
          <w:rFonts w:ascii="Browallia New" w:hAnsi="Browallia New" w:cs="Browallia New" w:hint="cs"/>
          <w:sz w:val="28"/>
          <w:szCs w:val="28"/>
          <w:cs/>
        </w:rPr>
        <w:t>สิ้น</w:t>
      </w:r>
      <w:r w:rsidR="006C7D69" w:rsidRPr="00E71EA3">
        <w:rPr>
          <w:rFonts w:ascii="Browallia New" w:hAnsi="Browallia New" w:cs="Browallia New" w:hint="cs"/>
          <w:sz w:val="28"/>
          <w:szCs w:val="28"/>
          <w:cs/>
        </w:rPr>
        <w:t xml:space="preserve">สุดวันที่ </w:t>
      </w:r>
      <w:r w:rsidR="00836AB7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836AB7" w:rsidRPr="00656C14">
        <w:rPr>
          <w:rFonts w:ascii="Browallia New" w:hAnsi="Browallia New" w:cs="Browallia New"/>
          <w:sz w:val="28"/>
          <w:szCs w:val="28"/>
          <w:lang w:val="en-GB"/>
        </w:rPr>
        <w:t>1</w:t>
      </w:r>
      <w:r w:rsidR="00836AB7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836AB7" w:rsidRPr="00656C14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836AB7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836AB7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 และ </w:t>
      </w:r>
      <w:r w:rsidR="00D57D8F" w:rsidRPr="00E71EA3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836AB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 มีดังนี้</w:t>
      </w:r>
    </w:p>
    <w:tbl>
      <w:tblPr>
        <w:tblW w:w="9302" w:type="dxa"/>
        <w:tblInd w:w="27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77"/>
        <w:gridCol w:w="1986"/>
        <w:gridCol w:w="1146"/>
        <w:gridCol w:w="1116"/>
        <w:gridCol w:w="1125"/>
        <w:gridCol w:w="1152"/>
      </w:tblGrid>
      <w:tr w:rsidR="00A378F5" w:rsidRPr="00333458" w14:paraId="6DB92F3B" w14:textId="77777777" w:rsidTr="00836AB7">
        <w:trPr>
          <w:tblHeader/>
        </w:trPr>
        <w:tc>
          <w:tcPr>
            <w:tcW w:w="2777" w:type="dxa"/>
            <w:tcBorders>
              <w:top w:val="nil"/>
            </w:tcBorders>
          </w:tcPr>
          <w:p w14:paraId="74F2380B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bookmarkStart w:id="1" w:name="_Hlk529887476"/>
            <w:bookmarkStart w:id="2" w:name="_Hlk529887570"/>
          </w:p>
        </w:tc>
        <w:tc>
          <w:tcPr>
            <w:tcW w:w="1986" w:type="dxa"/>
            <w:tcBorders>
              <w:top w:val="nil"/>
            </w:tcBorders>
          </w:tcPr>
          <w:p w14:paraId="0B5CE600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39" w:type="dxa"/>
            <w:gridSpan w:val="4"/>
            <w:tcBorders>
              <w:top w:val="nil"/>
            </w:tcBorders>
          </w:tcPr>
          <w:p w14:paraId="05F045FA" w14:textId="77777777" w:rsidR="00A378F5" w:rsidRPr="00333458" w:rsidRDefault="00A378F5" w:rsidP="00A378F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33345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A378F5" w:rsidRPr="00333458" w14:paraId="7C4E5084" w14:textId="77777777" w:rsidTr="00836AB7">
        <w:trPr>
          <w:tblHeader/>
        </w:trPr>
        <w:tc>
          <w:tcPr>
            <w:tcW w:w="2777" w:type="dxa"/>
          </w:tcPr>
          <w:p w14:paraId="7455D91A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6" w:type="dxa"/>
          </w:tcPr>
          <w:p w14:paraId="1C769F3A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2" w:type="dxa"/>
            <w:gridSpan w:val="2"/>
          </w:tcPr>
          <w:p w14:paraId="0DC73363" w14:textId="77777777" w:rsidR="00A378F5" w:rsidRPr="00333458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</w:tcPr>
          <w:p w14:paraId="2E0B2319" w14:textId="77777777" w:rsidR="00A378F5" w:rsidRPr="00333458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A378F5" w:rsidRPr="00333458" w14:paraId="437F1141" w14:textId="77777777" w:rsidTr="00836AB7">
        <w:trPr>
          <w:tblHeader/>
        </w:trPr>
        <w:tc>
          <w:tcPr>
            <w:tcW w:w="2777" w:type="dxa"/>
          </w:tcPr>
          <w:p w14:paraId="6373E15F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6" w:type="dxa"/>
          </w:tcPr>
          <w:p w14:paraId="6F99D871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539" w:type="dxa"/>
            <w:gridSpan w:val="4"/>
          </w:tcPr>
          <w:p w14:paraId="7C116C92" w14:textId="56C381BF" w:rsidR="00A378F5" w:rsidRPr="00333458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>สาม</w:t>
            </w: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เดือนสิ้นสุดวันที่ </w:t>
            </w:r>
            <w:r w:rsidR="00836AB7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="00836AB7">
              <w:rPr>
                <w:rFonts w:ascii="Browallia New" w:hAnsi="Browallia New" w:cs="Browallia New" w:hint="cs"/>
                <w:sz w:val="24"/>
                <w:szCs w:val="24"/>
                <w:cs/>
              </w:rPr>
              <w:t>มีนาคม</w:t>
            </w:r>
          </w:p>
        </w:tc>
      </w:tr>
      <w:tr w:rsidR="00A378F5" w:rsidRPr="00333458" w14:paraId="48EE10B0" w14:textId="77777777" w:rsidTr="00836AB7">
        <w:trPr>
          <w:tblHeader/>
        </w:trPr>
        <w:tc>
          <w:tcPr>
            <w:tcW w:w="2777" w:type="dxa"/>
          </w:tcPr>
          <w:p w14:paraId="7CC5B9F5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487BF9EB" w14:textId="77777777" w:rsidR="00A378F5" w:rsidRPr="00333458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46" w:type="dxa"/>
            <w:tcBorders>
              <w:bottom w:val="nil"/>
            </w:tcBorders>
          </w:tcPr>
          <w:p w14:paraId="572F8768" w14:textId="5606ABD9" w:rsidR="00A378F5" w:rsidRPr="00333458" w:rsidRDefault="003076C0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836AB7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116" w:type="dxa"/>
            <w:tcBorders>
              <w:bottom w:val="nil"/>
            </w:tcBorders>
          </w:tcPr>
          <w:p w14:paraId="556A9538" w14:textId="43644C30" w:rsidR="00A378F5" w:rsidRPr="00333458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836AB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bottom w:val="nil"/>
            </w:tcBorders>
          </w:tcPr>
          <w:p w14:paraId="74EB6985" w14:textId="22A57762" w:rsidR="00A378F5" w:rsidRPr="00333458" w:rsidRDefault="003076C0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836AB7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152" w:type="dxa"/>
            <w:tcBorders>
              <w:bottom w:val="nil"/>
            </w:tcBorders>
          </w:tcPr>
          <w:p w14:paraId="063C0DE7" w14:textId="395F94C4" w:rsidR="00A378F5" w:rsidRPr="00333458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836AB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A378F5" w:rsidRPr="00333458" w14:paraId="51F1C79A" w14:textId="77777777" w:rsidTr="00836AB7">
        <w:tc>
          <w:tcPr>
            <w:tcW w:w="2777" w:type="dxa"/>
            <w:tcBorders>
              <w:bottom w:val="nil"/>
            </w:tcBorders>
          </w:tcPr>
          <w:p w14:paraId="70030B7F" w14:textId="77777777" w:rsidR="00A378F5" w:rsidRPr="00333458" w:rsidRDefault="00A378F5" w:rsidP="00A378F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3FDD05FE" w14:textId="77777777" w:rsidR="00A378F5" w:rsidRPr="00333458" w:rsidRDefault="00A378F5" w:rsidP="00A378F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1D3BA8AF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14:paraId="14C2F906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16D81E8B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7C187948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D28A8" w:rsidRPr="00333458" w14:paraId="0F391F92" w14:textId="77777777" w:rsidTr="000F7318">
        <w:tc>
          <w:tcPr>
            <w:tcW w:w="2777" w:type="dxa"/>
            <w:tcBorders>
              <w:bottom w:val="nil"/>
            </w:tcBorders>
          </w:tcPr>
          <w:p w14:paraId="4E201784" w14:textId="77777777" w:rsidR="00BD28A8" w:rsidRPr="00333458" w:rsidRDefault="00BD28A8" w:rsidP="00BD28A8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bottom w:val="nil"/>
            </w:tcBorders>
          </w:tcPr>
          <w:p w14:paraId="4033093B" w14:textId="77777777" w:rsidR="00BD28A8" w:rsidRPr="00333458" w:rsidRDefault="00BD28A8" w:rsidP="00BD28A8">
            <w:pPr>
              <w:jc w:val="center"/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00F5F3F4" w14:textId="21A4C068" w:rsidR="00BD28A8" w:rsidRPr="00572F65" w:rsidRDefault="00BD28A8" w:rsidP="000F73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769C911C" w14:textId="2BCD5644" w:rsidR="00BD28A8" w:rsidRPr="00424FB5" w:rsidRDefault="00BD28A8" w:rsidP="0011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</w:tcPr>
          <w:p w14:paraId="6F77C539" w14:textId="2AF96CA5" w:rsidR="00BD28A8" w:rsidRPr="00333458" w:rsidRDefault="00BD28A8" w:rsidP="00BD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179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0D61038" w14:textId="22BA921D" w:rsidR="00BD28A8" w:rsidRPr="00333458" w:rsidRDefault="00BD28A8" w:rsidP="00BD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138</w:t>
            </w:r>
          </w:p>
        </w:tc>
      </w:tr>
      <w:tr w:rsidR="00BD28A8" w:rsidRPr="00333458" w14:paraId="52A351A6" w14:textId="77777777" w:rsidTr="00E23F8D">
        <w:tc>
          <w:tcPr>
            <w:tcW w:w="2777" w:type="dxa"/>
            <w:tcBorders>
              <w:bottom w:val="nil"/>
            </w:tcBorders>
          </w:tcPr>
          <w:p w14:paraId="43832FF1" w14:textId="77777777" w:rsidR="00BD28A8" w:rsidRPr="00333458" w:rsidRDefault="00BD28A8" w:rsidP="00BD28A8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>บ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ริษัทที่เกี่ยวข้องกัน</w:t>
            </w:r>
          </w:p>
        </w:tc>
        <w:tc>
          <w:tcPr>
            <w:tcW w:w="1986" w:type="dxa"/>
            <w:tcBorders>
              <w:bottom w:val="nil"/>
            </w:tcBorders>
          </w:tcPr>
          <w:p w14:paraId="1AD317F4" w14:textId="77777777" w:rsidR="00BD28A8" w:rsidRPr="00333458" w:rsidRDefault="00BD28A8" w:rsidP="00BD28A8">
            <w:pPr>
              <w:jc w:val="center"/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2F4AB898" w14:textId="49E4C37E" w:rsidR="00BD28A8" w:rsidRPr="00132F62" w:rsidRDefault="00BD28A8" w:rsidP="00BD28A8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120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60986799" w14:textId="7F73338F" w:rsidR="00BD28A8" w:rsidRPr="00424FB5" w:rsidRDefault="00BD28A8" w:rsidP="00BD28A8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3,082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</w:tcPr>
          <w:p w14:paraId="51CB4441" w14:textId="3DC9BED9" w:rsidR="00BD28A8" w:rsidRPr="00333458" w:rsidRDefault="00BD28A8" w:rsidP="00BD28A8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120</w:t>
            </w:r>
          </w:p>
        </w:tc>
        <w:tc>
          <w:tcPr>
            <w:tcW w:w="1152" w:type="dxa"/>
            <w:tcBorders>
              <w:bottom w:val="nil"/>
            </w:tcBorders>
          </w:tcPr>
          <w:p w14:paraId="7E064C20" w14:textId="6A8418C8" w:rsidR="00BD28A8" w:rsidRPr="00333458" w:rsidRDefault="00BD28A8" w:rsidP="00BD28A8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3,082</w:t>
            </w:r>
          </w:p>
        </w:tc>
      </w:tr>
      <w:tr w:rsidR="00BD28A8" w:rsidRPr="00333458" w14:paraId="12E81169" w14:textId="77777777" w:rsidTr="00836AB7">
        <w:tc>
          <w:tcPr>
            <w:tcW w:w="2777" w:type="dxa"/>
            <w:tcBorders>
              <w:bottom w:val="nil"/>
            </w:tcBorders>
          </w:tcPr>
          <w:p w14:paraId="3164C0E3" w14:textId="77777777" w:rsidR="00BD28A8" w:rsidRPr="00333458" w:rsidRDefault="00BD28A8" w:rsidP="00BD28A8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986" w:type="dxa"/>
            <w:tcBorders>
              <w:bottom w:val="nil"/>
            </w:tcBorders>
            <w:shd w:val="clear" w:color="auto" w:fill="auto"/>
          </w:tcPr>
          <w:p w14:paraId="0148A32E" w14:textId="77777777" w:rsidR="00BD28A8" w:rsidRPr="00333458" w:rsidRDefault="00BD28A8" w:rsidP="00BD28A8">
            <w:pPr>
              <w:jc w:val="center"/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5AA8BF9A" w14:textId="1483B857" w:rsidR="00BD28A8" w:rsidRPr="00132F62" w:rsidRDefault="00BD28A8" w:rsidP="00BD28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970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16CB5103" w14:textId="018DF262" w:rsidR="00BD28A8" w:rsidRPr="00424FB5" w:rsidRDefault="00BD28A8" w:rsidP="00BD28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10EFABC5" w14:textId="7FAB5A8D" w:rsidR="00BD28A8" w:rsidRPr="002846E6" w:rsidRDefault="00BD28A8" w:rsidP="00BD28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59D6993" w14:textId="1BDCC85E" w:rsidR="00BD28A8" w:rsidRPr="00333458" w:rsidRDefault="00BD28A8" w:rsidP="00BD28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BD28A8" w:rsidRPr="00333458" w14:paraId="27D6DA6D" w14:textId="77777777" w:rsidTr="00836AB7">
        <w:tc>
          <w:tcPr>
            <w:tcW w:w="2777" w:type="dxa"/>
            <w:tcBorders>
              <w:bottom w:val="nil"/>
            </w:tcBorders>
          </w:tcPr>
          <w:p w14:paraId="6BF096EC" w14:textId="77777777" w:rsidR="00BD28A8" w:rsidRPr="00333458" w:rsidRDefault="00BD28A8" w:rsidP="00BD28A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86" w:type="dxa"/>
            <w:tcBorders>
              <w:bottom w:val="nil"/>
            </w:tcBorders>
            <w:shd w:val="clear" w:color="auto" w:fill="auto"/>
          </w:tcPr>
          <w:p w14:paraId="07DADB44" w14:textId="77777777" w:rsidR="00BD28A8" w:rsidRPr="00333458" w:rsidRDefault="00BD28A8" w:rsidP="00BD28A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1A792C" w14:textId="08DED610" w:rsidR="00BD28A8" w:rsidRPr="00F14495" w:rsidRDefault="00BD28A8" w:rsidP="00BD28A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1,090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7CA77309" w14:textId="3D984FC6" w:rsidR="00BD28A8" w:rsidRPr="00424FB5" w:rsidRDefault="00BD28A8" w:rsidP="00BD28A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3,793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3EF50965" w14:textId="6BBDDD9D" w:rsidR="00BD28A8" w:rsidRPr="00333458" w:rsidRDefault="00BD28A8" w:rsidP="00BD28A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299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9763B89" w14:textId="67345A2F" w:rsidR="00BD28A8" w:rsidRPr="00333458" w:rsidRDefault="00BD28A8" w:rsidP="00BD28A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3,220</w:t>
            </w:r>
          </w:p>
        </w:tc>
      </w:tr>
      <w:tr w:rsidR="00BD28A8" w:rsidRPr="00333458" w14:paraId="1BF7CB14" w14:textId="77777777" w:rsidTr="00836AB7">
        <w:tc>
          <w:tcPr>
            <w:tcW w:w="2777" w:type="dxa"/>
            <w:tcBorders>
              <w:bottom w:val="nil"/>
            </w:tcBorders>
          </w:tcPr>
          <w:p w14:paraId="78865166" w14:textId="77777777" w:rsidR="00BD28A8" w:rsidRPr="00333458" w:rsidRDefault="00BD28A8" w:rsidP="00BD28A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53EDB309" w14:textId="77777777" w:rsidR="00BD28A8" w:rsidRPr="00333458" w:rsidRDefault="00BD28A8" w:rsidP="00BD28A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60FA3935" w14:textId="77777777" w:rsidR="00BD28A8" w:rsidRPr="00F14495" w:rsidRDefault="00BD28A8" w:rsidP="00BD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7A719764" w14:textId="77777777" w:rsidR="00BD28A8" w:rsidRPr="00424FB5" w:rsidRDefault="00BD28A8" w:rsidP="00BD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</w:tcPr>
          <w:p w14:paraId="72C9E22B" w14:textId="77777777" w:rsidR="00BD28A8" w:rsidRPr="0048395C" w:rsidRDefault="00BD28A8" w:rsidP="00BD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45F67BCA" w14:textId="77777777" w:rsidR="00BD28A8" w:rsidRPr="00333458" w:rsidRDefault="00BD28A8" w:rsidP="00BD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D28A8" w:rsidRPr="00333458" w14:paraId="7BF981CF" w14:textId="77777777" w:rsidTr="00836AB7">
        <w:tc>
          <w:tcPr>
            <w:tcW w:w="2777" w:type="dxa"/>
            <w:tcBorders>
              <w:bottom w:val="nil"/>
            </w:tcBorders>
          </w:tcPr>
          <w:p w14:paraId="1CCB3209" w14:textId="25417A2D" w:rsidR="00BD28A8" w:rsidRPr="00333458" w:rsidRDefault="00BD28A8" w:rsidP="00BD28A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1986" w:type="dxa"/>
            <w:tcBorders>
              <w:bottom w:val="nil"/>
            </w:tcBorders>
          </w:tcPr>
          <w:p w14:paraId="3A4B3C5E" w14:textId="77777777" w:rsidR="00BD28A8" w:rsidRPr="00333458" w:rsidRDefault="00BD28A8" w:rsidP="00BD28A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7357A55B" w14:textId="77777777" w:rsidR="00BD28A8" w:rsidRPr="00F14495" w:rsidRDefault="00BD28A8" w:rsidP="00BD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046F91A4" w14:textId="77777777" w:rsidR="00BD28A8" w:rsidRPr="00424FB5" w:rsidRDefault="00BD28A8" w:rsidP="00BD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</w:tcPr>
          <w:p w14:paraId="4733048A" w14:textId="77777777" w:rsidR="00BD28A8" w:rsidRPr="0048395C" w:rsidRDefault="00BD28A8" w:rsidP="00BD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0B41F24F" w14:textId="77777777" w:rsidR="00BD28A8" w:rsidRPr="00333458" w:rsidRDefault="00BD28A8" w:rsidP="00BD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D28A8" w:rsidRPr="00333458" w14:paraId="2FFB5BC4" w14:textId="77777777" w:rsidTr="00836AB7">
        <w:tc>
          <w:tcPr>
            <w:tcW w:w="2777" w:type="dxa"/>
            <w:tcBorders>
              <w:top w:val="nil"/>
              <w:bottom w:val="nil"/>
            </w:tcBorders>
          </w:tcPr>
          <w:p w14:paraId="1748AB0D" w14:textId="5E46B141" w:rsidR="00BD28A8" w:rsidRPr="00333458" w:rsidRDefault="00BD28A8" w:rsidP="00BD28A8">
            <w:pPr>
              <w:tabs>
                <w:tab w:val="clear" w:pos="227"/>
                <w:tab w:val="left" w:pos="216"/>
              </w:tabs>
              <w:ind w:left="216" w:hanging="27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59D6D1A3" w14:textId="21A47DC6" w:rsidR="00BD28A8" w:rsidRPr="00333458" w:rsidRDefault="00BD28A8" w:rsidP="00BD28A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14:paraId="213531BC" w14:textId="2239FB4B" w:rsidR="00BD28A8" w:rsidRPr="00ED5F20" w:rsidRDefault="00BD28A8" w:rsidP="000F731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14:paraId="10C1B2C5" w14:textId="17DEF934" w:rsidR="00BD28A8" w:rsidRPr="00424FB5" w:rsidRDefault="00BD28A8" w:rsidP="001179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F3EF41" w14:textId="6803E070" w:rsidR="00BD28A8" w:rsidRPr="008979E8" w:rsidRDefault="00BD28A8" w:rsidP="00BD28A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123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62E7997" w14:textId="2031EFB0" w:rsidR="00BD28A8" w:rsidRPr="00333458" w:rsidRDefault="00BD28A8" w:rsidP="00BD28A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</w:p>
        </w:tc>
      </w:tr>
      <w:tr w:rsidR="00BD28A8" w:rsidRPr="00333458" w14:paraId="726096C8" w14:textId="77777777" w:rsidTr="00836AB7">
        <w:tc>
          <w:tcPr>
            <w:tcW w:w="2777" w:type="dxa"/>
            <w:tcBorders>
              <w:top w:val="nil"/>
              <w:bottom w:val="nil"/>
            </w:tcBorders>
          </w:tcPr>
          <w:p w14:paraId="00D5749A" w14:textId="77777777" w:rsidR="00BD28A8" w:rsidRPr="00333458" w:rsidRDefault="00BD28A8" w:rsidP="00BD28A8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17E6E07C" w14:textId="77777777" w:rsidR="00BD28A8" w:rsidRPr="00333458" w:rsidRDefault="00BD28A8" w:rsidP="00BD28A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14:paraId="0F3EB2CB" w14:textId="77777777" w:rsidR="00BD28A8" w:rsidRPr="00F14495" w:rsidRDefault="00BD28A8" w:rsidP="0011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14:paraId="735DC822" w14:textId="77777777" w:rsidR="00BD28A8" w:rsidRPr="00424FB5" w:rsidRDefault="00BD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D3B340" w14:textId="77777777" w:rsidR="00BD28A8" w:rsidRPr="00333458" w:rsidRDefault="00BD28A8" w:rsidP="00BD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790A041" w14:textId="77777777" w:rsidR="00BD28A8" w:rsidRPr="00333458" w:rsidRDefault="00BD28A8" w:rsidP="00BD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D28A8" w:rsidRPr="00333458" w14:paraId="7E77298F" w14:textId="77777777" w:rsidTr="000F7318">
        <w:tc>
          <w:tcPr>
            <w:tcW w:w="2777" w:type="dxa"/>
            <w:tcBorders>
              <w:top w:val="nil"/>
              <w:bottom w:val="nil"/>
            </w:tcBorders>
          </w:tcPr>
          <w:p w14:paraId="381D8ECC" w14:textId="77777777" w:rsidR="00BD28A8" w:rsidRPr="00333458" w:rsidRDefault="00BD28A8" w:rsidP="00BD28A8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ดอกเบี้ยรับ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60FBF0F1" w14:textId="77777777" w:rsidR="00BD28A8" w:rsidRPr="00333458" w:rsidRDefault="00BD28A8" w:rsidP="00BD28A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14:paraId="3C572D4F" w14:textId="77777777" w:rsidR="00BD28A8" w:rsidRPr="00F14495" w:rsidRDefault="00BD28A8" w:rsidP="0011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14:paraId="77720EC8" w14:textId="77777777" w:rsidR="00BD28A8" w:rsidRPr="00424FB5" w:rsidRDefault="00BD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ADFBC0" w14:textId="77777777" w:rsidR="00BD28A8" w:rsidRPr="00333458" w:rsidRDefault="00BD28A8" w:rsidP="00BD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469FE092" w14:textId="77777777" w:rsidR="00BD28A8" w:rsidRPr="00333458" w:rsidRDefault="00BD28A8" w:rsidP="00BD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B6092" w:rsidRPr="00333458" w14:paraId="03E65C03" w14:textId="77777777" w:rsidTr="000F7318">
        <w:tc>
          <w:tcPr>
            <w:tcW w:w="2777" w:type="dxa"/>
            <w:tcBorders>
              <w:top w:val="nil"/>
              <w:bottom w:val="nil"/>
            </w:tcBorders>
          </w:tcPr>
          <w:p w14:paraId="3C826210" w14:textId="77777777" w:rsidR="001B6092" w:rsidRPr="00333458" w:rsidRDefault="001B6092" w:rsidP="001B6092">
            <w:pPr>
              <w:ind w:firstLine="174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70F8D740" w14:textId="6326D8A6" w:rsidR="001B6092" w:rsidRPr="00333458" w:rsidRDefault="001B6092" w:rsidP="001B609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5.25 - 6.00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ต่อปี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14:paraId="1566B17B" w14:textId="6E70B8D8" w:rsidR="001B6092" w:rsidRPr="00F14495" w:rsidRDefault="001B6092" w:rsidP="000F731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14:paraId="1FB37FA5" w14:textId="3CD519D1" w:rsidR="001B6092" w:rsidRPr="00424FB5" w:rsidRDefault="001B6092" w:rsidP="001179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34AD1D" w14:textId="07B52789" w:rsidR="001B6092" w:rsidRPr="00C96ADF" w:rsidRDefault="001B6092" w:rsidP="001B609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E21903" w14:textId="75BFB0C1" w:rsidR="001B6092" w:rsidRPr="00333458" w:rsidRDefault="001B6092" w:rsidP="001B609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1B6092" w:rsidRPr="00333458" w14:paraId="2F3B2AE0" w14:textId="77777777" w:rsidTr="000F7318">
        <w:tc>
          <w:tcPr>
            <w:tcW w:w="2777" w:type="dxa"/>
            <w:tcBorders>
              <w:top w:val="nil"/>
            </w:tcBorders>
          </w:tcPr>
          <w:p w14:paraId="3764A35A" w14:textId="77777777" w:rsidR="001B6092" w:rsidRPr="00333458" w:rsidRDefault="001B6092" w:rsidP="001B6092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14:paraId="2ADB7961" w14:textId="77777777" w:rsidR="001B6092" w:rsidRPr="00333458" w:rsidRDefault="001B6092" w:rsidP="001B609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</w:tcBorders>
            <w:vAlign w:val="bottom"/>
          </w:tcPr>
          <w:p w14:paraId="40CC553B" w14:textId="77777777" w:rsidR="001B6092" w:rsidRPr="00F14495" w:rsidRDefault="001B6092" w:rsidP="0011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79EE8DD9" w14:textId="77777777" w:rsidR="001B6092" w:rsidRPr="00424FB5" w:rsidRDefault="001B6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vAlign w:val="bottom"/>
          </w:tcPr>
          <w:p w14:paraId="4FC4C0BB" w14:textId="77777777" w:rsidR="001B6092" w:rsidRPr="00333458" w:rsidRDefault="001B6092" w:rsidP="001B6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bottom"/>
          </w:tcPr>
          <w:p w14:paraId="4A22AC5C" w14:textId="77777777" w:rsidR="001B6092" w:rsidRPr="00333458" w:rsidRDefault="001B6092" w:rsidP="001B6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B6092" w:rsidRPr="00333458" w14:paraId="4AB96E2F" w14:textId="77777777" w:rsidTr="00836AB7">
        <w:tc>
          <w:tcPr>
            <w:tcW w:w="2777" w:type="dxa"/>
            <w:tcBorders>
              <w:top w:val="nil"/>
            </w:tcBorders>
            <w:shd w:val="clear" w:color="auto" w:fill="auto"/>
          </w:tcPr>
          <w:p w14:paraId="0BE8AAF8" w14:textId="427C65C5" w:rsidR="001B6092" w:rsidRPr="00333458" w:rsidRDefault="001B6092" w:rsidP="001B609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</w:t>
            </w:r>
            <w:r w:rsidRPr="00333458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GB"/>
              </w:rPr>
              <w:t>อื่น</w:t>
            </w:r>
          </w:p>
        </w:tc>
        <w:tc>
          <w:tcPr>
            <w:tcW w:w="1986" w:type="dxa"/>
            <w:tcBorders>
              <w:top w:val="nil"/>
            </w:tcBorders>
            <w:shd w:val="clear" w:color="auto" w:fill="auto"/>
          </w:tcPr>
          <w:p w14:paraId="77F3AC87" w14:textId="77777777" w:rsidR="001B6092" w:rsidRPr="00333458" w:rsidRDefault="001B6092" w:rsidP="001B609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nil"/>
            </w:tcBorders>
            <w:shd w:val="clear" w:color="auto" w:fill="auto"/>
          </w:tcPr>
          <w:p w14:paraId="5A2EBF56" w14:textId="77777777" w:rsidR="001B6092" w:rsidRPr="00F14495" w:rsidRDefault="001B6092" w:rsidP="0011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</w:tcBorders>
            <w:shd w:val="clear" w:color="auto" w:fill="auto"/>
          </w:tcPr>
          <w:p w14:paraId="4E6F2FAA" w14:textId="77777777" w:rsidR="001B6092" w:rsidRPr="00424FB5" w:rsidRDefault="001B6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</w:tcBorders>
            <w:shd w:val="clear" w:color="auto" w:fill="auto"/>
          </w:tcPr>
          <w:p w14:paraId="1A847C67" w14:textId="77777777" w:rsidR="001B6092" w:rsidRPr="00333458" w:rsidRDefault="001B6092" w:rsidP="001B6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67A5479E" w14:textId="77777777" w:rsidR="001B6092" w:rsidRPr="00333458" w:rsidRDefault="001B6092" w:rsidP="001B6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B6092" w:rsidRPr="00333458" w14:paraId="6CDE9399" w14:textId="77777777" w:rsidTr="00836AB7">
        <w:tc>
          <w:tcPr>
            <w:tcW w:w="2777" w:type="dxa"/>
            <w:tcBorders>
              <w:top w:val="nil"/>
            </w:tcBorders>
            <w:shd w:val="clear" w:color="auto" w:fill="auto"/>
          </w:tcPr>
          <w:p w14:paraId="46C4EF98" w14:textId="77777777" w:rsidR="001B6092" w:rsidRPr="00333458" w:rsidRDefault="001B6092" w:rsidP="001B609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top w:val="nil"/>
            </w:tcBorders>
            <w:shd w:val="clear" w:color="auto" w:fill="auto"/>
          </w:tcPr>
          <w:p w14:paraId="0C2870FD" w14:textId="77777777" w:rsidR="001B6092" w:rsidRPr="00333458" w:rsidRDefault="001B6092" w:rsidP="001B609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46" w:type="dxa"/>
            <w:tcBorders>
              <w:top w:val="nil"/>
            </w:tcBorders>
            <w:shd w:val="clear" w:color="auto" w:fill="auto"/>
            <w:vAlign w:val="bottom"/>
          </w:tcPr>
          <w:p w14:paraId="06835A6D" w14:textId="75701CD1" w:rsidR="001B6092" w:rsidRPr="00F14495" w:rsidRDefault="001B6092" w:rsidP="000F731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vAlign w:val="bottom"/>
          </w:tcPr>
          <w:p w14:paraId="7830CA22" w14:textId="287832CE" w:rsidR="001B6092" w:rsidRPr="00424FB5" w:rsidRDefault="001B6092" w:rsidP="001179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vAlign w:val="bottom"/>
          </w:tcPr>
          <w:p w14:paraId="02C75F95" w14:textId="4BBA6A24" w:rsidR="001B6092" w:rsidRPr="00957328" w:rsidRDefault="001B6092" w:rsidP="001B609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7328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Pr="0095732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bottom"/>
          </w:tcPr>
          <w:p w14:paraId="35AA99E4" w14:textId="1BE091BD" w:rsidR="001B6092" w:rsidRPr="00957328" w:rsidRDefault="001B6092" w:rsidP="001B609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732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 </w:t>
            </w:r>
            <w:r w:rsidRPr="0095732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BD28A8" w:rsidRPr="00333458" w14:paraId="0C0B5476" w14:textId="77777777" w:rsidTr="00836AB7">
        <w:tc>
          <w:tcPr>
            <w:tcW w:w="2777" w:type="dxa"/>
            <w:tcBorders>
              <w:top w:val="nil"/>
              <w:bottom w:val="nil"/>
            </w:tcBorders>
          </w:tcPr>
          <w:p w14:paraId="31D14846" w14:textId="77777777" w:rsidR="00BD28A8" w:rsidRPr="00333458" w:rsidRDefault="00BD28A8" w:rsidP="00BD28A8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44CE6A4A" w14:textId="77777777" w:rsidR="00BD28A8" w:rsidRPr="00333458" w:rsidRDefault="00BD28A8" w:rsidP="00BD28A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14:paraId="3DD06FF3" w14:textId="77777777" w:rsidR="00BD28A8" w:rsidRPr="00333458" w:rsidRDefault="00BD28A8" w:rsidP="00BD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14:paraId="006399AB" w14:textId="19B3D877" w:rsidR="00BD28A8" w:rsidRPr="00333458" w:rsidRDefault="00BD28A8" w:rsidP="00BD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0AE72D" w14:textId="77777777" w:rsidR="00BD28A8" w:rsidRPr="00333458" w:rsidRDefault="00BD28A8" w:rsidP="00BD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55369B7" w14:textId="77777777" w:rsidR="00BD28A8" w:rsidRPr="00333458" w:rsidRDefault="00BD28A8" w:rsidP="00BD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D28A8" w:rsidRPr="00333458" w14:paraId="6A15B9DF" w14:textId="77777777" w:rsidTr="00836AB7">
        <w:tc>
          <w:tcPr>
            <w:tcW w:w="2777" w:type="dxa"/>
            <w:tcBorders>
              <w:top w:val="nil"/>
              <w:bottom w:val="nil"/>
            </w:tcBorders>
            <w:shd w:val="clear" w:color="auto" w:fill="auto"/>
          </w:tcPr>
          <w:p w14:paraId="34416F3C" w14:textId="77777777" w:rsidR="00BD28A8" w:rsidRPr="00333458" w:rsidRDefault="00BD28A8" w:rsidP="00BD28A8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1986" w:type="dxa"/>
            <w:tcBorders>
              <w:top w:val="nil"/>
              <w:bottom w:val="nil"/>
            </w:tcBorders>
            <w:shd w:val="clear" w:color="auto" w:fill="auto"/>
          </w:tcPr>
          <w:p w14:paraId="4D551355" w14:textId="77777777" w:rsidR="00BD28A8" w:rsidRPr="00333458" w:rsidRDefault="00BD28A8" w:rsidP="00BD28A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D3891B" w14:textId="77777777" w:rsidR="00BD28A8" w:rsidRPr="00333458" w:rsidRDefault="00BD28A8" w:rsidP="00BD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3FB9DB" w14:textId="77777777" w:rsidR="00BD28A8" w:rsidRPr="00333458" w:rsidRDefault="00BD28A8" w:rsidP="00BD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C9F9BA" w14:textId="77777777" w:rsidR="00BD28A8" w:rsidRPr="00333458" w:rsidRDefault="00BD28A8" w:rsidP="00BD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7E0F16" w14:textId="77777777" w:rsidR="00BD28A8" w:rsidRPr="00333458" w:rsidRDefault="00BD28A8" w:rsidP="00BD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15716" w:rsidRPr="00333458" w14:paraId="0D6054F8" w14:textId="77777777" w:rsidTr="000F7318">
        <w:tc>
          <w:tcPr>
            <w:tcW w:w="2777" w:type="dxa"/>
            <w:tcBorders>
              <w:top w:val="nil"/>
              <w:bottom w:val="nil"/>
            </w:tcBorders>
            <w:shd w:val="clear" w:color="auto" w:fill="auto"/>
          </w:tcPr>
          <w:p w14:paraId="5E889C04" w14:textId="77777777" w:rsidR="00115716" w:rsidRPr="00333458" w:rsidRDefault="00115716" w:rsidP="00115716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top w:val="nil"/>
              <w:bottom w:val="nil"/>
            </w:tcBorders>
            <w:shd w:val="clear" w:color="auto" w:fill="auto"/>
          </w:tcPr>
          <w:p w14:paraId="39D636E5" w14:textId="77777777" w:rsidR="00115716" w:rsidRPr="00333458" w:rsidRDefault="00115716" w:rsidP="0011571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04C92E" w14:textId="2A80787F" w:rsidR="00115716" w:rsidRPr="00F14495" w:rsidRDefault="00115716" w:rsidP="000F7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A6C952" w14:textId="0267170C" w:rsidR="00115716" w:rsidRPr="00424FB5" w:rsidRDefault="00115716" w:rsidP="00115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</w:tcPr>
          <w:p w14:paraId="1D861FF0" w14:textId="4986C9D5" w:rsidR="00115716" w:rsidRPr="00333458" w:rsidRDefault="00115716" w:rsidP="00115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5,711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84092A" w14:textId="40FEC470" w:rsidR="00115716" w:rsidRPr="00333458" w:rsidRDefault="00115716" w:rsidP="00115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5,133</w:t>
            </w:r>
          </w:p>
        </w:tc>
      </w:tr>
      <w:tr w:rsidR="00115716" w:rsidRPr="00333458" w14:paraId="11D21C25" w14:textId="77777777" w:rsidTr="00836AB7">
        <w:tc>
          <w:tcPr>
            <w:tcW w:w="2777" w:type="dxa"/>
            <w:tcBorders>
              <w:top w:val="nil"/>
              <w:bottom w:val="nil"/>
            </w:tcBorders>
            <w:shd w:val="clear" w:color="auto" w:fill="auto"/>
          </w:tcPr>
          <w:p w14:paraId="43A87739" w14:textId="77777777" w:rsidR="00115716" w:rsidRPr="00333458" w:rsidRDefault="00115716" w:rsidP="00115716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>บ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ริษัทที่เกี่ยวข้องกัน</w:t>
            </w:r>
          </w:p>
        </w:tc>
        <w:tc>
          <w:tcPr>
            <w:tcW w:w="1986" w:type="dxa"/>
            <w:tcBorders>
              <w:top w:val="nil"/>
              <w:bottom w:val="nil"/>
            </w:tcBorders>
            <w:shd w:val="clear" w:color="auto" w:fill="auto"/>
          </w:tcPr>
          <w:p w14:paraId="30F2AA56" w14:textId="77777777" w:rsidR="00115716" w:rsidRPr="00333458" w:rsidRDefault="00115716" w:rsidP="0011571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7D7CE8" w14:textId="1252DFA9" w:rsidR="00115716" w:rsidRPr="00132F62" w:rsidRDefault="00115716" w:rsidP="00115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5,788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2DBE0D" w14:textId="6598AC77" w:rsidR="00115716" w:rsidRPr="00424FB5" w:rsidRDefault="00115716" w:rsidP="00115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5,769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E0D688" w14:textId="52F9D9A7" w:rsidR="00115716" w:rsidRPr="00333458" w:rsidRDefault="00115716" w:rsidP="00115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5,739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930921" w14:textId="08C2C765" w:rsidR="00115716" w:rsidRPr="00333458" w:rsidRDefault="00115716" w:rsidP="00115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5,569</w:t>
            </w:r>
          </w:p>
        </w:tc>
      </w:tr>
      <w:tr w:rsidR="00115716" w:rsidRPr="00333458" w14:paraId="479EDA0E" w14:textId="77777777" w:rsidTr="00836AB7">
        <w:tc>
          <w:tcPr>
            <w:tcW w:w="2777" w:type="dxa"/>
            <w:tcBorders>
              <w:top w:val="nil"/>
              <w:bottom w:val="nil"/>
            </w:tcBorders>
            <w:shd w:val="clear" w:color="auto" w:fill="auto"/>
          </w:tcPr>
          <w:p w14:paraId="448E7329" w14:textId="77777777" w:rsidR="00115716" w:rsidRPr="00333458" w:rsidRDefault="00115716" w:rsidP="00115716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6" w:type="dxa"/>
            <w:tcBorders>
              <w:top w:val="nil"/>
              <w:bottom w:val="nil"/>
            </w:tcBorders>
            <w:shd w:val="clear" w:color="auto" w:fill="auto"/>
          </w:tcPr>
          <w:p w14:paraId="27E4BCD2" w14:textId="77777777" w:rsidR="00115716" w:rsidRPr="00333458" w:rsidRDefault="00115716" w:rsidP="0011571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2C7E5D" w14:textId="611536EA" w:rsidR="00115716" w:rsidRPr="00132F62" w:rsidRDefault="00115716" w:rsidP="001157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5,788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F8607E" w14:textId="2D1D399B" w:rsidR="00115716" w:rsidRPr="00424FB5" w:rsidRDefault="00115716" w:rsidP="001157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5,769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9AB025" w14:textId="561FBD60" w:rsidR="00115716" w:rsidRPr="00333458" w:rsidRDefault="00115716" w:rsidP="001157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11,450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644458" w14:textId="336824D7" w:rsidR="00115716" w:rsidRPr="00333458" w:rsidRDefault="00115716" w:rsidP="001157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10,702</w:t>
            </w:r>
          </w:p>
        </w:tc>
      </w:tr>
      <w:tr w:rsidR="00115716" w:rsidRPr="00333458" w14:paraId="4F1E488C" w14:textId="77777777" w:rsidTr="00836AB7">
        <w:tc>
          <w:tcPr>
            <w:tcW w:w="2777" w:type="dxa"/>
            <w:tcBorders>
              <w:top w:val="nil"/>
              <w:bottom w:val="nil"/>
            </w:tcBorders>
            <w:shd w:val="clear" w:color="auto" w:fill="auto"/>
          </w:tcPr>
          <w:p w14:paraId="34202F1E" w14:textId="77777777" w:rsidR="00115716" w:rsidRPr="00333458" w:rsidRDefault="00115716" w:rsidP="00115716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  <w:shd w:val="clear" w:color="auto" w:fill="auto"/>
          </w:tcPr>
          <w:p w14:paraId="51BC582E" w14:textId="77777777" w:rsidR="00115716" w:rsidRPr="00333458" w:rsidRDefault="00115716" w:rsidP="0011571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</w:tcPr>
          <w:p w14:paraId="418FC516" w14:textId="77777777" w:rsidR="00115716" w:rsidRPr="00F14495" w:rsidRDefault="00115716" w:rsidP="00115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88B7CE" w14:textId="77777777" w:rsidR="00115716" w:rsidRPr="00424FB5" w:rsidRDefault="00115716" w:rsidP="00115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00395E" w14:textId="77777777" w:rsidR="00115716" w:rsidRPr="00333458" w:rsidRDefault="00115716" w:rsidP="00115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A5BBB0" w14:textId="77777777" w:rsidR="00115716" w:rsidRPr="00333458" w:rsidRDefault="00115716" w:rsidP="00115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15716" w:rsidRPr="00333458" w14:paraId="358CF63A" w14:textId="77777777" w:rsidTr="00836AB7">
        <w:tc>
          <w:tcPr>
            <w:tcW w:w="2777" w:type="dxa"/>
            <w:tcBorders>
              <w:top w:val="nil"/>
              <w:bottom w:val="nil"/>
            </w:tcBorders>
          </w:tcPr>
          <w:p w14:paraId="57D1F534" w14:textId="77777777" w:rsidR="00115716" w:rsidRPr="00333458" w:rsidRDefault="00115716" w:rsidP="00115716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2CB8BDA2" w14:textId="77777777" w:rsidR="00115716" w:rsidRPr="00333458" w:rsidRDefault="00115716" w:rsidP="0011571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</w:tcPr>
          <w:p w14:paraId="464FBF5A" w14:textId="77777777" w:rsidR="00115716" w:rsidRPr="00F14495" w:rsidRDefault="00115716" w:rsidP="00115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14:paraId="7C6CAED1" w14:textId="77777777" w:rsidR="00115716" w:rsidRPr="00424FB5" w:rsidRDefault="00115716" w:rsidP="00115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707B80EF" w14:textId="77777777" w:rsidR="00115716" w:rsidRPr="00333458" w:rsidRDefault="00115716" w:rsidP="00115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4D0E3826" w14:textId="77777777" w:rsidR="00115716" w:rsidRPr="00333458" w:rsidRDefault="00115716" w:rsidP="00115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15716" w:rsidRPr="00333458" w14:paraId="3981998A" w14:textId="77777777" w:rsidTr="00836AB7">
        <w:tc>
          <w:tcPr>
            <w:tcW w:w="2777" w:type="dxa"/>
            <w:tcBorders>
              <w:bottom w:val="nil"/>
            </w:tcBorders>
          </w:tcPr>
          <w:p w14:paraId="7BCEE289" w14:textId="77777777" w:rsidR="00115716" w:rsidRPr="00333458" w:rsidRDefault="00115716" w:rsidP="00115716">
            <w:pPr>
              <w:ind w:firstLine="186"/>
              <w:rPr>
                <w:rFonts w:ascii="Browallia New" w:hAnsi="Browallia New" w:cs="Browallia New"/>
                <w:sz w:val="24"/>
                <w:szCs w:val="24"/>
              </w:rPr>
            </w:pP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>บ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ริษัทที่เกี่ยวข้องกัน</w:t>
            </w:r>
          </w:p>
        </w:tc>
        <w:tc>
          <w:tcPr>
            <w:tcW w:w="1986" w:type="dxa"/>
            <w:tcBorders>
              <w:bottom w:val="nil"/>
            </w:tcBorders>
          </w:tcPr>
          <w:p w14:paraId="4AD5AF4F" w14:textId="77777777" w:rsidR="00115716" w:rsidRPr="00333458" w:rsidRDefault="00115716" w:rsidP="0011571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02B34830" w14:textId="3BD97840" w:rsidR="00115716" w:rsidRPr="00F14495" w:rsidRDefault="00115716" w:rsidP="001157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4,898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32E50ECA" w14:textId="54AA4295" w:rsidR="00115716" w:rsidRPr="00424FB5" w:rsidRDefault="00115716" w:rsidP="001157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13,264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18751B74" w14:textId="5EE4F786" w:rsidR="00115716" w:rsidRPr="00333458" w:rsidRDefault="00115716" w:rsidP="001157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4,812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FAAE0DE" w14:textId="04AC06C6" w:rsidR="00115716" w:rsidRPr="00333458" w:rsidRDefault="00115716" w:rsidP="001157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13,195</w:t>
            </w:r>
          </w:p>
        </w:tc>
      </w:tr>
      <w:tr w:rsidR="00115716" w:rsidRPr="00333458" w14:paraId="2432F9E7" w14:textId="77777777" w:rsidTr="00836AB7">
        <w:tc>
          <w:tcPr>
            <w:tcW w:w="2777" w:type="dxa"/>
            <w:tcBorders>
              <w:bottom w:val="nil"/>
            </w:tcBorders>
          </w:tcPr>
          <w:p w14:paraId="3BEC0465" w14:textId="77777777" w:rsidR="00115716" w:rsidRPr="00333458" w:rsidRDefault="00115716" w:rsidP="00115716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6871788C" w14:textId="77777777" w:rsidR="00115716" w:rsidRPr="00333458" w:rsidRDefault="00115716" w:rsidP="00115716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642A753D" w14:textId="77777777" w:rsidR="00115716" w:rsidRPr="00F14495" w:rsidRDefault="00115716" w:rsidP="00115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4BE091F5" w14:textId="77777777" w:rsidR="00115716" w:rsidRPr="00424FB5" w:rsidRDefault="00115716" w:rsidP="00115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014C33F5" w14:textId="77777777" w:rsidR="00115716" w:rsidRPr="00333458" w:rsidRDefault="00115716" w:rsidP="00115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371EA36" w14:textId="77777777" w:rsidR="00115716" w:rsidRPr="00333458" w:rsidRDefault="00115716" w:rsidP="00115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47675" w:rsidRPr="00333458" w14:paraId="29F46C02" w14:textId="77777777" w:rsidTr="00836AB7">
        <w:tc>
          <w:tcPr>
            <w:tcW w:w="2777" w:type="dxa"/>
            <w:tcBorders>
              <w:bottom w:val="nil"/>
            </w:tcBorders>
          </w:tcPr>
          <w:p w14:paraId="2CE94B8A" w14:textId="77777777" w:rsidR="00F47675" w:rsidRPr="00333458" w:rsidRDefault="00F47675" w:rsidP="00F47675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1986" w:type="dxa"/>
            <w:tcBorders>
              <w:bottom w:val="nil"/>
            </w:tcBorders>
          </w:tcPr>
          <w:p w14:paraId="0D03B42B" w14:textId="77777777" w:rsidR="00F47675" w:rsidRPr="00333458" w:rsidRDefault="00F47675" w:rsidP="00F4767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62239097" w14:textId="77777777" w:rsidR="00F47675" w:rsidRPr="00F14495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096EC8D3" w14:textId="77777777" w:rsidR="00F47675" w:rsidRPr="00424FB5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7A1B0391" w14:textId="77777777" w:rsidR="00F47675" w:rsidRPr="00333458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964C55D" w14:textId="77777777" w:rsidR="00F47675" w:rsidRPr="00333458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47675" w:rsidRPr="00333458" w14:paraId="243C72DA" w14:textId="77777777" w:rsidTr="00836AB7">
        <w:tc>
          <w:tcPr>
            <w:tcW w:w="2777" w:type="dxa"/>
            <w:tcBorders>
              <w:bottom w:val="nil"/>
            </w:tcBorders>
          </w:tcPr>
          <w:p w14:paraId="20E05FDF" w14:textId="77777777" w:rsidR="00F47675" w:rsidRPr="00333458" w:rsidRDefault="00F47675" w:rsidP="00F47675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bottom w:val="nil"/>
            </w:tcBorders>
          </w:tcPr>
          <w:p w14:paraId="5ACAAB01" w14:textId="77777777" w:rsidR="00F47675" w:rsidRPr="00976279" w:rsidRDefault="00F47675" w:rsidP="00F4767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627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เดือนละ </w:t>
            </w:r>
            <w:r w:rsidRPr="00976279">
              <w:rPr>
                <w:rFonts w:ascii="Browallia New" w:hAnsi="Browallia New" w:cs="Browallia New"/>
                <w:sz w:val="24"/>
                <w:szCs w:val="24"/>
              </w:rPr>
              <w:t xml:space="preserve">50,000 </w:t>
            </w:r>
            <w:r w:rsidRPr="00976279">
              <w:rPr>
                <w:rFonts w:ascii="Browallia New" w:hAnsi="Browallia New" w:cs="Browalli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2C0F19A9" w14:textId="731450EF" w:rsidR="00F47675" w:rsidRPr="00F14495" w:rsidRDefault="00F47675" w:rsidP="000F7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6D1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 </w:t>
            </w:r>
            <w:r w:rsidRPr="00E26D1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5A582922" w14:textId="1F0B7544" w:rsidR="00F47675" w:rsidRPr="00E26D12" w:rsidRDefault="00F47675" w:rsidP="0011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6D1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 </w:t>
            </w:r>
            <w:r w:rsidRPr="00E26D1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032ED4CC" w14:textId="4B17F99D" w:rsidR="00F47675" w:rsidRPr="00E26D12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6D12">
              <w:rPr>
                <w:rFonts w:ascii="Browallia New" w:hAnsi="Browallia New" w:cs="Browallia New"/>
                <w:sz w:val="24"/>
                <w:szCs w:val="24"/>
              </w:rPr>
              <w:t>150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6A6489D" w14:textId="1FD100BF" w:rsidR="00F47675" w:rsidRPr="00E26D12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6D12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</w:p>
        </w:tc>
      </w:tr>
      <w:tr w:rsidR="00F47675" w:rsidRPr="00333458" w14:paraId="7D80DABB" w14:textId="77777777" w:rsidTr="00836AB7">
        <w:tc>
          <w:tcPr>
            <w:tcW w:w="2777" w:type="dxa"/>
            <w:tcBorders>
              <w:bottom w:val="nil"/>
            </w:tcBorders>
          </w:tcPr>
          <w:p w14:paraId="3EF6954F" w14:textId="1E7BF3D3" w:rsidR="00F47675" w:rsidRPr="00B44A67" w:rsidRDefault="00F47675" w:rsidP="00F47675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44A67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  <w:r w:rsidRPr="00B44A67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6" w:type="dxa"/>
            <w:tcBorders>
              <w:bottom w:val="nil"/>
            </w:tcBorders>
          </w:tcPr>
          <w:p w14:paraId="14CADF2E" w14:textId="6229E6ED" w:rsidR="00F47675" w:rsidRPr="00976279" w:rsidRDefault="00F47675" w:rsidP="00F4767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6279">
              <w:rPr>
                <w:rFonts w:ascii="Browallia New" w:hAnsi="Browallia New" w:cs="Browallia New" w:hint="cs"/>
                <w:sz w:val="24"/>
                <w:szCs w:val="24"/>
                <w:cs/>
              </w:rPr>
              <w:t>เดือนละ</w:t>
            </w:r>
            <w:r w:rsidRPr="00976279">
              <w:rPr>
                <w:rFonts w:ascii="Browallia New" w:hAnsi="Browallia New" w:cs="Browallia New"/>
                <w:sz w:val="24"/>
                <w:szCs w:val="24"/>
              </w:rPr>
              <w:t xml:space="preserve"> 94,737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976279">
              <w:rPr>
                <w:rFonts w:ascii="Browallia New" w:hAnsi="Browallia New" w:cs="Browalli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45E09544" w14:textId="3584E99D" w:rsidR="00F47675" w:rsidRPr="00B44A67" w:rsidRDefault="00F47675" w:rsidP="000F7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53CB3C53" w14:textId="2CEA6846" w:rsidR="00F47675" w:rsidRPr="00E26D12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26D1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 </w:t>
            </w:r>
            <w:r w:rsidRPr="00E26D1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36D62833" w14:textId="4BA916EE" w:rsidR="00F47675" w:rsidRPr="00E26D12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6D12">
              <w:rPr>
                <w:rFonts w:ascii="Browallia New" w:hAnsi="Browallia New" w:cs="Browallia New" w:hint="cs"/>
                <w:sz w:val="24"/>
                <w:szCs w:val="24"/>
                <w:cs/>
              </w:rPr>
              <w:t>95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0D10385" w14:textId="2D8D9B1B" w:rsidR="00F47675" w:rsidRPr="00E26D12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6D1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 </w:t>
            </w:r>
            <w:r w:rsidRPr="00E26D1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47675" w:rsidRPr="00333458" w14:paraId="5B523EEE" w14:textId="77777777" w:rsidTr="00836AB7">
        <w:tc>
          <w:tcPr>
            <w:tcW w:w="2777" w:type="dxa"/>
            <w:tcBorders>
              <w:bottom w:val="nil"/>
            </w:tcBorders>
          </w:tcPr>
          <w:p w14:paraId="78DCBA2B" w14:textId="77777777" w:rsidR="00F47675" w:rsidRPr="00333458" w:rsidRDefault="00F47675" w:rsidP="00F47675">
            <w:pPr>
              <w:tabs>
                <w:tab w:val="clear" w:pos="227"/>
                <w:tab w:val="left" w:pos="636"/>
              </w:tabs>
              <w:ind w:left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5A9F">
              <w:rPr>
                <w:rFonts w:ascii="Browallia New" w:hAnsi="Browallia New" w:cs="Browallia New"/>
                <w:sz w:val="24"/>
                <w:szCs w:val="24"/>
                <w:cs/>
              </w:rPr>
              <w:t>ญาติกรรมการ</w:t>
            </w:r>
          </w:p>
        </w:tc>
        <w:tc>
          <w:tcPr>
            <w:tcW w:w="1986" w:type="dxa"/>
            <w:tcBorders>
              <w:bottom w:val="nil"/>
            </w:tcBorders>
          </w:tcPr>
          <w:p w14:paraId="46DEFA28" w14:textId="77777777" w:rsidR="00F47675" w:rsidRPr="00976279" w:rsidRDefault="00F47675" w:rsidP="00F4767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7627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เดือนละ </w:t>
            </w:r>
            <w:r w:rsidRPr="00976279">
              <w:rPr>
                <w:rFonts w:ascii="Browallia New" w:hAnsi="Browallia New" w:cs="Browallia New"/>
                <w:sz w:val="24"/>
                <w:szCs w:val="24"/>
              </w:rPr>
              <w:t xml:space="preserve">278,947 </w:t>
            </w:r>
            <w:r w:rsidRPr="00976279">
              <w:rPr>
                <w:rFonts w:ascii="Browallia New" w:hAnsi="Browallia New" w:cs="Browalli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732FB827" w14:textId="3C0A9B34" w:rsidR="00F47675" w:rsidRPr="00F14495" w:rsidRDefault="00F47675" w:rsidP="00F476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08B8B864" w14:textId="3972FB60" w:rsidR="00F47675" w:rsidRPr="00E26D12" w:rsidRDefault="00F47675" w:rsidP="00F476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7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6D12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3186907F" w14:textId="30E175B7" w:rsidR="00F47675" w:rsidRPr="00E26D12" w:rsidRDefault="00F47675" w:rsidP="00F476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6D12">
              <w:rPr>
                <w:rFonts w:ascii="Browallia New" w:hAnsi="Browallia New" w:cs="Browallia New"/>
                <w:sz w:val="24"/>
                <w:szCs w:val="24"/>
              </w:rPr>
              <w:t>837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2622C82" w14:textId="08028D6B" w:rsidR="00F47675" w:rsidRPr="00E26D12" w:rsidRDefault="00F47675" w:rsidP="00F476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6D12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</w:tr>
      <w:tr w:rsidR="00F47675" w:rsidRPr="00333458" w14:paraId="6E91468F" w14:textId="77777777" w:rsidTr="00836AB7">
        <w:tc>
          <w:tcPr>
            <w:tcW w:w="2777" w:type="dxa"/>
            <w:tcBorders>
              <w:bottom w:val="nil"/>
            </w:tcBorders>
          </w:tcPr>
          <w:p w14:paraId="7D452A24" w14:textId="77777777" w:rsidR="00F47675" w:rsidRPr="00333458" w:rsidRDefault="00F47675" w:rsidP="00F47675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6" w:type="dxa"/>
            <w:tcBorders>
              <w:bottom w:val="nil"/>
            </w:tcBorders>
          </w:tcPr>
          <w:p w14:paraId="616EA6AE" w14:textId="77777777" w:rsidR="00F47675" w:rsidRPr="00333458" w:rsidRDefault="00F47675" w:rsidP="00F4767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6CFD47EF" w14:textId="1E4D6F6C" w:rsidR="00F47675" w:rsidRPr="00F14495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4BBD9D26" w14:textId="0B226B6B" w:rsidR="00F47675" w:rsidRPr="00E26D12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6D12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4442A86D" w14:textId="546DAB5F" w:rsidR="00F47675" w:rsidRPr="00E26D12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6D12">
              <w:rPr>
                <w:rFonts w:ascii="Browallia New" w:hAnsi="Browallia New" w:cs="Browallia New"/>
                <w:sz w:val="24"/>
                <w:szCs w:val="24"/>
              </w:rPr>
              <w:t>1,082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C442D79" w14:textId="64F7F412" w:rsidR="00F47675" w:rsidRPr="00E26D12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6D12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</w:p>
        </w:tc>
      </w:tr>
      <w:tr w:rsidR="00F47675" w:rsidRPr="00333458" w14:paraId="7F3ACC0D" w14:textId="77777777" w:rsidTr="00836AB7">
        <w:tc>
          <w:tcPr>
            <w:tcW w:w="2777" w:type="dxa"/>
            <w:tcBorders>
              <w:bottom w:val="nil"/>
            </w:tcBorders>
          </w:tcPr>
          <w:p w14:paraId="77059481" w14:textId="77777777" w:rsidR="00F47675" w:rsidRPr="00333458" w:rsidRDefault="00F47675" w:rsidP="00F47675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2C1F109A" w14:textId="77777777" w:rsidR="00F47675" w:rsidRPr="00333458" w:rsidRDefault="00F47675" w:rsidP="00F4767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3ECCA19D" w14:textId="77777777" w:rsidR="00F47675" w:rsidRPr="00F14495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4B60CA51" w14:textId="77777777" w:rsidR="00F47675" w:rsidRPr="00E26D12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5B3E6DCD" w14:textId="77777777" w:rsidR="00F47675" w:rsidRPr="00E26D12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5072C4A" w14:textId="77777777" w:rsidR="00F47675" w:rsidRPr="00E26D12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47675" w:rsidRPr="00333458" w14:paraId="08576BDC" w14:textId="77777777" w:rsidTr="00836AB7">
        <w:tc>
          <w:tcPr>
            <w:tcW w:w="2777" w:type="dxa"/>
            <w:tcBorders>
              <w:bottom w:val="nil"/>
            </w:tcBorders>
            <w:shd w:val="clear" w:color="auto" w:fill="auto"/>
          </w:tcPr>
          <w:p w14:paraId="30F6AB23" w14:textId="77777777" w:rsidR="00F47675" w:rsidRPr="00333458" w:rsidRDefault="00F47675" w:rsidP="00F47675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1986" w:type="dxa"/>
            <w:tcBorders>
              <w:bottom w:val="nil"/>
            </w:tcBorders>
            <w:shd w:val="clear" w:color="auto" w:fill="auto"/>
          </w:tcPr>
          <w:p w14:paraId="021019F6" w14:textId="77777777" w:rsidR="00F47675" w:rsidRPr="00333458" w:rsidRDefault="00F47675" w:rsidP="00F4767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3EC0A758" w14:textId="77777777" w:rsidR="00F47675" w:rsidRPr="00F14495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7FE09E8E" w14:textId="77777777" w:rsidR="00F47675" w:rsidRPr="00E26D12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672F9848" w14:textId="77777777" w:rsidR="00F47675" w:rsidRPr="00E26D12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7F1F52C" w14:textId="77777777" w:rsidR="00F47675" w:rsidRPr="00E26D12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47675" w:rsidRPr="00333458" w14:paraId="7559E3DD" w14:textId="77777777" w:rsidTr="00836AB7">
        <w:tc>
          <w:tcPr>
            <w:tcW w:w="2777" w:type="dxa"/>
            <w:tcBorders>
              <w:bottom w:val="nil"/>
            </w:tcBorders>
          </w:tcPr>
          <w:p w14:paraId="1CD1865B" w14:textId="77777777" w:rsidR="00F47675" w:rsidRPr="00333458" w:rsidRDefault="00F47675" w:rsidP="00F47675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bottom w:val="nil"/>
            </w:tcBorders>
          </w:tcPr>
          <w:p w14:paraId="2D1C03B6" w14:textId="7798EC0C" w:rsidR="00F47675" w:rsidRPr="00E26D12" w:rsidRDefault="00F47675" w:rsidP="00F4767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89120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ร้อยละ </w:t>
            </w:r>
            <w:r w:rsidRPr="0089120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4.50 </w:t>
            </w:r>
            <w:r w:rsidRPr="008912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26C72EDE" w14:textId="16568103" w:rsidR="00F47675" w:rsidRPr="00F14495" w:rsidRDefault="00F47675" w:rsidP="000F7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6D1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 </w:t>
            </w:r>
            <w:r w:rsidRPr="00E26D1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425DB4A5" w14:textId="644CAADA" w:rsidR="00F47675" w:rsidRPr="00E26D12" w:rsidRDefault="00F47675" w:rsidP="0011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6D1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 </w:t>
            </w:r>
            <w:r w:rsidRPr="00E26D1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1FE7E80C" w14:textId="0386B5BD" w:rsidR="00F47675" w:rsidRPr="00E26D12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6D12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EBDE07D" w14:textId="1F4EE64A" w:rsidR="00F47675" w:rsidRPr="00E26D12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6D12">
              <w:rPr>
                <w:rFonts w:ascii="Browallia New" w:hAnsi="Browallia New" w:cs="Browallia New"/>
                <w:sz w:val="24"/>
                <w:szCs w:val="24"/>
              </w:rPr>
              <w:t xml:space="preserve">        66</w:t>
            </w:r>
          </w:p>
        </w:tc>
      </w:tr>
      <w:tr w:rsidR="00F47675" w:rsidRPr="00333458" w14:paraId="2797DB63" w14:textId="77777777" w:rsidTr="00836AB7">
        <w:tc>
          <w:tcPr>
            <w:tcW w:w="2777" w:type="dxa"/>
            <w:tcBorders>
              <w:bottom w:val="nil"/>
            </w:tcBorders>
          </w:tcPr>
          <w:p w14:paraId="148787EE" w14:textId="77777777" w:rsidR="00F47675" w:rsidRPr="00333458" w:rsidRDefault="00F47675" w:rsidP="00F47675">
            <w:pPr>
              <w:tabs>
                <w:tab w:val="clear" w:pos="227"/>
                <w:tab w:val="left" w:pos="636"/>
              </w:tabs>
              <w:ind w:left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7B24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986" w:type="dxa"/>
            <w:tcBorders>
              <w:bottom w:val="nil"/>
            </w:tcBorders>
          </w:tcPr>
          <w:p w14:paraId="2E7665A4" w14:textId="6F4A906F" w:rsidR="00F47675" w:rsidRPr="00E26D12" w:rsidRDefault="00F47675" w:rsidP="00F4767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8A79E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ร้อยละ </w:t>
            </w:r>
            <w:r w:rsidRPr="008A79E7">
              <w:rPr>
                <w:rFonts w:ascii="Browallia New" w:hAnsi="Browallia New" w:cs="Browallia New"/>
                <w:sz w:val="24"/>
                <w:szCs w:val="24"/>
              </w:rPr>
              <w:t>4.50 - 6.</w:t>
            </w:r>
            <w:r w:rsidR="00B809EF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B809EF" w:rsidRPr="008A79E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A79E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0F26168E" w14:textId="5AD52171" w:rsidR="00F47675" w:rsidRPr="006929AF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433BEE1F" w14:textId="7941A3E3" w:rsidR="00F47675" w:rsidRPr="00E26D12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6D12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6D2AFF5D" w14:textId="61F6BF44" w:rsidR="00F47675" w:rsidRPr="00E26D12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6D12">
              <w:rPr>
                <w:rFonts w:ascii="Browallia New" w:hAnsi="Browallia New" w:cs="Browallia New"/>
                <w:sz w:val="24"/>
                <w:szCs w:val="24"/>
              </w:rPr>
              <w:t>488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5938667" w14:textId="5CBBEC56" w:rsidR="00F47675" w:rsidRPr="00E26D12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6D1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 </w:t>
            </w:r>
            <w:r w:rsidRPr="00E26D1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47675" w:rsidRPr="00333458" w14:paraId="493ED87D" w14:textId="77777777" w:rsidTr="00836AB7">
        <w:tc>
          <w:tcPr>
            <w:tcW w:w="2777" w:type="dxa"/>
            <w:tcBorders>
              <w:bottom w:val="nil"/>
            </w:tcBorders>
          </w:tcPr>
          <w:p w14:paraId="1AC06945" w14:textId="7580A0F2" w:rsidR="00F47675" w:rsidRPr="00717B24" w:rsidRDefault="00F47675" w:rsidP="00F47675">
            <w:pPr>
              <w:tabs>
                <w:tab w:val="clear" w:pos="227"/>
                <w:tab w:val="left" w:pos="636"/>
              </w:tabs>
              <w:ind w:left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4BE0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กรรมการบริษัทย่อย</w:t>
            </w:r>
          </w:p>
        </w:tc>
        <w:tc>
          <w:tcPr>
            <w:tcW w:w="1986" w:type="dxa"/>
            <w:tcBorders>
              <w:bottom w:val="nil"/>
            </w:tcBorders>
          </w:tcPr>
          <w:p w14:paraId="62932AE5" w14:textId="3D118EC0" w:rsidR="00F47675" w:rsidRPr="00E26D12" w:rsidRDefault="00F47675" w:rsidP="00F4767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  <w:r w:rsidRPr="00976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97627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8.00 </w:t>
            </w:r>
            <w:r w:rsidRPr="00976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42E18130" w14:textId="3D70C1FE" w:rsidR="00F47675" w:rsidRPr="006929AF" w:rsidRDefault="00F47675" w:rsidP="00F476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6025DACA" w14:textId="6639409C" w:rsidR="00F47675" w:rsidRPr="00E26D12" w:rsidRDefault="00F47675" w:rsidP="00F476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6D12">
              <w:rPr>
                <w:rFonts w:ascii="Browallia New" w:hAnsi="Browallia New" w:cs="Browallia New"/>
                <w:sz w:val="24"/>
                <w:szCs w:val="24"/>
              </w:rPr>
              <w:t>1,473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274754BF" w14:textId="521488F7" w:rsidR="00F47675" w:rsidRPr="00E26D12" w:rsidRDefault="00F47675" w:rsidP="00F476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6D1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68AE34C" w14:textId="6AB7C4DE" w:rsidR="00F47675" w:rsidRPr="00E26D12" w:rsidRDefault="00F47675" w:rsidP="00F476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6D12">
              <w:rPr>
                <w:rFonts w:ascii="Browallia New" w:hAnsi="Browallia New" w:cs="Browallia New"/>
                <w:sz w:val="24"/>
                <w:szCs w:val="24"/>
              </w:rPr>
              <w:t xml:space="preserve">       763</w:t>
            </w:r>
          </w:p>
        </w:tc>
      </w:tr>
      <w:tr w:rsidR="00F47675" w:rsidRPr="00333458" w14:paraId="0D33F652" w14:textId="77777777" w:rsidTr="00836AB7">
        <w:tc>
          <w:tcPr>
            <w:tcW w:w="2777" w:type="dxa"/>
            <w:tcBorders>
              <w:bottom w:val="nil"/>
            </w:tcBorders>
          </w:tcPr>
          <w:p w14:paraId="07C820C3" w14:textId="77777777" w:rsidR="00F47675" w:rsidRPr="00333458" w:rsidRDefault="00F47675" w:rsidP="00F47675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6" w:type="dxa"/>
            <w:tcBorders>
              <w:bottom w:val="nil"/>
            </w:tcBorders>
          </w:tcPr>
          <w:p w14:paraId="239D8A5F" w14:textId="77777777" w:rsidR="00F47675" w:rsidRPr="00333458" w:rsidRDefault="00F47675" w:rsidP="00F4767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6DD21475" w14:textId="29CF143A" w:rsidR="00F47675" w:rsidRPr="006929AF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516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2F67C451" w14:textId="3D709855" w:rsidR="00F47675" w:rsidRPr="00E26D12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6D12">
              <w:rPr>
                <w:rFonts w:ascii="Browallia New" w:hAnsi="Browallia New" w:cs="Browallia New"/>
                <w:sz w:val="24"/>
                <w:szCs w:val="24"/>
              </w:rPr>
              <w:t>1,584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3AE31BFC" w14:textId="78D74FD5" w:rsidR="00F47675" w:rsidRPr="00E26D12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6D12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5B5741B" w14:textId="27085915" w:rsidR="00F47675" w:rsidRPr="00E26D12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6D12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</w:p>
        </w:tc>
      </w:tr>
      <w:tr w:rsidR="00F47675" w:rsidRPr="00333458" w14:paraId="47FB8C45" w14:textId="77777777" w:rsidTr="00836AB7">
        <w:tc>
          <w:tcPr>
            <w:tcW w:w="2777" w:type="dxa"/>
            <w:tcBorders>
              <w:bottom w:val="nil"/>
            </w:tcBorders>
          </w:tcPr>
          <w:p w14:paraId="1D7D5858" w14:textId="77777777" w:rsidR="00F47675" w:rsidRPr="00333458" w:rsidRDefault="00F47675" w:rsidP="00F47675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6CB2F66B" w14:textId="77777777" w:rsidR="00F47675" w:rsidRPr="00333458" w:rsidRDefault="00F47675" w:rsidP="00F4767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28A44788" w14:textId="77777777" w:rsidR="00F47675" w:rsidRPr="00F14495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4158EC2C" w14:textId="77777777" w:rsidR="00F47675" w:rsidRPr="00E26D12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0B691D91" w14:textId="77777777" w:rsidR="00F47675" w:rsidRPr="00E26D12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AA00563" w14:textId="77777777" w:rsidR="00F47675" w:rsidRPr="00E26D12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47675" w:rsidRPr="00333458" w14:paraId="1FAFA98B" w14:textId="77777777" w:rsidTr="00836AB7">
        <w:tc>
          <w:tcPr>
            <w:tcW w:w="2777" w:type="dxa"/>
            <w:tcBorders>
              <w:bottom w:val="nil"/>
            </w:tcBorders>
          </w:tcPr>
          <w:p w14:paraId="1840FCB9" w14:textId="77777777" w:rsidR="00F47675" w:rsidRPr="00333458" w:rsidRDefault="00F47675" w:rsidP="00F47675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1986" w:type="dxa"/>
            <w:tcBorders>
              <w:bottom w:val="nil"/>
            </w:tcBorders>
          </w:tcPr>
          <w:p w14:paraId="102C0DE4" w14:textId="77777777" w:rsidR="00F47675" w:rsidRPr="00333458" w:rsidRDefault="00F47675" w:rsidP="00F4767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051D9EA7" w14:textId="77777777" w:rsidR="00F47675" w:rsidRPr="00F14495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5C5C1055" w14:textId="77777777" w:rsidR="00F47675" w:rsidRPr="00E26D12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52EB7866" w14:textId="77777777" w:rsidR="00F47675" w:rsidRPr="00E26D12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E76D3FF" w14:textId="77777777" w:rsidR="00F47675" w:rsidRPr="00E26D12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47675" w:rsidRPr="00333458" w14:paraId="6A953CB7" w14:textId="77777777" w:rsidTr="00836AB7">
        <w:tc>
          <w:tcPr>
            <w:tcW w:w="2777" w:type="dxa"/>
            <w:tcBorders>
              <w:bottom w:val="nil"/>
            </w:tcBorders>
          </w:tcPr>
          <w:p w14:paraId="3107ED0C" w14:textId="77777777" w:rsidR="00F47675" w:rsidRPr="00333458" w:rsidRDefault="00F47675" w:rsidP="00F47675">
            <w:pPr>
              <w:ind w:firstLine="186"/>
              <w:rPr>
                <w:rFonts w:ascii="Browallia New" w:hAnsi="Browallia New" w:cs="Browallia New"/>
                <w:sz w:val="24"/>
                <w:szCs w:val="24"/>
              </w:rPr>
            </w:pPr>
            <w:r w:rsidRPr="00717B2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6" w:type="dxa"/>
            <w:tcBorders>
              <w:bottom w:val="nil"/>
            </w:tcBorders>
          </w:tcPr>
          <w:p w14:paraId="181DBE01" w14:textId="77777777" w:rsidR="00F47675" w:rsidRPr="00333458" w:rsidRDefault="00F47675" w:rsidP="00F4767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480EDB45" w14:textId="24FBEE1D" w:rsidR="00F47675" w:rsidRPr="006929AF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527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7CFEB4AA" w14:textId="1D6D0BA1" w:rsidR="00F47675" w:rsidRPr="00E26D12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6D12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5265CC5A" w14:textId="0AAE6449" w:rsidR="00F47675" w:rsidRPr="00E26D12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6D12">
              <w:rPr>
                <w:rFonts w:ascii="Browallia New" w:hAnsi="Browallia New" w:cs="Browallia New"/>
                <w:sz w:val="24"/>
                <w:szCs w:val="24"/>
              </w:rPr>
              <w:t>527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65D766F" w14:textId="583BA6BC" w:rsidR="00F47675" w:rsidRPr="00E26D12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6D12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</w:p>
        </w:tc>
      </w:tr>
    </w:tbl>
    <w:p w14:paraId="1F45009E" w14:textId="77777777" w:rsidR="0081210C" w:rsidRDefault="0081210C"/>
    <w:tbl>
      <w:tblPr>
        <w:tblW w:w="9302" w:type="dxa"/>
        <w:tblInd w:w="27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77"/>
        <w:gridCol w:w="1986"/>
        <w:gridCol w:w="1146"/>
        <w:gridCol w:w="1116"/>
        <w:gridCol w:w="1125"/>
        <w:gridCol w:w="1152"/>
      </w:tblGrid>
      <w:tr w:rsidR="0081210C" w:rsidRPr="00333458" w14:paraId="03925F6A" w14:textId="77777777" w:rsidTr="0081210C">
        <w:trPr>
          <w:tblHeader/>
        </w:trPr>
        <w:tc>
          <w:tcPr>
            <w:tcW w:w="2777" w:type="dxa"/>
            <w:tcBorders>
              <w:top w:val="nil"/>
            </w:tcBorders>
          </w:tcPr>
          <w:p w14:paraId="53203967" w14:textId="77777777" w:rsidR="0081210C" w:rsidRPr="00333458" w:rsidRDefault="0081210C" w:rsidP="0081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14:paraId="1646F6EB" w14:textId="77777777" w:rsidR="0081210C" w:rsidRPr="00333458" w:rsidRDefault="0081210C" w:rsidP="0081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39" w:type="dxa"/>
            <w:gridSpan w:val="4"/>
            <w:tcBorders>
              <w:top w:val="nil"/>
            </w:tcBorders>
          </w:tcPr>
          <w:p w14:paraId="3B7B4853" w14:textId="77777777" w:rsidR="0081210C" w:rsidRPr="00333458" w:rsidRDefault="0081210C" w:rsidP="0081210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33345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81210C" w:rsidRPr="00333458" w14:paraId="0D39346F" w14:textId="77777777" w:rsidTr="0081210C">
        <w:trPr>
          <w:tblHeader/>
        </w:trPr>
        <w:tc>
          <w:tcPr>
            <w:tcW w:w="2777" w:type="dxa"/>
          </w:tcPr>
          <w:p w14:paraId="21630F05" w14:textId="77777777" w:rsidR="0081210C" w:rsidRPr="00333458" w:rsidRDefault="0081210C" w:rsidP="0081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6" w:type="dxa"/>
          </w:tcPr>
          <w:p w14:paraId="7043FE6B" w14:textId="77777777" w:rsidR="0081210C" w:rsidRPr="00333458" w:rsidRDefault="0081210C" w:rsidP="0081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2" w:type="dxa"/>
            <w:gridSpan w:val="2"/>
          </w:tcPr>
          <w:p w14:paraId="7B843346" w14:textId="77777777" w:rsidR="0081210C" w:rsidRPr="00333458" w:rsidRDefault="0081210C" w:rsidP="008121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</w:tcPr>
          <w:p w14:paraId="19AFED8F" w14:textId="77777777" w:rsidR="0081210C" w:rsidRPr="00333458" w:rsidRDefault="0081210C" w:rsidP="008121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81210C" w:rsidRPr="00333458" w14:paraId="1C6B8F2B" w14:textId="77777777" w:rsidTr="0081210C">
        <w:trPr>
          <w:tblHeader/>
        </w:trPr>
        <w:tc>
          <w:tcPr>
            <w:tcW w:w="2777" w:type="dxa"/>
          </w:tcPr>
          <w:p w14:paraId="669D439D" w14:textId="77777777" w:rsidR="0081210C" w:rsidRPr="00333458" w:rsidRDefault="0081210C" w:rsidP="0081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6" w:type="dxa"/>
          </w:tcPr>
          <w:p w14:paraId="3A37CE34" w14:textId="77777777" w:rsidR="0081210C" w:rsidRPr="00333458" w:rsidRDefault="0081210C" w:rsidP="0081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539" w:type="dxa"/>
            <w:gridSpan w:val="4"/>
          </w:tcPr>
          <w:p w14:paraId="09EE7783" w14:textId="77777777" w:rsidR="0081210C" w:rsidRPr="00333458" w:rsidRDefault="0081210C" w:rsidP="008121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>สาม</w:t>
            </w: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มีนาคม</w:t>
            </w:r>
          </w:p>
        </w:tc>
      </w:tr>
      <w:tr w:rsidR="0081210C" w:rsidRPr="00333458" w14:paraId="1D01E278" w14:textId="77777777" w:rsidTr="0081210C">
        <w:trPr>
          <w:tblHeader/>
        </w:trPr>
        <w:tc>
          <w:tcPr>
            <w:tcW w:w="2777" w:type="dxa"/>
          </w:tcPr>
          <w:p w14:paraId="65602F66" w14:textId="77777777" w:rsidR="0081210C" w:rsidRPr="00333458" w:rsidRDefault="0081210C" w:rsidP="0081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36074089" w14:textId="2CD970A8" w:rsidR="0081210C" w:rsidRPr="00333458" w:rsidRDefault="0081210C" w:rsidP="000F7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6" w:type="dxa"/>
            <w:tcBorders>
              <w:bottom w:val="nil"/>
            </w:tcBorders>
          </w:tcPr>
          <w:p w14:paraId="4F439180" w14:textId="77777777" w:rsidR="0081210C" w:rsidRPr="00333458" w:rsidRDefault="0081210C" w:rsidP="008121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1116" w:type="dxa"/>
            <w:tcBorders>
              <w:bottom w:val="nil"/>
            </w:tcBorders>
          </w:tcPr>
          <w:p w14:paraId="6E31AB25" w14:textId="77777777" w:rsidR="0081210C" w:rsidRPr="00333458" w:rsidRDefault="0081210C" w:rsidP="008121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61</w:t>
            </w:r>
          </w:p>
        </w:tc>
        <w:tc>
          <w:tcPr>
            <w:tcW w:w="1125" w:type="dxa"/>
            <w:tcBorders>
              <w:bottom w:val="nil"/>
            </w:tcBorders>
          </w:tcPr>
          <w:p w14:paraId="027FADDF" w14:textId="77777777" w:rsidR="0081210C" w:rsidRPr="00333458" w:rsidRDefault="0081210C" w:rsidP="008121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1152" w:type="dxa"/>
            <w:tcBorders>
              <w:bottom w:val="nil"/>
            </w:tcBorders>
          </w:tcPr>
          <w:p w14:paraId="773DE833" w14:textId="77777777" w:rsidR="0081210C" w:rsidRPr="00333458" w:rsidRDefault="0081210C" w:rsidP="008121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61</w:t>
            </w:r>
          </w:p>
        </w:tc>
      </w:tr>
      <w:tr w:rsidR="00E66D53" w:rsidRPr="00333458" w14:paraId="5D50B6FB" w14:textId="77777777" w:rsidTr="00836AB7">
        <w:tc>
          <w:tcPr>
            <w:tcW w:w="2777" w:type="dxa"/>
            <w:tcBorders>
              <w:bottom w:val="nil"/>
            </w:tcBorders>
          </w:tcPr>
          <w:p w14:paraId="299A9A55" w14:textId="77777777" w:rsidR="00E66D53" w:rsidRPr="00333458" w:rsidRDefault="00E66D53" w:rsidP="00F47675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2B1F8739" w14:textId="77777777" w:rsidR="00E66D53" w:rsidRPr="00333458" w:rsidRDefault="00E66D53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73934F19" w14:textId="77777777" w:rsidR="00E66D53" w:rsidRPr="00F14495" w:rsidRDefault="00E66D53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754E7787" w14:textId="77777777" w:rsidR="00E66D53" w:rsidRPr="00E26D12" w:rsidRDefault="00E66D53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5E4C6336" w14:textId="77777777" w:rsidR="00E66D53" w:rsidRPr="00E26D12" w:rsidRDefault="00E66D53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387017C" w14:textId="77777777" w:rsidR="00E66D53" w:rsidRPr="00E26D12" w:rsidRDefault="00E66D53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47675" w:rsidRPr="00333458" w14:paraId="13B18E87" w14:textId="77777777" w:rsidTr="00836AB7">
        <w:tc>
          <w:tcPr>
            <w:tcW w:w="2777" w:type="dxa"/>
            <w:tcBorders>
              <w:bottom w:val="nil"/>
            </w:tcBorders>
          </w:tcPr>
          <w:p w14:paraId="0209224C" w14:textId="77777777" w:rsidR="00F47675" w:rsidRPr="00333458" w:rsidRDefault="00F47675" w:rsidP="00F47675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986" w:type="dxa"/>
            <w:tcBorders>
              <w:bottom w:val="nil"/>
            </w:tcBorders>
          </w:tcPr>
          <w:p w14:paraId="33756459" w14:textId="77777777" w:rsidR="00F47675" w:rsidRPr="00333458" w:rsidRDefault="00F47675" w:rsidP="00F4767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399780A7" w14:textId="77777777" w:rsidR="00F47675" w:rsidRPr="00F14495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042F5ABE" w14:textId="77777777" w:rsidR="00F47675" w:rsidRPr="00E26D12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27B8D6DC" w14:textId="77777777" w:rsidR="00F47675" w:rsidRPr="00E26D12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917735C" w14:textId="77777777" w:rsidR="00F47675" w:rsidRPr="00E26D12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47675" w:rsidRPr="00333458" w14:paraId="788040D6" w14:textId="77777777" w:rsidTr="00836AB7">
        <w:tc>
          <w:tcPr>
            <w:tcW w:w="2777" w:type="dxa"/>
            <w:tcBorders>
              <w:bottom w:val="nil"/>
            </w:tcBorders>
          </w:tcPr>
          <w:p w14:paraId="1DB59F7F" w14:textId="77777777" w:rsidR="00F47675" w:rsidRPr="00333458" w:rsidRDefault="00F47675" w:rsidP="00F47675">
            <w:pPr>
              <w:pStyle w:val="a3"/>
              <w:tabs>
                <w:tab w:val="clear" w:pos="1080"/>
              </w:tabs>
              <w:ind w:left="175" w:righ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ผลประโยชน์ระยะสั้นของพนักงาน</w:t>
            </w:r>
          </w:p>
        </w:tc>
        <w:tc>
          <w:tcPr>
            <w:tcW w:w="1986" w:type="dxa"/>
            <w:tcBorders>
              <w:bottom w:val="nil"/>
            </w:tcBorders>
          </w:tcPr>
          <w:p w14:paraId="5BB4856E" w14:textId="77777777" w:rsidR="00F47675" w:rsidRPr="00333458" w:rsidRDefault="00F47675" w:rsidP="00F4767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376FB2F0" w14:textId="367EC83E" w:rsidR="00F47675" w:rsidRPr="006929AF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4,144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53308331" w14:textId="3BE8729E" w:rsidR="00F47675" w:rsidRPr="00E26D12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6D12">
              <w:rPr>
                <w:rFonts w:ascii="Browallia New" w:hAnsi="Browallia New" w:cs="Browallia New"/>
                <w:sz w:val="24"/>
                <w:szCs w:val="24"/>
                <w:lang w:val="en-GB"/>
              </w:rPr>
              <w:t>5,479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0725DF1F" w14:textId="4A60CC1D" w:rsidR="00F47675" w:rsidRPr="000F7318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7318">
              <w:rPr>
                <w:rFonts w:ascii="Browallia New" w:hAnsi="Browallia New" w:cs="Browallia New"/>
                <w:sz w:val="24"/>
                <w:szCs w:val="24"/>
              </w:rPr>
              <w:t>2,434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2ED6674" w14:textId="45418211" w:rsidR="00F47675" w:rsidRPr="00E26D12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6D12">
              <w:rPr>
                <w:rFonts w:ascii="Browallia New" w:hAnsi="Browallia New" w:cs="Browallia New"/>
                <w:sz w:val="24"/>
                <w:szCs w:val="24"/>
              </w:rPr>
              <w:t>3,785</w:t>
            </w:r>
          </w:p>
        </w:tc>
      </w:tr>
      <w:tr w:rsidR="00F47675" w:rsidRPr="00333458" w14:paraId="44F322BF" w14:textId="77777777" w:rsidTr="00836AB7">
        <w:tc>
          <w:tcPr>
            <w:tcW w:w="2777" w:type="dxa"/>
            <w:tcBorders>
              <w:bottom w:val="nil"/>
            </w:tcBorders>
          </w:tcPr>
          <w:p w14:paraId="6B4443A2" w14:textId="77777777" w:rsidR="00F47675" w:rsidRPr="00333458" w:rsidRDefault="00F47675" w:rsidP="00F47675">
            <w:pPr>
              <w:pStyle w:val="a3"/>
              <w:tabs>
                <w:tab w:val="clear" w:pos="1080"/>
              </w:tabs>
              <w:ind w:left="175" w:righ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986" w:type="dxa"/>
            <w:tcBorders>
              <w:bottom w:val="nil"/>
            </w:tcBorders>
          </w:tcPr>
          <w:p w14:paraId="34E37B4A" w14:textId="77777777" w:rsidR="00F47675" w:rsidRPr="00333458" w:rsidRDefault="00F47675" w:rsidP="00F47675">
            <w:pPr>
              <w:pStyle w:val="a3"/>
              <w:tabs>
                <w:tab w:val="clear" w:pos="1080"/>
              </w:tabs>
              <w:ind w:left="175" w:right="-11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15FD8CD8" w14:textId="38D4D222" w:rsidR="00F47675" w:rsidRPr="006929AF" w:rsidRDefault="00F47675" w:rsidP="00F476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159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3B10EE78" w14:textId="5F81F069" w:rsidR="00F47675" w:rsidRPr="00E26D12" w:rsidRDefault="00F47675" w:rsidP="00F476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6D12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13994DAF" w14:textId="7E835963" w:rsidR="00F47675" w:rsidRPr="000F7318" w:rsidRDefault="00F47675" w:rsidP="00F476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GB"/>
              </w:rPr>
            </w:pPr>
            <w:r w:rsidRPr="000F7318">
              <w:rPr>
                <w:rFonts w:ascii="Browallia New" w:hAnsi="Browallia New" w:cs="Browallia New"/>
                <w:sz w:val="24"/>
                <w:szCs w:val="24"/>
              </w:rPr>
              <w:t>37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7B45EF1D" w14:textId="7D278FAD" w:rsidR="00F47675" w:rsidRPr="00E26D12" w:rsidRDefault="00F47675" w:rsidP="00F476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6D12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</w:tr>
      <w:tr w:rsidR="00F47675" w:rsidRPr="00333458" w14:paraId="7B9DC84A" w14:textId="77777777" w:rsidTr="00836AB7">
        <w:tc>
          <w:tcPr>
            <w:tcW w:w="2777" w:type="dxa"/>
            <w:tcBorders>
              <w:bottom w:val="nil"/>
            </w:tcBorders>
          </w:tcPr>
          <w:p w14:paraId="3E88D2ED" w14:textId="05060681" w:rsidR="00F47675" w:rsidRPr="00333458" w:rsidRDefault="00F47675" w:rsidP="00F47675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6" w:type="dxa"/>
            <w:tcBorders>
              <w:bottom w:val="nil"/>
            </w:tcBorders>
          </w:tcPr>
          <w:p w14:paraId="2210AA43" w14:textId="77777777" w:rsidR="00F47675" w:rsidRPr="00333458" w:rsidRDefault="00F47675" w:rsidP="00F4767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74608FD9" w14:textId="578E337F" w:rsidR="00F47675" w:rsidRPr="006929AF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4,303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377B6AEC" w14:textId="16F0E442" w:rsidR="00F47675" w:rsidRPr="00E26D12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6D12">
              <w:rPr>
                <w:rFonts w:ascii="Browallia New" w:hAnsi="Browallia New" w:cs="Browallia New"/>
                <w:sz w:val="24"/>
                <w:szCs w:val="24"/>
                <w:lang w:val="en-GB"/>
              </w:rPr>
              <w:t>5,859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14C1B994" w14:textId="1009178A" w:rsidR="00F47675" w:rsidRPr="000F7318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7318">
              <w:rPr>
                <w:rFonts w:ascii="Browallia New" w:hAnsi="Browallia New" w:cs="Browallia New"/>
                <w:sz w:val="24"/>
                <w:szCs w:val="24"/>
                <w:lang w:val="en-GB"/>
              </w:rPr>
              <w:t>2,471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66F90E12" w14:textId="71BFE751" w:rsidR="00F47675" w:rsidRPr="00E26D12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6D1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4,069</w:t>
            </w:r>
          </w:p>
        </w:tc>
      </w:tr>
      <w:bookmarkEnd w:id="1"/>
    </w:tbl>
    <w:p w14:paraId="586920C1" w14:textId="77777777" w:rsidR="002A1EA4" w:rsidRDefault="002A1EA4" w:rsidP="006C7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4D493E7E" w14:textId="77F88714" w:rsidR="00C0424A" w:rsidRDefault="005753E0" w:rsidP="009B5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 w:rsidRPr="006B1446">
        <w:rPr>
          <w:rFonts w:ascii="Browallia New" w:hAnsi="Browallia New" w:cs="Browallia New"/>
          <w:sz w:val="28"/>
          <w:szCs w:val="28"/>
          <w:cs/>
        </w:rPr>
        <w:t xml:space="preserve">ยอดคงเหลือกับบุคคลและบริษัทที่เกี่ยวข้องกันที่มีสาระสำคัญ </w:t>
      </w:r>
      <w:r w:rsidR="008A5BC4" w:rsidRPr="006B1446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733277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733277" w:rsidRPr="00656C14">
        <w:rPr>
          <w:rFonts w:ascii="Browallia New" w:hAnsi="Browallia New" w:cs="Browallia New"/>
          <w:sz w:val="28"/>
          <w:szCs w:val="28"/>
          <w:lang w:val="en-GB"/>
        </w:rPr>
        <w:t>1</w:t>
      </w:r>
      <w:r w:rsidR="00733277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733277" w:rsidRPr="00656C14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733277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733277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="008A5BC4" w:rsidRPr="006B1446">
        <w:rPr>
          <w:rFonts w:ascii="Browallia New" w:hAnsi="Browallia New" w:cs="Browallia New"/>
          <w:sz w:val="28"/>
          <w:szCs w:val="28"/>
        </w:rPr>
        <w:t xml:space="preserve"> </w:t>
      </w:r>
      <w:r w:rsidR="008A5BC4" w:rsidRPr="006B1446">
        <w:rPr>
          <w:rFonts w:ascii="Browallia New" w:hAnsi="Browallia New" w:cs="Browallia New" w:hint="cs"/>
          <w:sz w:val="28"/>
          <w:szCs w:val="28"/>
          <w:cs/>
        </w:rPr>
        <w:t xml:space="preserve">และ วันที่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31</w:t>
      </w:r>
      <w:r w:rsidR="008A5BC4" w:rsidRPr="006B1446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</w:t>
      </w:r>
      <w:r w:rsidR="00733277">
        <w:rPr>
          <w:rFonts w:ascii="Browallia New" w:hAnsi="Browallia New" w:cs="Browallia New"/>
          <w:sz w:val="28"/>
          <w:szCs w:val="28"/>
          <w:lang w:val="en-GB"/>
        </w:rPr>
        <w:t>1</w:t>
      </w:r>
      <w:r w:rsidR="008A5BC4" w:rsidRPr="006B1446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6B1446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146309F2" w14:textId="77777777" w:rsidR="0099424E" w:rsidRPr="003C661D" w:rsidRDefault="0099424E" w:rsidP="009B5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318" w:type="dxa"/>
        <w:tblInd w:w="27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03"/>
        <w:gridCol w:w="250"/>
        <w:gridCol w:w="1222"/>
        <w:gridCol w:w="1191"/>
        <w:gridCol w:w="1386"/>
        <w:gridCol w:w="1366"/>
      </w:tblGrid>
      <w:tr w:rsidR="00810D94" w:rsidRPr="00EB2651" w14:paraId="388C5441" w14:textId="77777777" w:rsidTr="000F7318">
        <w:trPr>
          <w:cantSplit/>
          <w:tblHeader/>
        </w:trPr>
        <w:tc>
          <w:tcPr>
            <w:tcW w:w="3903" w:type="dxa"/>
            <w:tcBorders>
              <w:top w:val="nil"/>
            </w:tcBorders>
          </w:tcPr>
          <w:p w14:paraId="595BBA9D" w14:textId="77777777" w:rsidR="00810D94" w:rsidRPr="00EB2651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tcBorders>
              <w:top w:val="nil"/>
            </w:tcBorders>
          </w:tcPr>
          <w:p w14:paraId="2F12FA12" w14:textId="77777777" w:rsidR="00810D94" w:rsidRPr="00EB2651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65" w:type="dxa"/>
            <w:gridSpan w:val="4"/>
            <w:tcBorders>
              <w:top w:val="nil"/>
            </w:tcBorders>
          </w:tcPr>
          <w:p w14:paraId="061040A3" w14:textId="77777777" w:rsidR="00810D94" w:rsidRPr="00EB2651" w:rsidRDefault="00810D94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810D94" w:rsidRPr="00EB2651" w14:paraId="739B5C3B" w14:textId="77777777" w:rsidTr="000F7318">
        <w:trPr>
          <w:cantSplit/>
          <w:tblHeader/>
        </w:trPr>
        <w:tc>
          <w:tcPr>
            <w:tcW w:w="3903" w:type="dxa"/>
          </w:tcPr>
          <w:p w14:paraId="7A890D70" w14:textId="77777777" w:rsidR="00810D94" w:rsidRPr="00EB2651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</w:tcPr>
          <w:p w14:paraId="76D57AFE" w14:textId="77777777" w:rsidR="00810D94" w:rsidRPr="00EB2651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13" w:type="dxa"/>
            <w:gridSpan w:val="2"/>
          </w:tcPr>
          <w:p w14:paraId="76DC6578" w14:textId="77777777" w:rsidR="00810D94" w:rsidRPr="00EB2651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2" w:type="dxa"/>
            <w:gridSpan w:val="2"/>
          </w:tcPr>
          <w:p w14:paraId="002DAEE6" w14:textId="77777777" w:rsidR="00810D94" w:rsidRPr="00EB2651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3C661D" w:rsidRPr="00EB2651" w14:paraId="6CE47E5E" w14:textId="77777777" w:rsidTr="000F7318">
        <w:trPr>
          <w:cantSplit/>
          <w:tblHeader/>
        </w:trPr>
        <w:tc>
          <w:tcPr>
            <w:tcW w:w="3903" w:type="dxa"/>
          </w:tcPr>
          <w:p w14:paraId="5A921654" w14:textId="77777777" w:rsidR="003C661D" w:rsidRPr="00B2586A" w:rsidRDefault="003C661D" w:rsidP="003C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316F7F24" w14:textId="747188D2" w:rsidR="003C661D" w:rsidRPr="00EB2651" w:rsidRDefault="003C661D" w:rsidP="003C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</w:tcPr>
          <w:p w14:paraId="1D6D4DC4" w14:textId="4A931446" w:rsidR="003C661D" w:rsidRPr="00EB2651" w:rsidRDefault="003C661D" w:rsidP="003C66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มีนาคม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191" w:type="dxa"/>
          </w:tcPr>
          <w:p w14:paraId="054D08D6" w14:textId="67F35572" w:rsidR="003C661D" w:rsidRPr="00EB2651" w:rsidRDefault="003C661D" w:rsidP="003C66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86" w:type="dxa"/>
          </w:tcPr>
          <w:p w14:paraId="7758A8CB" w14:textId="35471C27" w:rsidR="003C661D" w:rsidRPr="00EB2651" w:rsidRDefault="003C661D" w:rsidP="001179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0F731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0F731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366" w:type="dxa"/>
          </w:tcPr>
          <w:p w14:paraId="1F5076A6" w14:textId="589803B4" w:rsidR="003C661D" w:rsidRPr="00EB2651" w:rsidRDefault="003C661D" w:rsidP="003C66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810D94" w:rsidRPr="00EB2651" w14:paraId="06E03BB6" w14:textId="77777777" w:rsidTr="000F7318">
        <w:trPr>
          <w:cantSplit/>
        </w:trPr>
        <w:tc>
          <w:tcPr>
            <w:tcW w:w="3903" w:type="dxa"/>
            <w:tcBorders>
              <w:bottom w:val="nil"/>
            </w:tcBorders>
            <w:vAlign w:val="center"/>
          </w:tcPr>
          <w:p w14:paraId="14D0C19B" w14:textId="0A15EDCE" w:rsidR="00810D94" w:rsidRPr="00EB2651" w:rsidRDefault="00810D94" w:rsidP="00810D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ลูกหนี้</w:t>
            </w:r>
            <w:r w:rsidRPr="00EB265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การค้า</w:t>
            </w: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 </w:t>
            </w: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Pr="00EB265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บุคคลและ</w:t>
            </w: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250" w:type="dxa"/>
            <w:tcBorders>
              <w:bottom w:val="nil"/>
            </w:tcBorders>
          </w:tcPr>
          <w:p w14:paraId="27A008B0" w14:textId="77777777" w:rsidR="00810D94" w:rsidRPr="00EB2651" w:rsidRDefault="00810D94" w:rsidP="00810D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bottom w:val="nil"/>
            </w:tcBorders>
          </w:tcPr>
          <w:p w14:paraId="417A1650" w14:textId="77777777" w:rsidR="00810D94" w:rsidRPr="00EB2651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1" w:type="dxa"/>
            <w:tcBorders>
              <w:bottom w:val="nil"/>
            </w:tcBorders>
          </w:tcPr>
          <w:p w14:paraId="03B6D4C1" w14:textId="77777777" w:rsidR="00810D94" w:rsidRPr="00EB2651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nil"/>
            </w:tcBorders>
          </w:tcPr>
          <w:p w14:paraId="180CB3DA" w14:textId="77777777" w:rsidR="00810D94" w:rsidRPr="00EB2651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6" w:type="dxa"/>
            <w:tcBorders>
              <w:bottom w:val="nil"/>
            </w:tcBorders>
          </w:tcPr>
          <w:p w14:paraId="3A5C6D77" w14:textId="77777777" w:rsidR="00810D94" w:rsidRPr="00EB2651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47675" w:rsidRPr="00EB2651" w14:paraId="2A7C1071" w14:textId="77777777" w:rsidTr="000F7318">
        <w:trPr>
          <w:cantSplit/>
        </w:trPr>
        <w:tc>
          <w:tcPr>
            <w:tcW w:w="3903" w:type="dxa"/>
            <w:tcBorders>
              <w:bottom w:val="nil"/>
            </w:tcBorders>
          </w:tcPr>
          <w:p w14:paraId="635F618C" w14:textId="0E29083A" w:rsidR="00F47675" w:rsidRPr="00EB2651" w:rsidRDefault="00F47675" w:rsidP="00F47675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EB2651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0" w:type="dxa"/>
            <w:tcBorders>
              <w:bottom w:val="nil"/>
            </w:tcBorders>
          </w:tcPr>
          <w:p w14:paraId="5D2E2D0C" w14:textId="429ADBFF" w:rsidR="00F47675" w:rsidRPr="00EB2651" w:rsidRDefault="00F47675" w:rsidP="00F4767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bottom w:val="nil"/>
            </w:tcBorders>
            <w:shd w:val="clear" w:color="auto" w:fill="auto"/>
            <w:vAlign w:val="bottom"/>
          </w:tcPr>
          <w:p w14:paraId="4F83027F" w14:textId="54ACC4ED" w:rsidR="00F47675" w:rsidRPr="006929AF" w:rsidRDefault="00F47675" w:rsidP="000F7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14:paraId="70039382" w14:textId="3BB9E6B7" w:rsidR="00F47675" w:rsidRPr="00114171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-</w:t>
            </w: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543EC61B" w14:textId="1DE3BF9B" w:rsidR="00F47675" w:rsidRPr="00114171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>93</w:t>
            </w:r>
          </w:p>
        </w:tc>
        <w:tc>
          <w:tcPr>
            <w:tcW w:w="1366" w:type="dxa"/>
            <w:tcBorders>
              <w:bottom w:val="nil"/>
            </w:tcBorders>
            <w:vAlign w:val="bottom"/>
          </w:tcPr>
          <w:p w14:paraId="0742D899" w14:textId="028E9D65" w:rsidR="00F47675" w:rsidRPr="00114171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>69</w:t>
            </w:r>
          </w:p>
        </w:tc>
      </w:tr>
      <w:tr w:rsidR="00F47675" w:rsidRPr="00EB2651" w14:paraId="421DB100" w14:textId="77777777" w:rsidTr="000F7318">
        <w:trPr>
          <w:cantSplit/>
        </w:trPr>
        <w:tc>
          <w:tcPr>
            <w:tcW w:w="3903" w:type="dxa"/>
            <w:tcBorders>
              <w:bottom w:val="nil"/>
            </w:tcBorders>
          </w:tcPr>
          <w:p w14:paraId="748F94FE" w14:textId="572D64AC" w:rsidR="00F47675" w:rsidRPr="00EB2651" w:rsidRDefault="00F47675" w:rsidP="00F47675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EB2651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250" w:type="dxa"/>
            <w:tcBorders>
              <w:bottom w:val="nil"/>
            </w:tcBorders>
          </w:tcPr>
          <w:p w14:paraId="4353BB3A" w14:textId="49F69B48" w:rsidR="00F47675" w:rsidRPr="00EB2651" w:rsidRDefault="00F47675" w:rsidP="00F4767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bottom w:val="nil"/>
            </w:tcBorders>
            <w:shd w:val="clear" w:color="auto" w:fill="auto"/>
            <w:vAlign w:val="bottom"/>
          </w:tcPr>
          <w:p w14:paraId="7E4269B9" w14:textId="0D6822FE" w:rsidR="00F47675" w:rsidRPr="008128B6" w:rsidRDefault="00F47675" w:rsidP="000F73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286</w:t>
            </w: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14:paraId="54DECD40" w14:textId="462CBCF8" w:rsidR="00F47675" w:rsidRPr="00114171" w:rsidRDefault="00F47675" w:rsidP="000F73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0274F196" w14:textId="453A4C97" w:rsidR="00F47675" w:rsidRPr="00114171" w:rsidRDefault="00F47675" w:rsidP="000F73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  <w:lang w:val="en-GB"/>
              </w:rPr>
              <w:t>286</w:t>
            </w:r>
          </w:p>
        </w:tc>
        <w:tc>
          <w:tcPr>
            <w:tcW w:w="1366" w:type="dxa"/>
            <w:tcBorders>
              <w:bottom w:val="nil"/>
            </w:tcBorders>
            <w:vAlign w:val="bottom"/>
          </w:tcPr>
          <w:p w14:paraId="5B64B918" w14:textId="3438EA08" w:rsidR="00F47675" w:rsidRPr="00114171" w:rsidRDefault="00F47675" w:rsidP="000F73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  <w:lang w:val="en-GB"/>
              </w:rPr>
              <w:t>158</w:t>
            </w:r>
          </w:p>
        </w:tc>
      </w:tr>
      <w:tr w:rsidR="00F47675" w:rsidRPr="00EB2651" w14:paraId="6E3BAB2C" w14:textId="77777777" w:rsidTr="000F7318">
        <w:trPr>
          <w:cantSplit/>
        </w:trPr>
        <w:tc>
          <w:tcPr>
            <w:tcW w:w="3903" w:type="dxa"/>
            <w:tcBorders>
              <w:bottom w:val="nil"/>
            </w:tcBorders>
            <w:vAlign w:val="center"/>
          </w:tcPr>
          <w:p w14:paraId="1B4E4748" w14:textId="41B53BF1" w:rsidR="00F47675" w:rsidRPr="00EB2651" w:rsidRDefault="00F47675" w:rsidP="00F4767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50" w:type="dxa"/>
            <w:tcBorders>
              <w:bottom w:val="nil"/>
            </w:tcBorders>
          </w:tcPr>
          <w:p w14:paraId="25114556" w14:textId="77777777" w:rsidR="00F47675" w:rsidRPr="00EB2651" w:rsidRDefault="00F47675" w:rsidP="00F4767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bottom w:val="nil"/>
            </w:tcBorders>
            <w:shd w:val="clear" w:color="auto" w:fill="auto"/>
            <w:vAlign w:val="bottom"/>
          </w:tcPr>
          <w:p w14:paraId="229DC637" w14:textId="4BED5A79" w:rsidR="00F47675" w:rsidRPr="00D257D6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286</w:t>
            </w: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14:paraId="19C9FAE2" w14:textId="01BBB66E" w:rsidR="00F47675" w:rsidRPr="00114171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386" w:type="dxa"/>
            <w:tcBorders>
              <w:bottom w:val="nil"/>
            </w:tcBorders>
            <w:shd w:val="clear" w:color="auto" w:fill="auto"/>
            <w:vAlign w:val="bottom"/>
          </w:tcPr>
          <w:p w14:paraId="74AA6DD7" w14:textId="51D235D0" w:rsidR="00F47675" w:rsidRPr="00114171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  <w:lang w:val="en-GB"/>
              </w:rPr>
              <w:t>379</w:t>
            </w:r>
          </w:p>
        </w:tc>
        <w:tc>
          <w:tcPr>
            <w:tcW w:w="1366" w:type="dxa"/>
            <w:tcBorders>
              <w:bottom w:val="nil"/>
            </w:tcBorders>
            <w:vAlign w:val="bottom"/>
          </w:tcPr>
          <w:p w14:paraId="4944C4B8" w14:textId="0D980DF0" w:rsidR="00F47675" w:rsidRPr="00114171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  <w:lang w:val="en-GB"/>
              </w:rPr>
              <w:t>227</w:t>
            </w:r>
          </w:p>
        </w:tc>
      </w:tr>
      <w:tr w:rsidR="00C15222" w:rsidRPr="00EB2651" w14:paraId="3EFF6556" w14:textId="77777777" w:rsidTr="000F7318">
        <w:trPr>
          <w:cantSplit/>
        </w:trPr>
        <w:tc>
          <w:tcPr>
            <w:tcW w:w="3903" w:type="dxa"/>
            <w:tcBorders>
              <w:top w:val="nil"/>
              <w:bottom w:val="nil"/>
            </w:tcBorders>
            <w:vAlign w:val="center"/>
          </w:tcPr>
          <w:p w14:paraId="6179E5DC" w14:textId="77777777" w:rsidR="00C15222" w:rsidRDefault="00C15222" w:rsidP="00C1522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  <w:p w14:paraId="1B3331A4" w14:textId="4172858A" w:rsidR="00C15222" w:rsidRPr="00EB2651" w:rsidRDefault="00C15222" w:rsidP="00C1522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</w:t>
            </w:r>
            <w:r w:rsidRPr="00EB265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ย่อย</w:t>
            </w:r>
          </w:p>
        </w:tc>
        <w:tc>
          <w:tcPr>
            <w:tcW w:w="250" w:type="dxa"/>
            <w:tcBorders>
              <w:top w:val="nil"/>
              <w:bottom w:val="nil"/>
            </w:tcBorders>
          </w:tcPr>
          <w:p w14:paraId="1604115C" w14:textId="3AD3ABC9" w:rsidR="00C15222" w:rsidRPr="00EB2651" w:rsidRDefault="00C15222" w:rsidP="00C1522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AB36A" w14:textId="0EE34FA1" w:rsidR="00C15222" w:rsidRPr="00EB2651" w:rsidRDefault="00C15222" w:rsidP="00C1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5C61BDCD" w14:textId="0D54F262" w:rsidR="00C15222" w:rsidRPr="00EB2651" w:rsidRDefault="00C15222" w:rsidP="00C1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BB4893" w14:textId="6CBC42A0" w:rsidR="00C15222" w:rsidRPr="008B663F" w:rsidRDefault="00C15222" w:rsidP="00C1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nil"/>
              <w:bottom w:val="nil"/>
            </w:tcBorders>
            <w:vAlign w:val="bottom"/>
          </w:tcPr>
          <w:p w14:paraId="27DC06D8" w14:textId="1878C8CE" w:rsidR="00C15222" w:rsidRPr="00EB2651" w:rsidRDefault="00C15222" w:rsidP="00C1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15222" w:rsidRPr="00EB2651" w14:paraId="7F91AE50" w14:textId="77777777" w:rsidTr="000F7318">
        <w:trPr>
          <w:cantSplit/>
        </w:trPr>
        <w:tc>
          <w:tcPr>
            <w:tcW w:w="3903" w:type="dxa"/>
            <w:tcBorders>
              <w:top w:val="nil"/>
              <w:bottom w:val="nil"/>
            </w:tcBorders>
            <w:vAlign w:val="center"/>
          </w:tcPr>
          <w:p w14:paraId="199625D7" w14:textId="275C8605" w:rsidR="00C15222" w:rsidRPr="00EB2651" w:rsidRDefault="00C15222" w:rsidP="00C15222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AA6B92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0" w:type="dxa"/>
            <w:tcBorders>
              <w:top w:val="nil"/>
              <w:bottom w:val="nil"/>
            </w:tcBorders>
          </w:tcPr>
          <w:p w14:paraId="303659E3" w14:textId="77777777" w:rsidR="00C15222" w:rsidRPr="00EB2651" w:rsidRDefault="00C15222" w:rsidP="00C1522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231675" w14:textId="1150D093" w:rsidR="00C15222" w:rsidRDefault="00C15222" w:rsidP="00C1522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</w:t>
            </w:r>
            <w:r w:rsidRPr="0011417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4D215ACC" w14:textId="040B837C" w:rsidR="00C15222" w:rsidRPr="00114171" w:rsidRDefault="00C15222" w:rsidP="00C1522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-</w:t>
            </w: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A52B37" w14:textId="785FF959" w:rsidR="00C15222" w:rsidRPr="00114171" w:rsidRDefault="00C15222" w:rsidP="00C1522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4171">
              <w:rPr>
                <w:rFonts w:ascii="Browallia New" w:hAnsi="Browallia New" w:cs="Browallia New" w:hint="cs"/>
                <w:sz w:val="28"/>
                <w:szCs w:val="28"/>
                <w:cs/>
              </w:rPr>
              <w:t>22</w:t>
            </w:r>
            <w:r w:rsidRPr="00114171">
              <w:rPr>
                <w:rFonts w:ascii="Browallia New" w:hAnsi="Browallia New" w:cs="Browallia New"/>
                <w:sz w:val="28"/>
                <w:szCs w:val="28"/>
              </w:rPr>
              <w:t>,79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366" w:type="dxa"/>
            <w:tcBorders>
              <w:top w:val="nil"/>
              <w:bottom w:val="nil"/>
            </w:tcBorders>
            <w:vAlign w:val="bottom"/>
          </w:tcPr>
          <w:p w14:paraId="42778E0F" w14:textId="44E4EB48" w:rsidR="00C15222" w:rsidRPr="00114171" w:rsidRDefault="00C15222" w:rsidP="00C1522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</w:p>
        </w:tc>
      </w:tr>
      <w:tr w:rsidR="00C15222" w:rsidRPr="00EB2651" w14:paraId="36327FAC" w14:textId="77777777" w:rsidTr="000F7318">
        <w:trPr>
          <w:cantSplit/>
        </w:trPr>
        <w:tc>
          <w:tcPr>
            <w:tcW w:w="3903" w:type="dxa"/>
            <w:tcBorders>
              <w:top w:val="nil"/>
              <w:bottom w:val="nil"/>
            </w:tcBorders>
            <w:vAlign w:val="center"/>
          </w:tcPr>
          <w:p w14:paraId="6C8D868E" w14:textId="77777777" w:rsidR="00C15222" w:rsidRPr="00EB2651" w:rsidRDefault="00C15222" w:rsidP="00C15222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50" w:type="dxa"/>
            <w:tcBorders>
              <w:top w:val="nil"/>
              <w:bottom w:val="nil"/>
            </w:tcBorders>
          </w:tcPr>
          <w:p w14:paraId="0C6FE36F" w14:textId="77777777" w:rsidR="00C15222" w:rsidRPr="00EB2651" w:rsidRDefault="00C15222" w:rsidP="00C1522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74D7E4" w14:textId="77777777" w:rsidR="00C15222" w:rsidRPr="00EB2651" w:rsidRDefault="00C15222" w:rsidP="00C1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0C8B1302" w14:textId="77777777" w:rsidR="00C15222" w:rsidRPr="00114171" w:rsidRDefault="00C15222" w:rsidP="00C1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64EAA6" w14:textId="77777777" w:rsidR="00C15222" w:rsidRPr="00114171" w:rsidRDefault="00C15222" w:rsidP="00C1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6" w:type="dxa"/>
            <w:tcBorders>
              <w:top w:val="nil"/>
              <w:bottom w:val="nil"/>
            </w:tcBorders>
            <w:vAlign w:val="bottom"/>
          </w:tcPr>
          <w:p w14:paraId="108AC19E" w14:textId="77777777" w:rsidR="00C15222" w:rsidRPr="00114171" w:rsidRDefault="00C15222" w:rsidP="00C1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B4A33" w:rsidRPr="00EB2651" w14:paraId="4CBDC7BB" w14:textId="77777777" w:rsidTr="00437E87">
        <w:trPr>
          <w:cantSplit/>
        </w:trPr>
        <w:tc>
          <w:tcPr>
            <w:tcW w:w="3903" w:type="dxa"/>
            <w:tcBorders>
              <w:top w:val="nil"/>
              <w:bottom w:val="nil"/>
            </w:tcBorders>
            <w:vAlign w:val="center"/>
          </w:tcPr>
          <w:p w14:paraId="49193FEF" w14:textId="77F1C248" w:rsidR="000B4A33" w:rsidRPr="000F7318" w:rsidRDefault="000B4A33" w:rsidP="00C15222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0F731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เงินให้กู้ยืมระยะสั้นและดอกเบี้ยค้างรับ</w:t>
            </w:r>
            <w:r w:rsidR="001B453A">
              <w:rPr>
                <w:rFonts w:ascii="Browallia New" w:hAnsi="Browallia New" w:cs="Browallia New"/>
                <w:sz w:val="28"/>
                <w:szCs w:val="28"/>
                <w:u w:val="single"/>
              </w:rPr>
              <w:t xml:space="preserve">             </w:t>
            </w:r>
            <w:r w:rsidRPr="000F731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 </w:t>
            </w:r>
            <w:r w:rsidRPr="000F7318">
              <w:rPr>
                <w:rFonts w:ascii="Browallia New" w:hAnsi="Browallia New" w:cs="Browallia New"/>
                <w:sz w:val="28"/>
                <w:szCs w:val="28"/>
                <w:u w:val="single"/>
              </w:rPr>
              <w:t xml:space="preserve">- </w:t>
            </w:r>
            <w:r w:rsidRPr="000F731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50" w:type="dxa"/>
            <w:tcBorders>
              <w:top w:val="nil"/>
              <w:bottom w:val="nil"/>
            </w:tcBorders>
          </w:tcPr>
          <w:p w14:paraId="68B68E30" w14:textId="77777777" w:rsidR="000B4A33" w:rsidRPr="00EB2651" w:rsidRDefault="000B4A33" w:rsidP="00C1522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79A386" w14:textId="77777777" w:rsidR="000B4A33" w:rsidRPr="00EB2651" w:rsidRDefault="000B4A33" w:rsidP="00C1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5B832E95" w14:textId="77777777" w:rsidR="000B4A33" w:rsidRPr="00114171" w:rsidRDefault="000B4A33" w:rsidP="00C1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9F0157" w14:textId="77777777" w:rsidR="000B4A33" w:rsidRPr="00114171" w:rsidRDefault="000B4A33" w:rsidP="00C1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6" w:type="dxa"/>
            <w:tcBorders>
              <w:top w:val="nil"/>
              <w:bottom w:val="nil"/>
            </w:tcBorders>
            <w:vAlign w:val="bottom"/>
          </w:tcPr>
          <w:p w14:paraId="39034012" w14:textId="77777777" w:rsidR="000B4A33" w:rsidRPr="00114171" w:rsidRDefault="000B4A33" w:rsidP="00C1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B4A33" w:rsidRPr="00EB2651" w14:paraId="09860A60" w14:textId="77777777" w:rsidTr="00437E87">
        <w:trPr>
          <w:cantSplit/>
        </w:trPr>
        <w:tc>
          <w:tcPr>
            <w:tcW w:w="3903" w:type="dxa"/>
            <w:tcBorders>
              <w:top w:val="nil"/>
              <w:bottom w:val="nil"/>
            </w:tcBorders>
            <w:vAlign w:val="center"/>
          </w:tcPr>
          <w:p w14:paraId="4347FF21" w14:textId="0EA22579" w:rsidR="000B4A33" w:rsidRPr="00EB2651" w:rsidRDefault="000B4A33" w:rsidP="00C15222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AA6B92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0" w:type="dxa"/>
            <w:tcBorders>
              <w:top w:val="nil"/>
              <w:bottom w:val="nil"/>
            </w:tcBorders>
          </w:tcPr>
          <w:p w14:paraId="3C137DF7" w14:textId="77777777" w:rsidR="000B4A33" w:rsidRPr="00EB2651" w:rsidRDefault="000B4A33" w:rsidP="00C1522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D43290" w14:textId="3C6EC997" w:rsidR="000B4A33" w:rsidRPr="000F7318" w:rsidRDefault="000B4A33" w:rsidP="000F731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31A4A33E" w14:textId="01387549" w:rsidR="000B4A33" w:rsidRPr="00114171" w:rsidRDefault="000B4A33" w:rsidP="000F731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174EB4" w14:textId="79393F85" w:rsidR="000B4A33" w:rsidRPr="00114171" w:rsidRDefault="000B4A33" w:rsidP="000F731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2,010</w:t>
            </w:r>
          </w:p>
        </w:tc>
        <w:tc>
          <w:tcPr>
            <w:tcW w:w="1366" w:type="dxa"/>
            <w:tcBorders>
              <w:top w:val="nil"/>
              <w:bottom w:val="nil"/>
            </w:tcBorders>
            <w:vAlign w:val="bottom"/>
          </w:tcPr>
          <w:p w14:paraId="5D330650" w14:textId="2446CB71" w:rsidR="000B4A33" w:rsidRPr="00114171" w:rsidRDefault="000B4A33" w:rsidP="000F731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B4A33" w:rsidRPr="00EB2651" w14:paraId="6F796E67" w14:textId="77777777" w:rsidTr="00437E87">
        <w:trPr>
          <w:cantSplit/>
        </w:trPr>
        <w:tc>
          <w:tcPr>
            <w:tcW w:w="3903" w:type="dxa"/>
            <w:tcBorders>
              <w:top w:val="nil"/>
              <w:bottom w:val="nil"/>
            </w:tcBorders>
            <w:vAlign w:val="center"/>
          </w:tcPr>
          <w:p w14:paraId="7951AAA8" w14:textId="77777777" w:rsidR="000B4A33" w:rsidRPr="00EB2651" w:rsidRDefault="000B4A33" w:rsidP="00C15222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50" w:type="dxa"/>
            <w:tcBorders>
              <w:top w:val="nil"/>
              <w:bottom w:val="nil"/>
            </w:tcBorders>
          </w:tcPr>
          <w:p w14:paraId="4D0CE93D" w14:textId="77777777" w:rsidR="000B4A33" w:rsidRPr="00EB2651" w:rsidRDefault="000B4A33" w:rsidP="00C1522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5CACE5" w14:textId="77777777" w:rsidR="000B4A33" w:rsidRPr="00EB2651" w:rsidRDefault="000B4A33" w:rsidP="00C1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1561779B" w14:textId="77777777" w:rsidR="000B4A33" w:rsidRPr="00114171" w:rsidRDefault="000B4A33" w:rsidP="00C1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362171" w14:textId="77777777" w:rsidR="000B4A33" w:rsidRPr="00114171" w:rsidRDefault="000B4A33" w:rsidP="00C1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6" w:type="dxa"/>
            <w:tcBorders>
              <w:top w:val="nil"/>
              <w:bottom w:val="nil"/>
            </w:tcBorders>
            <w:vAlign w:val="bottom"/>
          </w:tcPr>
          <w:p w14:paraId="52ADC55D" w14:textId="77777777" w:rsidR="000B4A33" w:rsidRPr="00114171" w:rsidRDefault="000B4A33" w:rsidP="00C1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15222" w:rsidRPr="00EB2651" w14:paraId="3968563A" w14:textId="77777777" w:rsidTr="000F7318">
        <w:trPr>
          <w:cantSplit/>
        </w:trPr>
        <w:tc>
          <w:tcPr>
            <w:tcW w:w="4153" w:type="dxa"/>
            <w:gridSpan w:val="2"/>
            <w:tcBorders>
              <w:top w:val="nil"/>
              <w:bottom w:val="nil"/>
            </w:tcBorders>
            <w:vAlign w:val="center"/>
          </w:tcPr>
          <w:p w14:paraId="7B74A67E" w14:textId="7710A4DC" w:rsidR="00C15222" w:rsidRPr="00574BD1" w:rsidRDefault="00C15222" w:rsidP="00C1522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574BD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เงินให้กู้ยืม – บริษัทย่อยที่กำหนดชำระ</w:t>
            </w:r>
            <w:r w:rsidR="00437E87">
              <w:rPr>
                <w:rFonts w:ascii="Browallia New" w:hAnsi="Browallia New" w:cs="Browallia New"/>
                <w:sz w:val="28"/>
                <w:szCs w:val="28"/>
                <w:u w:val="single"/>
              </w:rPr>
              <w:br/>
            </w:r>
            <w:r w:rsidRPr="00574BD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ภายในหนึ่งปี</w:t>
            </w: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2424D0" w14:textId="77777777" w:rsidR="00C15222" w:rsidRPr="00EB2651" w:rsidRDefault="00C15222" w:rsidP="00C1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16A50EEA" w14:textId="77777777" w:rsidR="00C15222" w:rsidRPr="00114171" w:rsidRDefault="00C15222" w:rsidP="00C1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39E832" w14:textId="77777777" w:rsidR="00C15222" w:rsidRPr="00114171" w:rsidRDefault="00C15222" w:rsidP="00C1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6" w:type="dxa"/>
            <w:tcBorders>
              <w:top w:val="nil"/>
              <w:bottom w:val="nil"/>
            </w:tcBorders>
            <w:vAlign w:val="bottom"/>
          </w:tcPr>
          <w:p w14:paraId="298DA10E" w14:textId="77777777" w:rsidR="00C15222" w:rsidRPr="00114171" w:rsidRDefault="00C15222" w:rsidP="00C1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15222" w:rsidRPr="00EB2651" w14:paraId="757CB2E4" w14:textId="77777777" w:rsidTr="000F7318">
        <w:trPr>
          <w:cantSplit/>
        </w:trPr>
        <w:tc>
          <w:tcPr>
            <w:tcW w:w="3903" w:type="dxa"/>
            <w:tcBorders>
              <w:top w:val="nil"/>
              <w:bottom w:val="nil"/>
            </w:tcBorders>
            <w:vAlign w:val="center"/>
          </w:tcPr>
          <w:p w14:paraId="365FC3D3" w14:textId="1184B8DF" w:rsidR="00C15222" w:rsidRPr="00EB2651" w:rsidRDefault="00C15222" w:rsidP="00C15222">
            <w:pPr>
              <w:spacing w:line="240" w:lineRule="auto"/>
              <w:ind w:left="186" w:firstLine="6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4BD1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0" w:type="dxa"/>
            <w:tcBorders>
              <w:top w:val="nil"/>
              <w:bottom w:val="nil"/>
            </w:tcBorders>
          </w:tcPr>
          <w:p w14:paraId="12E85424" w14:textId="77777777" w:rsidR="00C15222" w:rsidRPr="00EB2651" w:rsidRDefault="00C15222" w:rsidP="00C1522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F09E6D" w14:textId="5D316B8E" w:rsidR="00C15222" w:rsidRPr="00EB2651" w:rsidRDefault="00C15222" w:rsidP="00C1522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-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2AFAA207" w14:textId="2ABD7A4C" w:rsidR="00C15222" w:rsidRPr="00114171" w:rsidRDefault="00C15222" w:rsidP="00C1522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-</w:t>
            </w: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26A5B5" w14:textId="030B8919" w:rsidR="00C15222" w:rsidRPr="00114171" w:rsidRDefault="00652E62" w:rsidP="00C1522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93</w:t>
            </w:r>
            <w:r w:rsidR="00C15222" w:rsidRPr="00114171">
              <w:rPr>
                <w:rFonts w:ascii="Browallia New" w:hAnsi="Browallia New" w:cs="Browallia New"/>
                <w:sz w:val="28"/>
                <w:szCs w:val="28"/>
                <w:lang w:val="en-GB"/>
              </w:rPr>
              <w:t>,000</w:t>
            </w:r>
          </w:p>
        </w:tc>
        <w:tc>
          <w:tcPr>
            <w:tcW w:w="1366" w:type="dxa"/>
            <w:tcBorders>
              <w:top w:val="nil"/>
              <w:bottom w:val="nil"/>
            </w:tcBorders>
            <w:vAlign w:val="bottom"/>
          </w:tcPr>
          <w:p w14:paraId="21AFEF51" w14:textId="5CD718A1" w:rsidR="00C15222" w:rsidRPr="00114171" w:rsidRDefault="00C15222" w:rsidP="00C1522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  <w:lang w:val="en-GB"/>
              </w:rPr>
              <w:t>48,000</w:t>
            </w:r>
          </w:p>
        </w:tc>
      </w:tr>
      <w:tr w:rsidR="00C15222" w:rsidRPr="00EB2651" w14:paraId="057AA72C" w14:textId="77777777" w:rsidTr="000F7318">
        <w:trPr>
          <w:cantSplit/>
        </w:trPr>
        <w:tc>
          <w:tcPr>
            <w:tcW w:w="3903" w:type="dxa"/>
            <w:tcBorders>
              <w:top w:val="nil"/>
              <w:bottom w:val="nil"/>
            </w:tcBorders>
            <w:vAlign w:val="center"/>
          </w:tcPr>
          <w:p w14:paraId="087680D2" w14:textId="77777777" w:rsidR="00C15222" w:rsidRPr="00EB2651" w:rsidRDefault="00C15222" w:rsidP="00C15222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50" w:type="dxa"/>
            <w:tcBorders>
              <w:top w:val="nil"/>
              <w:bottom w:val="nil"/>
            </w:tcBorders>
          </w:tcPr>
          <w:p w14:paraId="45389E81" w14:textId="77777777" w:rsidR="00C15222" w:rsidRPr="00EB2651" w:rsidRDefault="00C15222" w:rsidP="00C1522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2586C4" w14:textId="77777777" w:rsidR="00C15222" w:rsidRPr="00EB2651" w:rsidRDefault="00C15222" w:rsidP="00C1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42AFE71E" w14:textId="77777777" w:rsidR="00C15222" w:rsidRPr="00114171" w:rsidRDefault="00C15222" w:rsidP="00C1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424289" w14:textId="77777777" w:rsidR="00C15222" w:rsidRPr="00114171" w:rsidRDefault="00C15222" w:rsidP="00C1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6" w:type="dxa"/>
            <w:tcBorders>
              <w:top w:val="nil"/>
              <w:bottom w:val="nil"/>
            </w:tcBorders>
            <w:vAlign w:val="bottom"/>
          </w:tcPr>
          <w:p w14:paraId="15FF7D67" w14:textId="77777777" w:rsidR="00C15222" w:rsidRPr="00114171" w:rsidRDefault="00C15222" w:rsidP="00C1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15222" w:rsidRPr="00EB2651" w14:paraId="3B4158E9" w14:textId="77777777" w:rsidTr="000F7318">
        <w:trPr>
          <w:cantSplit/>
        </w:trPr>
        <w:tc>
          <w:tcPr>
            <w:tcW w:w="3903" w:type="dxa"/>
            <w:tcBorders>
              <w:bottom w:val="nil"/>
            </w:tcBorders>
            <w:vAlign w:val="center"/>
          </w:tcPr>
          <w:p w14:paraId="6367D3DB" w14:textId="3810453B" w:rsidR="00C15222" w:rsidRPr="00EB2651" w:rsidRDefault="00C15222" w:rsidP="00C1522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/>
              </w:rPr>
            </w:pPr>
            <w:r w:rsidRPr="00EB265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เงินให้กู้ยืม</w:t>
            </w: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 </w:t>
            </w: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</w:t>
            </w:r>
            <w:r w:rsidRPr="00EB265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ย่อย</w:t>
            </w:r>
          </w:p>
        </w:tc>
        <w:tc>
          <w:tcPr>
            <w:tcW w:w="250" w:type="dxa"/>
            <w:tcBorders>
              <w:bottom w:val="nil"/>
            </w:tcBorders>
          </w:tcPr>
          <w:p w14:paraId="21376A01" w14:textId="77777777" w:rsidR="00C15222" w:rsidRPr="00EB2651" w:rsidRDefault="00C15222" w:rsidP="00C1522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bottom w:val="nil"/>
            </w:tcBorders>
            <w:shd w:val="clear" w:color="auto" w:fill="auto"/>
            <w:vAlign w:val="bottom"/>
          </w:tcPr>
          <w:p w14:paraId="65EA5BFD" w14:textId="77777777" w:rsidR="00C15222" w:rsidRPr="00EB2651" w:rsidRDefault="00C15222" w:rsidP="00C1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14:paraId="6AD7D884" w14:textId="77777777" w:rsidR="00C15222" w:rsidRPr="00114171" w:rsidRDefault="00C15222" w:rsidP="00C1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nil"/>
            </w:tcBorders>
            <w:shd w:val="clear" w:color="auto" w:fill="auto"/>
            <w:vAlign w:val="bottom"/>
          </w:tcPr>
          <w:p w14:paraId="759A3776" w14:textId="77777777" w:rsidR="00C15222" w:rsidRPr="00114171" w:rsidRDefault="00C15222" w:rsidP="00C1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6" w:type="dxa"/>
            <w:tcBorders>
              <w:bottom w:val="nil"/>
            </w:tcBorders>
            <w:vAlign w:val="bottom"/>
          </w:tcPr>
          <w:p w14:paraId="384E9F48" w14:textId="77777777" w:rsidR="00C15222" w:rsidRPr="00114171" w:rsidRDefault="00C15222" w:rsidP="00C1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15222" w:rsidRPr="00EB2651" w14:paraId="1F85CC14" w14:textId="77777777" w:rsidTr="000F7318">
        <w:trPr>
          <w:cantSplit/>
        </w:trPr>
        <w:tc>
          <w:tcPr>
            <w:tcW w:w="3903" w:type="dxa"/>
            <w:tcBorders>
              <w:top w:val="nil"/>
              <w:bottom w:val="nil"/>
            </w:tcBorders>
            <w:vAlign w:val="center"/>
          </w:tcPr>
          <w:p w14:paraId="54FCAE9F" w14:textId="0C717003" w:rsidR="00C15222" w:rsidRPr="00EB2651" w:rsidRDefault="00C15222" w:rsidP="00C15222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EB2651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0" w:type="dxa"/>
            <w:tcBorders>
              <w:top w:val="nil"/>
              <w:bottom w:val="nil"/>
            </w:tcBorders>
          </w:tcPr>
          <w:p w14:paraId="7CC3EAA4" w14:textId="77777777" w:rsidR="00C15222" w:rsidRPr="00EB2651" w:rsidRDefault="00C15222" w:rsidP="00C1522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0D9077" w14:textId="233DF5EA" w:rsidR="00C15222" w:rsidRPr="00EB2651" w:rsidRDefault="00C15222" w:rsidP="00C1522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</w:t>
            </w:r>
            <w:r w:rsidRPr="0011417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-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3A6BD483" w14:textId="389346AB" w:rsidR="00C15222" w:rsidRPr="00114171" w:rsidRDefault="00C15222" w:rsidP="00C1522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-</w:t>
            </w: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C470AB" w14:textId="02438338" w:rsidR="00C15222" w:rsidRPr="00114171" w:rsidRDefault="009C37E2" w:rsidP="00C1522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  <w:r w:rsidR="0081433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,7</w:t>
            </w:r>
            <w:r w:rsidR="0081433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366" w:type="dxa"/>
            <w:tcBorders>
              <w:top w:val="nil"/>
              <w:bottom w:val="nil"/>
            </w:tcBorders>
            <w:vAlign w:val="bottom"/>
          </w:tcPr>
          <w:p w14:paraId="6C23411C" w14:textId="0E55A025" w:rsidR="00C15222" w:rsidRPr="00114171" w:rsidRDefault="00C15222" w:rsidP="00C1522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  <w:lang w:val="en-GB"/>
              </w:rPr>
              <w:t>699,961</w:t>
            </w:r>
          </w:p>
        </w:tc>
      </w:tr>
    </w:tbl>
    <w:p w14:paraId="61744860" w14:textId="509E7040" w:rsidR="00EB2651" w:rsidRDefault="00EB2651" w:rsidP="006B1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Browallia New" w:hAnsi="Browallia New" w:cs="Browallia New"/>
          <w:sz w:val="20"/>
          <w:szCs w:val="20"/>
        </w:rPr>
      </w:pPr>
    </w:p>
    <w:p w14:paraId="13199B13" w14:textId="77777777" w:rsidR="002A1EA4" w:rsidRDefault="002A1EA4" w:rsidP="00D6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C910D33" w14:textId="77777777" w:rsidR="002A1EA4" w:rsidRDefault="002A1EA4" w:rsidP="00D6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2E9165BB" w14:textId="77777777" w:rsidR="002A1EA4" w:rsidRDefault="002A1EA4" w:rsidP="000F7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980E485" w14:textId="2B170E6E" w:rsidR="00D64E73" w:rsidRDefault="00D64E73" w:rsidP="00D6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136C22">
        <w:rPr>
          <w:rFonts w:ascii="Browallia New" w:hAnsi="Browallia New" w:cs="Browallia New" w:hint="cs"/>
          <w:sz w:val="28"/>
          <w:szCs w:val="28"/>
          <w:cs/>
        </w:rPr>
        <w:lastRenderedPageBreak/>
        <w:t xml:space="preserve">ในระหว่างงวดสิ้นสุดวันที่ </w:t>
      </w:r>
      <w:r w:rsidR="00574BD1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574BD1" w:rsidRPr="00656C14">
        <w:rPr>
          <w:rFonts w:ascii="Browallia New" w:hAnsi="Browallia New" w:cs="Browallia New"/>
          <w:sz w:val="28"/>
          <w:szCs w:val="28"/>
          <w:lang w:val="en-GB"/>
        </w:rPr>
        <w:t>1</w:t>
      </w:r>
      <w:r w:rsidR="00574BD1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574BD1" w:rsidRPr="00656C14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574BD1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574BD1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 และ</w:t>
      </w:r>
      <w:r w:rsidR="00D83166" w:rsidRPr="00136C22">
        <w:rPr>
          <w:rFonts w:ascii="Browallia New" w:hAnsi="Browallia New" w:cs="Browallia New" w:hint="cs"/>
          <w:sz w:val="28"/>
          <w:szCs w:val="28"/>
          <w:cs/>
        </w:rPr>
        <w:t xml:space="preserve">สำหรับปีสิ้นสุดวันที่ </w:t>
      </w:r>
      <w:r w:rsidR="00D83166" w:rsidRPr="00136C22">
        <w:rPr>
          <w:rFonts w:ascii="Browallia New" w:hAnsi="Browallia New" w:cs="Browallia New"/>
          <w:sz w:val="28"/>
          <w:szCs w:val="28"/>
        </w:rPr>
        <w:t>31</w:t>
      </w:r>
      <w:r w:rsidR="00D83166" w:rsidRPr="00136C22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Pr="00136C22">
        <w:rPr>
          <w:rFonts w:ascii="Browallia New" w:hAnsi="Browallia New" w:cs="Browallia New"/>
          <w:sz w:val="28"/>
          <w:szCs w:val="28"/>
        </w:rPr>
        <w:t>25</w:t>
      </w:r>
      <w:r w:rsidR="00D83166" w:rsidRPr="00136C22">
        <w:rPr>
          <w:rFonts w:ascii="Browallia New" w:hAnsi="Browallia New" w:cs="Browallia New"/>
          <w:sz w:val="28"/>
          <w:szCs w:val="28"/>
        </w:rPr>
        <w:t>6</w:t>
      </w:r>
      <w:r w:rsidR="00574BD1">
        <w:rPr>
          <w:rFonts w:ascii="Browallia New" w:hAnsi="Browallia New" w:cs="Browallia New"/>
          <w:sz w:val="28"/>
          <w:szCs w:val="28"/>
        </w:rPr>
        <w:t>1</w:t>
      </w:r>
      <w:r w:rsidRPr="00136C22">
        <w:rPr>
          <w:rFonts w:ascii="Browallia New" w:hAnsi="Browallia New" w:cs="Browallia New"/>
          <w:sz w:val="28"/>
          <w:szCs w:val="28"/>
        </w:rPr>
        <w:t xml:space="preserve"> 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รายการเคลื่อนไหวของเงินให้กู้ยืม</w:t>
      </w:r>
      <w:r w:rsidR="00FF2524">
        <w:rPr>
          <w:rFonts w:ascii="Browallia New" w:hAnsi="Browallia New" w:cs="Browallia New"/>
          <w:sz w:val="28"/>
          <w:szCs w:val="28"/>
        </w:rPr>
        <w:t xml:space="preserve"> </w:t>
      </w:r>
      <w:r w:rsidR="00FF2524">
        <w:rPr>
          <w:rFonts w:ascii="Browallia New" w:hAnsi="Browallia New" w:cs="Browallia New"/>
          <w:sz w:val="28"/>
          <w:szCs w:val="28"/>
          <w:lang w:val="en-GB"/>
        </w:rPr>
        <w:t xml:space="preserve">- 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EF510C">
        <w:rPr>
          <w:rFonts w:ascii="Browallia New" w:hAnsi="Browallia New" w:cs="Browallia New" w:hint="cs"/>
          <w:sz w:val="28"/>
          <w:szCs w:val="28"/>
          <w:cs/>
        </w:rPr>
        <w:t>ย่</w:t>
      </w:r>
      <w:r w:rsidR="00FF2524">
        <w:rPr>
          <w:rFonts w:ascii="Browallia New" w:hAnsi="Browallia New" w:cs="Browallia New" w:hint="cs"/>
          <w:sz w:val="28"/>
          <w:szCs w:val="28"/>
          <w:cs/>
        </w:rPr>
        <w:t>อย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มีดังต่อไปนี้</w:t>
      </w:r>
    </w:p>
    <w:p w14:paraId="3A452A90" w14:textId="0A7EAA03" w:rsidR="0066030C" w:rsidRPr="00591D91" w:rsidRDefault="0066030C" w:rsidP="00D6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097" w:type="dxa"/>
        <w:tblInd w:w="396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5223"/>
        <w:gridCol w:w="1674"/>
        <w:gridCol w:w="1636"/>
      </w:tblGrid>
      <w:tr w:rsidR="008556EF" w:rsidRPr="00CD4CCA" w14:paraId="0EC7FE9A" w14:textId="77777777" w:rsidTr="000F7318">
        <w:trPr>
          <w:cantSplit/>
          <w:tblHeader/>
        </w:trPr>
        <w:tc>
          <w:tcPr>
            <w:tcW w:w="564" w:type="dxa"/>
            <w:tcBorders>
              <w:top w:val="nil"/>
            </w:tcBorders>
          </w:tcPr>
          <w:p w14:paraId="78E4BB75" w14:textId="77777777" w:rsidR="008556EF" w:rsidRPr="008556EF" w:rsidRDefault="008556EF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23" w:type="dxa"/>
            <w:tcBorders>
              <w:top w:val="nil"/>
            </w:tcBorders>
          </w:tcPr>
          <w:p w14:paraId="79F873BB" w14:textId="77777777" w:rsidR="008556EF" w:rsidRPr="008556EF" w:rsidRDefault="008556EF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310" w:type="dxa"/>
            <w:gridSpan w:val="2"/>
            <w:tcBorders>
              <w:top w:val="nil"/>
            </w:tcBorders>
          </w:tcPr>
          <w:p w14:paraId="4B7CD36E" w14:textId="6DD2DDF7" w:rsidR="008556EF" w:rsidRPr="008556EF" w:rsidRDefault="008556EF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8556E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8556EF" w:rsidRPr="00CD4CCA" w14:paraId="1413D08C" w14:textId="77777777" w:rsidTr="000F7318">
        <w:trPr>
          <w:cantSplit/>
          <w:tblHeader/>
        </w:trPr>
        <w:tc>
          <w:tcPr>
            <w:tcW w:w="564" w:type="dxa"/>
          </w:tcPr>
          <w:p w14:paraId="297F130B" w14:textId="77777777" w:rsidR="008556EF" w:rsidRPr="008556EF" w:rsidRDefault="008556EF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23" w:type="dxa"/>
          </w:tcPr>
          <w:p w14:paraId="0B0A5036" w14:textId="77777777" w:rsidR="008556EF" w:rsidRPr="008556EF" w:rsidRDefault="008556EF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310" w:type="dxa"/>
            <w:gridSpan w:val="2"/>
          </w:tcPr>
          <w:p w14:paraId="7F845DEA" w14:textId="77777777" w:rsidR="008556EF" w:rsidRPr="008556EF" w:rsidRDefault="008556EF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556EF" w:rsidRPr="00CD4CCA" w14:paraId="042B1B11" w14:textId="77777777" w:rsidTr="000F7318">
        <w:trPr>
          <w:cantSplit/>
          <w:tblHeader/>
        </w:trPr>
        <w:tc>
          <w:tcPr>
            <w:tcW w:w="564" w:type="dxa"/>
          </w:tcPr>
          <w:p w14:paraId="57344C1F" w14:textId="77777777" w:rsidR="008556EF" w:rsidRPr="008556EF" w:rsidRDefault="008556EF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23" w:type="dxa"/>
          </w:tcPr>
          <w:p w14:paraId="0C59231F" w14:textId="77777777" w:rsidR="008556EF" w:rsidRPr="008556EF" w:rsidRDefault="008556EF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74" w:type="dxa"/>
          </w:tcPr>
          <w:p w14:paraId="206A98CE" w14:textId="2DA632DF" w:rsidR="008556EF" w:rsidRPr="008556EF" w:rsidRDefault="00574BD1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มีนาคม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636" w:type="dxa"/>
          </w:tcPr>
          <w:p w14:paraId="3474E968" w14:textId="18BAF647" w:rsidR="008556EF" w:rsidRPr="008556EF" w:rsidRDefault="008556EF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56E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574BD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8556EF" w:rsidRPr="00CD4CCA" w14:paraId="0132A73F" w14:textId="77777777" w:rsidTr="000F7318">
        <w:trPr>
          <w:cantSplit/>
        </w:trPr>
        <w:tc>
          <w:tcPr>
            <w:tcW w:w="564" w:type="dxa"/>
            <w:tcBorders>
              <w:bottom w:val="nil"/>
            </w:tcBorders>
            <w:vAlign w:val="bottom"/>
          </w:tcPr>
          <w:p w14:paraId="04BA1E51" w14:textId="70A14CCC" w:rsidR="008556EF" w:rsidRPr="008556EF" w:rsidRDefault="008556EF" w:rsidP="0066030C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223" w:type="dxa"/>
            <w:tcBorders>
              <w:bottom w:val="nil"/>
            </w:tcBorders>
          </w:tcPr>
          <w:p w14:paraId="7329B34F" w14:textId="77777777" w:rsidR="008556EF" w:rsidRPr="008556EF" w:rsidRDefault="008556EF" w:rsidP="0066030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74" w:type="dxa"/>
            <w:tcBorders>
              <w:bottom w:val="nil"/>
            </w:tcBorders>
          </w:tcPr>
          <w:p w14:paraId="11D509E7" w14:textId="77777777" w:rsidR="008556EF" w:rsidRPr="008556EF" w:rsidRDefault="008556EF" w:rsidP="0066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36" w:type="dxa"/>
            <w:tcBorders>
              <w:bottom w:val="nil"/>
            </w:tcBorders>
          </w:tcPr>
          <w:p w14:paraId="34E99CD7" w14:textId="77777777" w:rsidR="008556EF" w:rsidRPr="008556EF" w:rsidRDefault="008556EF" w:rsidP="0066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74BD1" w:rsidRPr="00CD4CCA" w14:paraId="2FBE1CA5" w14:textId="77777777" w:rsidTr="000F7318">
        <w:trPr>
          <w:cantSplit/>
        </w:trPr>
        <w:tc>
          <w:tcPr>
            <w:tcW w:w="5787" w:type="dxa"/>
            <w:gridSpan w:val="2"/>
            <w:tcBorders>
              <w:bottom w:val="nil"/>
            </w:tcBorders>
            <w:vAlign w:val="bottom"/>
          </w:tcPr>
          <w:p w14:paraId="291E0503" w14:textId="16F165B6" w:rsidR="00574BD1" w:rsidRPr="008556EF" w:rsidRDefault="00574BD1" w:rsidP="00574BD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ยอดคงเหลือ </w:t>
            </w: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>ณ วัน</w:t>
            </w: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>ต้นงวด</w:t>
            </w:r>
            <w:r w:rsidRPr="008556E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74" w:type="dxa"/>
            <w:tcBorders>
              <w:bottom w:val="nil"/>
            </w:tcBorders>
          </w:tcPr>
          <w:p w14:paraId="377ED3A6" w14:textId="4F453CD1" w:rsidR="00574BD1" w:rsidRPr="008556EF" w:rsidRDefault="00E621D9" w:rsidP="0011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747,961</w:t>
            </w:r>
          </w:p>
        </w:tc>
        <w:tc>
          <w:tcPr>
            <w:tcW w:w="1636" w:type="dxa"/>
            <w:tcBorders>
              <w:bottom w:val="nil"/>
            </w:tcBorders>
            <w:vAlign w:val="bottom"/>
          </w:tcPr>
          <w:p w14:paraId="178A4D24" w14:textId="2B3230B8" w:rsidR="00574BD1" w:rsidRPr="008556EF" w:rsidRDefault="00574BD1" w:rsidP="0011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1,014,714</w:t>
            </w:r>
          </w:p>
        </w:tc>
      </w:tr>
      <w:tr w:rsidR="00574BD1" w:rsidRPr="00CD4CCA" w14:paraId="779A15E7" w14:textId="77777777" w:rsidTr="000F7318">
        <w:trPr>
          <w:cantSplit/>
        </w:trPr>
        <w:tc>
          <w:tcPr>
            <w:tcW w:w="5787" w:type="dxa"/>
            <w:gridSpan w:val="2"/>
            <w:tcBorders>
              <w:bottom w:val="nil"/>
            </w:tcBorders>
            <w:vAlign w:val="bottom"/>
          </w:tcPr>
          <w:p w14:paraId="5508FA04" w14:textId="16A23A6E" w:rsidR="00574BD1" w:rsidRPr="008556EF" w:rsidRDefault="00574BD1" w:rsidP="00574BD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จัดประเภทเงินทดรองจ่าย</w:t>
            </w:r>
            <w:r>
              <w:rPr>
                <w:rFonts w:ascii="Browallia New" w:hAnsi="Browallia New" w:cs="Browallia New"/>
                <w:sz w:val="28"/>
                <w:szCs w:val="28"/>
              </w:rPr>
              <w:t>/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74" w:type="dxa"/>
            <w:tcBorders>
              <w:bottom w:val="nil"/>
            </w:tcBorders>
            <w:vAlign w:val="bottom"/>
          </w:tcPr>
          <w:p w14:paraId="59809BEA" w14:textId="730DB45D" w:rsidR="00E621D9" w:rsidRPr="00786CDF" w:rsidRDefault="008C5A07" w:rsidP="0011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36" w:type="dxa"/>
            <w:tcBorders>
              <w:bottom w:val="nil"/>
            </w:tcBorders>
            <w:vAlign w:val="bottom"/>
          </w:tcPr>
          <w:p w14:paraId="35EA465C" w14:textId="3F83DA10" w:rsidR="00574BD1" w:rsidRPr="00786CDF" w:rsidRDefault="00574BD1" w:rsidP="0011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64,635</w:t>
            </w:r>
          </w:p>
        </w:tc>
      </w:tr>
      <w:tr w:rsidR="00574BD1" w:rsidRPr="00CD4CCA" w14:paraId="560268BF" w14:textId="77777777" w:rsidTr="000F7318">
        <w:trPr>
          <w:cantSplit/>
        </w:trPr>
        <w:tc>
          <w:tcPr>
            <w:tcW w:w="564" w:type="dxa"/>
            <w:tcBorders>
              <w:bottom w:val="nil"/>
            </w:tcBorders>
            <w:vAlign w:val="bottom"/>
          </w:tcPr>
          <w:p w14:paraId="2B5DB31E" w14:textId="70DEA1AD" w:rsidR="00574BD1" w:rsidRPr="008556EF" w:rsidRDefault="00574BD1" w:rsidP="00574BD1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56E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5223" w:type="dxa"/>
            <w:tcBorders>
              <w:bottom w:val="nil"/>
            </w:tcBorders>
            <w:tcMar>
              <w:left w:w="57" w:type="dxa"/>
            </w:tcMar>
            <w:vAlign w:val="bottom"/>
          </w:tcPr>
          <w:p w14:paraId="44AD632F" w14:textId="27ED4BC8" w:rsidR="00574BD1" w:rsidRPr="008556EF" w:rsidRDefault="00574BD1" w:rsidP="00574BD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1674" w:type="dxa"/>
            <w:tcBorders>
              <w:bottom w:val="nil"/>
            </w:tcBorders>
            <w:vAlign w:val="bottom"/>
          </w:tcPr>
          <w:p w14:paraId="7CD92B9E" w14:textId="192C84AA" w:rsidR="00574BD1" w:rsidRPr="00253540" w:rsidRDefault="00E621D9" w:rsidP="0011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5354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   -</w:t>
            </w:r>
          </w:p>
        </w:tc>
        <w:tc>
          <w:tcPr>
            <w:tcW w:w="1636" w:type="dxa"/>
            <w:tcBorders>
              <w:bottom w:val="nil"/>
            </w:tcBorders>
            <w:vAlign w:val="bottom"/>
          </w:tcPr>
          <w:p w14:paraId="326B35F9" w14:textId="6FCD3664" w:rsidR="00574BD1" w:rsidRPr="00253540" w:rsidRDefault="00574BD1" w:rsidP="0011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5354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C5A07">
              <w:rPr>
                <w:rFonts w:ascii="Browallia New" w:hAnsi="Browallia New" w:cs="Browallia New"/>
                <w:sz w:val="28"/>
                <w:szCs w:val="28"/>
              </w:rPr>
              <w:t>68,060</w:t>
            </w:r>
            <w:r w:rsidRPr="0025354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74BD1" w:rsidRPr="00CD4CCA" w14:paraId="44A492A0" w14:textId="77777777" w:rsidTr="000F7318">
        <w:trPr>
          <w:cantSplit/>
        </w:trPr>
        <w:tc>
          <w:tcPr>
            <w:tcW w:w="564" w:type="dxa"/>
            <w:tcBorders>
              <w:bottom w:val="nil"/>
            </w:tcBorders>
            <w:vAlign w:val="bottom"/>
          </w:tcPr>
          <w:p w14:paraId="605524E1" w14:textId="05FBBEB2" w:rsidR="00574BD1" w:rsidRPr="008556EF" w:rsidRDefault="00574BD1" w:rsidP="00574BD1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9F0F75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AA6B9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223" w:type="dxa"/>
            <w:tcBorders>
              <w:bottom w:val="nil"/>
            </w:tcBorders>
            <w:tcMar>
              <w:left w:w="57" w:type="dxa"/>
            </w:tcMar>
            <w:vAlign w:val="bottom"/>
          </w:tcPr>
          <w:p w14:paraId="3D74A3C8" w14:textId="25CF7547" w:rsidR="00574BD1" w:rsidRPr="008556EF" w:rsidRDefault="00574BD1" w:rsidP="00574BD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ตัดจำหน่ายค่าธรรมเนียมทางการเงินรอตัดบัญชี</w:t>
            </w:r>
          </w:p>
        </w:tc>
        <w:tc>
          <w:tcPr>
            <w:tcW w:w="1674" w:type="dxa"/>
            <w:tcBorders>
              <w:bottom w:val="nil"/>
            </w:tcBorders>
            <w:shd w:val="clear" w:color="auto" w:fill="auto"/>
            <w:vAlign w:val="bottom"/>
          </w:tcPr>
          <w:p w14:paraId="3EBBF38B" w14:textId="6A244D79" w:rsidR="00574BD1" w:rsidRDefault="00E621D9" w:rsidP="00114171">
            <w:pPr>
              <w:tabs>
                <w:tab w:val="left" w:pos="1050"/>
                <w:tab w:val="left" w:pos="120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788</w:t>
            </w:r>
          </w:p>
        </w:tc>
        <w:tc>
          <w:tcPr>
            <w:tcW w:w="1636" w:type="dxa"/>
            <w:tcBorders>
              <w:bottom w:val="nil"/>
            </w:tcBorders>
            <w:vAlign w:val="bottom"/>
          </w:tcPr>
          <w:p w14:paraId="4B7AE4B3" w14:textId="327742DA" w:rsidR="00574BD1" w:rsidRPr="008556EF" w:rsidRDefault="00574BD1" w:rsidP="00114171">
            <w:pPr>
              <w:tabs>
                <w:tab w:val="left" w:pos="1050"/>
                <w:tab w:val="left" w:pos="120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1,391</w:t>
            </w:r>
          </w:p>
        </w:tc>
      </w:tr>
      <w:tr w:rsidR="00574BD1" w:rsidRPr="00CD4CCA" w14:paraId="580BB354" w14:textId="77777777" w:rsidTr="000F7318">
        <w:trPr>
          <w:cantSplit/>
        </w:trPr>
        <w:tc>
          <w:tcPr>
            <w:tcW w:w="564" w:type="dxa"/>
            <w:tcBorders>
              <w:bottom w:val="nil"/>
            </w:tcBorders>
            <w:vAlign w:val="bottom"/>
          </w:tcPr>
          <w:p w14:paraId="465909FC" w14:textId="73B4ED0B" w:rsidR="00574BD1" w:rsidRPr="009F0F75" w:rsidRDefault="00574BD1" w:rsidP="00574BD1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574BD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5223" w:type="dxa"/>
            <w:tcBorders>
              <w:bottom w:val="nil"/>
            </w:tcBorders>
            <w:tcMar>
              <w:left w:w="57" w:type="dxa"/>
            </w:tcMar>
            <w:vAlign w:val="bottom"/>
          </w:tcPr>
          <w:p w14:paraId="60E0D20D" w14:textId="0663DAAB" w:rsidR="00574BD1" w:rsidRDefault="00574BD1" w:rsidP="00574BD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4BD1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674" w:type="dxa"/>
            <w:tcBorders>
              <w:bottom w:val="nil"/>
            </w:tcBorders>
            <w:shd w:val="clear" w:color="auto" w:fill="auto"/>
            <w:vAlign w:val="bottom"/>
          </w:tcPr>
          <w:p w14:paraId="2BE71DD5" w14:textId="6FF30499" w:rsidR="00574BD1" w:rsidRDefault="00E621D9" w:rsidP="00114171">
            <w:pPr>
              <w:pBdr>
                <w:bottom w:val="single" w:sz="4" w:space="1" w:color="auto"/>
              </w:pBdr>
              <w:tabs>
                <w:tab w:val="left" w:pos="1050"/>
                <w:tab w:val="left" w:pos="120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  -</w:t>
            </w:r>
          </w:p>
        </w:tc>
        <w:tc>
          <w:tcPr>
            <w:tcW w:w="1636" w:type="dxa"/>
            <w:tcBorders>
              <w:bottom w:val="nil"/>
            </w:tcBorders>
            <w:vAlign w:val="bottom"/>
          </w:tcPr>
          <w:p w14:paraId="5C703770" w14:textId="244C8195" w:rsidR="00574BD1" w:rsidRPr="008556EF" w:rsidRDefault="00574BD1" w:rsidP="00114171">
            <w:pPr>
              <w:pBdr>
                <w:bottom w:val="single" w:sz="4" w:space="1" w:color="auto"/>
              </w:pBdr>
              <w:tabs>
                <w:tab w:val="left" w:pos="1050"/>
                <w:tab w:val="left" w:pos="120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(264,719)</w:t>
            </w:r>
          </w:p>
        </w:tc>
      </w:tr>
      <w:tr w:rsidR="00574BD1" w:rsidRPr="00CD4CCA" w14:paraId="07783A0E" w14:textId="77777777" w:rsidTr="000F7318">
        <w:trPr>
          <w:cantSplit/>
        </w:trPr>
        <w:tc>
          <w:tcPr>
            <w:tcW w:w="564" w:type="dxa"/>
            <w:tcBorders>
              <w:bottom w:val="nil"/>
            </w:tcBorders>
            <w:vAlign w:val="bottom"/>
          </w:tcPr>
          <w:p w14:paraId="63F356A0" w14:textId="77777777" w:rsidR="00574BD1" w:rsidRPr="009F0F75" w:rsidRDefault="00574BD1" w:rsidP="00574BD1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223" w:type="dxa"/>
            <w:tcBorders>
              <w:bottom w:val="nil"/>
            </w:tcBorders>
            <w:tcMar>
              <w:left w:w="57" w:type="dxa"/>
            </w:tcMar>
            <w:vAlign w:val="bottom"/>
          </w:tcPr>
          <w:p w14:paraId="094F285F" w14:textId="77777777" w:rsidR="00574BD1" w:rsidRPr="008556EF" w:rsidRDefault="00574BD1" w:rsidP="00574BD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74" w:type="dxa"/>
            <w:tcBorders>
              <w:bottom w:val="nil"/>
            </w:tcBorders>
            <w:shd w:val="clear" w:color="auto" w:fill="auto"/>
            <w:vAlign w:val="bottom"/>
          </w:tcPr>
          <w:p w14:paraId="3CCC7BBC" w14:textId="2CA03CF3" w:rsidR="00574BD1" w:rsidRPr="0054011F" w:rsidRDefault="001B453A" w:rsidP="00114171">
            <w:pPr>
              <w:tabs>
                <w:tab w:val="left" w:pos="1050"/>
                <w:tab w:val="left" w:pos="120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748</w:t>
            </w:r>
            <w:r w:rsidR="00E621D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C37E2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C37E2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636" w:type="dxa"/>
            <w:tcBorders>
              <w:bottom w:val="nil"/>
            </w:tcBorders>
            <w:vAlign w:val="bottom"/>
          </w:tcPr>
          <w:p w14:paraId="0BB3B01F" w14:textId="1266684E" w:rsidR="00574BD1" w:rsidRDefault="00574BD1" w:rsidP="00114171">
            <w:pPr>
              <w:tabs>
                <w:tab w:val="left" w:pos="1050"/>
                <w:tab w:val="left" w:pos="120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747</w:t>
            </w:r>
            <w:r w:rsidRPr="00202B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961</w:t>
            </w:r>
          </w:p>
        </w:tc>
      </w:tr>
      <w:tr w:rsidR="00574BD1" w:rsidRPr="00CD4CCA" w14:paraId="3663F5E8" w14:textId="77777777" w:rsidTr="000F7318">
        <w:trPr>
          <w:cantSplit/>
        </w:trPr>
        <w:tc>
          <w:tcPr>
            <w:tcW w:w="564" w:type="dxa"/>
            <w:tcBorders>
              <w:bottom w:val="nil"/>
            </w:tcBorders>
            <w:vAlign w:val="bottom"/>
          </w:tcPr>
          <w:p w14:paraId="5FCEB4FA" w14:textId="14E9A344" w:rsidR="00574BD1" w:rsidRPr="008556EF" w:rsidRDefault="00574BD1" w:rsidP="00574BD1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AA6B92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AA6B9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5223" w:type="dxa"/>
            <w:tcBorders>
              <w:bottom w:val="nil"/>
            </w:tcBorders>
            <w:tcMar>
              <w:left w:w="57" w:type="dxa"/>
            </w:tcMar>
            <w:vAlign w:val="bottom"/>
          </w:tcPr>
          <w:p w14:paraId="1801CA77" w14:textId="62291EA0" w:rsidR="00574BD1" w:rsidRPr="008556EF" w:rsidRDefault="00574BD1" w:rsidP="00574BD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A6B92"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74" w:type="dxa"/>
            <w:tcBorders>
              <w:bottom w:val="nil"/>
            </w:tcBorders>
            <w:shd w:val="clear" w:color="auto" w:fill="auto"/>
            <w:vAlign w:val="bottom"/>
          </w:tcPr>
          <w:p w14:paraId="17C1036F" w14:textId="1A4F0DA5" w:rsidR="00574BD1" w:rsidRPr="008D3154" w:rsidRDefault="00E621D9" w:rsidP="00114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C107E">
              <w:rPr>
                <w:rFonts w:ascii="Browallia New" w:hAnsi="Browallia New" w:cs="Browallia New"/>
                <w:sz w:val="28"/>
                <w:szCs w:val="28"/>
                <w:lang w:val="en-GB"/>
              </w:rPr>
              <w:t>93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,000)</w:t>
            </w:r>
          </w:p>
        </w:tc>
        <w:tc>
          <w:tcPr>
            <w:tcW w:w="1636" w:type="dxa"/>
            <w:tcBorders>
              <w:bottom w:val="nil"/>
            </w:tcBorders>
            <w:vAlign w:val="bottom"/>
          </w:tcPr>
          <w:p w14:paraId="62AD88BF" w14:textId="7DBC3E8A" w:rsidR="00574BD1" w:rsidRPr="008556EF" w:rsidRDefault="00574BD1" w:rsidP="00114171">
            <w:pPr>
              <w:pBdr>
                <w:bottom w:val="single" w:sz="4" w:space="1" w:color="auto"/>
              </w:pBdr>
              <w:tabs>
                <w:tab w:val="left" w:pos="1050"/>
                <w:tab w:val="left" w:pos="120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(48,000)</w:t>
            </w:r>
          </w:p>
        </w:tc>
      </w:tr>
      <w:tr w:rsidR="00574BD1" w:rsidRPr="00CD4CCA" w14:paraId="5E737EB3" w14:textId="77777777" w:rsidTr="000F7318">
        <w:trPr>
          <w:cantSplit/>
        </w:trPr>
        <w:tc>
          <w:tcPr>
            <w:tcW w:w="5787" w:type="dxa"/>
            <w:gridSpan w:val="2"/>
            <w:tcBorders>
              <w:bottom w:val="nil"/>
            </w:tcBorders>
            <w:vAlign w:val="bottom"/>
          </w:tcPr>
          <w:p w14:paraId="61B867EF" w14:textId="0C43FC7D" w:rsidR="00574BD1" w:rsidRPr="008556EF" w:rsidRDefault="00574BD1" w:rsidP="00574BD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</w:t>
            </w: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ณ วัน</w:t>
            </w: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674" w:type="dxa"/>
            <w:tcBorders>
              <w:bottom w:val="nil"/>
            </w:tcBorders>
            <w:shd w:val="clear" w:color="auto" w:fill="auto"/>
            <w:vAlign w:val="bottom"/>
          </w:tcPr>
          <w:p w14:paraId="7BFC6F9B" w14:textId="421CB409" w:rsidR="00574BD1" w:rsidRPr="008556EF" w:rsidRDefault="00D95C1B" w:rsidP="001141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  <w:r w:rsidR="008C5A0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E621D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C37E2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8C5A0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C37E2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636" w:type="dxa"/>
            <w:tcBorders>
              <w:bottom w:val="nil"/>
            </w:tcBorders>
            <w:vAlign w:val="bottom"/>
          </w:tcPr>
          <w:p w14:paraId="1E5282E0" w14:textId="57E69AEC" w:rsidR="00574BD1" w:rsidRPr="008556EF" w:rsidRDefault="00574BD1" w:rsidP="001141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74BD1">
              <w:rPr>
                <w:rFonts w:ascii="Browallia New" w:hAnsi="Browallia New" w:cs="Browallia New"/>
                <w:sz w:val="28"/>
                <w:szCs w:val="28"/>
                <w:lang w:val="en-GB"/>
              </w:rPr>
              <w:t>699,961</w:t>
            </w:r>
          </w:p>
        </w:tc>
      </w:tr>
    </w:tbl>
    <w:p w14:paraId="384CE472" w14:textId="3C398601" w:rsidR="0066030C" w:rsidRDefault="0066030C" w:rsidP="00D6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DBC5E3D" w14:textId="77777777" w:rsidR="00574BD1" w:rsidRDefault="007E0ABB" w:rsidP="002B1FF2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A51A7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CA51A7" w:rsidRPr="00CA51A7">
        <w:rPr>
          <w:rFonts w:ascii="Browallia New" w:hAnsi="Browallia New" w:cs="Browallia New" w:hint="cs"/>
          <w:sz w:val="28"/>
          <w:szCs w:val="28"/>
          <w:cs/>
        </w:rPr>
        <w:t>ยัง</w:t>
      </w:r>
      <w:r w:rsidRPr="00CA51A7">
        <w:rPr>
          <w:rFonts w:ascii="Browallia New" w:hAnsi="Browallia New" w:cs="Browallia New" w:hint="cs"/>
          <w:sz w:val="28"/>
          <w:szCs w:val="28"/>
          <w:cs/>
        </w:rPr>
        <w:t>ไม่ได้รับรู้</w:t>
      </w:r>
      <w:r w:rsidR="0054011F" w:rsidRPr="00CA51A7">
        <w:rPr>
          <w:rFonts w:ascii="Browallia New" w:hAnsi="Browallia New" w:cs="Browallia New" w:hint="cs"/>
          <w:sz w:val="28"/>
          <w:szCs w:val="28"/>
          <w:cs/>
        </w:rPr>
        <w:t>รายได้ดอกเบี้ย</w:t>
      </w:r>
      <w:r w:rsidR="00CA51A7" w:rsidRPr="00CA51A7">
        <w:rPr>
          <w:rFonts w:ascii="Browallia New" w:hAnsi="Browallia New" w:cs="Browallia New" w:hint="cs"/>
          <w:sz w:val="28"/>
          <w:szCs w:val="28"/>
          <w:cs/>
        </w:rPr>
        <w:t>ของ</w:t>
      </w:r>
      <w:r w:rsidR="0054011F" w:rsidRPr="00CA51A7">
        <w:rPr>
          <w:rFonts w:ascii="Browallia New" w:hAnsi="Browallia New" w:cs="Browallia New" w:hint="cs"/>
          <w:sz w:val="28"/>
          <w:szCs w:val="28"/>
          <w:cs/>
        </w:rPr>
        <w:t>เงินให้กู้ยืมแก่บริษัทย่อย</w:t>
      </w:r>
      <w:r w:rsidR="00CA51A7" w:rsidRPr="00CA51A7">
        <w:rPr>
          <w:rFonts w:ascii="Browallia New" w:hAnsi="Browallia New" w:cs="Browallia New" w:hint="cs"/>
          <w:sz w:val="28"/>
          <w:szCs w:val="28"/>
          <w:cs/>
        </w:rPr>
        <w:t>บางส่วน</w:t>
      </w:r>
      <w:r w:rsidR="0054011F" w:rsidRPr="00CA51A7">
        <w:rPr>
          <w:rFonts w:ascii="Browallia New" w:hAnsi="Browallia New" w:cs="Browallia New" w:hint="cs"/>
          <w:sz w:val="28"/>
          <w:szCs w:val="28"/>
          <w:cs/>
        </w:rPr>
        <w:t>ในงบการเงิน เนื่องจากยังมีความไม่แน่นอนในการรับชำระ</w:t>
      </w:r>
    </w:p>
    <w:p w14:paraId="3CFD68D8" w14:textId="77777777" w:rsidR="00574BD1" w:rsidRDefault="00574BD1" w:rsidP="002B1FF2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6D8A923F" w14:textId="059948DF" w:rsidR="00574BD1" w:rsidRDefault="005A5670" w:rsidP="000F7318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ในปี </w:t>
      </w:r>
      <w:r>
        <w:rPr>
          <w:rFonts w:ascii="Browallia New" w:hAnsi="Browallia New" w:cs="Browallia New"/>
          <w:sz w:val="28"/>
          <w:szCs w:val="28"/>
        </w:rPr>
        <w:t xml:space="preserve">2561 </w:t>
      </w:r>
      <w:r w:rsidR="00574BD1" w:rsidRPr="00574BD1">
        <w:rPr>
          <w:rFonts w:ascii="Browallia New" w:hAnsi="Browallia New" w:cs="Browallia New"/>
          <w:sz w:val="28"/>
          <w:szCs w:val="28"/>
          <w:cs/>
        </w:rPr>
        <w:t>บริษัทบันทึกค่าเผื่อการด้อยค่าเงินให้กู้ยืมบริษัท</w:t>
      </w:r>
      <w:r w:rsidR="00574BD1" w:rsidRPr="00E402CC">
        <w:rPr>
          <w:rFonts w:ascii="Browallia New" w:hAnsi="Browallia New" w:cs="Browallia New"/>
          <w:sz w:val="28"/>
          <w:szCs w:val="28"/>
          <w:cs/>
        </w:rPr>
        <w:t>ย่อย</w:t>
      </w:r>
      <w:r w:rsidR="006C23DC" w:rsidRPr="00E402CC">
        <w:rPr>
          <w:rFonts w:ascii="Browallia New" w:hAnsi="Browallia New" w:cs="Browallia New" w:hint="cs"/>
          <w:color w:val="auto"/>
          <w:sz w:val="28"/>
          <w:szCs w:val="28"/>
          <w:cs/>
        </w:rPr>
        <w:t>จำนวน</w:t>
      </w:r>
      <w:r w:rsidR="006C23DC" w:rsidRPr="00E402CC">
        <w:rPr>
          <w:rFonts w:ascii="Browallia New" w:hAnsi="Browallia New" w:cs="Browallia New"/>
          <w:color w:val="auto"/>
          <w:sz w:val="28"/>
          <w:szCs w:val="28"/>
        </w:rPr>
        <w:t xml:space="preserve"> 264.</w:t>
      </w:r>
      <w:r w:rsidR="00C45294" w:rsidRPr="00E402CC">
        <w:rPr>
          <w:rFonts w:ascii="Browallia New" w:hAnsi="Browallia New" w:cs="Browallia New"/>
          <w:color w:val="auto"/>
          <w:sz w:val="28"/>
          <w:szCs w:val="28"/>
        </w:rPr>
        <w:t>7</w:t>
      </w:r>
      <w:r w:rsidR="00C45294">
        <w:rPr>
          <w:rFonts w:ascii="Browallia New" w:hAnsi="Browallia New" w:cs="Browallia New"/>
          <w:color w:val="auto"/>
          <w:sz w:val="28"/>
          <w:szCs w:val="28"/>
        </w:rPr>
        <w:t>2</w:t>
      </w:r>
      <w:r w:rsidR="00C45294" w:rsidRPr="00E402C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6C23DC" w:rsidRPr="00E402C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ล้านบาท </w:t>
      </w:r>
      <w:r w:rsidR="00574BD1" w:rsidRPr="00E402CC">
        <w:rPr>
          <w:rFonts w:ascii="Browallia New" w:hAnsi="Browallia New" w:cs="Browallia New" w:hint="cs"/>
          <w:color w:val="auto"/>
          <w:sz w:val="28"/>
          <w:szCs w:val="28"/>
          <w:cs/>
        </w:rPr>
        <w:t>เนื่องจาก</w:t>
      </w:r>
      <w:r w:rsidR="00574BD1" w:rsidRPr="00121A7D">
        <w:rPr>
          <w:rFonts w:ascii="Browallia New" w:hAnsi="Browallia New" w:cs="Browallia New" w:hint="cs"/>
          <w:sz w:val="28"/>
          <w:szCs w:val="28"/>
          <w:cs/>
        </w:rPr>
        <w:t xml:space="preserve">มูลค่าที่คาดว่าจะได้รับคืนต่ำกว่ามูลค่าตามบัญชี </w:t>
      </w:r>
    </w:p>
    <w:p w14:paraId="12A2F5DF" w14:textId="768D0EE9" w:rsidR="00D64E73" w:rsidRPr="00265EAA" w:rsidRDefault="00D64E73" w:rsidP="000F7318">
      <w:pPr>
        <w:pStyle w:val="CordiaNew"/>
        <w:tabs>
          <w:tab w:val="clear" w:pos="4153"/>
        </w:tabs>
        <w:jc w:val="thaiDistribute"/>
      </w:pPr>
    </w:p>
    <w:tbl>
      <w:tblPr>
        <w:tblW w:w="9005" w:type="dxa"/>
        <w:tblInd w:w="47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758"/>
        <w:gridCol w:w="243"/>
        <w:gridCol w:w="1287"/>
        <w:gridCol w:w="1278"/>
        <w:gridCol w:w="1215"/>
        <w:gridCol w:w="1224"/>
      </w:tblGrid>
      <w:tr w:rsidR="00245EC7" w:rsidRPr="0079603E" w14:paraId="36B373CE" w14:textId="77777777" w:rsidTr="00A31B92">
        <w:trPr>
          <w:cantSplit/>
          <w:tblHeader/>
        </w:trPr>
        <w:tc>
          <w:tcPr>
            <w:tcW w:w="3758" w:type="dxa"/>
            <w:tcBorders>
              <w:top w:val="nil"/>
            </w:tcBorders>
          </w:tcPr>
          <w:p w14:paraId="19D35594" w14:textId="77777777" w:rsidR="00245EC7" w:rsidRPr="0079603E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14:paraId="5B86C370" w14:textId="77777777" w:rsidR="00245EC7" w:rsidRPr="0079603E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04" w:type="dxa"/>
            <w:gridSpan w:val="4"/>
            <w:tcBorders>
              <w:top w:val="nil"/>
            </w:tcBorders>
          </w:tcPr>
          <w:p w14:paraId="5C049420" w14:textId="77777777" w:rsidR="00245EC7" w:rsidRPr="0079603E" w:rsidRDefault="00245EC7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245EC7" w:rsidRPr="0079603E" w14:paraId="2FEA0D43" w14:textId="77777777" w:rsidTr="00A31B92">
        <w:trPr>
          <w:cantSplit/>
          <w:tblHeader/>
        </w:trPr>
        <w:tc>
          <w:tcPr>
            <w:tcW w:w="3758" w:type="dxa"/>
          </w:tcPr>
          <w:p w14:paraId="1D6E7A0F" w14:textId="77777777" w:rsidR="00245EC7" w:rsidRPr="0079603E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324D4B38" w14:textId="77777777" w:rsidR="00245EC7" w:rsidRPr="0079603E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65" w:type="dxa"/>
            <w:gridSpan w:val="2"/>
          </w:tcPr>
          <w:p w14:paraId="5A4B7EE8" w14:textId="77777777" w:rsidR="00245EC7" w:rsidRPr="0079603E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</w:tcPr>
          <w:p w14:paraId="1D5062C6" w14:textId="77777777" w:rsidR="00245EC7" w:rsidRPr="0079603E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74BD1" w:rsidRPr="0079603E" w14:paraId="7CE575A6" w14:textId="77777777" w:rsidTr="00A31B92">
        <w:trPr>
          <w:cantSplit/>
          <w:tblHeader/>
        </w:trPr>
        <w:tc>
          <w:tcPr>
            <w:tcW w:w="3758" w:type="dxa"/>
          </w:tcPr>
          <w:p w14:paraId="410B9A2F" w14:textId="77777777" w:rsidR="00574BD1" w:rsidRPr="0079603E" w:rsidRDefault="00574BD1" w:rsidP="0057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7526C48E" w14:textId="77777777" w:rsidR="00574BD1" w:rsidRPr="0079603E" w:rsidRDefault="00574BD1" w:rsidP="0057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</w:tcPr>
          <w:p w14:paraId="6B4F605D" w14:textId="1324443C" w:rsidR="00574BD1" w:rsidRPr="0079603E" w:rsidRDefault="00574BD1" w:rsidP="00574B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มีนาคม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78" w:type="dxa"/>
          </w:tcPr>
          <w:p w14:paraId="5F30B576" w14:textId="3689C1F8" w:rsidR="00574BD1" w:rsidRPr="0079603E" w:rsidRDefault="00574BD1" w:rsidP="00574B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15" w:type="dxa"/>
          </w:tcPr>
          <w:p w14:paraId="6AAE5C70" w14:textId="1F24DF10" w:rsidR="00574BD1" w:rsidRPr="0079603E" w:rsidRDefault="00574BD1" w:rsidP="00574B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มีนาคม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24" w:type="dxa"/>
          </w:tcPr>
          <w:p w14:paraId="3E1D1618" w14:textId="3F07A4B4" w:rsidR="00574BD1" w:rsidRPr="0079603E" w:rsidRDefault="00574BD1" w:rsidP="00574B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245EC7" w:rsidRPr="0079603E" w14:paraId="15F4FEB9" w14:textId="77777777" w:rsidTr="00A31B92">
        <w:trPr>
          <w:cantSplit/>
        </w:trPr>
        <w:tc>
          <w:tcPr>
            <w:tcW w:w="3758" w:type="dxa"/>
            <w:tcBorders>
              <w:bottom w:val="nil"/>
            </w:tcBorders>
            <w:vAlign w:val="center"/>
          </w:tcPr>
          <w:p w14:paraId="09DF66D5" w14:textId="13BA517C" w:rsidR="00245EC7" w:rsidRPr="0079603E" w:rsidRDefault="00245EC7" w:rsidP="00245EC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243" w:type="dxa"/>
            <w:tcBorders>
              <w:bottom w:val="nil"/>
            </w:tcBorders>
          </w:tcPr>
          <w:p w14:paraId="5A78A0DD" w14:textId="77777777" w:rsidR="00245EC7" w:rsidRPr="0079603E" w:rsidRDefault="00245EC7" w:rsidP="00245EC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60C033EC" w14:textId="77777777" w:rsidR="00245EC7" w:rsidRPr="0079603E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4894C551" w14:textId="77777777" w:rsidR="00245EC7" w:rsidRPr="0079603E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0E629370" w14:textId="77777777" w:rsidR="00245EC7" w:rsidRPr="0079603E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76BEEF73" w14:textId="77777777" w:rsidR="00245EC7" w:rsidRPr="0079603E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47675" w:rsidRPr="0079603E" w14:paraId="5A4E5799" w14:textId="77777777" w:rsidTr="00E23F8D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72DCC111" w14:textId="58366972" w:rsidR="00F47675" w:rsidRPr="0079603E" w:rsidRDefault="00F47675" w:rsidP="00F47675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3" w:type="dxa"/>
            <w:tcBorders>
              <w:bottom w:val="nil"/>
            </w:tcBorders>
          </w:tcPr>
          <w:p w14:paraId="19E79C6B" w14:textId="77777777" w:rsidR="00F47675" w:rsidRPr="0079603E" w:rsidRDefault="00F47675" w:rsidP="00F4767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6568766E" w14:textId="649A91F7" w:rsidR="00F47675" w:rsidRPr="00114171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 -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739457B0" w14:textId="1CCFC73D" w:rsidR="00F47675" w:rsidRPr="00114171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1CF4F333" w14:textId="455F5A12" w:rsidR="00F47675" w:rsidRPr="00114171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>3,463</w:t>
            </w:r>
          </w:p>
        </w:tc>
        <w:tc>
          <w:tcPr>
            <w:tcW w:w="1224" w:type="dxa"/>
            <w:tcBorders>
              <w:bottom w:val="nil"/>
            </w:tcBorders>
            <w:vAlign w:val="center"/>
          </w:tcPr>
          <w:p w14:paraId="7C22B388" w14:textId="06215EC8" w:rsidR="00F47675" w:rsidRPr="00114171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>12,655</w:t>
            </w:r>
          </w:p>
        </w:tc>
      </w:tr>
      <w:tr w:rsidR="00F47675" w:rsidRPr="0079603E" w14:paraId="0AB32BDD" w14:textId="77777777" w:rsidTr="00A31B92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13679200" w14:textId="3FD183A7" w:rsidR="00F47675" w:rsidRPr="0079603E" w:rsidRDefault="00F47675" w:rsidP="00F47675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43" w:type="dxa"/>
            <w:tcBorders>
              <w:bottom w:val="nil"/>
            </w:tcBorders>
          </w:tcPr>
          <w:p w14:paraId="0758D335" w14:textId="77777777" w:rsidR="00F47675" w:rsidRPr="0079603E" w:rsidRDefault="00F47675" w:rsidP="00F4767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75AB5D7C" w14:textId="18DE9836" w:rsidR="00F47675" w:rsidRPr="00114171" w:rsidRDefault="00F47675" w:rsidP="00F476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79,337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4A2E57F4" w14:textId="29833199" w:rsidR="00F47675" w:rsidRPr="00114171" w:rsidRDefault="00F47675" w:rsidP="00F4767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>90,405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6EF119DC" w14:textId="760F4E1C" w:rsidR="00F47675" w:rsidRPr="00114171" w:rsidRDefault="00F47675" w:rsidP="00F4767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>79,305</w:t>
            </w:r>
          </w:p>
        </w:tc>
        <w:tc>
          <w:tcPr>
            <w:tcW w:w="1224" w:type="dxa"/>
            <w:tcBorders>
              <w:bottom w:val="nil"/>
            </w:tcBorders>
            <w:vAlign w:val="center"/>
          </w:tcPr>
          <w:p w14:paraId="3279EE2E" w14:textId="493DDD72" w:rsidR="00F47675" w:rsidRPr="00114171" w:rsidRDefault="00F47675" w:rsidP="00F476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>85,978</w:t>
            </w:r>
          </w:p>
        </w:tc>
      </w:tr>
      <w:tr w:rsidR="00F47675" w:rsidRPr="0079603E" w14:paraId="4E870EC8" w14:textId="77777777" w:rsidTr="00A31B92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16A665E6" w14:textId="31A2AB17" w:rsidR="00F47675" w:rsidRPr="0079603E" w:rsidRDefault="00F47675" w:rsidP="00F4767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43" w:type="dxa"/>
            <w:tcBorders>
              <w:bottom w:val="nil"/>
            </w:tcBorders>
          </w:tcPr>
          <w:p w14:paraId="089FED45" w14:textId="77777777" w:rsidR="00F47675" w:rsidRPr="0079603E" w:rsidRDefault="00F47675" w:rsidP="00F4767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E12D4" w14:textId="2E81FD2D" w:rsidR="00F47675" w:rsidRPr="00114171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79,337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center"/>
          </w:tcPr>
          <w:p w14:paraId="06055A03" w14:textId="29129506" w:rsidR="00F47675" w:rsidRPr="00114171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>90,405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AD678" w14:textId="443485C0" w:rsidR="00F47675" w:rsidRPr="00114171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  <w:lang w:val="en-GB"/>
              </w:rPr>
              <w:t>82,768</w:t>
            </w:r>
          </w:p>
        </w:tc>
        <w:tc>
          <w:tcPr>
            <w:tcW w:w="1224" w:type="dxa"/>
            <w:tcBorders>
              <w:top w:val="nil"/>
              <w:bottom w:val="nil"/>
            </w:tcBorders>
            <w:vAlign w:val="center"/>
          </w:tcPr>
          <w:p w14:paraId="35E287F8" w14:textId="6565407E" w:rsidR="00F47675" w:rsidRPr="00114171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>98,633</w:t>
            </w:r>
          </w:p>
        </w:tc>
      </w:tr>
      <w:tr w:rsidR="006C23DC" w:rsidRPr="0079603E" w14:paraId="2100CE2B" w14:textId="77777777" w:rsidTr="00A31B92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2E4EF8C2" w14:textId="77777777" w:rsidR="006C23DC" w:rsidRPr="0079603E" w:rsidRDefault="006C23DC" w:rsidP="006C23DC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26A9E5BF" w14:textId="77777777" w:rsidR="006C23DC" w:rsidRPr="0079603E" w:rsidRDefault="006C23DC" w:rsidP="006C23D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5EDF9DDC" w14:textId="77777777" w:rsidR="006C23DC" w:rsidRPr="00114171" w:rsidRDefault="006C23DC" w:rsidP="0011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43B7FA15" w14:textId="77777777" w:rsidR="006C23DC" w:rsidRPr="00114171" w:rsidRDefault="006C23DC" w:rsidP="0011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14:paraId="0401C675" w14:textId="77777777" w:rsidR="006C23DC" w:rsidRPr="00114171" w:rsidRDefault="006C23DC" w:rsidP="0011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53272D47" w14:textId="77777777" w:rsidR="006C23DC" w:rsidRPr="00114171" w:rsidRDefault="006C23DC" w:rsidP="0011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C23DC" w:rsidRPr="0079603E" w14:paraId="7BE347EC" w14:textId="77777777" w:rsidTr="00A31B92">
        <w:trPr>
          <w:cantSplit/>
        </w:trPr>
        <w:tc>
          <w:tcPr>
            <w:tcW w:w="3758" w:type="dxa"/>
            <w:tcBorders>
              <w:bottom w:val="nil"/>
            </w:tcBorders>
            <w:vAlign w:val="center"/>
          </w:tcPr>
          <w:p w14:paraId="696EBD20" w14:textId="3A8262C4" w:rsidR="006C23DC" w:rsidRPr="009F1DDD" w:rsidRDefault="006C23DC" w:rsidP="006C23DC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9F1DD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9F1DDD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Pr="009F1DDD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บุคคลและ</w:t>
            </w:r>
            <w:r w:rsidRPr="009F1DDD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243" w:type="dxa"/>
            <w:tcBorders>
              <w:bottom w:val="nil"/>
            </w:tcBorders>
          </w:tcPr>
          <w:p w14:paraId="585A677D" w14:textId="77777777" w:rsidR="006C23DC" w:rsidRPr="0079603E" w:rsidRDefault="006C23DC" w:rsidP="006C23D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1F4111B6" w14:textId="77777777" w:rsidR="006C23DC" w:rsidRPr="00114171" w:rsidRDefault="006C23DC" w:rsidP="0011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1E512ACB" w14:textId="77777777" w:rsidR="006C23DC" w:rsidRPr="00114171" w:rsidRDefault="006C23DC" w:rsidP="0011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2AE35FA6" w14:textId="77777777" w:rsidR="006C23DC" w:rsidRPr="00114171" w:rsidRDefault="006C23DC" w:rsidP="0011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6FD93C18" w14:textId="77777777" w:rsidR="006C23DC" w:rsidRPr="00114171" w:rsidRDefault="006C23DC" w:rsidP="0011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47675" w:rsidRPr="0079603E" w14:paraId="4584CFC6" w14:textId="77777777" w:rsidTr="00E23F8D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7D85DD3A" w14:textId="0CBE24A9" w:rsidR="00F47675" w:rsidRPr="0079603E" w:rsidRDefault="00F47675" w:rsidP="00F47675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807A6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3" w:type="dxa"/>
            <w:tcBorders>
              <w:bottom w:val="nil"/>
            </w:tcBorders>
          </w:tcPr>
          <w:p w14:paraId="1384F04F" w14:textId="77777777" w:rsidR="00F47675" w:rsidRPr="0079603E" w:rsidRDefault="00F47675" w:rsidP="00F4767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6E03D273" w14:textId="4C4AD864" w:rsidR="00F47675" w:rsidRPr="00114171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23AD781F" w14:textId="273BB122" w:rsidR="00F47675" w:rsidRPr="00114171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  <w:tc>
          <w:tcPr>
            <w:tcW w:w="1215" w:type="dxa"/>
            <w:tcBorders>
              <w:bottom w:val="nil"/>
            </w:tcBorders>
          </w:tcPr>
          <w:p w14:paraId="50E5F7EE" w14:textId="2DFC0113" w:rsidR="00F47675" w:rsidRPr="00114171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216547EB" w14:textId="0C217B27" w:rsidR="00F47675" w:rsidRPr="00114171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>36</w:t>
            </w:r>
          </w:p>
        </w:tc>
      </w:tr>
      <w:tr w:rsidR="00F47675" w:rsidRPr="0079603E" w14:paraId="7AD89F5F" w14:textId="77777777" w:rsidTr="00A31B92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7AEAD96C" w14:textId="1B6B0AA3" w:rsidR="00F47675" w:rsidRPr="0079603E" w:rsidRDefault="00F47675" w:rsidP="00F47675">
            <w:pPr>
              <w:spacing w:line="240" w:lineRule="auto"/>
              <w:ind w:left="186" w:firstLine="66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43" w:type="dxa"/>
            <w:tcBorders>
              <w:bottom w:val="nil"/>
            </w:tcBorders>
          </w:tcPr>
          <w:p w14:paraId="1EA401BE" w14:textId="77777777" w:rsidR="00F47675" w:rsidRPr="0079603E" w:rsidRDefault="00F47675" w:rsidP="00F4767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14E39318" w14:textId="6E5C5AD4" w:rsidR="00F47675" w:rsidRPr="00114171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98,579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798EB49D" w14:textId="2235A401" w:rsidR="00F47675" w:rsidRPr="00114171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92,880</w:t>
            </w:r>
          </w:p>
        </w:tc>
        <w:tc>
          <w:tcPr>
            <w:tcW w:w="1215" w:type="dxa"/>
            <w:tcBorders>
              <w:bottom w:val="nil"/>
            </w:tcBorders>
          </w:tcPr>
          <w:p w14:paraId="72B3F460" w14:textId="37C20614" w:rsidR="00F47675" w:rsidRPr="00114171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>98,550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7CB30520" w14:textId="7B7E3373" w:rsidR="00F47675" w:rsidRPr="00114171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>92,837</w:t>
            </w:r>
          </w:p>
        </w:tc>
      </w:tr>
      <w:tr w:rsidR="00F47675" w:rsidRPr="0079603E" w14:paraId="713892D1" w14:textId="77777777" w:rsidTr="00E23F8D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0EFB1444" w14:textId="56148740" w:rsidR="00F47675" w:rsidRPr="0079603E" w:rsidRDefault="00F47675" w:rsidP="00F47675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ย่อยทางอ้อม</w:t>
            </w:r>
          </w:p>
        </w:tc>
        <w:tc>
          <w:tcPr>
            <w:tcW w:w="243" w:type="dxa"/>
            <w:tcBorders>
              <w:bottom w:val="nil"/>
            </w:tcBorders>
          </w:tcPr>
          <w:p w14:paraId="51451F30" w14:textId="77777777" w:rsidR="00F47675" w:rsidRPr="0079603E" w:rsidRDefault="00F47675" w:rsidP="00F4767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63CA4DE6" w14:textId="6815636F" w:rsidR="00F47675" w:rsidRPr="00114171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    -</w:t>
            </w: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  <w:vAlign w:val="center"/>
          </w:tcPr>
          <w:p w14:paraId="631B6C1C" w14:textId="630641BF" w:rsidR="00F47675" w:rsidRPr="00114171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  <w:tc>
          <w:tcPr>
            <w:tcW w:w="1215" w:type="dxa"/>
            <w:tcBorders>
              <w:bottom w:val="nil"/>
            </w:tcBorders>
          </w:tcPr>
          <w:p w14:paraId="2E0F5C2B" w14:textId="296FEE61" w:rsidR="00F47675" w:rsidRPr="00114171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1E4FA9FA" w14:textId="3388AA08" w:rsidR="00F47675" w:rsidRPr="00114171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>49</w:t>
            </w:r>
          </w:p>
        </w:tc>
      </w:tr>
      <w:tr w:rsidR="00F47675" w:rsidRPr="0079603E" w14:paraId="19F8D70A" w14:textId="77777777" w:rsidTr="00E23F8D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05E5B965" w14:textId="0E240636" w:rsidR="00F47675" w:rsidRPr="0079603E" w:rsidRDefault="00F47675" w:rsidP="00F47675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43" w:type="dxa"/>
            <w:tcBorders>
              <w:bottom w:val="nil"/>
            </w:tcBorders>
          </w:tcPr>
          <w:p w14:paraId="59060C97" w14:textId="77777777" w:rsidR="00F47675" w:rsidRPr="0079603E" w:rsidRDefault="00F47675" w:rsidP="00F4767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581DDFD6" w14:textId="1794933C" w:rsidR="00F47675" w:rsidRPr="00114171" w:rsidRDefault="00F47675" w:rsidP="00F476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2,644</w:t>
            </w: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  <w:vAlign w:val="bottom"/>
          </w:tcPr>
          <w:p w14:paraId="0D20EC90" w14:textId="29708095" w:rsidR="00F47675" w:rsidRPr="00114171" w:rsidRDefault="00F47675" w:rsidP="00F4767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 xml:space="preserve">      2,494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431FFF4B" w14:textId="4618D328" w:rsidR="00F47675" w:rsidRPr="00114171" w:rsidRDefault="00F47675" w:rsidP="00F476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vAlign w:val="center"/>
          </w:tcPr>
          <w:p w14:paraId="3D91B5D1" w14:textId="113B844D" w:rsidR="00F47675" w:rsidRPr="00114171" w:rsidRDefault="00F47675" w:rsidP="00F476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</w:tr>
      <w:tr w:rsidR="00F47675" w:rsidRPr="0079603E" w14:paraId="114B0928" w14:textId="77777777" w:rsidTr="00E23F8D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7A5E5260" w14:textId="61C75BFB" w:rsidR="00F47675" w:rsidRPr="0079603E" w:rsidRDefault="00F47675" w:rsidP="00F4767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43" w:type="dxa"/>
            <w:tcBorders>
              <w:bottom w:val="nil"/>
            </w:tcBorders>
          </w:tcPr>
          <w:p w14:paraId="0F8B327A" w14:textId="77777777" w:rsidR="00F47675" w:rsidRPr="0079603E" w:rsidRDefault="00F47675" w:rsidP="00F4767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6A1C20B3" w14:textId="39E12C94" w:rsidR="00F47675" w:rsidRPr="00114171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101,223</w:t>
            </w:r>
          </w:p>
        </w:tc>
        <w:tc>
          <w:tcPr>
            <w:tcW w:w="1278" w:type="dxa"/>
            <w:tcBorders>
              <w:bottom w:val="nil"/>
            </w:tcBorders>
          </w:tcPr>
          <w:p w14:paraId="541F5D93" w14:textId="5C018DE6" w:rsidR="00F47675" w:rsidRPr="00114171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>95,374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14:paraId="5255B57B" w14:textId="41699028" w:rsidR="00F47675" w:rsidRPr="00114171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>98,550</w:t>
            </w:r>
          </w:p>
        </w:tc>
        <w:tc>
          <w:tcPr>
            <w:tcW w:w="1224" w:type="dxa"/>
            <w:tcBorders>
              <w:bottom w:val="nil"/>
            </w:tcBorders>
          </w:tcPr>
          <w:p w14:paraId="3D200ACC" w14:textId="32DBF51A" w:rsidR="00F47675" w:rsidRPr="00114171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>92,922</w:t>
            </w:r>
          </w:p>
        </w:tc>
      </w:tr>
      <w:tr w:rsidR="00F47675" w:rsidRPr="0079603E" w14:paraId="0FD3D856" w14:textId="77777777" w:rsidTr="00A31B92">
        <w:trPr>
          <w:cantSplit/>
        </w:trPr>
        <w:tc>
          <w:tcPr>
            <w:tcW w:w="3758" w:type="dxa"/>
            <w:tcBorders>
              <w:top w:val="nil"/>
              <w:bottom w:val="nil"/>
            </w:tcBorders>
            <w:vAlign w:val="center"/>
          </w:tcPr>
          <w:p w14:paraId="7876C84E" w14:textId="781DEECD" w:rsidR="00F47675" w:rsidRPr="0079603E" w:rsidRDefault="00F47675" w:rsidP="00F47675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FEF4BDF" w14:textId="77777777" w:rsidR="00F47675" w:rsidRPr="0079603E" w:rsidRDefault="00F47675" w:rsidP="00F4767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3EADD0" w14:textId="77777777" w:rsidR="00F47675" w:rsidRPr="0079603E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719ECB84" w14:textId="77777777" w:rsidR="00F47675" w:rsidRPr="0079603E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F287AD" w14:textId="77777777" w:rsidR="00F47675" w:rsidRPr="0079603E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3A4BFA73" w14:textId="77777777" w:rsidR="00F47675" w:rsidRPr="0079603E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47675" w:rsidRPr="0079603E" w14:paraId="4E8BA1B8" w14:textId="77777777" w:rsidTr="00A31B92">
        <w:trPr>
          <w:cantSplit/>
        </w:trPr>
        <w:tc>
          <w:tcPr>
            <w:tcW w:w="6566" w:type="dxa"/>
            <w:gridSpan w:val="4"/>
            <w:tcBorders>
              <w:bottom w:val="nil"/>
            </w:tcBorders>
            <w:shd w:val="clear" w:color="auto" w:fill="auto"/>
          </w:tcPr>
          <w:p w14:paraId="614EC64D" w14:textId="00AD4DF8" w:rsidR="00F47675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79603E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lastRenderedPageBreak/>
              <w:t xml:space="preserve">เงินกู้ยืมระยะสั้นและดอกเบี้ยค้างจ่าย </w:t>
            </w:r>
          </w:p>
          <w:p w14:paraId="00EFAB65" w14:textId="3FBED92F" w:rsidR="00F47675" w:rsidRPr="0079603E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</w:t>
            </w: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>–</w:t>
            </w: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</w:rPr>
              <w:t xml:space="preserve"> 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1215" w:type="dxa"/>
            <w:tcBorders>
              <w:bottom w:val="nil"/>
            </w:tcBorders>
          </w:tcPr>
          <w:p w14:paraId="058F0488" w14:textId="77777777" w:rsidR="00F47675" w:rsidRPr="0079603E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5AAD89C8" w14:textId="77777777" w:rsidR="00F47675" w:rsidRPr="0079603E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47675" w:rsidRPr="0079603E" w14:paraId="45450111" w14:textId="77777777" w:rsidTr="00E23F8D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5DC7E530" w14:textId="58F75BDB" w:rsidR="00F47675" w:rsidRPr="0079603E" w:rsidRDefault="00F47675" w:rsidP="00F47675">
            <w:pPr>
              <w:tabs>
                <w:tab w:val="clear" w:pos="227"/>
                <w:tab w:val="left" w:pos="504"/>
              </w:tabs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3" w:type="dxa"/>
            <w:tcBorders>
              <w:bottom w:val="nil"/>
            </w:tcBorders>
          </w:tcPr>
          <w:p w14:paraId="58B03801" w14:textId="77777777" w:rsidR="00F47675" w:rsidRPr="0079603E" w:rsidRDefault="00F47675" w:rsidP="00F4767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7B6168D5" w14:textId="7FC43959" w:rsidR="00F47675" w:rsidRPr="000F7318" w:rsidRDefault="009E6981" w:rsidP="000F7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  <w:vAlign w:val="center"/>
          </w:tcPr>
          <w:p w14:paraId="62FFB7DA" w14:textId="12BEBA2E" w:rsidR="00F47675" w:rsidRPr="007A06A3" w:rsidRDefault="00F47675" w:rsidP="0011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Pr="007A06A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073D056F" w14:textId="1E6160C8" w:rsidR="00F47675" w:rsidRPr="007A06A3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06A3">
              <w:rPr>
                <w:rFonts w:ascii="Browallia New" w:hAnsi="Browallia New" w:cs="Browallia New"/>
                <w:sz w:val="28"/>
                <w:szCs w:val="28"/>
              </w:rPr>
              <w:t xml:space="preserve">      10,009</w:t>
            </w:r>
          </w:p>
        </w:tc>
        <w:tc>
          <w:tcPr>
            <w:tcW w:w="1224" w:type="dxa"/>
            <w:tcBorders>
              <w:bottom w:val="nil"/>
            </w:tcBorders>
            <w:vAlign w:val="center"/>
          </w:tcPr>
          <w:p w14:paraId="4B0621A1" w14:textId="16A12F0E" w:rsidR="00F47675" w:rsidRPr="007A06A3" w:rsidRDefault="00F47675" w:rsidP="0011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7A06A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47675" w:rsidRPr="0079603E" w14:paraId="0165618E" w14:textId="77777777" w:rsidTr="00A31B92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0346D261" w14:textId="4434D9D2" w:rsidR="00F47675" w:rsidRPr="0079603E" w:rsidRDefault="00F47675" w:rsidP="00F47675">
            <w:pPr>
              <w:tabs>
                <w:tab w:val="clear" w:pos="227"/>
                <w:tab w:val="left" w:pos="504"/>
              </w:tabs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9E6981">
              <w:rPr>
                <w:rFonts w:ascii="Browallia New" w:hAnsi="Browallia New" w:cs="Browallia New" w:hint="cs"/>
                <w:sz w:val="28"/>
                <w:szCs w:val="28"/>
                <w:cs/>
              </w:rPr>
              <w:t>บุคคลที่เกี่ยวข้อง</w:t>
            </w:r>
          </w:p>
        </w:tc>
        <w:tc>
          <w:tcPr>
            <w:tcW w:w="243" w:type="dxa"/>
            <w:tcBorders>
              <w:bottom w:val="nil"/>
            </w:tcBorders>
          </w:tcPr>
          <w:p w14:paraId="4F01879D" w14:textId="77777777" w:rsidR="00F47675" w:rsidRPr="0079603E" w:rsidRDefault="00F47675" w:rsidP="00F4767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08BC6A9B" w14:textId="3AE24FA8" w:rsidR="00F47675" w:rsidRPr="000D5163" w:rsidRDefault="009E6981" w:rsidP="00F476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56,781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3F527B40" w14:textId="0BC1803F" w:rsidR="00F47675" w:rsidRPr="007A06A3" w:rsidRDefault="00F47675" w:rsidP="00F4767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06A3">
              <w:rPr>
                <w:rFonts w:ascii="Browallia New" w:hAnsi="Browallia New" w:cs="Browallia New"/>
                <w:sz w:val="28"/>
                <w:szCs w:val="28"/>
              </w:rPr>
              <w:t>44,494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5A4F0FE7" w14:textId="18CA926E" w:rsidR="00F47675" w:rsidRPr="007A06A3" w:rsidRDefault="00F47675" w:rsidP="00F4767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06A3">
              <w:rPr>
                <w:rFonts w:ascii="Browallia New" w:hAnsi="Browallia New" w:cs="Browallia New"/>
                <w:sz w:val="28"/>
                <w:szCs w:val="28"/>
              </w:rPr>
              <w:t>38,066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2621FFF7" w14:textId="38CB09CB" w:rsidR="00F47675" w:rsidRPr="007A06A3" w:rsidRDefault="00F47675" w:rsidP="00F476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06A3">
              <w:rPr>
                <w:rFonts w:ascii="Browallia New" w:hAnsi="Browallia New" w:cs="Browallia New"/>
                <w:sz w:val="28"/>
                <w:szCs w:val="28"/>
              </w:rPr>
              <w:t>42,993</w:t>
            </w:r>
          </w:p>
        </w:tc>
      </w:tr>
      <w:tr w:rsidR="00F47675" w:rsidRPr="0079603E" w14:paraId="4964FC21" w14:textId="77777777" w:rsidTr="00A31B92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295C2841" w14:textId="57F5FE78" w:rsidR="00F47675" w:rsidRPr="0079603E" w:rsidRDefault="00F47675" w:rsidP="00F4767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43" w:type="dxa"/>
            <w:tcBorders>
              <w:bottom w:val="nil"/>
            </w:tcBorders>
          </w:tcPr>
          <w:p w14:paraId="4F810AC6" w14:textId="77777777" w:rsidR="00F47675" w:rsidRPr="0079603E" w:rsidRDefault="00F47675" w:rsidP="00F4767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24872603" w14:textId="2E6032F3" w:rsidR="00F47675" w:rsidRPr="000D5163" w:rsidRDefault="009E6981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56,781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6FC9F53D" w14:textId="1961AA82" w:rsidR="00F47675" w:rsidRPr="007A06A3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06A3">
              <w:rPr>
                <w:rFonts w:ascii="Browallia New" w:hAnsi="Browallia New" w:cs="Browallia New"/>
                <w:sz w:val="28"/>
                <w:szCs w:val="28"/>
              </w:rPr>
              <w:t>44,494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31D20F2F" w14:textId="2E603B29" w:rsidR="00F47675" w:rsidRPr="007A06A3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06A3">
              <w:rPr>
                <w:rFonts w:ascii="Browallia New" w:hAnsi="Browallia New" w:cs="Browallia New"/>
                <w:sz w:val="28"/>
                <w:szCs w:val="28"/>
              </w:rPr>
              <w:t>48,075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629D58D0" w14:textId="60437C7F" w:rsidR="00F47675" w:rsidRPr="007A06A3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06A3">
              <w:rPr>
                <w:rFonts w:ascii="Browallia New" w:hAnsi="Browallia New" w:cs="Browallia New"/>
                <w:sz w:val="28"/>
                <w:szCs w:val="28"/>
              </w:rPr>
              <w:t>42,993</w:t>
            </w:r>
          </w:p>
        </w:tc>
      </w:tr>
    </w:tbl>
    <w:p w14:paraId="6AB2AA7E" w14:textId="77777777" w:rsidR="00253540" w:rsidRDefault="00253540" w:rsidP="00DD5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BC51D15" w14:textId="4A2DE69B" w:rsidR="00DD572C" w:rsidRDefault="00DD572C" w:rsidP="00DD5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ในระหว่างงวดสิ้นสุดวันที่ </w:t>
      </w:r>
      <w:r w:rsidR="00E23F8D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E23F8D" w:rsidRPr="00656C14">
        <w:rPr>
          <w:rFonts w:ascii="Browallia New" w:hAnsi="Browallia New" w:cs="Browallia New"/>
          <w:sz w:val="28"/>
          <w:szCs w:val="28"/>
          <w:lang w:val="en-GB"/>
        </w:rPr>
        <w:t>1</w:t>
      </w:r>
      <w:r w:rsidR="00E23F8D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E23F8D" w:rsidRPr="00656C14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E23F8D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E23F8D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 และสำหรับปีสิ้นสุดวันที่ </w:t>
      </w:r>
      <w:r w:rsidRPr="00136C22">
        <w:rPr>
          <w:rFonts w:ascii="Browallia New" w:hAnsi="Browallia New" w:cs="Browallia New"/>
          <w:sz w:val="28"/>
          <w:szCs w:val="28"/>
        </w:rPr>
        <w:t>31</w:t>
      </w: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Pr="00136C22">
        <w:rPr>
          <w:rFonts w:ascii="Browallia New" w:hAnsi="Browallia New" w:cs="Browallia New"/>
          <w:sz w:val="28"/>
          <w:szCs w:val="28"/>
        </w:rPr>
        <w:t>256</w:t>
      </w:r>
      <w:r w:rsidR="00E23F8D">
        <w:rPr>
          <w:rFonts w:ascii="Browallia New" w:hAnsi="Browallia New" w:cs="Browallia New"/>
          <w:sz w:val="28"/>
          <w:szCs w:val="28"/>
        </w:rPr>
        <w:t>1</w:t>
      </w:r>
      <w:r w:rsidRPr="00136C22">
        <w:rPr>
          <w:rFonts w:ascii="Browallia New" w:hAnsi="Browallia New" w:cs="Browallia New"/>
          <w:sz w:val="28"/>
          <w:szCs w:val="28"/>
        </w:rPr>
        <w:t xml:space="preserve"> 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รายการเคลื่อนไหวของเงินกู้ยืม</w:t>
      </w:r>
      <w:r w:rsidR="009B4424">
        <w:rPr>
          <w:rFonts w:ascii="Browallia New" w:hAnsi="Browallia New" w:cs="Browallia New" w:hint="cs"/>
          <w:sz w:val="28"/>
          <w:szCs w:val="28"/>
          <w:cs/>
        </w:rPr>
        <w:t>ระยะสั้น</w:t>
      </w:r>
      <w:r w:rsidR="009B442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547DC">
        <w:rPr>
          <w:rFonts w:ascii="Browallia New" w:hAnsi="Browallia New" w:cs="Browallia New"/>
          <w:sz w:val="28"/>
          <w:szCs w:val="28"/>
          <w:lang w:val="en-GB"/>
        </w:rPr>
        <w:t>–</w:t>
      </w:r>
      <w:r w:rsidR="009B442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B4424">
        <w:rPr>
          <w:rFonts w:ascii="Browallia New" w:hAnsi="Browallia New" w:cs="Browallia New" w:hint="cs"/>
          <w:sz w:val="28"/>
          <w:szCs w:val="28"/>
          <w:cs/>
          <w:lang w:val="en-GB"/>
        </w:rPr>
        <w:t>บุคคลและบริษัทที่เกี่ยวข้อง</w:t>
      </w:r>
      <w:r w:rsidR="002547D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547DC">
        <w:rPr>
          <w:rFonts w:ascii="Browallia New" w:hAnsi="Browallia New" w:cs="Browallia New" w:hint="cs"/>
          <w:sz w:val="28"/>
          <w:szCs w:val="28"/>
          <w:cs/>
          <w:lang w:val="en-GB"/>
        </w:rPr>
        <w:t>(</w:t>
      </w:r>
      <w:r w:rsidR="002547DC">
        <w:rPr>
          <w:rFonts w:ascii="Browallia New" w:hAnsi="Browallia New" w:cs="Browallia New" w:hint="cs"/>
          <w:sz w:val="28"/>
          <w:szCs w:val="28"/>
          <w:cs/>
        </w:rPr>
        <w:t>ไม่รวมดอกเบี้ย</w:t>
      </w:r>
      <w:r w:rsidR="002547DC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) </w:t>
      </w:r>
      <w:r w:rsidR="009B4424">
        <w:rPr>
          <w:rFonts w:ascii="Browallia New" w:hAnsi="Browallia New" w:cs="Browallia New" w:hint="cs"/>
          <w:sz w:val="28"/>
          <w:szCs w:val="28"/>
          <w:cs/>
          <w:lang w:val="en-GB"/>
        </w:rPr>
        <w:t>มี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ดังต่อไปนี้</w:t>
      </w:r>
    </w:p>
    <w:p w14:paraId="70A08725" w14:textId="596D8675" w:rsidR="00CD4CCA" w:rsidRPr="00E23F8D" w:rsidRDefault="00CD4CCA" w:rsidP="00DD5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53" w:type="dxa"/>
        <w:tblInd w:w="36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243"/>
        <w:gridCol w:w="1305"/>
        <w:gridCol w:w="1260"/>
        <w:gridCol w:w="1233"/>
        <w:gridCol w:w="1242"/>
      </w:tblGrid>
      <w:tr w:rsidR="00CD4CCA" w:rsidRPr="0079603E" w14:paraId="5BEFFB56" w14:textId="77777777" w:rsidTr="00E23F8D">
        <w:trPr>
          <w:cantSplit/>
          <w:tblHeader/>
        </w:trPr>
        <w:tc>
          <w:tcPr>
            <w:tcW w:w="3870" w:type="dxa"/>
            <w:tcBorders>
              <w:top w:val="nil"/>
            </w:tcBorders>
          </w:tcPr>
          <w:p w14:paraId="07CC2CEA" w14:textId="77777777" w:rsidR="00CD4CCA" w:rsidRPr="0079603E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14:paraId="3EE3D2EB" w14:textId="77777777" w:rsidR="00CD4CCA" w:rsidRPr="0079603E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0" w:type="dxa"/>
            <w:gridSpan w:val="4"/>
            <w:tcBorders>
              <w:top w:val="nil"/>
            </w:tcBorders>
          </w:tcPr>
          <w:p w14:paraId="451F46E8" w14:textId="77777777" w:rsidR="00CD4CCA" w:rsidRPr="0079603E" w:rsidRDefault="00CD4CCA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CD4CCA" w:rsidRPr="0079603E" w14:paraId="061566AA" w14:textId="77777777" w:rsidTr="00E23F8D">
        <w:trPr>
          <w:cantSplit/>
          <w:tblHeader/>
        </w:trPr>
        <w:tc>
          <w:tcPr>
            <w:tcW w:w="3870" w:type="dxa"/>
          </w:tcPr>
          <w:p w14:paraId="2089EFE8" w14:textId="77777777" w:rsidR="00CD4CCA" w:rsidRPr="0079603E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66C54CB4" w14:textId="77777777" w:rsidR="00CD4CCA" w:rsidRPr="0079603E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65" w:type="dxa"/>
            <w:gridSpan w:val="2"/>
          </w:tcPr>
          <w:p w14:paraId="3A1C82C9" w14:textId="77777777" w:rsidR="00CD4CCA" w:rsidRPr="0079603E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2D23A59" w14:textId="77777777" w:rsidR="00CD4CCA" w:rsidRPr="0079603E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23F8D" w:rsidRPr="0079603E" w14:paraId="5957539D" w14:textId="77777777" w:rsidTr="00E23F8D">
        <w:trPr>
          <w:cantSplit/>
          <w:tblHeader/>
        </w:trPr>
        <w:tc>
          <w:tcPr>
            <w:tcW w:w="3870" w:type="dxa"/>
          </w:tcPr>
          <w:p w14:paraId="7E1044D2" w14:textId="77777777" w:rsidR="00E23F8D" w:rsidRPr="0079603E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512D2DEA" w14:textId="77777777" w:rsidR="00E23F8D" w:rsidRPr="0079603E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4D474D23" w14:textId="35EF3042" w:rsidR="00E23F8D" w:rsidRPr="0079603E" w:rsidRDefault="00E23F8D" w:rsidP="00E23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มีนาคม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60" w:type="dxa"/>
          </w:tcPr>
          <w:p w14:paraId="43671D78" w14:textId="0F833614" w:rsidR="00E23F8D" w:rsidRPr="0079603E" w:rsidRDefault="00E23F8D" w:rsidP="00E23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33" w:type="dxa"/>
          </w:tcPr>
          <w:p w14:paraId="65E251B1" w14:textId="44218C3E" w:rsidR="00E23F8D" w:rsidRPr="0079603E" w:rsidRDefault="00E23F8D" w:rsidP="00E23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มีนาคม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42" w:type="dxa"/>
          </w:tcPr>
          <w:p w14:paraId="3664EFFB" w14:textId="73AF1041" w:rsidR="00E23F8D" w:rsidRPr="0079603E" w:rsidRDefault="00E23F8D" w:rsidP="00E23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E23F8D" w:rsidRPr="0079603E" w14:paraId="4F29D86E" w14:textId="77777777" w:rsidTr="00E23F8D">
        <w:trPr>
          <w:cantSplit/>
          <w:tblHeader/>
        </w:trPr>
        <w:tc>
          <w:tcPr>
            <w:tcW w:w="3870" w:type="dxa"/>
          </w:tcPr>
          <w:p w14:paraId="37A454F5" w14:textId="77777777" w:rsidR="00E23F8D" w:rsidRPr="0079603E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365C0FAC" w14:textId="77777777" w:rsidR="00E23F8D" w:rsidRPr="0079603E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04D21D11" w14:textId="77777777" w:rsidR="00E23F8D" w:rsidRPr="00656C14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0BB1D804" w14:textId="77777777" w:rsidR="00E23F8D" w:rsidRPr="00EB2651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</w:tcPr>
          <w:p w14:paraId="40B8C5D4" w14:textId="77777777" w:rsidR="00E23F8D" w:rsidRPr="00656C14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</w:tcPr>
          <w:p w14:paraId="0B8A2E96" w14:textId="77777777" w:rsidR="00E23F8D" w:rsidRPr="00EB2651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47675" w:rsidRPr="0079603E" w14:paraId="4B8CBBBC" w14:textId="77777777" w:rsidTr="00E23F8D">
        <w:trPr>
          <w:cantSplit/>
        </w:trPr>
        <w:tc>
          <w:tcPr>
            <w:tcW w:w="3870" w:type="dxa"/>
            <w:tcBorders>
              <w:bottom w:val="nil"/>
            </w:tcBorders>
            <w:vAlign w:val="bottom"/>
          </w:tcPr>
          <w:p w14:paraId="3A5E8A2B" w14:textId="4D0D3FD5" w:rsidR="00F47675" w:rsidRPr="0079603E" w:rsidRDefault="00F47675" w:rsidP="00F4767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ยอดคงเหลือ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ณ วัน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ต้นงวด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243" w:type="dxa"/>
            <w:tcBorders>
              <w:bottom w:val="nil"/>
            </w:tcBorders>
          </w:tcPr>
          <w:p w14:paraId="57E77447" w14:textId="77777777" w:rsidR="00F47675" w:rsidRPr="0079603E" w:rsidRDefault="00F47675" w:rsidP="00F4767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bottom"/>
          </w:tcPr>
          <w:p w14:paraId="6564ADC5" w14:textId="73925620" w:rsidR="00F47675" w:rsidRPr="00CF3076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41,000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26B4092" w14:textId="2B2E140E" w:rsidR="00F47675" w:rsidRPr="007A06A3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06A3">
              <w:rPr>
                <w:rFonts w:ascii="Browallia New" w:hAnsi="Browallia New" w:cs="Browallia New"/>
                <w:sz w:val="28"/>
                <w:szCs w:val="28"/>
              </w:rPr>
              <w:t>137,900</w:t>
            </w:r>
          </w:p>
        </w:tc>
        <w:tc>
          <w:tcPr>
            <w:tcW w:w="1233" w:type="dxa"/>
            <w:tcBorders>
              <w:bottom w:val="nil"/>
            </w:tcBorders>
            <w:vAlign w:val="bottom"/>
          </w:tcPr>
          <w:p w14:paraId="4799115B" w14:textId="06070151" w:rsidR="00F47675" w:rsidRPr="007A06A3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06A3">
              <w:rPr>
                <w:rFonts w:ascii="Browallia New" w:hAnsi="Browallia New" w:cs="Browallia New"/>
                <w:sz w:val="28"/>
                <w:szCs w:val="28"/>
                <w:lang w:val="en-GB"/>
              </w:rPr>
              <w:t>39,500</w:t>
            </w:r>
          </w:p>
        </w:tc>
        <w:tc>
          <w:tcPr>
            <w:tcW w:w="1242" w:type="dxa"/>
            <w:tcBorders>
              <w:bottom w:val="nil"/>
            </w:tcBorders>
          </w:tcPr>
          <w:p w14:paraId="563BB49D" w14:textId="4592F663" w:rsidR="00F47675" w:rsidRPr="007A06A3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06A3">
              <w:rPr>
                <w:rFonts w:ascii="Browallia New" w:hAnsi="Browallia New" w:cs="Browallia New"/>
                <w:sz w:val="28"/>
                <w:szCs w:val="28"/>
              </w:rPr>
              <w:t>74,200</w:t>
            </w:r>
          </w:p>
        </w:tc>
      </w:tr>
      <w:tr w:rsidR="00F47675" w:rsidRPr="0079603E" w14:paraId="406F2C83" w14:textId="77777777" w:rsidTr="00E23F8D">
        <w:trPr>
          <w:cantSplit/>
        </w:trPr>
        <w:tc>
          <w:tcPr>
            <w:tcW w:w="3870" w:type="dxa"/>
            <w:tcBorders>
              <w:bottom w:val="nil"/>
            </w:tcBorders>
            <w:vAlign w:val="bottom"/>
          </w:tcPr>
          <w:p w14:paraId="68EE4851" w14:textId="6AF2B64F" w:rsidR="00F47675" w:rsidRPr="0079603E" w:rsidRDefault="00F47675" w:rsidP="00F47675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กู้เพิ่ม</w:t>
            </w:r>
          </w:p>
        </w:tc>
        <w:tc>
          <w:tcPr>
            <w:tcW w:w="243" w:type="dxa"/>
            <w:tcBorders>
              <w:bottom w:val="nil"/>
            </w:tcBorders>
          </w:tcPr>
          <w:p w14:paraId="18594676" w14:textId="77777777" w:rsidR="00F47675" w:rsidRPr="0079603E" w:rsidRDefault="00F47675" w:rsidP="00F4767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bottom"/>
          </w:tcPr>
          <w:p w14:paraId="33F0DA16" w14:textId="2A96C2FD" w:rsidR="00F47675" w:rsidRPr="00CF3076" w:rsidRDefault="00A64B4D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18,400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9EB40D4" w14:textId="21C42B2A" w:rsidR="00F47675" w:rsidRPr="007A06A3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06A3">
              <w:rPr>
                <w:rFonts w:ascii="Browallia New" w:hAnsi="Browallia New" w:cs="Browallia New"/>
                <w:sz w:val="28"/>
                <w:szCs w:val="28"/>
              </w:rPr>
              <w:t>12,000</w:t>
            </w:r>
          </w:p>
        </w:tc>
        <w:tc>
          <w:tcPr>
            <w:tcW w:w="1233" w:type="dxa"/>
            <w:tcBorders>
              <w:bottom w:val="nil"/>
            </w:tcBorders>
            <w:vAlign w:val="bottom"/>
          </w:tcPr>
          <w:p w14:paraId="1122DFC2" w14:textId="55CA33AD" w:rsidR="00F47675" w:rsidRPr="007A06A3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06A3">
              <w:rPr>
                <w:rFonts w:ascii="Browallia New" w:hAnsi="Browallia New" w:cs="Browallia New"/>
                <w:sz w:val="28"/>
                <w:szCs w:val="28"/>
              </w:rPr>
              <w:t>10,000</w:t>
            </w:r>
          </w:p>
        </w:tc>
        <w:tc>
          <w:tcPr>
            <w:tcW w:w="1242" w:type="dxa"/>
            <w:tcBorders>
              <w:bottom w:val="nil"/>
            </w:tcBorders>
          </w:tcPr>
          <w:p w14:paraId="01EEC7AF" w14:textId="320317FF" w:rsidR="00F47675" w:rsidRPr="007A06A3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06A3">
              <w:rPr>
                <w:rFonts w:ascii="Browallia New" w:hAnsi="Browallia New" w:cs="Browallia New"/>
                <w:sz w:val="28"/>
                <w:szCs w:val="28"/>
              </w:rPr>
              <w:t>12,000</w:t>
            </w:r>
          </w:p>
        </w:tc>
      </w:tr>
      <w:tr w:rsidR="00F47675" w:rsidRPr="0079603E" w14:paraId="3C12DF8A" w14:textId="77777777" w:rsidTr="00E23F8D">
        <w:trPr>
          <w:cantSplit/>
        </w:trPr>
        <w:tc>
          <w:tcPr>
            <w:tcW w:w="3870" w:type="dxa"/>
            <w:tcBorders>
              <w:bottom w:val="nil"/>
            </w:tcBorders>
            <w:vAlign w:val="bottom"/>
          </w:tcPr>
          <w:p w14:paraId="040B7051" w14:textId="15F672F2" w:rsidR="00F47675" w:rsidRPr="0079603E" w:rsidRDefault="00F47675" w:rsidP="00F47675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จ่ายชำระ</w:t>
            </w:r>
          </w:p>
        </w:tc>
        <w:tc>
          <w:tcPr>
            <w:tcW w:w="243" w:type="dxa"/>
            <w:tcBorders>
              <w:bottom w:val="nil"/>
            </w:tcBorders>
          </w:tcPr>
          <w:p w14:paraId="45E08BEC" w14:textId="77777777" w:rsidR="00F47675" w:rsidRPr="0079603E" w:rsidRDefault="00F47675" w:rsidP="00F4767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bottom"/>
          </w:tcPr>
          <w:p w14:paraId="5264B4ED" w14:textId="02772664" w:rsidR="00F47675" w:rsidRPr="00CF3076" w:rsidRDefault="00F47675" w:rsidP="00F476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(6,250)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C7DB9EA" w14:textId="7DB8A812" w:rsidR="00F47675" w:rsidRPr="007A06A3" w:rsidRDefault="00F47675" w:rsidP="00F4767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06A3">
              <w:rPr>
                <w:rFonts w:ascii="Browallia New" w:hAnsi="Browallia New" w:cs="Browallia New"/>
                <w:sz w:val="28"/>
                <w:szCs w:val="28"/>
              </w:rPr>
              <w:t>(108,900)</w:t>
            </w:r>
          </w:p>
        </w:tc>
        <w:tc>
          <w:tcPr>
            <w:tcW w:w="1233" w:type="dxa"/>
            <w:tcBorders>
              <w:bottom w:val="nil"/>
            </w:tcBorders>
            <w:shd w:val="clear" w:color="auto" w:fill="auto"/>
            <w:vAlign w:val="bottom"/>
          </w:tcPr>
          <w:p w14:paraId="7E5253B2" w14:textId="492D56FA" w:rsidR="00F47675" w:rsidRPr="007A06A3" w:rsidRDefault="00F47675" w:rsidP="00F4767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06A3">
              <w:rPr>
                <w:rFonts w:ascii="Browallia New" w:hAnsi="Browallia New" w:cs="Browallia New"/>
                <w:sz w:val="28"/>
                <w:szCs w:val="28"/>
              </w:rPr>
              <w:t>(5,000)</w:t>
            </w:r>
          </w:p>
        </w:tc>
        <w:tc>
          <w:tcPr>
            <w:tcW w:w="1242" w:type="dxa"/>
            <w:tcBorders>
              <w:bottom w:val="nil"/>
            </w:tcBorders>
          </w:tcPr>
          <w:p w14:paraId="3761C016" w14:textId="3BBC57EC" w:rsidR="00F47675" w:rsidRPr="007A06A3" w:rsidRDefault="00F47675" w:rsidP="00F476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06A3">
              <w:rPr>
                <w:rFonts w:ascii="Browallia New" w:hAnsi="Browallia New" w:cs="Browallia New"/>
                <w:sz w:val="28"/>
                <w:szCs w:val="28"/>
              </w:rPr>
              <w:t>(46,700)</w:t>
            </w:r>
          </w:p>
        </w:tc>
      </w:tr>
      <w:tr w:rsidR="00F47675" w:rsidRPr="0079603E" w14:paraId="02C50558" w14:textId="77777777" w:rsidTr="00E23F8D">
        <w:trPr>
          <w:cantSplit/>
        </w:trPr>
        <w:tc>
          <w:tcPr>
            <w:tcW w:w="3870" w:type="dxa"/>
            <w:tcBorders>
              <w:bottom w:val="nil"/>
            </w:tcBorders>
            <w:vAlign w:val="bottom"/>
          </w:tcPr>
          <w:p w14:paraId="3B1678EA" w14:textId="01D3ED00" w:rsidR="00F47675" w:rsidRPr="0079603E" w:rsidRDefault="00F47675" w:rsidP="00F4767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ณ วัน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243" w:type="dxa"/>
            <w:tcBorders>
              <w:bottom w:val="nil"/>
            </w:tcBorders>
          </w:tcPr>
          <w:p w14:paraId="6829834B" w14:textId="77777777" w:rsidR="00F47675" w:rsidRPr="0079603E" w:rsidRDefault="00F47675" w:rsidP="00F4767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bottom"/>
          </w:tcPr>
          <w:p w14:paraId="1B9ECFBB" w14:textId="74C64247" w:rsidR="00F47675" w:rsidRPr="00CF3076" w:rsidRDefault="00A64B4D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53,150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693F999" w14:textId="3014B51F" w:rsidR="00F47675" w:rsidRPr="007A06A3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06A3">
              <w:rPr>
                <w:rFonts w:ascii="Browallia New" w:hAnsi="Browallia New" w:cs="Browallia New"/>
                <w:sz w:val="28"/>
                <w:szCs w:val="28"/>
              </w:rPr>
              <w:t>41,000</w:t>
            </w:r>
          </w:p>
        </w:tc>
        <w:tc>
          <w:tcPr>
            <w:tcW w:w="1233" w:type="dxa"/>
            <w:tcBorders>
              <w:bottom w:val="nil"/>
            </w:tcBorders>
            <w:shd w:val="clear" w:color="auto" w:fill="auto"/>
            <w:vAlign w:val="bottom"/>
          </w:tcPr>
          <w:p w14:paraId="65DB330E" w14:textId="6B6E9A92" w:rsidR="00F47675" w:rsidRPr="007A06A3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06A3">
              <w:rPr>
                <w:rFonts w:ascii="Browallia New" w:hAnsi="Browallia New" w:cs="Browallia New"/>
                <w:sz w:val="28"/>
                <w:szCs w:val="28"/>
                <w:lang w:val="en-GB"/>
              </w:rPr>
              <w:t>44,500</w:t>
            </w:r>
          </w:p>
        </w:tc>
        <w:tc>
          <w:tcPr>
            <w:tcW w:w="1242" w:type="dxa"/>
            <w:tcBorders>
              <w:bottom w:val="nil"/>
            </w:tcBorders>
          </w:tcPr>
          <w:p w14:paraId="25427D13" w14:textId="4385BABF" w:rsidR="00F47675" w:rsidRPr="007A06A3" w:rsidRDefault="00F47675" w:rsidP="00F476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06A3">
              <w:rPr>
                <w:rFonts w:ascii="Browallia New" w:hAnsi="Browallia New" w:cs="Browallia New"/>
                <w:sz w:val="28"/>
                <w:szCs w:val="28"/>
              </w:rPr>
              <w:t>39,500</w:t>
            </w:r>
          </w:p>
        </w:tc>
      </w:tr>
    </w:tbl>
    <w:p w14:paraId="5FBCDCA9" w14:textId="77777777" w:rsidR="002E57AB" w:rsidRDefault="002E57AB" w:rsidP="002E5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68BE999" w14:textId="3A9531EB" w:rsidR="00736768" w:rsidRDefault="00DD572C" w:rsidP="00D2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7A06A3">
        <w:rPr>
          <w:rFonts w:ascii="Browallia New" w:hAnsi="Browallia New" w:cs="Browallia New"/>
          <w:sz w:val="28"/>
          <w:szCs w:val="28"/>
          <w:cs/>
        </w:rPr>
        <w:t>เงินกู้ยืมระยะสั้น</w:t>
      </w:r>
      <w:r w:rsidRPr="007A06A3">
        <w:rPr>
          <w:rFonts w:ascii="Browallia New" w:hAnsi="Browallia New" w:cs="Browallia New" w:hint="cs"/>
          <w:sz w:val="28"/>
          <w:szCs w:val="28"/>
          <w:cs/>
        </w:rPr>
        <w:t>จาก</w:t>
      </w:r>
      <w:r w:rsidR="002547DC" w:rsidRPr="007A06A3">
        <w:rPr>
          <w:rFonts w:ascii="Browallia New" w:hAnsi="Browallia New" w:cs="Browallia New" w:hint="cs"/>
          <w:sz w:val="28"/>
          <w:szCs w:val="28"/>
          <w:cs/>
        </w:rPr>
        <w:t>บุคคลและบริษัทที่เกี่ยวข้อง</w:t>
      </w:r>
      <w:r w:rsidRPr="007A06A3">
        <w:rPr>
          <w:rFonts w:ascii="Browallia New" w:hAnsi="Browallia New" w:cs="Browallia New"/>
          <w:sz w:val="28"/>
          <w:szCs w:val="28"/>
          <w:cs/>
        </w:rPr>
        <w:t xml:space="preserve">ดังกล่าวอยู่ในรูปแบบตั๋วสัญญาใช้เงิน โดยมีอัตราดอกเบี้ยร้อยละ </w:t>
      </w:r>
      <w:r w:rsidR="006C23DC" w:rsidRPr="007A06A3">
        <w:rPr>
          <w:rFonts w:ascii="Browallia New" w:hAnsi="Browallia New" w:cs="Browallia New"/>
          <w:sz w:val="28"/>
          <w:szCs w:val="28"/>
        </w:rPr>
        <w:t>4.50</w:t>
      </w:r>
      <w:r w:rsidR="006C23DC" w:rsidRPr="007A06A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6C23DC" w:rsidRPr="007A06A3">
        <w:rPr>
          <w:rFonts w:ascii="Browallia New" w:hAnsi="Browallia New" w:cs="Browallia New"/>
          <w:sz w:val="28"/>
          <w:szCs w:val="28"/>
        </w:rPr>
        <w:t>–</w:t>
      </w:r>
      <w:r w:rsidR="007A06A3" w:rsidRPr="007A06A3">
        <w:rPr>
          <w:rFonts w:ascii="Browallia New" w:hAnsi="Browallia New" w:cs="Browallia New"/>
          <w:sz w:val="28"/>
          <w:szCs w:val="28"/>
        </w:rPr>
        <w:t xml:space="preserve"> </w:t>
      </w:r>
      <w:r w:rsidR="00617155">
        <w:rPr>
          <w:rFonts w:ascii="Browallia New" w:hAnsi="Browallia New" w:cs="Browallia New"/>
          <w:sz w:val="28"/>
          <w:szCs w:val="28"/>
        </w:rPr>
        <w:t>8</w:t>
      </w:r>
      <w:r w:rsidR="006C23DC" w:rsidRPr="007A06A3">
        <w:rPr>
          <w:rFonts w:ascii="Browallia New" w:hAnsi="Browallia New" w:cs="Browallia New"/>
          <w:sz w:val="28"/>
          <w:szCs w:val="28"/>
        </w:rPr>
        <w:t xml:space="preserve">.00 </w:t>
      </w:r>
      <w:r w:rsidR="006C23DC" w:rsidRPr="007A06A3">
        <w:rPr>
          <w:rFonts w:ascii="Browallia New" w:hAnsi="Browallia New" w:cs="Browallia New"/>
          <w:sz w:val="28"/>
          <w:szCs w:val="28"/>
          <w:cs/>
        </w:rPr>
        <w:t xml:space="preserve">ต่อปี </w:t>
      </w:r>
      <w:r w:rsidRPr="007A06A3">
        <w:rPr>
          <w:rFonts w:ascii="Browallia New" w:hAnsi="Browallia New" w:cs="Browallia New"/>
          <w:sz w:val="28"/>
          <w:szCs w:val="28"/>
          <w:cs/>
        </w:rPr>
        <w:t xml:space="preserve">และมีกำหนดชำระคืนเมื่อทวงถาม </w:t>
      </w:r>
      <w:r w:rsidR="00BC17DA" w:rsidRPr="007A06A3">
        <w:rPr>
          <w:rFonts w:ascii="Browallia New" w:hAnsi="Browallia New" w:cs="Browallia New" w:hint="cs"/>
          <w:sz w:val="28"/>
          <w:szCs w:val="28"/>
          <w:cs/>
        </w:rPr>
        <w:t>โดยไม่มีหลักประกัน</w:t>
      </w:r>
    </w:p>
    <w:p w14:paraId="2A7CC3A5" w14:textId="6826053D" w:rsidR="00617155" w:rsidRDefault="00617155" w:rsidP="00D2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90" w:type="dxa"/>
        <w:tblInd w:w="36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261"/>
        <w:gridCol w:w="1269"/>
        <w:gridCol w:w="1305"/>
        <w:gridCol w:w="1233"/>
        <w:gridCol w:w="1252"/>
      </w:tblGrid>
      <w:tr w:rsidR="00C86025" w:rsidRPr="000D39C2" w14:paraId="1080C63B" w14:textId="77777777" w:rsidTr="00E23F8D">
        <w:trPr>
          <w:cantSplit/>
          <w:tblHeader/>
        </w:trPr>
        <w:tc>
          <w:tcPr>
            <w:tcW w:w="3870" w:type="dxa"/>
            <w:tcBorders>
              <w:top w:val="nil"/>
            </w:tcBorders>
          </w:tcPr>
          <w:p w14:paraId="6BCEAFE4" w14:textId="77777777" w:rsidR="00C86025" w:rsidRPr="000D39C2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  <w:tcBorders>
              <w:top w:val="nil"/>
            </w:tcBorders>
          </w:tcPr>
          <w:p w14:paraId="733EB111" w14:textId="77777777" w:rsidR="00C86025" w:rsidRPr="000D39C2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59" w:type="dxa"/>
            <w:gridSpan w:val="4"/>
            <w:tcBorders>
              <w:top w:val="nil"/>
            </w:tcBorders>
          </w:tcPr>
          <w:p w14:paraId="471BCC7E" w14:textId="77777777" w:rsidR="00C86025" w:rsidRPr="000D39C2" w:rsidRDefault="00C86025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0D39C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C86025" w:rsidRPr="000D39C2" w14:paraId="10043B10" w14:textId="77777777" w:rsidTr="00E23F8D">
        <w:trPr>
          <w:cantSplit/>
          <w:tblHeader/>
        </w:trPr>
        <w:tc>
          <w:tcPr>
            <w:tcW w:w="3870" w:type="dxa"/>
          </w:tcPr>
          <w:p w14:paraId="374191B6" w14:textId="77777777" w:rsidR="00C86025" w:rsidRPr="000D39C2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</w:tcPr>
          <w:p w14:paraId="697FC982" w14:textId="77777777" w:rsidR="00C86025" w:rsidRPr="000D39C2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74" w:type="dxa"/>
            <w:gridSpan w:val="2"/>
          </w:tcPr>
          <w:p w14:paraId="66626A9F" w14:textId="77777777" w:rsidR="00C86025" w:rsidRPr="000D39C2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5" w:type="dxa"/>
            <w:gridSpan w:val="2"/>
          </w:tcPr>
          <w:p w14:paraId="68A15344" w14:textId="77777777" w:rsidR="00C86025" w:rsidRPr="000D39C2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23F8D" w:rsidRPr="000D39C2" w14:paraId="3AD8EC0B" w14:textId="77777777" w:rsidTr="00E23F8D">
        <w:trPr>
          <w:cantSplit/>
          <w:tblHeader/>
        </w:trPr>
        <w:tc>
          <w:tcPr>
            <w:tcW w:w="3870" w:type="dxa"/>
          </w:tcPr>
          <w:p w14:paraId="0D5A82BF" w14:textId="77777777" w:rsidR="00E23F8D" w:rsidRPr="000D39C2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</w:tcPr>
          <w:p w14:paraId="64569A1F" w14:textId="77777777" w:rsidR="00E23F8D" w:rsidRPr="000D39C2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</w:tcPr>
          <w:p w14:paraId="69639510" w14:textId="617424CE" w:rsidR="00E23F8D" w:rsidRPr="000D39C2" w:rsidRDefault="00E23F8D" w:rsidP="00E23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มีนาคม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305" w:type="dxa"/>
          </w:tcPr>
          <w:p w14:paraId="2C5A860B" w14:textId="1ABD253D" w:rsidR="00E23F8D" w:rsidRPr="000D39C2" w:rsidRDefault="00E23F8D" w:rsidP="00E23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33" w:type="dxa"/>
          </w:tcPr>
          <w:p w14:paraId="27D517CF" w14:textId="67BED7CC" w:rsidR="00E23F8D" w:rsidRPr="000D39C2" w:rsidRDefault="00E23F8D" w:rsidP="00E23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มีนาคม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52" w:type="dxa"/>
          </w:tcPr>
          <w:p w14:paraId="34FF2270" w14:textId="30FD2C56" w:rsidR="00E23F8D" w:rsidRPr="000D39C2" w:rsidRDefault="00E23F8D" w:rsidP="00E23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C86025" w:rsidRPr="000D39C2" w14:paraId="52B188CC" w14:textId="77777777" w:rsidTr="00E23F8D">
        <w:trPr>
          <w:cantSplit/>
        </w:trPr>
        <w:tc>
          <w:tcPr>
            <w:tcW w:w="3870" w:type="dxa"/>
            <w:tcBorders>
              <w:bottom w:val="nil"/>
            </w:tcBorders>
            <w:vAlign w:val="center"/>
          </w:tcPr>
          <w:p w14:paraId="40250595" w14:textId="7A623417" w:rsidR="00C86025" w:rsidRPr="000D39C2" w:rsidRDefault="00C86025" w:rsidP="00C8602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261" w:type="dxa"/>
            <w:tcBorders>
              <w:bottom w:val="nil"/>
            </w:tcBorders>
          </w:tcPr>
          <w:p w14:paraId="6754069C" w14:textId="77777777" w:rsidR="00C86025" w:rsidRPr="000D39C2" w:rsidRDefault="00C86025" w:rsidP="00C860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1D8E7494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bottom w:val="nil"/>
            </w:tcBorders>
          </w:tcPr>
          <w:p w14:paraId="7D1B0670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14:paraId="10D2EB21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06930EF5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86025" w:rsidRPr="000D39C2" w14:paraId="2FE69DC3" w14:textId="77777777" w:rsidTr="00E23F8D">
        <w:trPr>
          <w:cantSplit/>
        </w:trPr>
        <w:tc>
          <w:tcPr>
            <w:tcW w:w="3870" w:type="dxa"/>
            <w:tcBorders>
              <w:bottom w:val="nil"/>
            </w:tcBorders>
          </w:tcPr>
          <w:p w14:paraId="112D99E3" w14:textId="24755908" w:rsidR="00C86025" w:rsidRPr="000D39C2" w:rsidRDefault="00C86025" w:rsidP="00C8602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ผู้บริหารสำคัญ</w:t>
            </w:r>
          </w:p>
        </w:tc>
        <w:tc>
          <w:tcPr>
            <w:tcW w:w="261" w:type="dxa"/>
            <w:tcBorders>
              <w:bottom w:val="nil"/>
            </w:tcBorders>
          </w:tcPr>
          <w:p w14:paraId="1D7547A0" w14:textId="77777777" w:rsidR="00C86025" w:rsidRPr="000D39C2" w:rsidRDefault="00C86025" w:rsidP="00C860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37497468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bottom w:val="nil"/>
            </w:tcBorders>
          </w:tcPr>
          <w:p w14:paraId="180384DD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14:paraId="5A0CC5E9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37115B41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47675" w:rsidRPr="000D39C2" w14:paraId="4F8414BE" w14:textId="77777777" w:rsidTr="000F7318">
        <w:trPr>
          <w:cantSplit/>
        </w:trPr>
        <w:tc>
          <w:tcPr>
            <w:tcW w:w="3870" w:type="dxa"/>
            <w:tcBorders>
              <w:bottom w:val="nil"/>
            </w:tcBorders>
            <w:vAlign w:val="bottom"/>
          </w:tcPr>
          <w:p w14:paraId="2A264A53" w14:textId="2F76E4BB" w:rsidR="00F47675" w:rsidRPr="000D39C2" w:rsidRDefault="00F47675" w:rsidP="00F4767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ผลประโยชน์หลังออกจากงาน</w:t>
            </w:r>
          </w:p>
        </w:tc>
        <w:tc>
          <w:tcPr>
            <w:tcW w:w="261" w:type="dxa"/>
            <w:tcBorders>
              <w:bottom w:val="nil"/>
            </w:tcBorders>
          </w:tcPr>
          <w:p w14:paraId="19FE1DE8" w14:textId="77777777" w:rsidR="00F47675" w:rsidRPr="000D39C2" w:rsidRDefault="00F47675" w:rsidP="00F4767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bottom w:val="nil"/>
            </w:tcBorders>
            <w:vAlign w:val="bottom"/>
          </w:tcPr>
          <w:p w14:paraId="44CE1942" w14:textId="7F31A682" w:rsidR="00F47675" w:rsidRPr="000F7318" w:rsidRDefault="00F47675" w:rsidP="000F731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2,691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31ABD9DC" w14:textId="2ECDBB7E" w:rsidR="00F47675" w:rsidRPr="000D39C2" w:rsidRDefault="00F47675" w:rsidP="000F731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3F8D">
              <w:rPr>
                <w:rFonts w:ascii="Browallia New" w:hAnsi="Browallia New" w:cs="Browallia New"/>
                <w:sz w:val="28"/>
                <w:szCs w:val="28"/>
              </w:rPr>
              <w:t>6,841</w:t>
            </w:r>
          </w:p>
        </w:tc>
        <w:tc>
          <w:tcPr>
            <w:tcW w:w="1233" w:type="dxa"/>
            <w:tcBorders>
              <w:bottom w:val="nil"/>
            </w:tcBorders>
            <w:vAlign w:val="bottom"/>
          </w:tcPr>
          <w:p w14:paraId="28D1A171" w14:textId="259EAAC4" w:rsidR="00F47675" w:rsidRPr="000D39C2" w:rsidRDefault="00F47675" w:rsidP="000F731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428</w:t>
            </w:r>
          </w:p>
        </w:tc>
        <w:tc>
          <w:tcPr>
            <w:tcW w:w="1252" w:type="dxa"/>
            <w:tcBorders>
              <w:bottom w:val="nil"/>
            </w:tcBorders>
            <w:vAlign w:val="bottom"/>
          </w:tcPr>
          <w:p w14:paraId="0D2B41B2" w14:textId="5309DA73" w:rsidR="00F47675" w:rsidRPr="000D39C2" w:rsidRDefault="00F47675" w:rsidP="000F731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3F8D">
              <w:rPr>
                <w:rFonts w:ascii="Browallia New" w:hAnsi="Browallia New" w:cs="Browallia New"/>
                <w:sz w:val="28"/>
                <w:szCs w:val="28"/>
              </w:rPr>
              <w:t>5,084</w:t>
            </w:r>
          </w:p>
        </w:tc>
      </w:tr>
      <w:bookmarkEnd w:id="2"/>
    </w:tbl>
    <w:p w14:paraId="6AE6D3F3" w14:textId="345DF528" w:rsidR="000A7154" w:rsidRDefault="000A7154" w:rsidP="00F26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392DE52" w14:textId="04679AA7" w:rsidR="000A7154" w:rsidRDefault="000A7154" w:rsidP="00F26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5A4A840" w14:textId="68D75FD6" w:rsidR="000A7154" w:rsidRDefault="000A7154" w:rsidP="00F26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984849D" w14:textId="5BE035C7" w:rsidR="000A7154" w:rsidRDefault="000A7154" w:rsidP="00F26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37BFCB8" w14:textId="77777777" w:rsidR="000A7154" w:rsidRDefault="000A7154" w:rsidP="00F26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996E6F8" w14:textId="3D2788A4" w:rsidR="004E1E7A" w:rsidRDefault="004E1E7A" w:rsidP="000F7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6F5AC73F" w14:textId="449771CF" w:rsidR="005753E0" w:rsidRDefault="005753E0" w:rsidP="002E57AB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5E2369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ลูกหนี้การค้า</w:t>
      </w:r>
      <w:r w:rsidRPr="005E2369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497E0ABF" w14:textId="77777777" w:rsidR="00546F97" w:rsidRPr="002E57AB" w:rsidRDefault="00546F97" w:rsidP="00546F97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89A9E93" w14:textId="31774BCF" w:rsidR="005753E0" w:rsidRPr="005E2369" w:rsidRDefault="005753E0" w:rsidP="00A31B92">
      <w:pPr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  <w:r w:rsidRPr="005E2369">
        <w:rPr>
          <w:rFonts w:ascii="Browallia New" w:hAnsi="Browallia New" w:cs="Browallia New"/>
          <w:sz w:val="28"/>
          <w:szCs w:val="28"/>
          <w:cs/>
        </w:rPr>
        <w:t xml:space="preserve">ยอดคงเหลือ ณ วันที่ </w:t>
      </w:r>
      <w:r w:rsidR="00E23F8D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E23F8D" w:rsidRPr="00656C14">
        <w:rPr>
          <w:rFonts w:ascii="Browallia New" w:hAnsi="Browallia New" w:cs="Browallia New"/>
          <w:sz w:val="28"/>
          <w:szCs w:val="28"/>
          <w:lang w:val="en-GB"/>
        </w:rPr>
        <w:t>1</w:t>
      </w:r>
      <w:r w:rsidR="00E23F8D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E23F8D" w:rsidRPr="00656C14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E23F8D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E23F8D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="008A5BC4" w:rsidRPr="00AC000B">
        <w:rPr>
          <w:rFonts w:ascii="Browallia New" w:hAnsi="Browallia New" w:cs="Browallia New"/>
          <w:sz w:val="28"/>
          <w:szCs w:val="28"/>
        </w:rPr>
        <w:t xml:space="preserve"> </w:t>
      </w:r>
      <w:r w:rsidR="008A5BC4">
        <w:rPr>
          <w:rFonts w:ascii="Browallia New" w:hAnsi="Browallia New" w:cs="Browallia New" w:hint="cs"/>
          <w:sz w:val="28"/>
          <w:szCs w:val="28"/>
          <w:cs/>
        </w:rPr>
        <w:t xml:space="preserve">และ วันที่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31</w:t>
      </w:r>
      <w:r w:rsidR="00B96D45" w:rsidRPr="005E2369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</w:t>
      </w:r>
      <w:r w:rsidR="00E23F8D">
        <w:rPr>
          <w:rFonts w:ascii="Browallia New" w:hAnsi="Browallia New" w:cs="Browallia New"/>
          <w:sz w:val="28"/>
          <w:szCs w:val="28"/>
          <w:lang w:val="en-GB"/>
        </w:rPr>
        <w:t>1</w:t>
      </w:r>
      <w:r w:rsidR="00B96D45" w:rsidRPr="005E2369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5E2369">
        <w:rPr>
          <w:rFonts w:ascii="Browallia New" w:hAnsi="Browallia New" w:cs="Browallia New"/>
          <w:sz w:val="28"/>
          <w:szCs w:val="28"/>
          <w:cs/>
        </w:rPr>
        <w:t>แยกตามอายุหนี้ที่ค้างชำระได้ดังนี้</w:t>
      </w:r>
    </w:p>
    <w:p w14:paraId="2EC219FC" w14:textId="77777777" w:rsidR="005753E0" w:rsidRPr="00546F97" w:rsidRDefault="005753E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078" w:type="dxa"/>
        <w:tblInd w:w="426" w:type="dxa"/>
        <w:tblLook w:val="01E0" w:firstRow="1" w:lastRow="1" w:firstColumn="1" w:lastColumn="1" w:noHBand="0" w:noVBand="0"/>
      </w:tblPr>
      <w:tblGrid>
        <w:gridCol w:w="3561"/>
        <w:gridCol w:w="1161"/>
        <w:gridCol w:w="283"/>
        <w:gridCol w:w="1157"/>
        <w:gridCol w:w="283"/>
        <w:gridCol w:w="1139"/>
        <w:gridCol w:w="266"/>
        <w:gridCol w:w="1228"/>
      </w:tblGrid>
      <w:tr w:rsidR="005753E0" w:rsidRPr="005E2369" w14:paraId="5FADD557" w14:textId="77777777" w:rsidTr="0079603E">
        <w:tc>
          <w:tcPr>
            <w:tcW w:w="3561" w:type="dxa"/>
          </w:tcPr>
          <w:p w14:paraId="676BB54E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17" w:type="dxa"/>
            <w:gridSpan w:val="7"/>
          </w:tcPr>
          <w:p w14:paraId="2A176C98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753E0" w:rsidRPr="005E2369" w14:paraId="0DB5B488" w14:textId="77777777" w:rsidTr="0079603E">
        <w:trPr>
          <w:trHeight w:val="351"/>
        </w:trPr>
        <w:tc>
          <w:tcPr>
            <w:tcW w:w="3561" w:type="dxa"/>
          </w:tcPr>
          <w:p w14:paraId="2ADE4771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14:paraId="2C6795EA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CEF0003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33" w:type="dxa"/>
            <w:gridSpan w:val="3"/>
            <w:tcBorders>
              <w:bottom w:val="single" w:sz="4" w:space="0" w:color="auto"/>
            </w:tcBorders>
          </w:tcPr>
          <w:p w14:paraId="17E029F1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E2369" w:rsidRPr="005E2369" w14:paraId="5D4D6496" w14:textId="77777777" w:rsidTr="00614616">
        <w:trPr>
          <w:trHeight w:val="351"/>
        </w:trPr>
        <w:tc>
          <w:tcPr>
            <w:tcW w:w="3561" w:type="dxa"/>
          </w:tcPr>
          <w:p w14:paraId="0EDB7ECE" w14:textId="77777777" w:rsidR="005E2369" w:rsidRPr="005E2369" w:rsidRDefault="005E2369" w:rsidP="005E236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59C5D8F" w14:textId="61BEDF2F" w:rsidR="005E2369" w:rsidRPr="005E2369" w:rsidRDefault="00E23F8D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มีนาคม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83" w:type="dxa"/>
            <w:vAlign w:val="bottom"/>
          </w:tcPr>
          <w:p w14:paraId="2ABDFDAF" w14:textId="657F0993" w:rsidR="005E2369" w:rsidRPr="005E2369" w:rsidRDefault="005E2369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55B9E808" w14:textId="721FDB1F" w:rsidR="005E2369" w:rsidRPr="005E2369" w:rsidRDefault="00D57D8F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5E2369"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E23F8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83" w:type="dxa"/>
            <w:vAlign w:val="bottom"/>
          </w:tcPr>
          <w:p w14:paraId="5807635B" w14:textId="798C76C2" w:rsidR="005E2369" w:rsidRPr="005E2369" w:rsidRDefault="005E2369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2E7B7BD7" w14:textId="3AF59883" w:rsidR="005E2369" w:rsidRPr="005E2369" w:rsidRDefault="00E23F8D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มีนาคม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66" w:type="dxa"/>
            <w:vAlign w:val="bottom"/>
          </w:tcPr>
          <w:p w14:paraId="524AC284" w14:textId="31B48A10" w:rsidR="005E2369" w:rsidRPr="005E2369" w:rsidRDefault="005E2369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191532DF" w14:textId="59FBE405" w:rsidR="005E2369" w:rsidRPr="005E2369" w:rsidRDefault="00D57D8F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5E2369"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E23F8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3A2ADF" w:rsidRPr="005E2369" w14:paraId="3F7428DE" w14:textId="77777777" w:rsidTr="00614616">
        <w:trPr>
          <w:trHeight w:val="113"/>
        </w:trPr>
        <w:tc>
          <w:tcPr>
            <w:tcW w:w="3561" w:type="dxa"/>
          </w:tcPr>
          <w:p w14:paraId="05392D52" w14:textId="77777777" w:rsidR="003A2ADF" w:rsidRPr="005E2369" w:rsidRDefault="003A2ADF" w:rsidP="00711AF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7D8C63AC" w14:textId="77777777" w:rsidR="003A2ADF" w:rsidRPr="001542A4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0DD8C93B" w14:textId="77777777" w:rsidR="003A2ADF" w:rsidRPr="005E2369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0AC86C4" w14:textId="77777777" w:rsidR="003A2ADF" w:rsidRPr="00D57D8F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05BAFF19" w14:textId="77777777" w:rsidR="003A2ADF" w:rsidRPr="005E2369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71D91927" w14:textId="77777777" w:rsidR="003A2ADF" w:rsidRDefault="003A2ADF" w:rsidP="009C6BA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30A6DA6A" w14:textId="77777777" w:rsidR="003A2ADF" w:rsidRPr="005E2369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0C15E80E" w14:textId="77777777" w:rsidR="003A2ADF" w:rsidRPr="00D57D8F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47675" w:rsidRPr="005E2369" w14:paraId="6C8F04E3" w14:textId="77777777" w:rsidTr="00614616">
        <w:trPr>
          <w:trHeight w:val="113"/>
        </w:trPr>
        <w:tc>
          <w:tcPr>
            <w:tcW w:w="3561" w:type="dxa"/>
          </w:tcPr>
          <w:p w14:paraId="5F609438" w14:textId="77777777" w:rsidR="00F47675" w:rsidRPr="005E2369" w:rsidRDefault="00F47675" w:rsidP="00F47675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61" w:type="dxa"/>
            <w:shd w:val="clear" w:color="auto" w:fill="auto"/>
          </w:tcPr>
          <w:p w14:paraId="172322B4" w14:textId="48DBEC55" w:rsidR="00F47675" w:rsidRPr="001542A4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205,017</w:t>
            </w:r>
          </w:p>
        </w:tc>
        <w:tc>
          <w:tcPr>
            <w:tcW w:w="283" w:type="dxa"/>
          </w:tcPr>
          <w:p w14:paraId="39F71E9F" w14:textId="77777777" w:rsidR="00F47675" w:rsidRPr="005E2369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85E7B53" w14:textId="6389B5C8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246,112</w:t>
            </w:r>
          </w:p>
        </w:tc>
        <w:tc>
          <w:tcPr>
            <w:tcW w:w="283" w:type="dxa"/>
          </w:tcPr>
          <w:p w14:paraId="3BADF685" w14:textId="77777777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1BD71E37" w14:textId="3613300A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 xml:space="preserve">    183,886</w:t>
            </w:r>
          </w:p>
        </w:tc>
        <w:tc>
          <w:tcPr>
            <w:tcW w:w="266" w:type="dxa"/>
          </w:tcPr>
          <w:p w14:paraId="26AEEBEA" w14:textId="77777777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1F9D31DF" w14:textId="36E16303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221,035</w:t>
            </w:r>
          </w:p>
        </w:tc>
      </w:tr>
      <w:tr w:rsidR="00F47675" w:rsidRPr="005E2369" w14:paraId="6C509E61" w14:textId="77777777" w:rsidTr="00614616">
        <w:trPr>
          <w:trHeight w:val="113"/>
        </w:trPr>
        <w:tc>
          <w:tcPr>
            <w:tcW w:w="3561" w:type="dxa"/>
          </w:tcPr>
          <w:p w14:paraId="45BB603E" w14:textId="77777777" w:rsidR="00F47675" w:rsidRPr="005E2369" w:rsidRDefault="00F47675" w:rsidP="00F47675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61" w:type="dxa"/>
            <w:shd w:val="clear" w:color="auto" w:fill="auto"/>
          </w:tcPr>
          <w:p w14:paraId="4067F407" w14:textId="77777777" w:rsidR="00F47675" w:rsidRPr="001542A4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F0991A6" w14:textId="77777777" w:rsidR="00F47675" w:rsidRPr="005E2369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D2576BA" w14:textId="77777777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148AD4B" w14:textId="77777777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5C2CC30D" w14:textId="77777777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3C43BB64" w14:textId="77777777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0D78BF53" w14:textId="77777777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47675" w:rsidRPr="005E2369" w14:paraId="78626358" w14:textId="77777777" w:rsidTr="00614616">
        <w:trPr>
          <w:trHeight w:val="113"/>
        </w:trPr>
        <w:tc>
          <w:tcPr>
            <w:tcW w:w="3561" w:type="dxa"/>
          </w:tcPr>
          <w:p w14:paraId="6BD8D729" w14:textId="6D52DEFC" w:rsidR="00F47675" w:rsidRPr="005E2369" w:rsidRDefault="00F47675" w:rsidP="00F47675">
            <w:pPr>
              <w:pStyle w:val="Footer"/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E236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61" w:type="dxa"/>
            <w:shd w:val="clear" w:color="auto" w:fill="auto"/>
          </w:tcPr>
          <w:p w14:paraId="78C33DB2" w14:textId="38065A10" w:rsidR="00F47675" w:rsidRPr="00A31B92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188,390</w:t>
            </w:r>
          </w:p>
        </w:tc>
        <w:tc>
          <w:tcPr>
            <w:tcW w:w="283" w:type="dxa"/>
          </w:tcPr>
          <w:p w14:paraId="7522D4F7" w14:textId="77777777" w:rsidR="00F47675" w:rsidRPr="005E2369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450F8F2" w14:textId="350FA5DB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285,987</w:t>
            </w:r>
          </w:p>
        </w:tc>
        <w:tc>
          <w:tcPr>
            <w:tcW w:w="283" w:type="dxa"/>
          </w:tcPr>
          <w:p w14:paraId="416B4770" w14:textId="77777777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4BA06044" w14:textId="1926B5D8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166,728</w:t>
            </w:r>
          </w:p>
        </w:tc>
        <w:tc>
          <w:tcPr>
            <w:tcW w:w="266" w:type="dxa"/>
          </w:tcPr>
          <w:p w14:paraId="6299DC9B" w14:textId="77777777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43B10039" w14:textId="7FA04037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262,864</w:t>
            </w:r>
          </w:p>
        </w:tc>
      </w:tr>
      <w:tr w:rsidR="00F47675" w:rsidRPr="005E2369" w14:paraId="1C57DF6F" w14:textId="77777777" w:rsidTr="00614616">
        <w:trPr>
          <w:trHeight w:val="113"/>
        </w:trPr>
        <w:tc>
          <w:tcPr>
            <w:tcW w:w="3561" w:type="dxa"/>
          </w:tcPr>
          <w:p w14:paraId="718A2299" w14:textId="1F2607B6" w:rsidR="00F47675" w:rsidRPr="005E2369" w:rsidRDefault="00F47675" w:rsidP="00F47675">
            <w:pPr>
              <w:pStyle w:val="Footer"/>
              <w:tabs>
                <w:tab w:val="left" w:pos="600"/>
              </w:tabs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lang w:val="en-GB"/>
              </w:rPr>
              <w:t>–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5E236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61" w:type="dxa"/>
            <w:shd w:val="clear" w:color="auto" w:fill="auto"/>
          </w:tcPr>
          <w:p w14:paraId="5B5E3CB2" w14:textId="66B9E1D7" w:rsidR="00F47675" w:rsidRPr="00A31B92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87,661</w:t>
            </w:r>
          </w:p>
        </w:tc>
        <w:tc>
          <w:tcPr>
            <w:tcW w:w="283" w:type="dxa"/>
          </w:tcPr>
          <w:p w14:paraId="494B4EE8" w14:textId="77777777" w:rsidR="00F47675" w:rsidRPr="005E2369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691EF6BE" w14:textId="345A8120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55,108</w:t>
            </w:r>
          </w:p>
        </w:tc>
        <w:tc>
          <w:tcPr>
            <w:tcW w:w="283" w:type="dxa"/>
          </w:tcPr>
          <w:p w14:paraId="63ECB668" w14:textId="77777777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0B1E9664" w14:textId="7D1ADA82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85,944</w:t>
            </w:r>
          </w:p>
        </w:tc>
        <w:tc>
          <w:tcPr>
            <w:tcW w:w="266" w:type="dxa"/>
          </w:tcPr>
          <w:p w14:paraId="2F7C2F4E" w14:textId="77777777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4A2F86EC" w14:textId="41CC897F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53,945</w:t>
            </w:r>
          </w:p>
        </w:tc>
      </w:tr>
      <w:tr w:rsidR="00F47675" w:rsidRPr="005E2369" w14:paraId="7A96F69F" w14:textId="77777777" w:rsidTr="00614616">
        <w:trPr>
          <w:trHeight w:val="113"/>
        </w:trPr>
        <w:tc>
          <w:tcPr>
            <w:tcW w:w="3561" w:type="dxa"/>
          </w:tcPr>
          <w:p w14:paraId="722354AD" w14:textId="2BE72763" w:rsidR="00F47675" w:rsidRPr="005E2369" w:rsidRDefault="00F47675" w:rsidP="00F47675">
            <w:pPr>
              <w:pStyle w:val="Footer"/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lang w:val="en-GB"/>
              </w:rPr>
              <w:t>–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5E236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61" w:type="dxa"/>
            <w:shd w:val="clear" w:color="auto" w:fill="auto"/>
          </w:tcPr>
          <w:p w14:paraId="50746942" w14:textId="6C46D590" w:rsidR="00F47675" w:rsidRPr="00A31B92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33,20</w:t>
            </w:r>
            <w:r w:rsidR="00437E8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283" w:type="dxa"/>
          </w:tcPr>
          <w:p w14:paraId="1CF6DEEC" w14:textId="77777777" w:rsidR="00F47675" w:rsidRPr="005E2369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45D2C453" w14:textId="0F1875CE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31,350</w:t>
            </w:r>
          </w:p>
        </w:tc>
        <w:tc>
          <w:tcPr>
            <w:tcW w:w="283" w:type="dxa"/>
          </w:tcPr>
          <w:p w14:paraId="41C26DA8" w14:textId="77777777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5AF5A723" w14:textId="0A3DB287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32,572</w:t>
            </w:r>
          </w:p>
        </w:tc>
        <w:tc>
          <w:tcPr>
            <w:tcW w:w="266" w:type="dxa"/>
          </w:tcPr>
          <w:p w14:paraId="1D19D324" w14:textId="77777777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02C5D55D" w14:textId="5EC3AF5E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31,109</w:t>
            </w:r>
          </w:p>
        </w:tc>
      </w:tr>
      <w:tr w:rsidR="00F47675" w:rsidRPr="005E2369" w14:paraId="51229EEC" w14:textId="77777777" w:rsidTr="00614616">
        <w:trPr>
          <w:trHeight w:val="113"/>
        </w:trPr>
        <w:tc>
          <w:tcPr>
            <w:tcW w:w="3561" w:type="dxa"/>
          </w:tcPr>
          <w:p w14:paraId="0C80278E" w14:textId="15D19DEF" w:rsidR="00F47675" w:rsidRPr="005E2369" w:rsidRDefault="00F47675" w:rsidP="00F47675">
            <w:pPr>
              <w:pStyle w:val="Footer"/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5E236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61" w:type="dxa"/>
            <w:shd w:val="clear" w:color="auto" w:fill="auto"/>
          </w:tcPr>
          <w:p w14:paraId="2B7A2B75" w14:textId="6FCB4D10" w:rsidR="00F47675" w:rsidRPr="00A31B92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101,473</w:t>
            </w:r>
          </w:p>
        </w:tc>
        <w:tc>
          <w:tcPr>
            <w:tcW w:w="283" w:type="dxa"/>
          </w:tcPr>
          <w:p w14:paraId="08E1FC2D" w14:textId="77777777" w:rsidR="00F47675" w:rsidRPr="005E2369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60940790" w14:textId="386C16C2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99,420</w:t>
            </w:r>
          </w:p>
        </w:tc>
        <w:tc>
          <w:tcPr>
            <w:tcW w:w="283" w:type="dxa"/>
          </w:tcPr>
          <w:p w14:paraId="29F30883" w14:textId="77777777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6B9A6453" w14:textId="7BF69DE9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9,761</w:t>
            </w:r>
          </w:p>
        </w:tc>
        <w:tc>
          <w:tcPr>
            <w:tcW w:w="266" w:type="dxa"/>
          </w:tcPr>
          <w:p w14:paraId="1D07C315" w14:textId="77777777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4DD3CB14" w14:textId="142B8803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8,367</w:t>
            </w:r>
          </w:p>
        </w:tc>
      </w:tr>
      <w:tr w:rsidR="00F47675" w:rsidRPr="005E2369" w14:paraId="35E030FE" w14:textId="77777777" w:rsidTr="00614616">
        <w:trPr>
          <w:trHeight w:val="113"/>
        </w:trPr>
        <w:tc>
          <w:tcPr>
            <w:tcW w:w="3561" w:type="dxa"/>
          </w:tcPr>
          <w:p w14:paraId="3837A9B6" w14:textId="77777777" w:rsidR="00F47675" w:rsidRPr="005E2369" w:rsidRDefault="00F47675" w:rsidP="00F47675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4A768D20" w14:textId="65585114" w:rsidR="00F47675" w:rsidRPr="00A31B92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615,745</w:t>
            </w:r>
          </w:p>
        </w:tc>
        <w:tc>
          <w:tcPr>
            <w:tcW w:w="283" w:type="dxa"/>
          </w:tcPr>
          <w:p w14:paraId="4110CE94" w14:textId="77777777" w:rsidR="00F47675" w:rsidRPr="005E2369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CD1E852" w14:textId="25B1EFCA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717,977</w:t>
            </w:r>
          </w:p>
        </w:tc>
        <w:tc>
          <w:tcPr>
            <w:tcW w:w="283" w:type="dxa"/>
          </w:tcPr>
          <w:p w14:paraId="5BCA627C" w14:textId="77777777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7E3120EF" w14:textId="3F14EEAD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478,891</w:t>
            </w:r>
          </w:p>
        </w:tc>
        <w:tc>
          <w:tcPr>
            <w:tcW w:w="266" w:type="dxa"/>
          </w:tcPr>
          <w:p w14:paraId="3DC974A0" w14:textId="77777777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748BE514" w14:textId="650D8CEA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577,320</w:t>
            </w:r>
          </w:p>
        </w:tc>
      </w:tr>
      <w:tr w:rsidR="00F47675" w:rsidRPr="005E2369" w14:paraId="626B22A6" w14:textId="77777777" w:rsidTr="00614616">
        <w:trPr>
          <w:trHeight w:val="113"/>
        </w:trPr>
        <w:tc>
          <w:tcPr>
            <w:tcW w:w="3561" w:type="dxa"/>
          </w:tcPr>
          <w:p w14:paraId="74C45C82" w14:textId="77777777" w:rsidR="00F47675" w:rsidRPr="005E2369" w:rsidRDefault="00F47675" w:rsidP="00F47675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ค่า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เผื่อหนี้สงสัยจะสูญ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C1DD812" w14:textId="082B4642" w:rsidR="00F47675" w:rsidRPr="00A31B92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(94,576)</w:t>
            </w:r>
          </w:p>
        </w:tc>
        <w:tc>
          <w:tcPr>
            <w:tcW w:w="283" w:type="dxa"/>
          </w:tcPr>
          <w:p w14:paraId="0FF6F34C" w14:textId="77777777" w:rsidR="00F47675" w:rsidRPr="005E2369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0FE06C66" w14:textId="3648CDA8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(93,595)</w:t>
            </w:r>
          </w:p>
        </w:tc>
        <w:tc>
          <w:tcPr>
            <w:tcW w:w="283" w:type="dxa"/>
          </w:tcPr>
          <w:p w14:paraId="2FAB4AF7" w14:textId="77777777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5967AB43" w14:textId="21154694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(2,876)</w:t>
            </w:r>
          </w:p>
        </w:tc>
        <w:tc>
          <w:tcPr>
            <w:tcW w:w="266" w:type="dxa"/>
          </w:tcPr>
          <w:p w14:paraId="792218C1" w14:textId="77777777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2C1CA823" w14:textId="53E3E531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(2,876)</w:t>
            </w:r>
          </w:p>
        </w:tc>
      </w:tr>
      <w:tr w:rsidR="00F47675" w:rsidRPr="005E2369" w14:paraId="38FE87BB" w14:textId="77777777" w:rsidTr="00614616">
        <w:trPr>
          <w:trHeight w:val="267"/>
        </w:trPr>
        <w:tc>
          <w:tcPr>
            <w:tcW w:w="3561" w:type="dxa"/>
          </w:tcPr>
          <w:p w14:paraId="431D35A3" w14:textId="77777777" w:rsidR="00F47675" w:rsidRPr="005E2369" w:rsidRDefault="00F47675" w:rsidP="00F47675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29F874E" w14:textId="7F330B38" w:rsidR="00F47675" w:rsidRPr="00A31B92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521,169</w:t>
            </w:r>
          </w:p>
        </w:tc>
        <w:tc>
          <w:tcPr>
            <w:tcW w:w="283" w:type="dxa"/>
          </w:tcPr>
          <w:p w14:paraId="4D16940D" w14:textId="77777777" w:rsidR="00F47675" w:rsidRPr="007F7A7B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63A92F5" w14:textId="2206857E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624,382</w:t>
            </w:r>
          </w:p>
        </w:tc>
        <w:tc>
          <w:tcPr>
            <w:tcW w:w="283" w:type="dxa"/>
          </w:tcPr>
          <w:p w14:paraId="4024B1D9" w14:textId="77777777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AC79A96" w14:textId="48416C8A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476,015</w:t>
            </w:r>
          </w:p>
        </w:tc>
        <w:tc>
          <w:tcPr>
            <w:tcW w:w="266" w:type="dxa"/>
          </w:tcPr>
          <w:p w14:paraId="368254A5" w14:textId="77777777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0F603DA" w14:textId="68DC7020" w:rsidR="00F47675" w:rsidRPr="00546F97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574,444</w:t>
            </w:r>
          </w:p>
        </w:tc>
      </w:tr>
    </w:tbl>
    <w:p w14:paraId="32D0708B" w14:textId="4AC0C900" w:rsidR="00E71011" w:rsidRDefault="00E71011" w:rsidP="00774039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CC8EEBA" w14:textId="7844EBEE" w:rsidR="008556EF" w:rsidRDefault="005753E0" w:rsidP="00A31B9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5E2369">
        <w:rPr>
          <w:rFonts w:ascii="Browallia New" w:hAnsi="Browallia New" w:cs="Browallia New"/>
          <w:sz w:val="28"/>
          <w:szCs w:val="28"/>
          <w:u w:val="single"/>
          <w:cs/>
        </w:rPr>
        <w:t>สินค้าคงเหลือ</w:t>
      </w:r>
      <w:r w:rsidR="00950348" w:rsidRPr="005E2369">
        <w:rPr>
          <w:rFonts w:ascii="Browallia New" w:hAnsi="Browallia New" w:cs="Browallia New"/>
          <w:sz w:val="28"/>
          <w:szCs w:val="28"/>
          <w:u w:val="single"/>
          <w:cs/>
        </w:rPr>
        <w:t xml:space="preserve"> </w:t>
      </w:r>
    </w:p>
    <w:p w14:paraId="74A11565" w14:textId="77777777" w:rsidR="00495418" w:rsidRPr="00495418" w:rsidRDefault="00495418" w:rsidP="0049541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9054" w:type="dxa"/>
        <w:tblInd w:w="426" w:type="dxa"/>
        <w:tblLook w:val="01E0" w:firstRow="1" w:lastRow="1" w:firstColumn="1" w:lastColumn="1" w:noHBand="0" w:noVBand="0"/>
      </w:tblPr>
      <w:tblGrid>
        <w:gridCol w:w="3534"/>
        <w:gridCol w:w="1170"/>
        <w:gridCol w:w="285"/>
        <w:gridCol w:w="1149"/>
        <w:gridCol w:w="285"/>
        <w:gridCol w:w="1179"/>
        <w:gridCol w:w="267"/>
        <w:gridCol w:w="1185"/>
      </w:tblGrid>
      <w:tr w:rsidR="005753E0" w:rsidRPr="005E2369" w14:paraId="63524E21" w14:textId="77777777" w:rsidTr="00E23F8D">
        <w:tc>
          <w:tcPr>
            <w:tcW w:w="3534" w:type="dxa"/>
          </w:tcPr>
          <w:p w14:paraId="5BE9950B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20" w:type="dxa"/>
            <w:gridSpan w:val="7"/>
          </w:tcPr>
          <w:p w14:paraId="2B07BFB5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753E0" w:rsidRPr="005E2369" w14:paraId="3ED2DCC8" w14:textId="77777777" w:rsidTr="00E23F8D">
        <w:tc>
          <w:tcPr>
            <w:tcW w:w="3534" w:type="dxa"/>
          </w:tcPr>
          <w:p w14:paraId="678C3DD9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04" w:type="dxa"/>
            <w:gridSpan w:val="3"/>
            <w:tcBorders>
              <w:bottom w:val="single" w:sz="4" w:space="0" w:color="auto"/>
            </w:tcBorders>
          </w:tcPr>
          <w:p w14:paraId="0A2DA353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13DF5370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31" w:type="dxa"/>
            <w:gridSpan w:val="3"/>
            <w:tcBorders>
              <w:bottom w:val="single" w:sz="4" w:space="0" w:color="auto"/>
            </w:tcBorders>
          </w:tcPr>
          <w:p w14:paraId="7990B092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23F8D" w:rsidRPr="005E2369" w14:paraId="347179DE" w14:textId="77777777" w:rsidTr="00E23F8D">
        <w:trPr>
          <w:trHeight w:val="351"/>
        </w:trPr>
        <w:tc>
          <w:tcPr>
            <w:tcW w:w="3534" w:type="dxa"/>
          </w:tcPr>
          <w:p w14:paraId="3A6CB55B" w14:textId="77777777" w:rsidR="00E23F8D" w:rsidRPr="005E2369" w:rsidRDefault="00E23F8D" w:rsidP="00E23F8D">
            <w:pPr>
              <w:tabs>
                <w:tab w:val="clear" w:pos="454"/>
                <w:tab w:val="clear" w:pos="680"/>
                <w:tab w:val="clear" w:pos="6322"/>
                <w:tab w:val="clear" w:pos="6549"/>
                <w:tab w:val="left" w:pos="0"/>
                <w:tab w:val="left" w:pos="6282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62F95" w14:textId="18F2B56A" w:rsidR="00E23F8D" w:rsidRPr="005E2369" w:rsidRDefault="00E23F8D" w:rsidP="00E23F8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มีนาคม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85" w:type="dxa"/>
            <w:vAlign w:val="bottom"/>
          </w:tcPr>
          <w:p w14:paraId="0C0C6AEE" w14:textId="77777777" w:rsidR="00E23F8D" w:rsidRPr="005E2369" w:rsidRDefault="00E23F8D" w:rsidP="00E23F8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36EF36B" w14:textId="05DADC97" w:rsidR="00E23F8D" w:rsidRPr="005E2369" w:rsidRDefault="00E23F8D" w:rsidP="00E23F8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85" w:type="dxa"/>
            <w:vAlign w:val="bottom"/>
          </w:tcPr>
          <w:p w14:paraId="627D2A3C" w14:textId="77777777" w:rsidR="00E23F8D" w:rsidRPr="005E2369" w:rsidRDefault="00E23F8D" w:rsidP="00E23F8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76CA1BE1" w14:textId="25A265EA" w:rsidR="00E23F8D" w:rsidRPr="005E2369" w:rsidRDefault="00E23F8D" w:rsidP="00E23F8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มีนาคม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67" w:type="dxa"/>
            <w:vAlign w:val="bottom"/>
          </w:tcPr>
          <w:p w14:paraId="429C9002" w14:textId="77777777" w:rsidR="00E23F8D" w:rsidRPr="005E2369" w:rsidRDefault="00E23F8D" w:rsidP="00E23F8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0B4D6D94" w14:textId="5EF743F7" w:rsidR="00E23F8D" w:rsidRPr="005E2369" w:rsidRDefault="00E23F8D" w:rsidP="00E23F8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5753E0" w:rsidRPr="005E2369" w14:paraId="38745748" w14:textId="77777777" w:rsidTr="00E23F8D">
        <w:trPr>
          <w:trHeight w:val="113"/>
        </w:trPr>
        <w:tc>
          <w:tcPr>
            <w:tcW w:w="3534" w:type="dxa"/>
          </w:tcPr>
          <w:p w14:paraId="005D0ED9" w14:textId="77777777" w:rsidR="005753E0" w:rsidRPr="005E2369" w:rsidRDefault="005753E0" w:rsidP="00AE6BB0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0F3C1B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1C817DCD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2EC3E6D9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2C7BE511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80F9149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78456004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18816E62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F47675" w:rsidRPr="005E2369" w14:paraId="14AB2871" w14:textId="77777777" w:rsidTr="00E23F8D">
        <w:trPr>
          <w:trHeight w:val="113"/>
        </w:trPr>
        <w:tc>
          <w:tcPr>
            <w:tcW w:w="3534" w:type="dxa"/>
            <w:vAlign w:val="center"/>
          </w:tcPr>
          <w:p w14:paraId="6245290A" w14:textId="77777777" w:rsidR="00F47675" w:rsidRPr="005E2369" w:rsidRDefault="00F47675" w:rsidP="00F47675">
            <w:pPr>
              <w:pStyle w:val="EnvelopeReturn"/>
              <w:tabs>
                <w:tab w:val="clear" w:pos="1134"/>
              </w:tabs>
              <w:spacing w:line="240" w:lineRule="auto"/>
              <w:ind w:left="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12445434" w14:textId="7FC829FF" w:rsidR="00F47675" w:rsidRPr="001542A4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633,954</w:t>
            </w:r>
          </w:p>
        </w:tc>
        <w:tc>
          <w:tcPr>
            <w:tcW w:w="285" w:type="dxa"/>
          </w:tcPr>
          <w:p w14:paraId="625F141F" w14:textId="77777777" w:rsidR="00F47675" w:rsidRPr="005E2369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7493E32B" w14:textId="0C891E6E" w:rsidR="00F47675" w:rsidRPr="005E2369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618,594</w:t>
            </w:r>
          </w:p>
        </w:tc>
        <w:tc>
          <w:tcPr>
            <w:tcW w:w="285" w:type="dxa"/>
          </w:tcPr>
          <w:p w14:paraId="687ED6C3" w14:textId="77777777" w:rsidR="00F47675" w:rsidRPr="005E2369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6501F7A4" w14:textId="3C226995" w:rsidR="00F47675" w:rsidRPr="005E2369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506,894</w:t>
            </w:r>
          </w:p>
        </w:tc>
        <w:tc>
          <w:tcPr>
            <w:tcW w:w="267" w:type="dxa"/>
            <w:shd w:val="clear" w:color="auto" w:fill="auto"/>
          </w:tcPr>
          <w:p w14:paraId="178631A3" w14:textId="77777777" w:rsidR="00F47675" w:rsidRPr="005E2369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122AF2A4" w14:textId="34286BA5" w:rsidR="00F47675" w:rsidRPr="005E2369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1650">
              <w:rPr>
                <w:rFonts w:ascii="Browallia New" w:hAnsi="Browallia New" w:cs="Browallia New"/>
                <w:sz w:val="28"/>
                <w:szCs w:val="28"/>
              </w:rPr>
              <w:t>479,933</w:t>
            </w:r>
          </w:p>
        </w:tc>
      </w:tr>
      <w:tr w:rsidR="00F47675" w:rsidRPr="005E2369" w14:paraId="5332BDD7" w14:textId="77777777" w:rsidTr="004471D5">
        <w:trPr>
          <w:trHeight w:val="171"/>
        </w:trPr>
        <w:tc>
          <w:tcPr>
            <w:tcW w:w="3534" w:type="dxa"/>
            <w:vAlign w:val="center"/>
          </w:tcPr>
          <w:p w14:paraId="053B26A2" w14:textId="77777777" w:rsidR="00F47675" w:rsidRPr="005E2369" w:rsidRDefault="00F47675" w:rsidP="00F47675">
            <w:pPr>
              <w:pStyle w:val="EnvelopeReturn"/>
              <w:tabs>
                <w:tab w:val="clear" w:pos="1134"/>
                <w:tab w:val="left" w:pos="190"/>
                <w:tab w:val="left" w:pos="460"/>
                <w:tab w:val="left" w:pos="715"/>
                <w:tab w:val="left" w:pos="1450"/>
                <w:tab w:val="left" w:pos="1630"/>
                <w:tab w:val="left" w:pos="2170"/>
                <w:tab w:val="left" w:pos="2530"/>
                <w:tab w:val="left" w:pos="2710"/>
              </w:tabs>
              <w:spacing w:line="240" w:lineRule="auto"/>
              <w:ind w:firstLine="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  <w:r w:rsidRPr="005E2369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และวัสดุสิ้นเปลือง</w:t>
            </w:r>
          </w:p>
        </w:tc>
        <w:tc>
          <w:tcPr>
            <w:tcW w:w="1170" w:type="dxa"/>
            <w:shd w:val="clear" w:color="auto" w:fill="auto"/>
          </w:tcPr>
          <w:p w14:paraId="4945D571" w14:textId="3D00267B" w:rsidR="00F47675" w:rsidRPr="001542A4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36,947</w:t>
            </w:r>
          </w:p>
        </w:tc>
        <w:tc>
          <w:tcPr>
            <w:tcW w:w="285" w:type="dxa"/>
          </w:tcPr>
          <w:p w14:paraId="171A198F" w14:textId="77777777" w:rsidR="00F47675" w:rsidRPr="005E2369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5F533DB1" w14:textId="036111C5" w:rsidR="00F47675" w:rsidRPr="005E2369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  <w:lang w:val="en-GB"/>
              </w:rPr>
              <w:t>38,495</w:t>
            </w:r>
          </w:p>
        </w:tc>
        <w:tc>
          <w:tcPr>
            <w:tcW w:w="285" w:type="dxa"/>
          </w:tcPr>
          <w:p w14:paraId="177298BA" w14:textId="77777777" w:rsidR="00F47675" w:rsidRPr="005E2369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259E0DA" w14:textId="473B0D31" w:rsidR="00F47675" w:rsidRPr="005E2369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3,860</w:t>
            </w:r>
          </w:p>
        </w:tc>
        <w:tc>
          <w:tcPr>
            <w:tcW w:w="267" w:type="dxa"/>
            <w:shd w:val="clear" w:color="auto" w:fill="auto"/>
          </w:tcPr>
          <w:p w14:paraId="6D13D765" w14:textId="77777777" w:rsidR="00F47675" w:rsidRPr="005E2369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D3B337B" w14:textId="0DB6769B" w:rsidR="00F47675" w:rsidRPr="005E2369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1650">
              <w:rPr>
                <w:rFonts w:ascii="Browallia New" w:hAnsi="Browallia New" w:cs="Browallia New"/>
                <w:sz w:val="28"/>
                <w:szCs w:val="28"/>
              </w:rPr>
              <w:t>3,860</w:t>
            </w:r>
          </w:p>
        </w:tc>
      </w:tr>
      <w:tr w:rsidR="00F47675" w:rsidRPr="005E2369" w14:paraId="56679047" w14:textId="77777777" w:rsidTr="004471D5">
        <w:trPr>
          <w:trHeight w:val="173"/>
        </w:trPr>
        <w:tc>
          <w:tcPr>
            <w:tcW w:w="3534" w:type="dxa"/>
          </w:tcPr>
          <w:p w14:paraId="5CA9B7DF" w14:textId="77777777" w:rsidR="00F47675" w:rsidRPr="005E2369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วัสดุบรรจุภัณฑ์</w:t>
            </w:r>
          </w:p>
        </w:tc>
        <w:tc>
          <w:tcPr>
            <w:tcW w:w="1170" w:type="dxa"/>
            <w:shd w:val="clear" w:color="auto" w:fill="auto"/>
          </w:tcPr>
          <w:p w14:paraId="75FFCCE3" w14:textId="49D1067D" w:rsidR="00F47675" w:rsidRPr="001542A4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567</w:t>
            </w:r>
          </w:p>
        </w:tc>
        <w:tc>
          <w:tcPr>
            <w:tcW w:w="285" w:type="dxa"/>
            <w:shd w:val="clear" w:color="auto" w:fill="auto"/>
          </w:tcPr>
          <w:p w14:paraId="7164095D" w14:textId="77777777" w:rsidR="00F47675" w:rsidRPr="005E2369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25C81A04" w14:textId="3DF361B2" w:rsidR="00F47675" w:rsidRPr="005E2369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  <w:lang w:val="en-GB"/>
              </w:rPr>
              <w:t>594</w:t>
            </w:r>
          </w:p>
        </w:tc>
        <w:tc>
          <w:tcPr>
            <w:tcW w:w="285" w:type="dxa"/>
            <w:shd w:val="clear" w:color="auto" w:fill="auto"/>
          </w:tcPr>
          <w:p w14:paraId="089ACE38" w14:textId="77777777" w:rsidR="00F47675" w:rsidRPr="005E2369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5E5E7C0" w14:textId="224E0701" w:rsidR="00F47675" w:rsidRPr="005E2369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  <w:tc>
          <w:tcPr>
            <w:tcW w:w="267" w:type="dxa"/>
            <w:shd w:val="clear" w:color="auto" w:fill="auto"/>
          </w:tcPr>
          <w:p w14:paraId="4FF88D70" w14:textId="77777777" w:rsidR="00F47675" w:rsidRPr="005E2369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D56CF9E" w14:textId="67968EE2" w:rsidR="00F47675" w:rsidRPr="005E2369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</w:t>
            </w:r>
            <w:r w:rsidRPr="002B165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47675" w:rsidRPr="001F605B" w14:paraId="47E8323B" w14:textId="77777777" w:rsidTr="00E23F8D">
        <w:trPr>
          <w:trHeight w:val="173"/>
        </w:trPr>
        <w:tc>
          <w:tcPr>
            <w:tcW w:w="3534" w:type="dxa"/>
          </w:tcPr>
          <w:p w14:paraId="5E16D041" w14:textId="77777777" w:rsidR="00F47675" w:rsidRPr="001F605B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402D00" w14:textId="72F2C006" w:rsidR="00F47675" w:rsidRPr="001542A4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671,468</w:t>
            </w:r>
          </w:p>
        </w:tc>
        <w:tc>
          <w:tcPr>
            <w:tcW w:w="285" w:type="dxa"/>
            <w:shd w:val="clear" w:color="auto" w:fill="auto"/>
          </w:tcPr>
          <w:p w14:paraId="350B153E" w14:textId="77777777" w:rsidR="00F47675" w:rsidRPr="001F605B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053AC6DD" w14:textId="3CF7CD2B" w:rsidR="00F47675" w:rsidRPr="001F605B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657,683</w:t>
            </w:r>
          </w:p>
        </w:tc>
        <w:tc>
          <w:tcPr>
            <w:tcW w:w="285" w:type="dxa"/>
            <w:shd w:val="clear" w:color="auto" w:fill="auto"/>
          </w:tcPr>
          <w:p w14:paraId="3AEBCFDF" w14:textId="77777777" w:rsidR="00F47675" w:rsidRPr="001F605B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039271B6" w14:textId="266F7BB2" w:rsidR="00F47675" w:rsidRPr="001F605B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510,754</w:t>
            </w:r>
          </w:p>
        </w:tc>
        <w:tc>
          <w:tcPr>
            <w:tcW w:w="267" w:type="dxa"/>
            <w:shd w:val="clear" w:color="auto" w:fill="auto"/>
          </w:tcPr>
          <w:p w14:paraId="24210279" w14:textId="77777777" w:rsidR="00F47675" w:rsidRPr="001F605B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2168AE01" w14:textId="50116C54" w:rsidR="00F47675" w:rsidRPr="001F605B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1650">
              <w:rPr>
                <w:rFonts w:ascii="Browallia New" w:hAnsi="Browallia New" w:cs="Browallia New"/>
                <w:sz w:val="28"/>
                <w:szCs w:val="28"/>
              </w:rPr>
              <w:t>483,793</w:t>
            </w:r>
          </w:p>
        </w:tc>
      </w:tr>
      <w:tr w:rsidR="00F47675" w:rsidRPr="001F605B" w14:paraId="4D6D36BD" w14:textId="77777777" w:rsidTr="00E23F8D">
        <w:trPr>
          <w:trHeight w:val="173"/>
        </w:trPr>
        <w:tc>
          <w:tcPr>
            <w:tcW w:w="3534" w:type="dxa"/>
          </w:tcPr>
          <w:p w14:paraId="31DBE16B" w14:textId="77777777" w:rsidR="00F47675" w:rsidRPr="001F605B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ค่าเผื่อสินค้า</w:t>
            </w:r>
            <w:r w:rsidRPr="001F605B">
              <w:rPr>
                <w:rFonts w:ascii="Browallia New" w:hAnsi="Browallia New" w:cs="Browallia New" w:hint="cs"/>
                <w:sz w:val="28"/>
                <w:szCs w:val="28"/>
                <w:cs/>
              </w:rPr>
              <w:t>เสื่อม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คุณภาพ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63937F" w14:textId="65BDA57B" w:rsidR="00F47675" w:rsidRPr="001542A4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(33,075)</w:t>
            </w:r>
          </w:p>
        </w:tc>
        <w:tc>
          <w:tcPr>
            <w:tcW w:w="285" w:type="dxa"/>
            <w:shd w:val="clear" w:color="auto" w:fill="auto"/>
          </w:tcPr>
          <w:p w14:paraId="161E4FDF" w14:textId="77777777" w:rsidR="00F47675" w:rsidRPr="001F605B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23EAE499" w14:textId="0986CCDB" w:rsidR="00F47675" w:rsidRPr="001F605B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(28,562)</w:t>
            </w:r>
          </w:p>
        </w:tc>
        <w:tc>
          <w:tcPr>
            <w:tcW w:w="285" w:type="dxa"/>
            <w:shd w:val="clear" w:color="auto" w:fill="auto"/>
          </w:tcPr>
          <w:p w14:paraId="0550791C" w14:textId="77777777" w:rsidR="00F47675" w:rsidRPr="001F605B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2CB22" w14:textId="1DE91656" w:rsidR="00F47675" w:rsidRPr="001F605B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(15,127)</w:t>
            </w:r>
          </w:p>
        </w:tc>
        <w:tc>
          <w:tcPr>
            <w:tcW w:w="267" w:type="dxa"/>
            <w:shd w:val="clear" w:color="auto" w:fill="auto"/>
          </w:tcPr>
          <w:p w14:paraId="4C77DEBF" w14:textId="77777777" w:rsidR="00F47675" w:rsidRPr="001F605B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927EB" w14:textId="4775B3D9" w:rsidR="00F47675" w:rsidRPr="001F605B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18AC">
              <w:rPr>
                <w:rFonts w:ascii="Browallia New" w:hAnsi="Browallia New" w:cs="Browallia New"/>
                <w:sz w:val="28"/>
                <w:szCs w:val="28"/>
              </w:rPr>
              <w:t>(13,553)</w:t>
            </w:r>
          </w:p>
        </w:tc>
      </w:tr>
      <w:tr w:rsidR="00F47675" w:rsidRPr="001F605B" w14:paraId="63597C56" w14:textId="77777777" w:rsidTr="00E23F8D">
        <w:trPr>
          <w:trHeight w:val="173"/>
        </w:trPr>
        <w:tc>
          <w:tcPr>
            <w:tcW w:w="3534" w:type="dxa"/>
          </w:tcPr>
          <w:p w14:paraId="71D9DEBA" w14:textId="77777777" w:rsidR="00F47675" w:rsidRPr="001F605B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E427F41" w14:textId="378250E7" w:rsidR="00F47675" w:rsidRPr="001542A4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638,393</w:t>
            </w:r>
          </w:p>
        </w:tc>
        <w:tc>
          <w:tcPr>
            <w:tcW w:w="285" w:type="dxa"/>
            <w:shd w:val="clear" w:color="auto" w:fill="auto"/>
          </w:tcPr>
          <w:p w14:paraId="6818B9DA" w14:textId="77777777" w:rsidR="00F47675" w:rsidRPr="001F605B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79EC6DA" w14:textId="136DA60F" w:rsidR="00F47675" w:rsidRPr="001F605B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629,121</w:t>
            </w:r>
          </w:p>
        </w:tc>
        <w:tc>
          <w:tcPr>
            <w:tcW w:w="285" w:type="dxa"/>
            <w:shd w:val="clear" w:color="auto" w:fill="auto"/>
          </w:tcPr>
          <w:p w14:paraId="413F46D4" w14:textId="77777777" w:rsidR="00F47675" w:rsidRPr="001F605B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8CFE3F" w14:textId="120A9D56" w:rsidR="00F47675" w:rsidRPr="001F605B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495,627</w:t>
            </w:r>
          </w:p>
        </w:tc>
        <w:tc>
          <w:tcPr>
            <w:tcW w:w="267" w:type="dxa"/>
            <w:shd w:val="clear" w:color="auto" w:fill="auto"/>
          </w:tcPr>
          <w:p w14:paraId="43027873" w14:textId="77777777" w:rsidR="00F47675" w:rsidRPr="001F605B" w:rsidRDefault="00F47675" w:rsidP="00F476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0D3AB25" w14:textId="098163CD" w:rsidR="00F47675" w:rsidRPr="001F605B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18AC">
              <w:rPr>
                <w:rFonts w:ascii="Browallia New" w:hAnsi="Browallia New" w:cs="Browallia New"/>
                <w:sz w:val="28"/>
                <w:szCs w:val="28"/>
              </w:rPr>
              <w:t>470,240</w:t>
            </w:r>
          </w:p>
        </w:tc>
      </w:tr>
    </w:tbl>
    <w:p w14:paraId="2C1F6138" w14:textId="4AE16574" w:rsidR="002A1EA4" w:rsidRDefault="002A1EA4" w:rsidP="00BC13F8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3FDF140" w14:textId="001D037D" w:rsidR="002A1EA4" w:rsidRDefault="002A1EA4" w:rsidP="00BC13F8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41B80B7" w14:textId="5E25D00F" w:rsidR="002A1EA4" w:rsidRDefault="002A1EA4" w:rsidP="00BC13F8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BABC71B" w14:textId="38025A15" w:rsidR="002A1EA4" w:rsidRDefault="002A1EA4" w:rsidP="00BC13F8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D46BA75" w14:textId="2C0E2D9E" w:rsidR="002A1EA4" w:rsidRDefault="002A1EA4" w:rsidP="00BC13F8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6F8D659" w14:textId="77777777" w:rsidR="001B453A" w:rsidRDefault="001B453A" w:rsidP="00BC13F8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16B31CB" w14:textId="77777777" w:rsidR="005B20E5" w:rsidRDefault="005B20E5" w:rsidP="000F7318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9EDDBD4" w14:textId="55210D15" w:rsidR="00BC13F8" w:rsidRPr="002A1EA4" w:rsidRDefault="00E4230D" w:rsidP="00BC13F8">
      <w:pPr>
        <w:pStyle w:val="CordiaNew"/>
        <w:numPr>
          <w:ilvl w:val="0"/>
          <w:numId w:val="16"/>
        </w:numPr>
        <w:tabs>
          <w:tab w:val="clear" w:pos="4153"/>
        </w:tabs>
        <w:ind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0F7318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สัญญา</w:t>
      </w:r>
      <w:r w:rsidR="00F12E7A">
        <w:rPr>
          <w:rFonts w:ascii="Browallia New" w:hAnsi="Browallia New" w:cs="Browallia New" w:hint="cs"/>
          <w:sz w:val="28"/>
          <w:szCs w:val="28"/>
          <w:u w:val="single"/>
          <w:cs/>
        </w:rPr>
        <w:t>ขายสิทธิ</w:t>
      </w:r>
      <w:r w:rsidRPr="000F7318">
        <w:rPr>
          <w:rFonts w:ascii="Browallia New" w:hAnsi="Browallia New" w:cs="Browallia New"/>
          <w:sz w:val="28"/>
          <w:szCs w:val="28"/>
          <w:u w:val="single"/>
          <w:cs/>
        </w:rPr>
        <w:t>แฟรนไชส์</w:t>
      </w:r>
    </w:p>
    <w:p w14:paraId="2BD52F6E" w14:textId="5961D9D0" w:rsidR="00E71692" w:rsidRPr="00BC13F8" w:rsidRDefault="00495418" w:rsidP="00BC13F8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BC13F8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74AE0B34" w14:textId="6C967B10" w:rsidR="00742711" w:rsidRDefault="00F12E7A" w:rsidP="00BC13F8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ในปี</w:t>
      </w:r>
      <w:r w:rsidR="00DD407D" w:rsidRPr="00E83D8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DD407D" w:rsidRPr="00E83D87">
        <w:rPr>
          <w:rFonts w:ascii="Browallia New" w:hAnsi="Browallia New" w:cs="Browallia New"/>
          <w:sz w:val="28"/>
          <w:szCs w:val="28"/>
        </w:rPr>
        <w:t xml:space="preserve">2560 </w:t>
      </w:r>
      <w:r w:rsidR="00DD407D" w:rsidRPr="00E83D87">
        <w:rPr>
          <w:rFonts w:ascii="Browallia New" w:hAnsi="Browallia New" w:cs="Browallia New" w:hint="cs"/>
          <w:sz w:val="28"/>
          <w:szCs w:val="28"/>
          <w:cs/>
        </w:rPr>
        <w:t>บ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>ริษัทย่อยทางอ้อมทำสัญญาขายสิทธิแฟรนไชส์และขายสินทรัพย์ ธุรกิจ</w:t>
      </w:r>
      <w:r w:rsidR="00DD407D" w:rsidRPr="00E83D87">
        <w:rPr>
          <w:rFonts w:ascii="Browallia New" w:hAnsi="Browallia New" w:cs="Browallia New"/>
          <w:sz w:val="28"/>
          <w:szCs w:val="28"/>
        </w:rPr>
        <w:t xml:space="preserve"> “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>ร้านวุฒิศักดิ์ คลินิก</w:t>
      </w:r>
      <w:r w:rsidR="00DD407D" w:rsidRPr="00E83D87">
        <w:rPr>
          <w:rFonts w:ascii="Browallia New" w:hAnsi="Browallia New" w:cs="Browallia New"/>
          <w:sz w:val="28"/>
          <w:szCs w:val="28"/>
        </w:rPr>
        <w:t>”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D407D" w:rsidRPr="00E83D87">
        <w:rPr>
          <w:rFonts w:ascii="Browallia New" w:hAnsi="Browallia New" w:cs="Browallia New"/>
          <w:sz w:val="28"/>
          <w:szCs w:val="28"/>
        </w:rPr>
        <w:t>(“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>สาขา</w:t>
      </w:r>
      <w:r w:rsidR="00DD407D" w:rsidRPr="00E83D87">
        <w:rPr>
          <w:rFonts w:ascii="Browallia New" w:hAnsi="Browallia New" w:cs="Browallia New"/>
          <w:sz w:val="28"/>
          <w:szCs w:val="28"/>
        </w:rPr>
        <w:t>”)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 xml:space="preserve"> จำนวน </w:t>
      </w:r>
      <w:r w:rsidR="00DD407D" w:rsidRPr="00E83D87">
        <w:rPr>
          <w:rFonts w:ascii="Browallia New" w:hAnsi="Browallia New" w:cs="Browallia New"/>
          <w:sz w:val="28"/>
          <w:szCs w:val="28"/>
        </w:rPr>
        <w:t xml:space="preserve">55 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 xml:space="preserve">สาขา สัญญาขายสิทธิแฟรนไชส์มีระยะเวลาประมาณ </w:t>
      </w:r>
      <w:r w:rsidR="00DD407D" w:rsidRPr="00E83D87">
        <w:rPr>
          <w:rFonts w:ascii="Browallia New" w:hAnsi="Browallia New" w:cs="Browallia New"/>
          <w:sz w:val="28"/>
          <w:szCs w:val="28"/>
        </w:rPr>
        <w:t xml:space="preserve">8 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 xml:space="preserve">ปี และสามารถต่ออายุได้อีก </w:t>
      </w:r>
      <w:r w:rsidR="00DD407D" w:rsidRPr="00E83D87">
        <w:rPr>
          <w:rFonts w:ascii="Browallia New" w:hAnsi="Browallia New" w:cs="Browallia New"/>
          <w:sz w:val="28"/>
          <w:szCs w:val="28"/>
        </w:rPr>
        <w:t>4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 xml:space="preserve"> ปี </w:t>
      </w:r>
      <w:r w:rsidR="00DD407D" w:rsidRPr="000F7318">
        <w:rPr>
          <w:rFonts w:ascii="Browallia New" w:hAnsi="Browallia New" w:cs="Browallia New"/>
          <w:spacing w:val="-4"/>
          <w:sz w:val="28"/>
          <w:szCs w:val="28"/>
          <w:cs/>
        </w:rPr>
        <w:t xml:space="preserve">บริษัทย่อยทางอ้อมได้รับค่าสิทธิร้อยละ </w:t>
      </w:r>
      <w:r w:rsidR="00DD407D" w:rsidRPr="000F7318">
        <w:rPr>
          <w:rFonts w:ascii="Browallia New" w:hAnsi="Browallia New" w:cs="Browallia New"/>
          <w:spacing w:val="-4"/>
          <w:sz w:val="28"/>
          <w:szCs w:val="28"/>
        </w:rPr>
        <w:t xml:space="preserve">6 </w:t>
      </w:r>
      <w:r w:rsidR="00DD407D" w:rsidRPr="000F7318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และค่าการตลาดร้อยละ </w:t>
      </w:r>
      <w:r w:rsidR="00DD407D" w:rsidRPr="000F7318">
        <w:rPr>
          <w:rFonts w:ascii="Browallia New" w:hAnsi="Browallia New" w:cs="Browallia New"/>
          <w:spacing w:val="-4"/>
          <w:sz w:val="28"/>
          <w:szCs w:val="28"/>
        </w:rPr>
        <w:t>4</w:t>
      </w:r>
      <w:r w:rsidR="00DD407D" w:rsidRPr="000F7318">
        <w:rPr>
          <w:rFonts w:ascii="Browallia New" w:hAnsi="Browallia New" w:cs="Browallia New"/>
          <w:spacing w:val="-4"/>
          <w:sz w:val="28"/>
          <w:szCs w:val="28"/>
          <w:cs/>
        </w:rPr>
        <w:t xml:space="preserve"> ของรายได้ต่อเดือน โดยมีเงื่อนไข สำหรับ </w:t>
      </w:r>
      <w:r w:rsidR="00DD407D" w:rsidRPr="000F7318">
        <w:rPr>
          <w:rFonts w:ascii="Browallia New" w:hAnsi="Browallia New" w:cs="Browallia New"/>
          <w:spacing w:val="-4"/>
          <w:sz w:val="28"/>
          <w:szCs w:val="28"/>
        </w:rPr>
        <w:t xml:space="preserve">34 </w:t>
      </w:r>
      <w:r w:rsidR="00DD407D" w:rsidRPr="000F7318">
        <w:rPr>
          <w:rFonts w:ascii="Browallia New" w:hAnsi="Browallia New" w:cs="Browallia New"/>
          <w:spacing w:val="-4"/>
          <w:sz w:val="28"/>
          <w:szCs w:val="28"/>
          <w:cs/>
        </w:rPr>
        <w:t>สาขา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 xml:space="preserve"> จะเริ่มจ่ายชำระค่าสิทธิหลังจากวันที่ </w:t>
      </w:r>
      <w:r w:rsidR="00DD407D" w:rsidRPr="00E83D87">
        <w:rPr>
          <w:rFonts w:ascii="Browallia New" w:hAnsi="Browallia New" w:cs="Browallia New"/>
          <w:sz w:val="28"/>
          <w:szCs w:val="28"/>
        </w:rPr>
        <w:t xml:space="preserve">1 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 xml:space="preserve">มกราคม </w:t>
      </w:r>
      <w:r w:rsidR="00DD407D" w:rsidRPr="00E83D87">
        <w:rPr>
          <w:rFonts w:ascii="Browallia New" w:hAnsi="Browallia New" w:cs="Browallia New"/>
          <w:sz w:val="28"/>
          <w:szCs w:val="28"/>
        </w:rPr>
        <w:t xml:space="preserve">2563 </w:t>
      </w:r>
      <w:r w:rsidR="00DD407D" w:rsidRPr="00E83D87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DD407D" w:rsidRPr="00E83D87">
        <w:rPr>
          <w:rFonts w:ascii="Browallia New" w:hAnsi="Browallia New" w:cs="Browallia New"/>
          <w:sz w:val="28"/>
          <w:szCs w:val="28"/>
        </w:rPr>
        <w:t xml:space="preserve"> 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>สำหรับ</w:t>
      </w:r>
      <w:r w:rsidR="00DD407D" w:rsidRPr="00E83D87">
        <w:rPr>
          <w:rFonts w:ascii="Browallia New" w:hAnsi="Browallia New" w:cs="Browallia New"/>
          <w:sz w:val="28"/>
          <w:szCs w:val="28"/>
        </w:rPr>
        <w:t xml:space="preserve"> 21 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>สาขา บริษัทย่อยทางอ้อมรับประกันผลตอบแทนกำไรจากการดำเนินงานของสาขา</w:t>
      </w:r>
      <w:r w:rsidR="00DD407D" w:rsidRPr="00E83D87">
        <w:rPr>
          <w:rFonts w:ascii="Browallia New" w:hAnsi="Browallia New" w:cs="Browallia New" w:hint="cs"/>
          <w:sz w:val="28"/>
          <w:szCs w:val="28"/>
          <w:cs/>
        </w:rPr>
        <w:t>จำนวน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 xml:space="preserve">ไม่ต่ำกว่า </w:t>
      </w:r>
      <w:r w:rsidR="00DD407D" w:rsidRPr="00E83D87">
        <w:rPr>
          <w:rFonts w:ascii="Browallia New" w:hAnsi="Browallia New" w:cs="Browallia New"/>
          <w:sz w:val="28"/>
          <w:szCs w:val="28"/>
        </w:rPr>
        <w:t>17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 xml:space="preserve"> ล้านบาทต่อปี เป็นเวลา </w:t>
      </w:r>
      <w:r w:rsidR="00DD407D" w:rsidRPr="00E83D87">
        <w:rPr>
          <w:rFonts w:ascii="Browallia New" w:hAnsi="Browallia New" w:cs="Browallia New"/>
          <w:sz w:val="28"/>
          <w:szCs w:val="28"/>
        </w:rPr>
        <w:t>10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6802EC48" w14:textId="77777777" w:rsidR="004E1E7A" w:rsidRPr="00E83D87" w:rsidRDefault="004E1E7A" w:rsidP="00BC13F8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877A518" w14:textId="177CF0BD" w:rsidR="00742711" w:rsidRDefault="00DD407D" w:rsidP="000F7318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E83D87">
        <w:rPr>
          <w:rFonts w:ascii="Browallia New" w:hAnsi="Browallia New" w:cs="Browallia New"/>
          <w:sz w:val="28"/>
          <w:szCs w:val="28"/>
          <w:cs/>
        </w:rPr>
        <w:t>สัญญาขายสิทธิแฟรนไชส์และขายสินทรัพย์และหนี้สินของสาขา</w:t>
      </w:r>
      <w:r w:rsidRPr="00E83D87">
        <w:rPr>
          <w:rFonts w:ascii="Browallia New" w:hAnsi="Browallia New" w:cs="Browallia New" w:hint="cs"/>
          <w:sz w:val="28"/>
          <w:szCs w:val="28"/>
          <w:cs/>
        </w:rPr>
        <w:t>มีมูลค่า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ทั้งสิ้น </w:t>
      </w:r>
      <w:r w:rsidRPr="00E83D87">
        <w:rPr>
          <w:rFonts w:ascii="Browallia New" w:hAnsi="Browallia New" w:cs="Browallia New"/>
          <w:sz w:val="28"/>
          <w:szCs w:val="28"/>
        </w:rPr>
        <w:t>449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 ล้านบาท ไม่รวมภาษีมูลค่าเพิ่ม </w:t>
      </w:r>
      <w:r w:rsidRPr="00E83D87">
        <w:rPr>
          <w:rFonts w:ascii="Browallia New" w:hAnsi="Browallia New" w:cs="Browallia New"/>
          <w:sz w:val="28"/>
          <w:szCs w:val="28"/>
        </w:rPr>
        <w:t xml:space="preserve">(480 </w:t>
      </w:r>
      <w:r w:rsidRPr="00E83D87">
        <w:rPr>
          <w:rFonts w:ascii="Browallia New" w:hAnsi="Browallia New" w:cs="Browallia New"/>
          <w:sz w:val="28"/>
          <w:szCs w:val="28"/>
          <w:cs/>
        </w:rPr>
        <w:t>ล้านบาท รวมภาษีมูลค่าเพิ่ม</w:t>
      </w:r>
      <w:r w:rsidRPr="00E83D87">
        <w:rPr>
          <w:rFonts w:ascii="Browallia New" w:hAnsi="Browallia New" w:cs="Browallia New"/>
          <w:sz w:val="28"/>
          <w:szCs w:val="28"/>
        </w:rPr>
        <w:t>)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 ในจำนวนนี้เป็นการขายสินทรัพย์และหนี้สินจำนวน </w:t>
      </w:r>
      <w:r w:rsidRPr="00E83D87">
        <w:rPr>
          <w:rFonts w:ascii="Browallia New" w:hAnsi="Browallia New" w:cs="Browallia New"/>
          <w:sz w:val="28"/>
          <w:szCs w:val="28"/>
        </w:rPr>
        <w:t xml:space="preserve">357 </w:t>
      </w:r>
      <w:r w:rsidRPr="00E83D87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F12E7A">
        <w:rPr>
          <w:rFonts w:ascii="Browallia New" w:hAnsi="Browallia New" w:cs="Browallia New" w:hint="cs"/>
          <w:sz w:val="28"/>
          <w:szCs w:val="28"/>
          <w:cs/>
        </w:rPr>
        <w:t xml:space="preserve"> โดยมีผลกำไรจำนวน </w:t>
      </w:r>
      <w:r w:rsidR="00F12E7A">
        <w:rPr>
          <w:rFonts w:ascii="Browallia New" w:hAnsi="Browallia New" w:cs="Browallia New"/>
          <w:sz w:val="28"/>
          <w:szCs w:val="28"/>
        </w:rPr>
        <w:t xml:space="preserve">308 </w:t>
      </w:r>
      <w:r w:rsidR="00F12E7A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 และอีก </w:t>
      </w:r>
      <w:r w:rsidRPr="00E83D87">
        <w:rPr>
          <w:rFonts w:ascii="Browallia New" w:hAnsi="Browallia New" w:cs="Browallia New"/>
          <w:sz w:val="28"/>
          <w:szCs w:val="28"/>
        </w:rPr>
        <w:t xml:space="preserve">92 </w:t>
      </w:r>
      <w:r w:rsidRPr="00E83D87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9502B5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E83D87">
        <w:rPr>
          <w:rFonts w:ascii="Browallia New" w:hAnsi="Browallia New" w:cs="Browallia New"/>
          <w:sz w:val="28"/>
          <w:szCs w:val="28"/>
          <w:cs/>
        </w:rPr>
        <w:t>เกี่ยว</w:t>
      </w:r>
      <w:r w:rsidRPr="00E83D87">
        <w:rPr>
          <w:rFonts w:ascii="Browallia New" w:hAnsi="Browallia New" w:cs="Browallia New" w:hint="cs"/>
          <w:sz w:val="28"/>
          <w:szCs w:val="28"/>
          <w:cs/>
        </w:rPr>
        <w:t>ข้อง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กับการบริการที่บริษัทย่อยทางอ้อมต้องจัดให้ผู้รับสิทธิในอนาคต </w:t>
      </w:r>
      <w:r w:rsidRPr="00E83D87">
        <w:rPr>
          <w:rFonts w:ascii="Browallia New" w:hAnsi="Browallia New" w:cs="Browallia New" w:hint="cs"/>
          <w:sz w:val="28"/>
          <w:szCs w:val="28"/>
          <w:cs/>
        </w:rPr>
        <w:t>จำนวนดังกล่าว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รวมอยู่ในรายได้รับล่วงหน้า </w:t>
      </w:r>
      <w:r w:rsidRPr="00E83D87">
        <w:rPr>
          <w:rFonts w:ascii="Browallia New" w:hAnsi="Browallia New" w:cs="Browallia New" w:hint="cs"/>
          <w:sz w:val="28"/>
          <w:szCs w:val="28"/>
          <w:cs/>
        </w:rPr>
        <w:t>โดย</w:t>
      </w:r>
      <w:r w:rsidRPr="00E83D87">
        <w:rPr>
          <w:rFonts w:ascii="Browallia New" w:hAnsi="Browallia New" w:cs="Browallia New"/>
          <w:sz w:val="28"/>
          <w:szCs w:val="28"/>
          <w:cs/>
        </w:rPr>
        <w:t>จะรับรู้ตามระยะเวลาของสัญญา</w:t>
      </w:r>
      <w:r w:rsidRPr="00E83D87">
        <w:rPr>
          <w:rFonts w:ascii="Browallia New" w:hAnsi="Browallia New" w:cs="Browallia New" w:hint="cs"/>
          <w:sz w:val="28"/>
          <w:szCs w:val="28"/>
          <w:cs/>
        </w:rPr>
        <w:t>ขายสิทธิ</w:t>
      </w:r>
      <w:r w:rsidRPr="00E83D87">
        <w:rPr>
          <w:rFonts w:ascii="Browallia New" w:hAnsi="Browallia New" w:cs="Browallia New"/>
          <w:sz w:val="28"/>
          <w:szCs w:val="28"/>
          <w:cs/>
        </w:rPr>
        <w:t>แฟรนไชส์และเมื่อได้ให้บริการแล้</w:t>
      </w:r>
      <w:r w:rsidRPr="00E83D87">
        <w:rPr>
          <w:rFonts w:ascii="Browallia New" w:hAnsi="Browallia New" w:cs="Browallia New" w:hint="cs"/>
          <w:sz w:val="28"/>
          <w:szCs w:val="28"/>
          <w:cs/>
        </w:rPr>
        <w:t>ว</w:t>
      </w:r>
      <w:r w:rsidRPr="00E83D87">
        <w:rPr>
          <w:rFonts w:ascii="Browallia New" w:hAnsi="Browallia New" w:cs="Browallia New"/>
          <w:sz w:val="28"/>
          <w:szCs w:val="28"/>
        </w:rPr>
        <w:t xml:space="preserve"> </w:t>
      </w:r>
      <w:r w:rsidRPr="00E83D87">
        <w:rPr>
          <w:rFonts w:ascii="Browallia New" w:hAnsi="Browallia New" w:cs="Browallia New" w:hint="cs"/>
          <w:sz w:val="28"/>
          <w:szCs w:val="28"/>
          <w:cs/>
        </w:rPr>
        <w:t>อย่างไรก็ตาม</w:t>
      </w:r>
      <w:r w:rsidRPr="00E83D87">
        <w:rPr>
          <w:rFonts w:ascii="Browallia New" w:hAnsi="Browallia New" w:cs="Browallia New"/>
          <w:sz w:val="28"/>
          <w:szCs w:val="28"/>
        </w:rPr>
        <w:t xml:space="preserve"> </w:t>
      </w:r>
      <w:r w:rsidRPr="00E83D87">
        <w:rPr>
          <w:rFonts w:ascii="Browallia New" w:hAnsi="Browallia New" w:cs="Browallia New" w:hint="cs"/>
          <w:sz w:val="28"/>
          <w:szCs w:val="28"/>
          <w:cs/>
        </w:rPr>
        <w:t>บริษัทย่อยทางอ้อมไม่สามารถปันส่วนของราคาให้แก่ภาระดังกล่าวได้อย่างเหมาะสม รวมถึงอยู่ระหว่างการโต้แย้งตามสัญญา ทำให้ไม่สามารถระบุได้ว่าการบริการได้เกิดขึ้นแล้ว</w:t>
      </w:r>
      <w:r w:rsidRPr="00E83D87">
        <w:rPr>
          <w:rFonts w:ascii="Browallia New" w:hAnsi="Browallia New" w:cs="Browallia New"/>
          <w:sz w:val="28"/>
          <w:szCs w:val="28"/>
        </w:rPr>
        <w:t xml:space="preserve"> </w:t>
      </w:r>
      <w:r w:rsidRPr="00E83D87">
        <w:rPr>
          <w:rFonts w:ascii="Browallia New" w:hAnsi="Browallia New" w:cs="Browallia New" w:hint="cs"/>
          <w:sz w:val="28"/>
          <w:szCs w:val="28"/>
          <w:cs/>
        </w:rPr>
        <w:t>ดังนั้นจึงยังไม่มีการรับรู้</w:t>
      </w:r>
      <w:r w:rsidRPr="001179CA">
        <w:rPr>
          <w:rFonts w:ascii="Browallia New" w:hAnsi="Browallia New" w:cs="Browallia New" w:hint="cs"/>
          <w:sz w:val="28"/>
          <w:szCs w:val="28"/>
          <w:cs/>
        </w:rPr>
        <w:t>รายได้</w:t>
      </w:r>
      <w:r w:rsidR="003410C3" w:rsidRPr="009C05E9">
        <w:rPr>
          <w:rFonts w:ascii="Browallia New" w:hAnsi="Browallia New" w:cs="Browallia New"/>
          <w:sz w:val="28"/>
          <w:szCs w:val="28"/>
          <w:cs/>
        </w:rPr>
        <w:t>ตั้งแต่ได้มีการทำสัญญาจนถึงปัจจุบัน</w:t>
      </w:r>
    </w:p>
    <w:p w14:paraId="111DEC80" w14:textId="77777777" w:rsidR="002E57AB" w:rsidRPr="00417837" w:rsidRDefault="002E57AB" w:rsidP="002E57AB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DABF480" w14:textId="2F2C4533" w:rsidR="00DD407D" w:rsidRPr="0038265E" w:rsidRDefault="009502B5" w:rsidP="00DD407D">
      <w:pPr>
        <w:spacing w:line="240" w:lineRule="auto"/>
        <w:ind w:left="426" w:firstLine="6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ปัจจุบัน </w:t>
      </w:r>
      <w:r w:rsidR="00DD407D" w:rsidRPr="00417837">
        <w:rPr>
          <w:rFonts w:ascii="Browallia New" w:hAnsi="Browallia New" w:cs="Browallia New"/>
          <w:sz w:val="28"/>
          <w:szCs w:val="28"/>
          <w:cs/>
        </w:rPr>
        <w:t xml:space="preserve">บริษัทย่อยทางอ้อมอยู่ระหว่างการตรวจสอบรายการขายและรายการโอนสินทรัพย์และหนี้สินเนื่องจากมีความแตกต่างที่เกิดขึ้นระหว่างรายการสินทรัพย์และหนี้สินที่โอน กับจำนวนที่ระบุไว้ในสัญญาขายสิทธิแฟรนไชส์และขายสินทรัพย์ นอกจากนี้ มีรายการที่เกิดขึ้นหลังจากการโอนสินทรัพย์ที่อยู่ระหว่างการเจรจาของผู้บริหารของบริษัทย่อยทางอ้อมกับผู้รับสิทธิให้ชำระเงินคืน </w:t>
      </w:r>
      <w:r w:rsidR="00DD407D" w:rsidRPr="00417837">
        <w:rPr>
          <w:rFonts w:ascii="Browallia New" w:hAnsi="Browallia New" w:cs="Browallia New" w:hint="cs"/>
          <w:sz w:val="28"/>
          <w:szCs w:val="28"/>
          <w:cs/>
        </w:rPr>
        <w:t>ได้แก่ สินค้าที่โอนไปยังแฟรนไชส์และเงินมัดจำ</w:t>
      </w:r>
      <w:r w:rsidR="00DD407D" w:rsidRPr="00417837">
        <w:rPr>
          <w:rFonts w:ascii="Browallia New" w:hAnsi="Browallia New" w:cs="Browallia New"/>
          <w:sz w:val="28"/>
          <w:szCs w:val="28"/>
        </w:rPr>
        <w:t xml:space="preserve"> </w:t>
      </w:r>
      <w:r w:rsidR="00DD407D" w:rsidRPr="00417837">
        <w:rPr>
          <w:rFonts w:ascii="Browallia New" w:hAnsi="Browallia New" w:cs="Browallia New"/>
          <w:sz w:val="28"/>
          <w:szCs w:val="28"/>
          <w:cs/>
        </w:rPr>
        <w:t>รายการดังกล่าวถูกบันทึกเป็น</w:t>
      </w:r>
      <w:r w:rsidR="00DD407D" w:rsidRPr="00417837">
        <w:rPr>
          <w:rFonts w:ascii="Browallia New" w:hAnsi="Browallia New" w:cs="Browallia New"/>
          <w:sz w:val="28"/>
          <w:szCs w:val="28"/>
          <w:cs/>
          <w:lang w:val="en-GB"/>
        </w:rPr>
        <w:t xml:space="preserve"> ลูกหนี้อื่น จำนวน </w:t>
      </w:r>
      <w:r w:rsidR="00DD407D" w:rsidRPr="00417837">
        <w:rPr>
          <w:rFonts w:ascii="Browallia New" w:hAnsi="Browallia New" w:cs="Browallia New"/>
          <w:sz w:val="28"/>
          <w:szCs w:val="28"/>
        </w:rPr>
        <w:t>9</w:t>
      </w:r>
      <w:r w:rsidR="00CA6FF0">
        <w:rPr>
          <w:rFonts w:ascii="Browallia New" w:hAnsi="Browallia New" w:cs="Browallia New"/>
          <w:sz w:val="28"/>
          <w:szCs w:val="28"/>
        </w:rPr>
        <w:t>6</w:t>
      </w:r>
      <w:r w:rsidR="00DD407D" w:rsidRPr="00417837">
        <w:rPr>
          <w:rFonts w:ascii="Browallia New" w:hAnsi="Browallia New" w:cs="Browallia New"/>
          <w:sz w:val="28"/>
          <w:szCs w:val="28"/>
        </w:rPr>
        <w:t xml:space="preserve">.12 </w:t>
      </w:r>
      <w:r w:rsidR="00DD407D" w:rsidRPr="00417837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DD407D" w:rsidRPr="0038265E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5EE6D1BB" w14:textId="77777777" w:rsidR="00B31D57" w:rsidRPr="0038265E" w:rsidRDefault="00B31D57" w:rsidP="0074271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305F744" w14:textId="46DD8281" w:rsidR="00D213D8" w:rsidRPr="00E83D87" w:rsidRDefault="00D213D8" w:rsidP="00D213D8">
      <w:pPr>
        <w:tabs>
          <w:tab w:val="clear" w:pos="454"/>
          <w:tab w:val="left" w:pos="45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E83D87">
        <w:rPr>
          <w:rFonts w:ascii="Browallia New" w:hAnsi="Browallia New" w:cs="Browallia New"/>
          <w:sz w:val="28"/>
          <w:szCs w:val="28"/>
          <w:cs/>
        </w:rPr>
        <w:t xml:space="preserve">คณะกรรมการบริษัทมีหนังสือลงวันที่ </w:t>
      </w:r>
      <w:r w:rsidRPr="00E83D87">
        <w:rPr>
          <w:rFonts w:ascii="Browallia New" w:hAnsi="Browallia New" w:cs="Browallia New"/>
          <w:sz w:val="28"/>
          <w:szCs w:val="28"/>
        </w:rPr>
        <w:t>13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 กุมภาพันธ์ </w:t>
      </w:r>
      <w:r w:rsidRPr="00E83D87">
        <w:rPr>
          <w:rFonts w:ascii="Browallia New" w:hAnsi="Browallia New" w:cs="Browallia New"/>
          <w:sz w:val="28"/>
          <w:szCs w:val="28"/>
        </w:rPr>
        <w:t>2561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 แจ้งไปยังกรรมการของบริษัทย่อย ให้ระงับการทํานิติกรรมเกี่ยวกับการจําหน่ายสินทรัพย์ของบริษัทย่อยทางอ้อม อย่างไรก็ตาม ที่ประชุมคณะกรรมการบริษัทย่อยทางอ้อม </w:t>
      </w:r>
      <w:r w:rsidR="00E96A08">
        <w:rPr>
          <w:rFonts w:ascii="Browallia New" w:hAnsi="Browallia New" w:cs="Browallia New"/>
          <w:sz w:val="28"/>
          <w:szCs w:val="28"/>
        </w:rPr>
        <w:t xml:space="preserve">          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E83D87">
        <w:rPr>
          <w:rFonts w:ascii="Browallia New" w:hAnsi="Browallia New" w:cs="Browallia New"/>
          <w:sz w:val="28"/>
          <w:szCs w:val="28"/>
        </w:rPr>
        <w:t>20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 กุมภาพันธ์ </w:t>
      </w:r>
      <w:r w:rsidRPr="00E83D87">
        <w:rPr>
          <w:rFonts w:ascii="Browallia New" w:hAnsi="Browallia New" w:cs="Browallia New"/>
          <w:sz w:val="28"/>
          <w:szCs w:val="28"/>
        </w:rPr>
        <w:t>2561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 ยังดำเนินการให้สัตยาบันการลงนาม</w:t>
      </w:r>
      <w:r w:rsidRPr="00E83D87">
        <w:rPr>
          <w:rFonts w:ascii="Browallia New" w:hAnsi="Browallia New" w:cs="Browallia New" w:hint="cs"/>
          <w:sz w:val="28"/>
          <w:szCs w:val="28"/>
          <w:cs/>
        </w:rPr>
        <w:t>สัญญาจำหน่ายสิทธิแฟรนไชส์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83D87">
        <w:rPr>
          <w:rFonts w:ascii="Browallia New" w:hAnsi="Browallia New" w:cs="Browallia New"/>
          <w:sz w:val="28"/>
          <w:szCs w:val="28"/>
        </w:rPr>
        <w:t xml:space="preserve">21 </w:t>
      </w:r>
      <w:r w:rsidRPr="00E83D87">
        <w:rPr>
          <w:rFonts w:ascii="Browallia New" w:hAnsi="Browallia New" w:cs="Browallia New"/>
          <w:sz w:val="28"/>
          <w:szCs w:val="28"/>
          <w:cs/>
        </w:rPr>
        <w:t>สาขา</w:t>
      </w:r>
    </w:p>
    <w:p w14:paraId="56EBBCED" w14:textId="77777777" w:rsidR="00D213D8" w:rsidRPr="00E83D87" w:rsidRDefault="00D213D8" w:rsidP="00D213D8">
      <w:pPr>
        <w:tabs>
          <w:tab w:val="clear" w:pos="454"/>
          <w:tab w:val="left" w:pos="45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26B2BB27" w14:textId="0AE4865D" w:rsidR="008A534C" w:rsidRPr="000F7318" w:rsidRDefault="00980DC2" w:rsidP="008A534C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จากเหตุการณ์ดังกล่าว </w:t>
      </w:r>
      <w:r w:rsidR="00D213D8" w:rsidRPr="00E83D87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D213D8" w:rsidRPr="00980DC2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="00D213D8" w:rsidRPr="00E83D87">
        <w:rPr>
          <w:rFonts w:ascii="Browallia New" w:hAnsi="Browallia New" w:cs="Browallia New" w:hint="cs"/>
          <w:sz w:val="28"/>
          <w:szCs w:val="28"/>
          <w:cs/>
        </w:rPr>
        <w:t xml:space="preserve">ดำเนินการตรวจสอบความเหมาะสมในการทำนิติกรรมเกี่ยวกับการจำหน่ายสินทรัพย์ของบริษัทย่อยทางอ้อมแล้ว </w:t>
      </w:r>
      <w:r>
        <w:rPr>
          <w:rFonts w:ascii="Browallia New" w:hAnsi="Browallia New" w:cs="Browallia New" w:hint="cs"/>
          <w:sz w:val="28"/>
          <w:szCs w:val="28"/>
          <w:cs/>
        </w:rPr>
        <w:t>และได้</w:t>
      </w:r>
      <w:r w:rsidR="00D213D8" w:rsidRPr="00E83D87">
        <w:rPr>
          <w:rFonts w:ascii="Browallia New" w:hAnsi="Browallia New" w:cs="Browallia New" w:hint="cs"/>
          <w:sz w:val="28"/>
          <w:szCs w:val="28"/>
          <w:cs/>
        </w:rPr>
        <w:t>ดำเนินการทางกฎหมาย</w:t>
      </w:r>
      <w:r w:rsidR="008A534C" w:rsidRPr="000F7318">
        <w:rPr>
          <w:rFonts w:ascii="Browallia New" w:hAnsi="Browallia New" w:cs="Browallia New"/>
          <w:sz w:val="28"/>
          <w:szCs w:val="28"/>
          <w:cs/>
        </w:rPr>
        <w:t>เพื่อฟ้องร้องผู้รับสิทธิ ปัจจุบันคดีความยังอยู่ในกระบวนการพิจารณาของศาลชั้นต้น</w:t>
      </w:r>
    </w:p>
    <w:p w14:paraId="31C28609" w14:textId="77777777" w:rsidR="008A534C" w:rsidRPr="000F7318" w:rsidRDefault="008A534C" w:rsidP="008A534C">
      <w:pPr>
        <w:pStyle w:val="CordiaNew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0E9CC9F6" w14:textId="77777777" w:rsidR="008A534C" w:rsidRPr="000F7318" w:rsidRDefault="008A534C" w:rsidP="008A534C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0F7318">
        <w:rPr>
          <w:rFonts w:ascii="Browallia New" w:hAnsi="Browallia New" w:cs="Browallia New"/>
          <w:sz w:val="28"/>
          <w:szCs w:val="28"/>
          <w:cs/>
        </w:rPr>
        <w:t xml:space="preserve">นอกจากนี้ ผู้รับสิทธิได้ยื่นฟ้องบริษัทย่อยทางอ้อม ในข้อหาผิดสัญญาขายสิทธิแฟรนไชส์และขายสินทรัพย์ และเรียกร้องเงินชดเชยจากการรับประกันผลตอบแทนกำไรจากการดำเนินงานของสาขา โดยคดีดังกล่าวยังอยู่ในระหว่างการพิจารณาของศาล และขึ้นอยู่กับการเจรจาไกล่เกลี่ยของคู่ความ </w:t>
      </w:r>
    </w:p>
    <w:p w14:paraId="6566A57F" w14:textId="2DE7E735" w:rsidR="00253540" w:rsidRDefault="00253540" w:rsidP="000F7318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49DAF93" w14:textId="206573A5" w:rsidR="00253540" w:rsidRDefault="00253540" w:rsidP="00D213D8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6F12413A" w14:textId="2A5D486E" w:rsidR="00253540" w:rsidRDefault="00253540" w:rsidP="00D213D8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57B06F43" w14:textId="26A94C3C" w:rsidR="00253540" w:rsidRDefault="00253540" w:rsidP="00D213D8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47DE6D0B" w14:textId="3B0A1145" w:rsidR="00253540" w:rsidRDefault="00253540" w:rsidP="00D213D8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0C45487B" w14:textId="58FA43F0" w:rsidR="00253540" w:rsidRDefault="00253540" w:rsidP="00D213D8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566EE590" w14:textId="77777777" w:rsidR="00837725" w:rsidRDefault="00837725" w:rsidP="00D213D8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3B1184D8" w14:textId="258C1F08" w:rsidR="00C04DF6" w:rsidRDefault="005753E0" w:rsidP="006522DD">
      <w:pPr>
        <w:pStyle w:val="CordiaNew"/>
        <w:numPr>
          <w:ilvl w:val="0"/>
          <w:numId w:val="16"/>
        </w:numPr>
        <w:tabs>
          <w:tab w:val="clear" w:pos="4153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B5610D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เงินลงทุนในบริษัทย่อย</w:t>
      </w:r>
      <w:r w:rsidR="00802C7D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1C8D9C71" w14:textId="77777777" w:rsidR="00EA2CEB" w:rsidRPr="00A24B0F" w:rsidRDefault="00EA2CEB" w:rsidP="00AA3FEE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Style w:val="TableGridLight1"/>
        <w:tblW w:w="918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4"/>
        <w:gridCol w:w="900"/>
        <w:gridCol w:w="810"/>
        <w:gridCol w:w="819"/>
        <w:gridCol w:w="801"/>
        <w:gridCol w:w="990"/>
        <w:gridCol w:w="990"/>
        <w:gridCol w:w="810"/>
        <w:gridCol w:w="792"/>
      </w:tblGrid>
      <w:tr w:rsidR="00351638" w:rsidRPr="00992345" w14:paraId="4D80D842" w14:textId="77777777" w:rsidTr="00E23F8D">
        <w:trPr>
          <w:trHeight w:val="124"/>
        </w:trPr>
        <w:tc>
          <w:tcPr>
            <w:tcW w:w="2274" w:type="dxa"/>
          </w:tcPr>
          <w:p w14:paraId="7D80538E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F126FB0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1538B94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9" w:type="dxa"/>
          </w:tcPr>
          <w:p w14:paraId="3D1E8209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1" w:type="dxa"/>
          </w:tcPr>
          <w:p w14:paraId="566F61DE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582" w:type="dxa"/>
            <w:gridSpan w:val="4"/>
          </w:tcPr>
          <w:p w14:paraId="0A0A703F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proofErr w:type="gramStart"/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หน่วย :</w:t>
            </w:r>
            <w:proofErr w:type="gramEnd"/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351638" w:rsidRPr="00992345" w14:paraId="0FC153F7" w14:textId="77777777" w:rsidTr="006D2CD3">
        <w:tc>
          <w:tcPr>
            <w:tcW w:w="2274" w:type="dxa"/>
          </w:tcPr>
          <w:p w14:paraId="62F53EBB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12" w:type="dxa"/>
            <w:gridSpan w:val="8"/>
          </w:tcPr>
          <w:p w14:paraId="75747534" w14:textId="77777777" w:rsidR="00351638" w:rsidRPr="00992345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351638" w:rsidRPr="00992345" w14:paraId="6781C6CE" w14:textId="77777777" w:rsidTr="00150B51">
        <w:tc>
          <w:tcPr>
            <w:tcW w:w="2274" w:type="dxa"/>
          </w:tcPr>
          <w:p w14:paraId="06BED8D1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10" w:type="dxa"/>
            <w:gridSpan w:val="2"/>
          </w:tcPr>
          <w:p w14:paraId="6290723C" w14:textId="77777777" w:rsidR="00351638" w:rsidRPr="00992345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20" w:type="dxa"/>
            <w:gridSpan w:val="2"/>
          </w:tcPr>
          <w:p w14:paraId="5A7B5D5C" w14:textId="77777777" w:rsidR="00351638" w:rsidRPr="00992345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980" w:type="dxa"/>
            <w:gridSpan w:val="2"/>
          </w:tcPr>
          <w:p w14:paraId="49B96C09" w14:textId="77777777" w:rsidR="00351638" w:rsidRPr="00992345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602" w:type="dxa"/>
            <w:gridSpan w:val="2"/>
          </w:tcPr>
          <w:p w14:paraId="69727866" w14:textId="77777777" w:rsidR="00351638" w:rsidRPr="00992345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</w:tr>
      <w:tr w:rsidR="00E23F8D" w:rsidRPr="00992345" w14:paraId="791C99BC" w14:textId="77777777" w:rsidTr="00E23F8D">
        <w:tc>
          <w:tcPr>
            <w:tcW w:w="2274" w:type="dxa"/>
          </w:tcPr>
          <w:p w14:paraId="78B4C04C" w14:textId="77777777" w:rsidR="00E23F8D" w:rsidRPr="00992345" w:rsidRDefault="00E23F8D" w:rsidP="00E23F8D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6CD4281" w14:textId="77777777" w:rsidR="00E23F8D" w:rsidRDefault="00E23F8D" w:rsidP="00E23F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31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มี.ค.</w:t>
            </w:r>
          </w:p>
          <w:p w14:paraId="4942204A" w14:textId="4C7F1820" w:rsidR="00E23F8D" w:rsidRPr="00E23F8D" w:rsidRDefault="00E23F8D" w:rsidP="00E23F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810" w:type="dxa"/>
          </w:tcPr>
          <w:p w14:paraId="08DD9A51" w14:textId="33149477" w:rsidR="00E23F8D" w:rsidRPr="00992345" w:rsidRDefault="00E23F8D" w:rsidP="00E23F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819" w:type="dxa"/>
          </w:tcPr>
          <w:p w14:paraId="11FD74D8" w14:textId="77777777" w:rsidR="00E23F8D" w:rsidRDefault="00E23F8D" w:rsidP="00E23F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31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มี.ค.</w:t>
            </w:r>
          </w:p>
          <w:p w14:paraId="3875CA53" w14:textId="43783186" w:rsidR="00E23F8D" w:rsidRPr="00992345" w:rsidRDefault="00E23F8D" w:rsidP="00E23F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801" w:type="dxa"/>
          </w:tcPr>
          <w:p w14:paraId="19DFB523" w14:textId="1E5E2A56" w:rsidR="00E23F8D" w:rsidRPr="00992345" w:rsidRDefault="00E23F8D" w:rsidP="00E23F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14:paraId="26F13278" w14:textId="77777777" w:rsidR="00E23F8D" w:rsidRDefault="00E23F8D" w:rsidP="00E23F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31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มี.ค.</w:t>
            </w:r>
          </w:p>
          <w:p w14:paraId="3634B12B" w14:textId="0E29EC7B" w:rsidR="00E23F8D" w:rsidRPr="00992345" w:rsidRDefault="00E23F8D" w:rsidP="00E23F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14:paraId="1E7D93F7" w14:textId="399D67B0" w:rsidR="00E23F8D" w:rsidRPr="00992345" w:rsidRDefault="00E23F8D" w:rsidP="00E23F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810" w:type="dxa"/>
          </w:tcPr>
          <w:p w14:paraId="7EA6746A" w14:textId="77777777" w:rsidR="00E23F8D" w:rsidRDefault="00E23F8D" w:rsidP="00E23F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31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มี.ค.</w:t>
            </w:r>
          </w:p>
          <w:p w14:paraId="52A2404C" w14:textId="52CCF986" w:rsidR="00E23F8D" w:rsidRPr="00992345" w:rsidRDefault="00E23F8D" w:rsidP="00E23F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792" w:type="dxa"/>
          </w:tcPr>
          <w:p w14:paraId="35898E15" w14:textId="762742E2" w:rsidR="00E23F8D" w:rsidRPr="00992345" w:rsidRDefault="00E23F8D" w:rsidP="00E23F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</w:tr>
      <w:tr w:rsidR="00CF7EF3" w:rsidRPr="00992345" w14:paraId="7B72B882" w14:textId="77777777" w:rsidTr="00E23F8D">
        <w:tc>
          <w:tcPr>
            <w:tcW w:w="2274" w:type="dxa"/>
          </w:tcPr>
          <w:p w14:paraId="5942C6E5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1D513EF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66AA260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14:paraId="13E3FBBE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01" w:type="dxa"/>
          </w:tcPr>
          <w:p w14:paraId="2C3D6AB6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B3394EB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4E4DC2E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ADF9E43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2" w:type="dxa"/>
          </w:tcPr>
          <w:p w14:paraId="5FC74A1A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82E47" w:rsidRPr="00992345" w14:paraId="035531AF" w14:textId="77777777" w:rsidTr="00E23F8D">
        <w:trPr>
          <w:trHeight w:val="149"/>
        </w:trPr>
        <w:tc>
          <w:tcPr>
            <w:tcW w:w="2274" w:type="dxa"/>
          </w:tcPr>
          <w:p w14:paraId="7B1D5719" w14:textId="7AD0FA84" w:rsidR="00282E47" w:rsidRPr="00992345" w:rsidRDefault="009E6981">
            <w:pPr>
              <w:spacing w:line="240" w:lineRule="auto"/>
              <w:ind w:left="90" w:right="-180" w:hanging="1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82E47"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สเปซเมด จำกัด</w:t>
            </w:r>
          </w:p>
        </w:tc>
        <w:tc>
          <w:tcPr>
            <w:tcW w:w="900" w:type="dxa"/>
          </w:tcPr>
          <w:p w14:paraId="2FA34E4C" w14:textId="2265B1D2" w:rsidR="00282E47" w:rsidRPr="00282E47" w:rsidRDefault="00282E47" w:rsidP="00282E47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E47">
              <w:rPr>
                <w:rFonts w:ascii="Browallia New" w:hAnsi="Browallia New" w:cs="Browallia New" w:hint="cs"/>
                <w:sz w:val="22"/>
                <w:szCs w:val="22"/>
              </w:rPr>
              <w:t>50,000</w:t>
            </w:r>
          </w:p>
        </w:tc>
        <w:tc>
          <w:tcPr>
            <w:tcW w:w="810" w:type="dxa"/>
          </w:tcPr>
          <w:p w14:paraId="26FF88F6" w14:textId="31279A52" w:rsidR="00282E47" w:rsidRPr="00282E47" w:rsidRDefault="00282E47" w:rsidP="00282E47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E47">
              <w:rPr>
                <w:rFonts w:ascii="Browallia New" w:hAnsi="Browallia New" w:cs="Browallia New" w:hint="cs"/>
                <w:sz w:val="22"/>
                <w:szCs w:val="22"/>
              </w:rPr>
              <w:t>50,000</w:t>
            </w:r>
          </w:p>
        </w:tc>
        <w:tc>
          <w:tcPr>
            <w:tcW w:w="819" w:type="dxa"/>
          </w:tcPr>
          <w:p w14:paraId="46DDCD78" w14:textId="5757FB67" w:rsidR="00282E47" w:rsidRPr="00282E47" w:rsidRDefault="00282E47" w:rsidP="0028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E47">
              <w:rPr>
                <w:rFonts w:ascii="Browallia New" w:hAnsi="Browallia New" w:cs="Browallia New" w:hint="cs"/>
                <w:sz w:val="22"/>
                <w:szCs w:val="22"/>
              </w:rPr>
              <w:t xml:space="preserve">100.00     </w:t>
            </w:r>
          </w:p>
        </w:tc>
        <w:tc>
          <w:tcPr>
            <w:tcW w:w="801" w:type="dxa"/>
          </w:tcPr>
          <w:p w14:paraId="17A6507A" w14:textId="75CF9F8D" w:rsidR="00282E47" w:rsidRPr="00282E47" w:rsidRDefault="00282E47" w:rsidP="0028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E47">
              <w:rPr>
                <w:rFonts w:ascii="Browallia New" w:hAnsi="Browallia New" w:cs="Browallia New" w:hint="cs"/>
                <w:sz w:val="22"/>
                <w:szCs w:val="22"/>
              </w:rPr>
              <w:t xml:space="preserve"> 100.00     </w:t>
            </w:r>
          </w:p>
        </w:tc>
        <w:tc>
          <w:tcPr>
            <w:tcW w:w="990" w:type="dxa"/>
          </w:tcPr>
          <w:p w14:paraId="626A1875" w14:textId="3928C8C7" w:rsidR="00282E47" w:rsidRPr="00282E47" w:rsidRDefault="00282E47" w:rsidP="0028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7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E47">
              <w:rPr>
                <w:rFonts w:ascii="Browallia New" w:hAnsi="Browallia New" w:cs="Browallia New" w:hint="cs"/>
                <w:sz w:val="22"/>
                <w:szCs w:val="22"/>
              </w:rPr>
              <w:t>59,391</w:t>
            </w:r>
          </w:p>
        </w:tc>
        <w:tc>
          <w:tcPr>
            <w:tcW w:w="990" w:type="dxa"/>
          </w:tcPr>
          <w:p w14:paraId="1B392CED" w14:textId="026E7D8C" w:rsidR="00282E47" w:rsidRPr="00282E47" w:rsidRDefault="00282E47" w:rsidP="0028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E47">
              <w:rPr>
                <w:rFonts w:ascii="Browallia New" w:hAnsi="Browallia New" w:cs="Browallia New" w:hint="cs"/>
                <w:sz w:val="22"/>
                <w:szCs w:val="22"/>
              </w:rPr>
              <w:t>59,391</w:t>
            </w:r>
          </w:p>
        </w:tc>
        <w:tc>
          <w:tcPr>
            <w:tcW w:w="810" w:type="dxa"/>
          </w:tcPr>
          <w:p w14:paraId="7B7D5391" w14:textId="63D312D6" w:rsidR="00282E47" w:rsidRPr="00282E47" w:rsidRDefault="00282E47" w:rsidP="0028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E47">
              <w:rPr>
                <w:rFonts w:ascii="Browallia New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792" w:type="dxa"/>
          </w:tcPr>
          <w:p w14:paraId="11FBC8DB" w14:textId="4D75A2F6" w:rsidR="00282E47" w:rsidRPr="00282E47" w:rsidRDefault="00282E47" w:rsidP="0028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E47">
              <w:rPr>
                <w:rFonts w:ascii="Browallia New" w:hAnsi="Browallia New" w:cs="Browallia New" w:hint="cs"/>
                <w:sz w:val="22"/>
                <w:szCs w:val="22"/>
              </w:rPr>
              <w:t>15,000</w:t>
            </w:r>
          </w:p>
        </w:tc>
      </w:tr>
      <w:tr w:rsidR="00282E47" w:rsidRPr="00992345" w14:paraId="42E63C4D" w14:textId="77777777" w:rsidTr="00E23F8D">
        <w:tc>
          <w:tcPr>
            <w:tcW w:w="2274" w:type="dxa"/>
          </w:tcPr>
          <w:p w14:paraId="765FBBEC" w14:textId="3E278B05" w:rsidR="00282E47" w:rsidRPr="00992345" w:rsidRDefault="009E6981" w:rsidP="00282E47">
            <w:pPr>
              <w:spacing w:line="240" w:lineRule="auto"/>
              <w:ind w:left="90" w:right="-180" w:hanging="198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82E47"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สยามสเนล จำกัด</w:t>
            </w:r>
          </w:p>
        </w:tc>
        <w:tc>
          <w:tcPr>
            <w:tcW w:w="900" w:type="dxa"/>
          </w:tcPr>
          <w:p w14:paraId="51B9332A" w14:textId="34F98C69" w:rsidR="00282E47" w:rsidRPr="00282E47" w:rsidRDefault="00282E47" w:rsidP="0028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E47">
              <w:rPr>
                <w:rFonts w:ascii="Browallia New" w:hAnsi="Browallia New" w:cs="Browallia New" w:hint="cs"/>
                <w:sz w:val="22"/>
                <w:szCs w:val="22"/>
              </w:rPr>
              <w:t>20,000</w:t>
            </w:r>
          </w:p>
        </w:tc>
        <w:tc>
          <w:tcPr>
            <w:tcW w:w="810" w:type="dxa"/>
          </w:tcPr>
          <w:p w14:paraId="48ECA85A" w14:textId="7BEC377B" w:rsidR="00282E47" w:rsidRPr="00282E47" w:rsidRDefault="00282E47" w:rsidP="0028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E47">
              <w:rPr>
                <w:rFonts w:ascii="Browallia New" w:hAnsi="Browallia New" w:cs="Browallia New" w:hint="cs"/>
                <w:sz w:val="22"/>
                <w:szCs w:val="22"/>
              </w:rPr>
              <w:t>20,000</w:t>
            </w:r>
          </w:p>
        </w:tc>
        <w:tc>
          <w:tcPr>
            <w:tcW w:w="819" w:type="dxa"/>
          </w:tcPr>
          <w:p w14:paraId="3A035339" w14:textId="30196CA9" w:rsidR="00282E47" w:rsidRPr="00282E47" w:rsidRDefault="00282E47" w:rsidP="0028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E47">
              <w:rPr>
                <w:rFonts w:ascii="Browallia New" w:hAnsi="Browallia New" w:cs="Browallia New" w:hint="cs"/>
                <w:sz w:val="22"/>
                <w:szCs w:val="22"/>
              </w:rPr>
              <w:t xml:space="preserve"> 51.00</w:t>
            </w:r>
          </w:p>
        </w:tc>
        <w:tc>
          <w:tcPr>
            <w:tcW w:w="801" w:type="dxa"/>
          </w:tcPr>
          <w:p w14:paraId="2C9C72F9" w14:textId="3C7F950F" w:rsidR="00282E47" w:rsidRPr="00282E47" w:rsidRDefault="00282E47" w:rsidP="0028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E47">
              <w:rPr>
                <w:rFonts w:ascii="Browallia New" w:hAnsi="Browallia New" w:cs="Browallia New" w:hint="cs"/>
                <w:sz w:val="22"/>
                <w:szCs w:val="22"/>
              </w:rPr>
              <w:t xml:space="preserve"> 51.00</w:t>
            </w:r>
          </w:p>
        </w:tc>
        <w:tc>
          <w:tcPr>
            <w:tcW w:w="990" w:type="dxa"/>
          </w:tcPr>
          <w:p w14:paraId="08F375F4" w14:textId="05863C8A" w:rsidR="00282E47" w:rsidRPr="00282E47" w:rsidRDefault="00282E47" w:rsidP="00282E47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E47">
              <w:rPr>
                <w:rFonts w:ascii="Browallia New" w:hAnsi="Browallia New" w:cs="Browallia New" w:hint="cs"/>
                <w:sz w:val="22"/>
                <w:szCs w:val="22"/>
              </w:rPr>
              <w:t>10,200</w:t>
            </w:r>
          </w:p>
        </w:tc>
        <w:tc>
          <w:tcPr>
            <w:tcW w:w="990" w:type="dxa"/>
          </w:tcPr>
          <w:p w14:paraId="7F00CDA8" w14:textId="20B75BB3" w:rsidR="00282E47" w:rsidRPr="00282E47" w:rsidRDefault="00282E47" w:rsidP="00282E47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E47">
              <w:rPr>
                <w:rFonts w:ascii="Browallia New" w:hAnsi="Browallia New" w:cs="Browallia New" w:hint="cs"/>
                <w:sz w:val="22"/>
                <w:szCs w:val="22"/>
              </w:rPr>
              <w:t>10,200</w:t>
            </w:r>
          </w:p>
        </w:tc>
        <w:tc>
          <w:tcPr>
            <w:tcW w:w="810" w:type="dxa"/>
          </w:tcPr>
          <w:p w14:paraId="5CDE92D3" w14:textId="35459521" w:rsidR="00282E47" w:rsidRPr="00282E47" w:rsidRDefault="00282E47" w:rsidP="00282E47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E47">
              <w:rPr>
                <w:rFonts w:ascii="Browallia New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792" w:type="dxa"/>
          </w:tcPr>
          <w:p w14:paraId="61B39EF6" w14:textId="71B61AB4" w:rsidR="00282E47" w:rsidRPr="00282E47" w:rsidRDefault="00282E47" w:rsidP="00282E47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E47">
              <w:rPr>
                <w:rFonts w:ascii="Browallia New" w:hAnsi="Browallia New" w:cs="Browallia New" w:hint="cs"/>
                <w:sz w:val="22"/>
                <w:szCs w:val="22"/>
              </w:rPr>
              <w:t xml:space="preserve">   -</w:t>
            </w:r>
          </w:p>
        </w:tc>
      </w:tr>
      <w:tr w:rsidR="00282E47" w:rsidRPr="00992345" w14:paraId="0173DE21" w14:textId="77777777" w:rsidTr="00E23F8D">
        <w:tc>
          <w:tcPr>
            <w:tcW w:w="2274" w:type="dxa"/>
          </w:tcPr>
          <w:p w14:paraId="15A43642" w14:textId="5743C3A3" w:rsidR="00282E47" w:rsidRPr="00CF7EF3" w:rsidRDefault="00EA3356" w:rsidP="000F7318">
            <w:pPr>
              <w:tabs>
                <w:tab w:val="clear" w:pos="227"/>
                <w:tab w:val="left" w:pos="27"/>
              </w:tabs>
              <w:spacing w:line="240" w:lineRule="auto"/>
              <w:ind w:left="181" w:right="-180" w:hanging="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82E47"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ดับบลิวซีไอ โฮลดิ้ง จำกั</w:t>
            </w:r>
            <w:r w:rsidR="00282E47">
              <w:rPr>
                <w:rFonts w:ascii="Browallia New" w:hAnsi="Browallia New" w:cs="Browallia New" w:hint="cs"/>
                <w:sz w:val="22"/>
                <w:szCs w:val="22"/>
                <w:cs/>
              </w:rPr>
              <w:t>ด (มหาชน)</w:t>
            </w:r>
          </w:p>
        </w:tc>
        <w:tc>
          <w:tcPr>
            <w:tcW w:w="900" w:type="dxa"/>
            <w:shd w:val="clear" w:color="auto" w:fill="auto"/>
          </w:tcPr>
          <w:p w14:paraId="1D9725C2" w14:textId="77777777" w:rsidR="00BE526C" w:rsidRDefault="00BE526C" w:rsidP="0028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7C2451C" w14:textId="4C2AB60E" w:rsidR="00282E47" w:rsidRPr="00282E47" w:rsidRDefault="00282E47" w:rsidP="0028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E47">
              <w:rPr>
                <w:rFonts w:ascii="Browallia New" w:hAnsi="Browallia New" w:cs="Browallia New" w:hint="cs"/>
                <w:sz w:val="22"/>
                <w:szCs w:val="22"/>
              </w:rPr>
              <w:t>1,596,500</w:t>
            </w:r>
          </w:p>
        </w:tc>
        <w:tc>
          <w:tcPr>
            <w:tcW w:w="810" w:type="dxa"/>
            <w:shd w:val="clear" w:color="auto" w:fill="auto"/>
          </w:tcPr>
          <w:p w14:paraId="5B1473E9" w14:textId="77777777" w:rsidR="00BE526C" w:rsidRDefault="00BE526C" w:rsidP="0028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2E239C8" w14:textId="12C2ED40" w:rsidR="00282E47" w:rsidRPr="00282E47" w:rsidRDefault="00282E47" w:rsidP="0028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E47">
              <w:rPr>
                <w:rFonts w:ascii="Browallia New" w:hAnsi="Browallia New" w:cs="Browallia New" w:hint="cs"/>
                <w:sz w:val="22"/>
                <w:szCs w:val="22"/>
              </w:rPr>
              <w:t>1,596,500</w:t>
            </w:r>
          </w:p>
        </w:tc>
        <w:tc>
          <w:tcPr>
            <w:tcW w:w="819" w:type="dxa"/>
            <w:shd w:val="clear" w:color="auto" w:fill="auto"/>
          </w:tcPr>
          <w:p w14:paraId="3656F3E7" w14:textId="77777777" w:rsidR="00BE526C" w:rsidRPr="000F7318" w:rsidRDefault="00BE526C" w:rsidP="0028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  <w:p w14:paraId="4BCF9C1A" w14:textId="2A526770" w:rsidR="00282E47" w:rsidRPr="000F7318" w:rsidRDefault="00282E47" w:rsidP="0028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8C107E">
              <w:rPr>
                <w:rFonts w:ascii="Browallia New" w:hAnsi="Browallia New" w:cs="Browallia New"/>
                <w:sz w:val="22"/>
                <w:szCs w:val="22"/>
              </w:rPr>
              <w:t>63.70</w:t>
            </w:r>
          </w:p>
        </w:tc>
        <w:tc>
          <w:tcPr>
            <w:tcW w:w="801" w:type="dxa"/>
            <w:shd w:val="clear" w:color="auto" w:fill="auto"/>
          </w:tcPr>
          <w:p w14:paraId="6B4B8E56" w14:textId="77777777" w:rsidR="00BE526C" w:rsidRDefault="00BE526C" w:rsidP="0028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6A4613E" w14:textId="13C7992A" w:rsidR="00282E47" w:rsidRPr="00282E47" w:rsidRDefault="00282E47" w:rsidP="0028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E47">
              <w:rPr>
                <w:rFonts w:ascii="Browallia New" w:hAnsi="Browallia New" w:cs="Browallia New" w:hint="cs"/>
                <w:sz w:val="22"/>
                <w:szCs w:val="22"/>
              </w:rPr>
              <w:t>63.70</w:t>
            </w:r>
          </w:p>
        </w:tc>
        <w:tc>
          <w:tcPr>
            <w:tcW w:w="990" w:type="dxa"/>
          </w:tcPr>
          <w:p w14:paraId="48427BC2" w14:textId="77777777" w:rsidR="00BE526C" w:rsidRDefault="00BE526C" w:rsidP="00282E47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B337286" w14:textId="49E09860" w:rsidR="00282E47" w:rsidRPr="00282E47" w:rsidRDefault="00282E47" w:rsidP="00282E47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E47">
              <w:rPr>
                <w:rFonts w:ascii="Browallia New" w:hAnsi="Browallia New" w:cs="Browallia New" w:hint="cs"/>
                <w:sz w:val="22"/>
                <w:szCs w:val="22"/>
              </w:rPr>
              <w:t>2,212,004</w:t>
            </w:r>
          </w:p>
        </w:tc>
        <w:tc>
          <w:tcPr>
            <w:tcW w:w="990" w:type="dxa"/>
          </w:tcPr>
          <w:p w14:paraId="20D6A23C" w14:textId="77777777" w:rsidR="00BE526C" w:rsidRDefault="00BE526C" w:rsidP="00282E47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FBD40D8" w14:textId="32A93803" w:rsidR="00282E47" w:rsidRPr="00282E47" w:rsidRDefault="00282E47" w:rsidP="00282E47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E47">
              <w:rPr>
                <w:rFonts w:ascii="Browallia New" w:hAnsi="Browallia New" w:cs="Browallia New" w:hint="cs"/>
                <w:sz w:val="22"/>
                <w:szCs w:val="22"/>
              </w:rPr>
              <w:t>2,212,004</w:t>
            </w:r>
          </w:p>
        </w:tc>
        <w:tc>
          <w:tcPr>
            <w:tcW w:w="810" w:type="dxa"/>
          </w:tcPr>
          <w:p w14:paraId="38C698A4" w14:textId="77777777" w:rsidR="00BE526C" w:rsidRDefault="00BE526C" w:rsidP="00282E47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A6D60DB" w14:textId="3801D148" w:rsidR="00282E47" w:rsidRPr="00282E47" w:rsidRDefault="00282E47" w:rsidP="00282E47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E47">
              <w:rPr>
                <w:rFonts w:ascii="Browallia New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792" w:type="dxa"/>
          </w:tcPr>
          <w:p w14:paraId="7B276D91" w14:textId="77777777" w:rsidR="00BE526C" w:rsidRDefault="00BE526C" w:rsidP="00282E47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12988DA" w14:textId="679285E4" w:rsidR="00282E47" w:rsidRPr="00282E47" w:rsidRDefault="00282E47" w:rsidP="00282E47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E47">
              <w:rPr>
                <w:rFonts w:ascii="Browallia New" w:hAnsi="Browallia New" w:cs="Browallia New" w:hint="cs"/>
                <w:sz w:val="22"/>
                <w:szCs w:val="22"/>
              </w:rPr>
              <w:t xml:space="preserve">   -</w:t>
            </w:r>
          </w:p>
        </w:tc>
      </w:tr>
      <w:tr w:rsidR="00282E47" w:rsidRPr="00992345" w14:paraId="39998FB4" w14:textId="77777777" w:rsidTr="00347F76">
        <w:tc>
          <w:tcPr>
            <w:tcW w:w="2274" w:type="dxa"/>
          </w:tcPr>
          <w:p w14:paraId="568E9195" w14:textId="0EFFC394" w:rsidR="00282E47" w:rsidRPr="00992345" w:rsidRDefault="009E6981" w:rsidP="00282E47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left="90" w:right="-57" w:hanging="198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82E47"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center"/>
          </w:tcPr>
          <w:p w14:paraId="3673E2E9" w14:textId="77777777" w:rsidR="00282E47" w:rsidRPr="00282E47" w:rsidRDefault="00282E47" w:rsidP="0028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6D4E00F" w14:textId="77777777" w:rsidR="00282E47" w:rsidRPr="00282E47" w:rsidRDefault="00282E47" w:rsidP="0028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7FA46A00" w14:textId="77777777" w:rsidR="00282E47" w:rsidRPr="00282E47" w:rsidRDefault="00282E47" w:rsidP="0028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1" w:type="dxa"/>
            <w:vAlign w:val="center"/>
          </w:tcPr>
          <w:p w14:paraId="618377EF" w14:textId="77777777" w:rsidR="00282E47" w:rsidRPr="00282E47" w:rsidRDefault="00282E47" w:rsidP="0028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B9D086F" w14:textId="50680C94" w:rsidR="00282E47" w:rsidRPr="00282E47" w:rsidRDefault="00282E47" w:rsidP="00282E4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E47">
              <w:rPr>
                <w:rFonts w:ascii="Browallia New" w:hAnsi="Browallia New" w:cs="Browallia New" w:hint="cs"/>
                <w:sz w:val="22"/>
                <w:szCs w:val="22"/>
              </w:rPr>
              <w:t>2,281,595</w:t>
            </w:r>
          </w:p>
        </w:tc>
        <w:tc>
          <w:tcPr>
            <w:tcW w:w="990" w:type="dxa"/>
          </w:tcPr>
          <w:p w14:paraId="2259406D" w14:textId="101BE6FE" w:rsidR="00282E47" w:rsidRPr="00282E47" w:rsidRDefault="00282E47" w:rsidP="0028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E47">
              <w:rPr>
                <w:rFonts w:ascii="Browallia New" w:hAnsi="Browallia New" w:cs="Browallia New" w:hint="cs"/>
                <w:sz w:val="22"/>
                <w:szCs w:val="22"/>
              </w:rPr>
              <w:t>2,281,595</w:t>
            </w:r>
          </w:p>
        </w:tc>
        <w:tc>
          <w:tcPr>
            <w:tcW w:w="810" w:type="dxa"/>
          </w:tcPr>
          <w:p w14:paraId="55094E9E" w14:textId="19795DF7" w:rsidR="00282E47" w:rsidRPr="00282E47" w:rsidRDefault="00282E47" w:rsidP="00282E47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E47">
              <w:rPr>
                <w:rFonts w:ascii="Browallia New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792" w:type="dxa"/>
          </w:tcPr>
          <w:p w14:paraId="6119E601" w14:textId="5C85E8CD" w:rsidR="00282E47" w:rsidRPr="00282E47" w:rsidRDefault="00282E47" w:rsidP="00282E4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E47">
              <w:rPr>
                <w:rFonts w:ascii="Browallia New" w:hAnsi="Browallia New" w:cs="Browallia New" w:hint="cs"/>
                <w:sz w:val="22"/>
                <w:szCs w:val="22"/>
              </w:rPr>
              <w:t>15,000</w:t>
            </w:r>
          </w:p>
        </w:tc>
      </w:tr>
      <w:tr w:rsidR="00282E47" w:rsidRPr="00992345" w14:paraId="6DFBADEC" w14:textId="77777777" w:rsidTr="00347F76">
        <w:tc>
          <w:tcPr>
            <w:tcW w:w="2274" w:type="dxa"/>
          </w:tcPr>
          <w:p w14:paraId="532AAFFA" w14:textId="04FEAF67" w:rsidR="00282E47" w:rsidRPr="00992345" w:rsidRDefault="009E6981" w:rsidP="00282E47">
            <w:pPr>
              <w:tabs>
                <w:tab w:val="clear" w:pos="227"/>
                <w:tab w:val="left" w:pos="851"/>
                <w:tab w:val="left" w:pos="1418"/>
                <w:tab w:val="left" w:pos="1985"/>
              </w:tabs>
              <w:spacing w:line="240" w:lineRule="auto"/>
              <w:ind w:left="90" w:right="-57" w:hanging="1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F731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82E47" w:rsidRPr="0099234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="00282E47"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900" w:type="dxa"/>
            <w:vAlign w:val="center"/>
          </w:tcPr>
          <w:p w14:paraId="27ADDD84" w14:textId="77777777" w:rsidR="00282E47" w:rsidRPr="00282E47" w:rsidRDefault="00282E47" w:rsidP="0028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417E6AC" w14:textId="77777777" w:rsidR="00282E47" w:rsidRPr="00282E47" w:rsidRDefault="00282E47" w:rsidP="0028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33F92688" w14:textId="77777777" w:rsidR="00282E47" w:rsidRPr="00282E47" w:rsidRDefault="00282E47" w:rsidP="0028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1" w:type="dxa"/>
            <w:vAlign w:val="center"/>
          </w:tcPr>
          <w:p w14:paraId="78480545" w14:textId="77777777" w:rsidR="00282E47" w:rsidRPr="00282E47" w:rsidRDefault="00282E47" w:rsidP="0028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1A46635" w14:textId="1840E567" w:rsidR="00282E47" w:rsidRPr="00282E47" w:rsidRDefault="00282E47" w:rsidP="00282E47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E47">
              <w:rPr>
                <w:rFonts w:ascii="Browallia New" w:hAnsi="Browallia New" w:cs="Browallia New" w:hint="cs"/>
                <w:sz w:val="22"/>
                <w:szCs w:val="22"/>
              </w:rPr>
              <w:t>(2,215,727)</w:t>
            </w:r>
          </w:p>
        </w:tc>
        <w:tc>
          <w:tcPr>
            <w:tcW w:w="990" w:type="dxa"/>
          </w:tcPr>
          <w:p w14:paraId="0D38E757" w14:textId="74523D80" w:rsidR="00282E47" w:rsidRPr="00282E47" w:rsidRDefault="00282E47" w:rsidP="00282E47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282E47">
              <w:rPr>
                <w:rFonts w:ascii="Browallia New" w:hAnsi="Browallia New" w:cs="Browallia New" w:hint="cs"/>
                <w:sz w:val="22"/>
                <w:szCs w:val="22"/>
              </w:rPr>
              <w:t>(2,212,004)</w:t>
            </w:r>
          </w:p>
        </w:tc>
        <w:tc>
          <w:tcPr>
            <w:tcW w:w="810" w:type="dxa"/>
          </w:tcPr>
          <w:p w14:paraId="5B0FA861" w14:textId="77777777" w:rsidR="00282E47" w:rsidRPr="00282E47" w:rsidRDefault="00282E47" w:rsidP="00282E47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2" w:type="dxa"/>
          </w:tcPr>
          <w:p w14:paraId="02BB7ECA" w14:textId="77777777" w:rsidR="00282E47" w:rsidRPr="00282E47" w:rsidRDefault="00282E47" w:rsidP="00282E47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82E47" w:rsidRPr="00992345" w14:paraId="0BCFD1B6" w14:textId="77777777" w:rsidTr="00347F76">
        <w:tc>
          <w:tcPr>
            <w:tcW w:w="2274" w:type="dxa"/>
          </w:tcPr>
          <w:p w14:paraId="6B4C2CD2" w14:textId="399BC375" w:rsidR="00282E47" w:rsidRPr="00992345" w:rsidRDefault="009E6981" w:rsidP="00282E47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left="90" w:right="-57" w:hanging="1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82E47"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00" w:type="dxa"/>
            <w:vAlign w:val="center"/>
          </w:tcPr>
          <w:p w14:paraId="64606F65" w14:textId="77777777" w:rsidR="00282E47" w:rsidRPr="00282E47" w:rsidRDefault="00282E47" w:rsidP="0028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629E6050" w14:textId="77777777" w:rsidR="00282E47" w:rsidRPr="00282E47" w:rsidRDefault="00282E47" w:rsidP="0028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70E1C91B" w14:textId="77777777" w:rsidR="00282E47" w:rsidRPr="00282E47" w:rsidRDefault="00282E47" w:rsidP="0028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1" w:type="dxa"/>
            <w:vAlign w:val="center"/>
          </w:tcPr>
          <w:p w14:paraId="20ED0E2A" w14:textId="77777777" w:rsidR="00282E47" w:rsidRPr="00282E47" w:rsidRDefault="00282E47" w:rsidP="0028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14536C0" w14:textId="120E5D2D" w:rsidR="00282E47" w:rsidRPr="00282E47" w:rsidRDefault="00282E47" w:rsidP="00282E47">
            <w:pPr>
              <w:pStyle w:val="BodyTextInden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2E47">
              <w:rPr>
                <w:rFonts w:ascii="Browallia New" w:hAnsi="Browallia New" w:cs="Browallia New" w:hint="cs"/>
                <w:sz w:val="22"/>
                <w:szCs w:val="22"/>
              </w:rPr>
              <w:t>65,868</w:t>
            </w:r>
          </w:p>
        </w:tc>
        <w:tc>
          <w:tcPr>
            <w:tcW w:w="990" w:type="dxa"/>
          </w:tcPr>
          <w:p w14:paraId="17524742" w14:textId="7F377F38" w:rsidR="00282E47" w:rsidRPr="00282E47" w:rsidRDefault="00282E47" w:rsidP="00282E47">
            <w:pPr>
              <w:pStyle w:val="BodyTextInden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282E47">
              <w:rPr>
                <w:rFonts w:ascii="Browallia New" w:hAnsi="Browallia New" w:cs="Browallia New" w:hint="cs"/>
                <w:sz w:val="22"/>
                <w:szCs w:val="22"/>
              </w:rPr>
              <w:t>69,591</w:t>
            </w:r>
          </w:p>
        </w:tc>
        <w:tc>
          <w:tcPr>
            <w:tcW w:w="810" w:type="dxa"/>
          </w:tcPr>
          <w:p w14:paraId="4A846AD8" w14:textId="77777777" w:rsidR="00282E47" w:rsidRPr="00282E47" w:rsidRDefault="00282E47" w:rsidP="00282E47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2" w:type="dxa"/>
          </w:tcPr>
          <w:p w14:paraId="5503BF54" w14:textId="77777777" w:rsidR="00282E47" w:rsidRPr="00282E47" w:rsidRDefault="00282E47" w:rsidP="00282E47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2F0E0764" w14:textId="77777777" w:rsidR="00D213D8" w:rsidRPr="00A24B0F" w:rsidRDefault="00D213D8" w:rsidP="003A2ADF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BAE44BB" w14:textId="2C11EFF7" w:rsidR="00A70CB5" w:rsidRDefault="00A70CB5" w:rsidP="00A70CB5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A51A7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D3135D">
        <w:rPr>
          <w:rFonts w:ascii="Browallia New" w:hAnsi="Browallia New" w:cs="Browallia New"/>
          <w:spacing w:val="-4"/>
          <w:sz w:val="28"/>
          <w:szCs w:val="28"/>
        </w:rPr>
        <w:t xml:space="preserve">31 </w:t>
      </w:r>
      <w:r w:rsidR="00D3135D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มีนาคม </w:t>
      </w:r>
      <w:r w:rsidR="00D3135D">
        <w:rPr>
          <w:rFonts w:ascii="Browallia New" w:hAnsi="Browallia New" w:cs="Browallia New"/>
          <w:spacing w:val="-4"/>
          <w:sz w:val="28"/>
          <w:szCs w:val="28"/>
        </w:rPr>
        <w:t xml:space="preserve">2562 </w:t>
      </w:r>
      <w:r w:rsidR="00D3135D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และ</w:t>
      </w:r>
      <w:r w:rsidR="00D3135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</w:t>
      </w:r>
      <w:r w:rsidRPr="00CA51A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CA51A7">
        <w:rPr>
          <w:rFonts w:ascii="Browallia New" w:hAnsi="Browallia New" w:cs="Browallia New"/>
          <w:spacing w:val="-4"/>
          <w:sz w:val="28"/>
          <w:szCs w:val="28"/>
          <w:lang w:val="en-GB"/>
        </w:rPr>
        <w:t>2561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Pr="00CA51A7">
        <w:rPr>
          <w:rFonts w:ascii="Browallia New" w:hAnsi="Browallia New" w:cs="Browallia New"/>
          <w:spacing w:val="-4"/>
          <w:sz w:val="28"/>
          <w:szCs w:val="28"/>
          <w:cs/>
        </w:rPr>
        <w:t>เงินลงทุนในบริษัทย่อย</w:t>
      </w:r>
      <w:r w:rsidRPr="00CA51A7">
        <w:rPr>
          <w:rFonts w:ascii="Browallia New" w:hAnsi="Browallia New" w:cs="Browallia New" w:hint="cs"/>
          <w:spacing w:val="-4"/>
          <w:sz w:val="28"/>
          <w:szCs w:val="28"/>
          <w:cs/>
        </w:rPr>
        <w:t>แห่งหนึ่ง</w:t>
      </w:r>
      <w:r w:rsidRPr="008C107E">
        <w:rPr>
          <w:rFonts w:ascii="Browallia New" w:hAnsi="Browallia New" w:cs="Browallia New"/>
          <w:spacing w:val="-4"/>
          <w:sz w:val="28"/>
          <w:szCs w:val="28"/>
          <w:cs/>
        </w:rPr>
        <w:t xml:space="preserve">จำนวน </w:t>
      </w:r>
      <w:r w:rsidRPr="000F7318">
        <w:rPr>
          <w:rFonts w:ascii="Browallia New" w:hAnsi="Browallia New" w:cs="Browallia New"/>
          <w:spacing w:val="-4"/>
          <w:sz w:val="28"/>
          <w:szCs w:val="28"/>
        </w:rPr>
        <w:t xml:space="preserve">2,212 </w:t>
      </w:r>
      <w:r w:rsidRPr="008C107E">
        <w:rPr>
          <w:rFonts w:ascii="Browallia New" w:hAnsi="Browallia New" w:cs="Browallia New" w:hint="cs"/>
          <w:spacing w:val="-4"/>
          <w:sz w:val="28"/>
          <w:szCs w:val="28"/>
          <w:cs/>
        </w:rPr>
        <w:t>ล้านบาท</w:t>
      </w:r>
      <w:r w:rsidRPr="008C107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99424E">
        <w:rPr>
          <w:rFonts w:ascii="Browallia New" w:hAnsi="Browallia New" w:cs="Browallia New"/>
          <w:sz w:val="28"/>
          <w:szCs w:val="28"/>
          <w:cs/>
        </w:rPr>
        <w:t xml:space="preserve">นำไปวางเป็นหลักประกัน เพื่อค้ำประกันวงเงินกู้ยืมระยะยาวจากสถาบันการเงินให้กับบริษัท 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(หมายเหตุ </w:t>
      </w:r>
      <w:r w:rsidRPr="000F7318">
        <w:rPr>
          <w:rFonts w:ascii="Browallia New" w:hAnsi="Browallia New" w:cs="Browallia New"/>
          <w:sz w:val="28"/>
          <w:szCs w:val="28"/>
          <w:lang w:val="en-GB"/>
        </w:rPr>
        <w:t>1</w:t>
      </w:r>
      <w:r w:rsidR="00340C2C">
        <w:rPr>
          <w:rFonts w:ascii="Browallia New" w:hAnsi="Browallia New" w:cs="Browallia New"/>
          <w:sz w:val="28"/>
          <w:szCs w:val="28"/>
          <w:lang w:val="en-GB"/>
        </w:rPr>
        <w:t>3</w:t>
      </w:r>
      <w:r w:rsidRPr="000F7318">
        <w:rPr>
          <w:rFonts w:ascii="Browallia New" w:hAnsi="Browallia New" w:cs="Browallia New"/>
          <w:sz w:val="28"/>
          <w:szCs w:val="28"/>
        </w:rPr>
        <w:t>)</w:t>
      </w:r>
    </w:p>
    <w:p w14:paraId="26793175" w14:textId="77777777" w:rsidR="003A2ADF" w:rsidRPr="00A24B0F" w:rsidRDefault="003A2ADF" w:rsidP="007231B4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D5FD714" w14:textId="7F4DB71C" w:rsidR="00852E88" w:rsidRPr="00340D67" w:rsidRDefault="0058147B" w:rsidP="00340D67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340D67">
        <w:rPr>
          <w:rFonts w:ascii="Browallia New" w:hAnsi="Browallia New" w:cs="Browallia New"/>
          <w:sz w:val="28"/>
          <w:szCs w:val="28"/>
          <w:u w:val="single"/>
          <w:cs/>
        </w:rPr>
        <w:t>บริษัท ดับบลิวซีไอ โฮลดิ้ง จำกัด</w:t>
      </w:r>
      <w:r w:rsidR="00AD571E">
        <w:rPr>
          <w:rFonts w:ascii="Browallia New" w:hAnsi="Browallia New" w:cs="Browallia New"/>
          <w:sz w:val="28"/>
          <w:szCs w:val="28"/>
          <w:u w:val="single"/>
        </w:rPr>
        <w:t xml:space="preserve"> (</w:t>
      </w:r>
      <w:r w:rsidR="00AD571E">
        <w:rPr>
          <w:rFonts w:ascii="Browallia New" w:hAnsi="Browallia New" w:cs="Browallia New" w:hint="cs"/>
          <w:sz w:val="28"/>
          <w:szCs w:val="28"/>
          <w:u w:val="single"/>
          <w:cs/>
        </w:rPr>
        <w:t>มหาชน)</w:t>
      </w:r>
    </w:p>
    <w:p w14:paraId="56DBD9C2" w14:textId="77777777" w:rsidR="007E7ADD" w:rsidRPr="00A24B0F" w:rsidRDefault="007E7ADD" w:rsidP="00D04D77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8BABE4" w14:textId="4206A98D" w:rsidR="00E16FAA" w:rsidRPr="00A24B0F" w:rsidRDefault="00193B32" w:rsidP="006314A5">
      <w:pPr>
        <w:pStyle w:val="CordiaNew"/>
        <w:tabs>
          <w:tab w:val="clear" w:pos="4153"/>
        </w:tabs>
        <w:ind w:left="423"/>
        <w:jc w:val="thaiDistribute"/>
        <w:rPr>
          <w:rFonts w:ascii="Browallia New" w:hAnsi="Browallia New" w:cs="Browallia New"/>
          <w:sz w:val="28"/>
          <w:szCs w:val="28"/>
        </w:rPr>
      </w:pPr>
      <w:r w:rsidRPr="00A24B0F">
        <w:rPr>
          <w:rFonts w:ascii="Browallia New" w:hAnsi="Browallia New" w:cs="Browallia New"/>
          <w:sz w:val="28"/>
          <w:szCs w:val="28"/>
          <w:cs/>
        </w:rPr>
        <w:t>บริษัท ดับบลิวซีไอ โฮลดิ้ง</w:t>
      </w:r>
      <w:r w:rsidR="009A411E" w:rsidRPr="00A24B0F">
        <w:rPr>
          <w:rFonts w:ascii="Browallia New" w:hAnsi="Browallia New" w:cs="Browallia New"/>
          <w:sz w:val="28"/>
          <w:szCs w:val="28"/>
        </w:rPr>
        <w:t xml:space="preserve"> </w:t>
      </w:r>
      <w:r w:rsidR="009A411E" w:rsidRPr="00A24B0F">
        <w:rPr>
          <w:rFonts w:ascii="Browallia New" w:hAnsi="Browallia New" w:cs="Browallia New"/>
          <w:sz w:val="28"/>
          <w:szCs w:val="28"/>
          <w:cs/>
        </w:rPr>
        <w:t>จำกัด (มหาชน)</w:t>
      </w:r>
      <w:r w:rsidRPr="00A24B0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24B0F">
        <w:rPr>
          <w:rFonts w:ascii="Browallia New" w:hAnsi="Browallia New" w:cs="Browallia New" w:hint="cs"/>
          <w:sz w:val="28"/>
          <w:szCs w:val="28"/>
          <w:cs/>
        </w:rPr>
        <w:t xml:space="preserve">มีขาดทุนสะสมเป็นจำนวนเงิน </w:t>
      </w:r>
      <w:r w:rsidR="000C5540" w:rsidRPr="000F7318">
        <w:rPr>
          <w:rFonts w:ascii="Browallia New" w:hAnsi="Browallia New" w:cs="Browallia New"/>
          <w:sz w:val="28"/>
          <w:szCs w:val="28"/>
        </w:rPr>
        <w:t>4,389</w:t>
      </w:r>
      <w:r w:rsidR="0084382A" w:rsidRPr="000F731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F7318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A24B0F">
        <w:rPr>
          <w:rFonts w:ascii="Browallia New" w:hAnsi="Browallia New" w:cs="Browallia New" w:hint="cs"/>
          <w:sz w:val="28"/>
          <w:szCs w:val="28"/>
          <w:cs/>
        </w:rPr>
        <w:t xml:space="preserve"> รวมถึงมีหนี้สินหมุนเวียนมากกว่าสินทรัพย์หมุนเวียน ณ วันที่ </w:t>
      </w:r>
      <w:r w:rsidR="00A24B0F" w:rsidRPr="00A24B0F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A24B0F" w:rsidRPr="00A24B0F">
        <w:rPr>
          <w:rFonts w:ascii="Browallia New" w:hAnsi="Browallia New" w:cs="Browallia New"/>
          <w:sz w:val="28"/>
          <w:szCs w:val="28"/>
          <w:lang w:val="en-GB"/>
        </w:rPr>
        <w:t>1</w:t>
      </w:r>
      <w:r w:rsidR="00A24B0F" w:rsidRPr="00A24B0F">
        <w:rPr>
          <w:rFonts w:ascii="Browallia New" w:hAnsi="Browallia New" w:cs="Browallia New" w:hint="cs"/>
          <w:sz w:val="28"/>
          <w:szCs w:val="28"/>
        </w:rPr>
        <w:t xml:space="preserve"> </w:t>
      </w:r>
      <w:r w:rsidR="00A24B0F" w:rsidRPr="00A24B0F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A24B0F" w:rsidRPr="00A24B0F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A24B0F" w:rsidRPr="00A24B0F">
        <w:rPr>
          <w:rFonts w:ascii="Browallia New" w:hAnsi="Browallia New" w:cs="Browallia New"/>
          <w:sz w:val="28"/>
          <w:szCs w:val="28"/>
          <w:lang w:val="en-GB"/>
        </w:rPr>
        <w:t>2</w:t>
      </w:r>
      <w:r w:rsidRPr="00A24B0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24B0F"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="000C5540">
        <w:rPr>
          <w:rFonts w:ascii="Browallia New" w:hAnsi="Browallia New" w:cs="Browallia New"/>
          <w:sz w:val="28"/>
          <w:szCs w:val="28"/>
        </w:rPr>
        <w:t>757</w:t>
      </w:r>
      <w:r w:rsidR="000C5540" w:rsidRPr="00A24B0F">
        <w:rPr>
          <w:rFonts w:ascii="Browallia New" w:hAnsi="Browallia New" w:cs="Browallia New"/>
          <w:sz w:val="28"/>
          <w:szCs w:val="28"/>
        </w:rPr>
        <w:t xml:space="preserve"> </w:t>
      </w:r>
      <w:r w:rsidRPr="00A24B0F">
        <w:rPr>
          <w:rFonts w:ascii="Browallia New" w:hAnsi="Browallia New" w:cs="Browallia New" w:hint="cs"/>
          <w:sz w:val="28"/>
          <w:szCs w:val="28"/>
          <w:cs/>
        </w:rPr>
        <w:t xml:space="preserve">ล้านบาท อย่างไรก็ตาม </w:t>
      </w:r>
      <w:r w:rsidR="001F2E9F" w:rsidRPr="00A24B0F">
        <w:rPr>
          <w:rFonts w:ascii="Browallia New" w:hAnsi="Browallia New" w:cs="Browallia New" w:hint="cs"/>
          <w:sz w:val="28"/>
          <w:szCs w:val="28"/>
          <w:cs/>
        </w:rPr>
        <w:t>บริษัทอยู่ระหว่าง</w:t>
      </w:r>
      <w:r w:rsidR="00A24B0F">
        <w:rPr>
          <w:rFonts w:ascii="Browallia New" w:hAnsi="Browallia New" w:cs="Browallia New"/>
          <w:sz w:val="28"/>
          <w:szCs w:val="28"/>
        </w:rPr>
        <w:t xml:space="preserve">          </w:t>
      </w:r>
      <w:r w:rsidR="001F2E9F" w:rsidRPr="00A24B0F">
        <w:rPr>
          <w:rFonts w:ascii="Browallia New" w:hAnsi="Browallia New" w:cs="Browallia New" w:hint="cs"/>
          <w:sz w:val="28"/>
          <w:szCs w:val="28"/>
          <w:cs/>
        </w:rPr>
        <w:t>การพิจารณาปรับโครงสร้างธุรกิจของบริษัทย่อยให้มีผลการดำเนินงานที่ดีขึ้น</w:t>
      </w:r>
      <w:r w:rsidR="00EF4AF5" w:rsidRPr="00A24B0F">
        <w:rPr>
          <w:rFonts w:ascii="Browallia New" w:hAnsi="Browallia New" w:cs="Browallia New"/>
          <w:sz w:val="28"/>
          <w:szCs w:val="28"/>
        </w:rPr>
        <w:t xml:space="preserve"> </w:t>
      </w:r>
      <w:r w:rsidRPr="00A24B0F">
        <w:rPr>
          <w:rFonts w:ascii="Browallia New" w:hAnsi="Browallia New" w:cs="Browallia New" w:hint="cs"/>
          <w:sz w:val="28"/>
          <w:szCs w:val="28"/>
          <w:cs/>
        </w:rPr>
        <w:t>ซึ่งความสามารถในการดำเนินงานต่อเนื่องนั้น</w:t>
      </w:r>
    </w:p>
    <w:p w14:paraId="5039FE88" w14:textId="5296DEC9" w:rsidR="00E71011" w:rsidRPr="000F7318" w:rsidRDefault="00E71011" w:rsidP="00487E25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99EC567" w14:textId="2688E652" w:rsidR="007E5C30" w:rsidRDefault="007E5C30" w:rsidP="007E5C3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เมื่อวันที่ </w:t>
      </w:r>
      <w:r>
        <w:rPr>
          <w:rFonts w:ascii="Browallia New" w:hAnsi="Browallia New" w:cs="Browallia New"/>
          <w:spacing w:val="-4"/>
          <w:sz w:val="28"/>
          <w:szCs w:val="28"/>
        </w:rPr>
        <w:t xml:space="preserve">15 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กุมภาพันธ์ </w:t>
      </w:r>
      <w:r>
        <w:rPr>
          <w:rFonts w:ascii="Browallia New" w:hAnsi="Browallia New" w:cs="Browallia New"/>
          <w:spacing w:val="-4"/>
          <w:sz w:val="28"/>
          <w:szCs w:val="28"/>
        </w:rPr>
        <w:t xml:space="preserve">2562 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>ที่ประชุมวิสามัญผู้ถือหุ้น</w:t>
      </w:r>
      <w:r w:rsidRPr="00D30DA1">
        <w:rPr>
          <w:rFonts w:ascii="Browallia New" w:hAnsi="Browallia New" w:cs="Browallia New" w:hint="cs"/>
          <w:sz w:val="28"/>
          <w:szCs w:val="28"/>
          <w:cs/>
        </w:rPr>
        <w:t>บริษัท ดับบลิวซีไอ โฮลดิ้ง จำกัด (มหาชน)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ได้มีมติขยายระยะเวลาการจัดสรรหุ้นเพิ่มทุนส่วนที่เหลือ และเรียกชำระเงินค่าหุ้นภายในวันที่ </w:t>
      </w:r>
      <w:r>
        <w:rPr>
          <w:rFonts w:ascii="Browallia New" w:hAnsi="Browallia New" w:cs="Browallia New"/>
          <w:spacing w:val="-4"/>
          <w:sz w:val="28"/>
          <w:szCs w:val="28"/>
        </w:rPr>
        <w:t xml:space="preserve">30 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มิถุนายน </w:t>
      </w:r>
      <w:r>
        <w:rPr>
          <w:rFonts w:ascii="Browallia New" w:hAnsi="Browallia New" w:cs="Browallia New"/>
          <w:spacing w:val="-4"/>
          <w:sz w:val="28"/>
          <w:szCs w:val="28"/>
        </w:rPr>
        <w:t>2562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(ตามมติอนุมัติ</w:t>
      </w:r>
      <w:r w:rsidR="00E96A08">
        <w:rPr>
          <w:rFonts w:ascii="Browallia New" w:hAnsi="Browallia New" w:cs="Browallia New"/>
          <w:spacing w:val="-4"/>
          <w:sz w:val="28"/>
          <w:szCs w:val="28"/>
        </w:rPr>
        <w:t xml:space="preserve">        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การเพิ่มทุนเมื่อวันที่ </w:t>
      </w:r>
      <w:r>
        <w:rPr>
          <w:rFonts w:ascii="Browallia New" w:hAnsi="Browallia New" w:cs="Browallia New"/>
          <w:spacing w:val="-4"/>
          <w:sz w:val="28"/>
          <w:szCs w:val="28"/>
        </w:rPr>
        <w:t xml:space="preserve">29 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มิถุนายน </w:t>
      </w:r>
      <w:r>
        <w:rPr>
          <w:rFonts w:ascii="Browallia New" w:hAnsi="Browallia New" w:cs="Browallia New"/>
          <w:spacing w:val="-4"/>
          <w:sz w:val="28"/>
          <w:szCs w:val="28"/>
        </w:rPr>
        <w:t>2561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>)</w:t>
      </w:r>
    </w:p>
    <w:p w14:paraId="3B07F0D0" w14:textId="77777777" w:rsidR="007E5C30" w:rsidRPr="007E5C30" w:rsidRDefault="007E5C30" w:rsidP="007E5C3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AAE20B9" w14:textId="7C33350E" w:rsidR="007E5C30" w:rsidRDefault="007E5C30" w:rsidP="007E5C30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อย่างไรก็ตาม </w:t>
      </w:r>
      <w:r w:rsidRPr="00D30DA1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>
        <w:rPr>
          <w:rFonts w:ascii="Browallia New" w:hAnsi="Browallia New" w:cs="Browallia New"/>
          <w:sz w:val="28"/>
          <w:szCs w:val="28"/>
        </w:rPr>
        <w:t>7</w:t>
      </w:r>
      <w:r w:rsidRPr="00D30DA1">
        <w:rPr>
          <w:rFonts w:ascii="Browallia New" w:hAnsi="Browallia New" w:cs="Browallia New" w:hint="cs"/>
          <w:sz w:val="28"/>
          <w:szCs w:val="28"/>
          <w:cs/>
        </w:rPr>
        <w:t xml:space="preserve"> มีนาคม </w:t>
      </w:r>
      <w:r>
        <w:rPr>
          <w:rFonts w:ascii="Browallia New" w:hAnsi="Browallia New" w:cs="Browallia New"/>
          <w:sz w:val="28"/>
          <w:szCs w:val="28"/>
        </w:rPr>
        <w:t>2562</w:t>
      </w:r>
      <w:r w:rsidRPr="00D30DA1">
        <w:rPr>
          <w:rFonts w:ascii="Browallia New" w:hAnsi="Browallia New" w:cs="Browallia New" w:hint="cs"/>
          <w:sz w:val="28"/>
          <w:szCs w:val="28"/>
          <w:cs/>
        </w:rPr>
        <w:t xml:space="preserve"> ที่ประชุมคณะกรรมการบริษัท อี ฟอร์ แอล เอม จำกัด (มหาชน) ครั้งที่ </w:t>
      </w:r>
      <w:r>
        <w:rPr>
          <w:rFonts w:ascii="Browallia New" w:hAnsi="Browallia New" w:cs="Browallia New"/>
          <w:sz w:val="28"/>
          <w:szCs w:val="28"/>
        </w:rPr>
        <w:t>3/2562</w:t>
      </w:r>
      <w:r w:rsidRPr="00D30DA1">
        <w:rPr>
          <w:rFonts w:ascii="Browallia New" w:hAnsi="Browallia New" w:cs="Browallia New" w:hint="cs"/>
          <w:sz w:val="28"/>
          <w:szCs w:val="28"/>
          <w:cs/>
        </w:rPr>
        <w:t xml:space="preserve"> มีมติอนุมัติให้บริษัทสละสิทธิการจองซื้อหุ้นสามัญเพิ่มทุนของบริษัท ดับบลิวซีไอ โฮลดิ้ง จำกัด (มหาชน) ซึ่งเป็นบริษัทย่อยของบริษัทตามสัดส่วนการถือหุ้น จำนวน</w:t>
      </w:r>
      <w:r>
        <w:rPr>
          <w:rFonts w:ascii="Browallia New" w:hAnsi="Browallia New" w:cs="Browallia New"/>
          <w:sz w:val="28"/>
          <w:szCs w:val="28"/>
        </w:rPr>
        <w:t xml:space="preserve"> 42,882,808</w:t>
      </w:r>
      <w:r w:rsidRPr="00D30DA1">
        <w:rPr>
          <w:rFonts w:ascii="Browallia New" w:hAnsi="Browallia New" w:cs="Browallia New"/>
          <w:sz w:val="28"/>
          <w:szCs w:val="28"/>
        </w:rPr>
        <w:t> </w:t>
      </w:r>
      <w:r w:rsidRPr="00D30DA1">
        <w:rPr>
          <w:rFonts w:ascii="Browallia New" w:hAnsi="Browallia New" w:cs="Browallia New" w:hint="cs"/>
          <w:sz w:val="28"/>
          <w:szCs w:val="28"/>
          <w:cs/>
        </w:rPr>
        <w:t xml:space="preserve">หุ้น โดยยังคงรักษาสัดส่วนการเป็นผู้ถือหุ้นใหญ่ ในสัดส่วนไม่ต่ำกว่าร้อยละ </w:t>
      </w:r>
      <w:r>
        <w:rPr>
          <w:rFonts w:ascii="Browallia New" w:hAnsi="Browallia New" w:cs="Browallia New"/>
          <w:sz w:val="28"/>
          <w:szCs w:val="28"/>
        </w:rPr>
        <w:t>50.17</w:t>
      </w:r>
    </w:p>
    <w:p w14:paraId="5387641A" w14:textId="0C1829C4" w:rsidR="00253540" w:rsidRDefault="00253540" w:rsidP="007E5C30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16070266" w14:textId="25F3AD64" w:rsidR="00253540" w:rsidRDefault="00253540" w:rsidP="007E5C30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104FA0DC" w14:textId="59DACEFE" w:rsidR="00253540" w:rsidRDefault="00253540" w:rsidP="007E5C30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3A43D385" w14:textId="571668B6" w:rsidR="00253540" w:rsidRDefault="00253540" w:rsidP="007E5C30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11BBEE54" w14:textId="71B2C8AE" w:rsidR="00253540" w:rsidRDefault="00253540" w:rsidP="007E5C30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72C9B5F1" w14:textId="3F55CCC5" w:rsidR="00253540" w:rsidRDefault="00253540" w:rsidP="007E5C30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599D82E6" w14:textId="0AB38986" w:rsidR="00253540" w:rsidRDefault="00253540" w:rsidP="007E5C30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24AF9699" w14:textId="77777777" w:rsidR="00253540" w:rsidRDefault="00253540" w:rsidP="007E5C30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50E6F510" w14:textId="16B03A6B" w:rsidR="00903D86" w:rsidRPr="001E4098" w:rsidRDefault="00946BD3" w:rsidP="00BA2A3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ที่ดิน</w:t>
      </w:r>
      <w:r w:rsidR="000E519E">
        <w:rPr>
          <w:rFonts w:ascii="Browallia New" w:hAnsi="Browallia New" w:cs="Browallia New" w:hint="cs"/>
          <w:sz w:val="28"/>
          <w:szCs w:val="28"/>
          <w:u w:val="single"/>
          <w:cs/>
        </w:rPr>
        <w:t xml:space="preserve"> </w:t>
      </w:r>
      <w:r w:rsidR="00903D86" w:rsidRPr="00C04DF6">
        <w:rPr>
          <w:rFonts w:ascii="Browallia New" w:hAnsi="Browallia New" w:cs="Browallia New"/>
          <w:sz w:val="28"/>
          <w:szCs w:val="28"/>
          <w:u w:val="single"/>
          <w:cs/>
        </w:rPr>
        <w:t>อาคาร</w:t>
      </w:r>
      <w:r w:rsidR="00C5637E">
        <w:rPr>
          <w:rFonts w:ascii="Browallia New" w:hAnsi="Browallia New" w:cs="Browallia New"/>
          <w:sz w:val="28"/>
          <w:szCs w:val="28"/>
          <w:u w:val="single"/>
        </w:rPr>
        <w:t xml:space="preserve"> </w:t>
      </w:r>
      <w:r w:rsidR="00903D86" w:rsidRPr="00C04DF6">
        <w:rPr>
          <w:rFonts w:ascii="Browallia New" w:hAnsi="Browallia New" w:cs="Browallia New"/>
          <w:sz w:val="28"/>
          <w:szCs w:val="28"/>
          <w:u w:val="single"/>
          <w:cs/>
        </w:rPr>
        <w:t xml:space="preserve">และอุปกรณ์ </w:t>
      </w:r>
    </w:p>
    <w:p w14:paraId="16094646" w14:textId="77777777" w:rsidR="00E16FAA" w:rsidRPr="000F7318" w:rsidRDefault="00E16FAA" w:rsidP="00BA2A32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6C0082F" w14:textId="45E84D51" w:rsidR="00A853F9" w:rsidRPr="00FD3A5B" w:rsidRDefault="00A853F9" w:rsidP="00BA2A32">
      <w:pPr>
        <w:tabs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FD3A5B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A24B0F">
        <w:rPr>
          <w:rFonts w:ascii="Browallia New" w:hAnsi="Browallia New" w:cs="Browallia New" w:hint="cs"/>
          <w:sz w:val="28"/>
          <w:szCs w:val="28"/>
          <w:cs/>
        </w:rPr>
        <w:t>สาม</w:t>
      </w:r>
      <w:r w:rsidRPr="00FD3A5B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A24B0F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A24B0F" w:rsidRPr="00656C14">
        <w:rPr>
          <w:rFonts w:ascii="Browallia New" w:hAnsi="Browallia New" w:cs="Browallia New"/>
          <w:sz w:val="28"/>
          <w:szCs w:val="28"/>
          <w:lang w:val="en-GB"/>
        </w:rPr>
        <w:t>1</w:t>
      </w:r>
      <w:r w:rsidR="00A24B0F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A24B0F" w:rsidRPr="00656C14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A24B0F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A24B0F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FD3A5B">
        <w:rPr>
          <w:rFonts w:ascii="Browallia New" w:hAnsi="Browallia New" w:cs="Browallia New" w:hint="cs"/>
          <w:sz w:val="28"/>
          <w:szCs w:val="28"/>
          <w:cs/>
        </w:rPr>
        <w:t xml:space="preserve"> มีรายการเปลี่ยนแปลงของที่ดิน อาคาร </w:t>
      </w:r>
      <w:r w:rsidRPr="00FD3A5B">
        <w:rPr>
          <w:rFonts w:ascii="Browallia New" w:hAnsi="Browallia New" w:cs="Browallia New"/>
          <w:sz w:val="28"/>
          <w:szCs w:val="28"/>
          <w:cs/>
        </w:rPr>
        <w:t>และอุปกรณ</w:t>
      </w:r>
      <w:r w:rsidRPr="00FD3A5B">
        <w:rPr>
          <w:rFonts w:ascii="Browallia New" w:hAnsi="Browallia New" w:cs="Browallia New" w:hint="cs"/>
          <w:sz w:val="28"/>
          <w:szCs w:val="28"/>
          <w:cs/>
        </w:rPr>
        <w:t>์</w:t>
      </w:r>
      <w:r w:rsidRPr="00FD3A5B">
        <w:rPr>
          <w:rFonts w:ascii="Browallia New" w:hAnsi="Browallia New" w:cs="Browallia New"/>
          <w:sz w:val="28"/>
          <w:szCs w:val="28"/>
        </w:rPr>
        <w:t xml:space="preserve"> </w:t>
      </w:r>
      <w:r w:rsidRPr="00FD3A5B">
        <w:rPr>
          <w:rFonts w:ascii="Browallia New" w:hAnsi="Browallia New" w:cs="Browallia New" w:hint="cs"/>
          <w:sz w:val="28"/>
          <w:szCs w:val="28"/>
          <w:cs/>
        </w:rPr>
        <w:t>อย่างย่อดังต่อไปนี้</w:t>
      </w:r>
      <w:r w:rsidRPr="00FD3A5B">
        <w:rPr>
          <w:rFonts w:ascii="Browallia New" w:hAnsi="Browallia New" w:cs="Browallia New"/>
          <w:sz w:val="28"/>
          <w:szCs w:val="28"/>
        </w:rPr>
        <w:t xml:space="preserve"> </w:t>
      </w:r>
    </w:p>
    <w:p w14:paraId="3006B29D" w14:textId="77777777" w:rsidR="00A853F9" w:rsidRPr="000F7318" w:rsidRDefault="00A853F9" w:rsidP="00A85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1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722"/>
        <w:gridCol w:w="2007"/>
        <w:gridCol w:w="240"/>
        <w:gridCol w:w="2174"/>
      </w:tblGrid>
      <w:tr w:rsidR="00A853F9" w:rsidRPr="00B84440" w14:paraId="3EF9C57A" w14:textId="77777777" w:rsidTr="000D39C2">
        <w:tc>
          <w:tcPr>
            <w:tcW w:w="4722" w:type="dxa"/>
          </w:tcPr>
          <w:p w14:paraId="0BFF0C14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07" w:type="dxa"/>
          </w:tcPr>
          <w:p w14:paraId="527F02FA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0" w:type="dxa"/>
          </w:tcPr>
          <w:p w14:paraId="6DA214FF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4" w:type="dxa"/>
          </w:tcPr>
          <w:p w14:paraId="7E0C7537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A853F9" w:rsidRPr="00B84440" w14:paraId="3C194307" w14:textId="77777777" w:rsidTr="000D39C2">
        <w:tc>
          <w:tcPr>
            <w:tcW w:w="4722" w:type="dxa"/>
          </w:tcPr>
          <w:p w14:paraId="0F19B4F6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683FFA76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79786A70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</w:tcPr>
          <w:p w14:paraId="1B984845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A853F9" w:rsidRPr="00807AD3" w14:paraId="5F29531B" w14:textId="77777777" w:rsidTr="00E150F4">
        <w:trPr>
          <w:trHeight w:val="350"/>
        </w:trPr>
        <w:tc>
          <w:tcPr>
            <w:tcW w:w="4722" w:type="dxa"/>
          </w:tcPr>
          <w:p w14:paraId="302D33B8" w14:textId="77777777" w:rsidR="00A853F9" w:rsidRPr="00807AD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</w:tcPr>
          <w:p w14:paraId="5125DAF5" w14:textId="77777777" w:rsidR="00A853F9" w:rsidRPr="00807AD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40" w:type="dxa"/>
          </w:tcPr>
          <w:p w14:paraId="344DBCED" w14:textId="77777777" w:rsidR="00A853F9" w:rsidRPr="00807AD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</w:tcPr>
          <w:p w14:paraId="2555945C" w14:textId="77777777" w:rsidR="00A853F9" w:rsidRPr="00807AD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291D6F" w:rsidRPr="00B84440" w14:paraId="7D9B7432" w14:textId="77777777" w:rsidTr="0083781F">
        <w:tc>
          <w:tcPr>
            <w:tcW w:w="4722" w:type="dxa"/>
          </w:tcPr>
          <w:p w14:paraId="4F6609CD" w14:textId="5E20FF6B" w:rsidR="00291D6F" w:rsidRPr="00B84440" w:rsidRDefault="00291D6F" w:rsidP="00291D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มูลค่าสุทธิ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ตามบัญชี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D57D8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D57D8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2</w:t>
            </w:r>
          </w:p>
        </w:tc>
        <w:tc>
          <w:tcPr>
            <w:tcW w:w="2007" w:type="dxa"/>
            <w:shd w:val="clear" w:color="auto" w:fill="auto"/>
          </w:tcPr>
          <w:p w14:paraId="1892D2E5" w14:textId="269B0C58" w:rsidR="00291D6F" w:rsidRPr="00291D6F" w:rsidRDefault="00291D6F" w:rsidP="00291D6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179C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398,450</w:t>
            </w:r>
          </w:p>
        </w:tc>
        <w:tc>
          <w:tcPr>
            <w:tcW w:w="240" w:type="dxa"/>
          </w:tcPr>
          <w:p w14:paraId="53B1515D" w14:textId="77777777" w:rsidR="00291D6F" w:rsidRPr="00B84440" w:rsidRDefault="00291D6F" w:rsidP="00291D6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</w:tcPr>
          <w:p w14:paraId="548B4323" w14:textId="125F7EC8" w:rsidR="00291D6F" w:rsidRPr="000A22BC" w:rsidRDefault="00291D6F" w:rsidP="00291D6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A22B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114,863</w:t>
            </w:r>
          </w:p>
        </w:tc>
      </w:tr>
      <w:tr w:rsidR="00291D6F" w:rsidRPr="00B84440" w14:paraId="357C7768" w14:textId="77777777" w:rsidTr="0083781F">
        <w:tc>
          <w:tcPr>
            <w:tcW w:w="4722" w:type="dxa"/>
          </w:tcPr>
          <w:p w14:paraId="4FC5A43D" w14:textId="77777777" w:rsidR="00291D6F" w:rsidRPr="00B84440" w:rsidRDefault="00291D6F" w:rsidP="00291D6F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ซื้อสินทรัพย์</w:t>
            </w:r>
          </w:p>
        </w:tc>
        <w:tc>
          <w:tcPr>
            <w:tcW w:w="2007" w:type="dxa"/>
            <w:shd w:val="clear" w:color="auto" w:fill="auto"/>
          </w:tcPr>
          <w:p w14:paraId="6C3A9E96" w14:textId="253558C6" w:rsidR="00291D6F" w:rsidRPr="000F7318" w:rsidRDefault="00291D6F" w:rsidP="0029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7318">
              <w:rPr>
                <w:rFonts w:ascii="Browallia New" w:hAnsi="Browallia New" w:cs="Browallia New"/>
                <w:sz w:val="28"/>
                <w:szCs w:val="28"/>
              </w:rPr>
              <w:t>13,372</w:t>
            </w:r>
          </w:p>
        </w:tc>
        <w:tc>
          <w:tcPr>
            <w:tcW w:w="240" w:type="dxa"/>
          </w:tcPr>
          <w:p w14:paraId="1FE2C5F3" w14:textId="77777777" w:rsidR="00291D6F" w:rsidRPr="00B84440" w:rsidRDefault="00291D6F" w:rsidP="00291D6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</w:tcPr>
          <w:p w14:paraId="59D0ACA7" w14:textId="748F8696" w:rsidR="00291D6F" w:rsidRPr="000A22BC" w:rsidRDefault="00291D6F" w:rsidP="00291D6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A22B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10,753</w:t>
            </w:r>
          </w:p>
        </w:tc>
      </w:tr>
      <w:tr w:rsidR="00291D6F" w:rsidRPr="00B84440" w14:paraId="1E46DCC3" w14:textId="77777777" w:rsidTr="0083781F">
        <w:tc>
          <w:tcPr>
            <w:tcW w:w="4722" w:type="dxa"/>
          </w:tcPr>
          <w:p w14:paraId="4E8D137D" w14:textId="18EA2DD7" w:rsidR="00291D6F" w:rsidRPr="00FF241C" w:rsidRDefault="00291D6F" w:rsidP="00291D6F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ขายและตัดจำหน่าย</w:t>
            </w:r>
          </w:p>
        </w:tc>
        <w:tc>
          <w:tcPr>
            <w:tcW w:w="2007" w:type="dxa"/>
            <w:shd w:val="clear" w:color="auto" w:fill="auto"/>
          </w:tcPr>
          <w:p w14:paraId="15318F6F" w14:textId="29DED863" w:rsidR="00291D6F" w:rsidRPr="000F7318" w:rsidRDefault="00291D6F" w:rsidP="00291D6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(35,336)</w:t>
            </w:r>
          </w:p>
        </w:tc>
        <w:tc>
          <w:tcPr>
            <w:tcW w:w="240" w:type="dxa"/>
          </w:tcPr>
          <w:p w14:paraId="295853D1" w14:textId="77777777" w:rsidR="00291D6F" w:rsidRPr="00B84440" w:rsidRDefault="00291D6F" w:rsidP="00291D6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4" w:type="dxa"/>
            <w:shd w:val="clear" w:color="auto" w:fill="auto"/>
            <w:vAlign w:val="bottom"/>
          </w:tcPr>
          <w:p w14:paraId="3C943F22" w14:textId="2C2D2FCC" w:rsidR="00291D6F" w:rsidRPr="000A22BC" w:rsidRDefault="00291D6F" w:rsidP="0029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A22B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91D6F" w:rsidRPr="00B84440" w14:paraId="69B7FA7C" w14:textId="77777777" w:rsidTr="0083781F">
        <w:tc>
          <w:tcPr>
            <w:tcW w:w="4722" w:type="dxa"/>
          </w:tcPr>
          <w:p w14:paraId="376826AC" w14:textId="77777777" w:rsidR="00291D6F" w:rsidRPr="00B84440" w:rsidRDefault="00291D6F" w:rsidP="00291D6F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007" w:type="dxa"/>
            <w:shd w:val="clear" w:color="auto" w:fill="auto"/>
          </w:tcPr>
          <w:p w14:paraId="31A06E06" w14:textId="65200962" w:rsidR="00291D6F" w:rsidRPr="000F7318" w:rsidRDefault="00291D6F" w:rsidP="00291D6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(21,821)</w:t>
            </w:r>
          </w:p>
        </w:tc>
        <w:tc>
          <w:tcPr>
            <w:tcW w:w="240" w:type="dxa"/>
          </w:tcPr>
          <w:p w14:paraId="72A9B857" w14:textId="77777777" w:rsidR="00291D6F" w:rsidRPr="00B84440" w:rsidRDefault="00291D6F" w:rsidP="00291D6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4" w:type="dxa"/>
          </w:tcPr>
          <w:p w14:paraId="7411CB7A" w14:textId="5C8F6D7D" w:rsidR="00291D6F" w:rsidRPr="000A22BC" w:rsidRDefault="00291D6F" w:rsidP="00291D6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A22B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(11,897)</w:t>
            </w:r>
          </w:p>
        </w:tc>
      </w:tr>
      <w:tr w:rsidR="00291D6F" w:rsidRPr="00B84440" w14:paraId="56779194" w14:textId="77777777" w:rsidTr="0083781F">
        <w:tc>
          <w:tcPr>
            <w:tcW w:w="4722" w:type="dxa"/>
          </w:tcPr>
          <w:p w14:paraId="521147EE" w14:textId="648209C7" w:rsidR="00291D6F" w:rsidRPr="00B84440" w:rsidRDefault="00291D6F" w:rsidP="00291D6F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ค่าเสื่อมราคาสะสมสินทรัพย์ที่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ขายและตัด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จำหน่าย</w:t>
            </w:r>
          </w:p>
        </w:tc>
        <w:tc>
          <w:tcPr>
            <w:tcW w:w="2007" w:type="dxa"/>
            <w:shd w:val="clear" w:color="auto" w:fill="auto"/>
          </w:tcPr>
          <w:p w14:paraId="7C0149FA" w14:textId="1914D004" w:rsidR="00291D6F" w:rsidRPr="000F7318" w:rsidRDefault="00291D6F" w:rsidP="00291D6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 31,021</w:t>
            </w:r>
          </w:p>
        </w:tc>
        <w:tc>
          <w:tcPr>
            <w:tcW w:w="240" w:type="dxa"/>
          </w:tcPr>
          <w:p w14:paraId="587FF7D3" w14:textId="77777777" w:rsidR="00291D6F" w:rsidRPr="00B84440" w:rsidRDefault="00291D6F" w:rsidP="00291D6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  <w:vAlign w:val="bottom"/>
          </w:tcPr>
          <w:p w14:paraId="40534B2B" w14:textId="05684016" w:rsidR="00291D6F" w:rsidRPr="000A22BC" w:rsidRDefault="00291D6F" w:rsidP="0029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A22B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91D6F" w:rsidRPr="00B84440" w14:paraId="4108C5C6" w14:textId="77777777" w:rsidTr="0083781F">
        <w:tc>
          <w:tcPr>
            <w:tcW w:w="4722" w:type="dxa"/>
          </w:tcPr>
          <w:p w14:paraId="5B4F602B" w14:textId="7A558A98" w:rsidR="00291D6F" w:rsidRPr="00B84440" w:rsidRDefault="006C3BBC" w:rsidP="00291D6F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ค่าเผื่อการ</w:t>
            </w:r>
            <w:r w:rsidR="00291D6F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ด้อยค่า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ของ</w:t>
            </w:r>
            <w:r w:rsidR="00291D6F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สินทรัพย์</w:t>
            </w:r>
          </w:p>
        </w:tc>
        <w:tc>
          <w:tcPr>
            <w:tcW w:w="2007" w:type="dxa"/>
            <w:shd w:val="clear" w:color="auto" w:fill="auto"/>
          </w:tcPr>
          <w:p w14:paraId="0F293D85" w14:textId="4E7CF402" w:rsidR="00291D6F" w:rsidRPr="000F7318" w:rsidRDefault="00291D6F" w:rsidP="00291D6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(109)</w:t>
            </w:r>
          </w:p>
        </w:tc>
        <w:tc>
          <w:tcPr>
            <w:tcW w:w="240" w:type="dxa"/>
          </w:tcPr>
          <w:p w14:paraId="3C29E05F" w14:textId="77777777" w:rsidR="00291D6F" w:rsidRPr="00B84440" w:rsidRDefault="00291D6F" w:rsidP="00291D6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  <w:vAlign w:val="bottom"/>
          </w:tcPr>
          <w:p w14:paraId="2D917A2C" w14:textId="5A5AAD8E" w:rsidR="00291D6F" w:rsidRPr="000A22BC" w:rsidRDefault="00B3051A" w:rsidP="0029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91D6F" w:rsidRPr="00B84440" w14:paraId="23DCB75D" w14:textId="77777777" w:rsidTr="0083781F">
        <w:tc>
          <w:tcPr>
            <w:tcW w:w="4722" w:type="dxa"/>
          </w:tcPr>
          <w:p w14:paraId="4418B641" w14:textId="483C0D52" w:rsidR="00291D6F" w:rsidRPr="00B84440" w:rsidRDefault="00291D6F" w:rsidP="00291D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มูลค่าสุทธิ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ตามบัญชี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มีนาคม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314AD24" w14:textId="2AA9C04D" w:rsidR="00291D6F" w:rsidRPr="000F7318" w:rsidRDefault="00291D6F" w:rsidP="00291D6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385,577</w:t>
            </w:r>
          </w:p>
        </w:tc>
        <w:tc>
          <w:tcPr>
            <w:tcW w:w="240" w:type="dxa"/>
          </w:tcPr>
          <w:p w14:paraId="4B42E32B" w14:textId="77777777" w:rsidR="00291D6F" w:rsidRPr="00B84440" w:rsidRDefault="00291D6F" w:rsidP="00291D6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single" w:sz="12" w:space="0" w:color="auto"/>
            </w:tcBorders>
          </w:tcPr>
          <w:p w14:paraId="6011BF17" w14:textId="0B6F4025" w:rsidR="00291D6F" w:rsidRPr="000A22BC" w:rsidRDefault="00291D6F" w:rsidP="00291D6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A22B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113,719</w:t>
            </w:r>
          </w:p>
        </w:tc>
      </w:tr>
    </w:tbl>
    <w:p w14:paraId="1B39E38B" w14:textId="77777777" w:rsidR="00E96A08" w:rsidRPr="000F7318" w:rsidRDefault="00E96A08" w:rsidP="00CA51A7">
      <w:pPr>
        <w:pStyle w:val="CordiaNew"/>
        <w:tabs>
          <w:tab w:val="clear" w:pos="4153"/>
          <w:tab w:val="left" w:pos="284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62600DC1" w14:textId="448FF693" w:rsidR="005753E0" w:rsidRPr="00CC37C8" w:rsidRDefault="005753E0" w:rsidP="00BA2A3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04DF6">
        <w:rPr>
          <w:rFonts w:ascii="Browallia New" w:hAnsi="Browallia New" w:cs="Browallia New"/>
          <w:sz w:val="28"/>
          <w:szCs w:val="28"/>
          <w:u w:val="single"/>
          <w:cs/>
        </w:rPr>
        <w:t>สินทรัพย์ไม่มีตัวตน</w:t>
      </w:r>
    </w:p>
    <w:p w14:paraId="19FC8F84" w14:textId="47596A37" w:rsidR="00CC37C8" w:rsidRPr="000F7318" w:rsidRDefault="00CC37C8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4AF2F90" w14:textId="3542ABAB" w:rsidR="00EB3E2E" w:rsidRPr="00333458" w:rsidRDefault="00EB3E2E" w:rsidP="00EB3E2E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333458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Pr="00FD3A5B">
        <w:rPr>
          <w:rFonts w:ascii="Browallia New" w:hAnsi="Browallia New" w:cs="Browallia New"/>
          <w:sz w:val="28"/>
          <w:szCs w:val="28"/>
          <w:cs/>
        </w:rPr>
        <w:t>งวด</w:t>
      </w:r>
      <w:r w:rsidR="00A24B0F">
        <w:rPr>
          <w:rFonts w:ascii="Browallia New" w:hAnsi="Browallia New" w:cs="Browallia New" w:hint="cs"/>
          <w:sz w:val="28"/>
          <w:szCs w:val="28"/>
          <w:cs/>
        </w:rPr>
        <w:t>สาม</w:t>
      </w:r>
      <w:r w:rsidRPr="00FD3A5B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A24B0F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A24B0F" w:rsidRPr="00656C14">
        <w:rPr>
          <w:rFonts w:ascii="Browallia New" w:hAnsi="Browallia New" w:cs="Browallia New"/>
          <w:sz w:val="28"/>
          <w:szCs w:val="28"/>
          <w:lang w:val="en-GB"/>
        </w:rPr>
        <w:t>1</w:t>
      </w:r>
      <w:r w:rsidR="00A24B0F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A24B0F" w:rsidRPr="00656C14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A24B0F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A24B0F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FD3A5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333458">
        <w:rPr>
          <w:rFonts w:ascii="Browallia New" w:hAnsi="Browallia New" w:cs="Browallia New" w:hint="cs"/>
          <w:sz w:val="28"/>
          <w:szCs w:val="28"/>
          <w:cs/>
        </w:rPr>
        <w:t>มีรายการเปลี่ยนแปลงของสินทรัพย์</w:t>
      </w:r>
      <w:r w:rsidRPr="00333458">
        <w:rPr>
          <w:rFonts w:ascii="Browallia New" w:hAnsi="Browallia New" w:cs="Browallia New"/>
          <w:sz w:val="28"/>
          <w:szCs w:val="28"/>
          <w:cs/>
        </w:rPr>
        <w:t>ไม่มีตัวตน</w:t>
      </w:r>
      <w:r w:rsidRPr="00333458">
        <w:rPr>
          <w:rFonts w:ascii="Browallia New" w:hAnsi="Browallia New" w:cs="Browallia New" w:hint="cs"/>
          <w:sz w:val="28"/>
          <w:szCs w:val="28"/>
          <w:cs/>
        </w:rPr>
        <w:t>อย่างย่อดังต่อไปนี้</w:t>
      </w:r>
      <w:r w:rsidRPr="00333458">
        <w:rPr>
          <w:rFonts w:ascii="Browallia New" w:hAnsi="Browallia New" w:cs="Browallia New"/>
          <w:sz w:val="28"/>
          <w:szCs w:val="28"/>
        </w:rPr>
        <w:t xml:space="preserve"> </w:t>
      </w:r>
    </w:p>
    <w:p w14:paraId="6FC05BAB" w14:textId="77777777" w:rsidR="00EB3E2E" w:rsidRPr="000F7318" w:rsidRDefault="00EB3E2E" w:rsidP="00F4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14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722"/>
        <w:gridCol w:w="2007"/>
        <w:gridCol w:w="257"/>
        <w:gridCol w:w="2155"/>
      </w:tblGrid>
      <w:tr w:rsidR="00EB3E2E" w:rsidRPr="00B84440" w14:paraId="6C0E7235" w14:textId="77777777" w:rsidTr="00BA2A32">
        <w:tc>
          <w:tcPr>
            <w:tcW w:w="4722" w:type="dxa"/>
          </w:tcPr>
          <w:p w14:paraId="41898F8E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07" w:type="dxa"/>
          </w:tcPr>
          <w:p w14:paraId="55550BBB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7" w:type="dxa"/>
          </w:tcPr>
          <w:p w14:paraId="3AAFFA46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5" w:type="dxa"/>
          </w:tcPr>
          <w:p w14:paraId="0C211424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B3E2E" w:rsidRPr="00B84440" w14:paraId="299B00D1" w14:textId="77777777" w:rsidTr="00BA2A32">
        <w:tc>
          <w:tcPr>
            <w:tcW w:w="4722" w:type="dxa"/>
          </w:tcPr>
          <w:p w14:paraId="01403FE3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18DF98D8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57" w:type="dxa"/>
          </w:tcPr>
          <w:p w14:paraId="54F764D8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14:paraId="31E497A9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B3E2E" w:rsidRPr="00807AD3" w14:paraId="112AC4D1" w14:textId="77777777" w:rsidTr="00BA2A32">
        <w:trPr>
          <w:trHeight w:val="341"/>
        </w:trPr>
        <w:tc>
          <w:tcPr>
            <w:tcW w:w="4722" w:type="dxa"/>
          </w:tcPr>
          <w:p w14:paraId="3A7B2446" w14:textId="77777777" w:rsidR="00EB3E2E" w:rsidRPr="00807AD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</w:tcPr>
          <w:p w14:paraId="212B5CCF" w14:textId="77777777" w:rsidR="00EB3E2E" w:rsidRPr="00807AD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7" w:type="dxa"/>
          </w:tcPr>
          <w:p w14:paraId="179440B3" w14:textId="77777777" w:rsidR="00EB3E2E" w:rsidRPr="00807AD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</w:tcPr>
          <w:p w14:paraId="2D82E227" w14:textId="77777777" w:rsidR="00EB3E2E" w:rsidRPr="00807AD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605C60" w:rsidRPr="00B84440" w14:paraId="34CF33D7" w14:textId="77777777" w:rsidTr="00BA2A32">
        <w:tc>
          <w:tcPr>
            <w:tcW w:w="4722" w:type="dxa"/>
          </w:tcPr>
          <w:p w14:paraId="30CD46D1" w14:textId="14E8BDA4" w:rsidR="00605C60" w:rsidRPr="00A24B0F" w:rsidRDefault="00605C60" w:rsidP="00605C6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มูลค่า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ตามบัญชี</w:t>
            </w:r>
            <w:r w:rsidRPr="00B844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B844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D57D8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B844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B844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D57D8F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2</w:t>
            </w:r>
            <w:r w:rsidRPr="00D57D8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56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4E227EF1" w14:textId="0566D6CD" w:rsidR="00605C60" w:rsidRPr="000F7318" w:rsidRDefault="004F742E" w:rsidP="00605C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1,203,804</w:t>
            </w:r>
          </w:p>
        </w:tc>
        <w:tc>
          <w:tcPr>
            <w:tcW w:w="257" w:type="dxa"/>
            <w:shd w:val="clear" w:color="auto" w:fill="auto"/>
          </w:tcPr>
          <w:p w14:paraId="1C6CB42D" w14:textId="77777777" w:rsidR="00605C60" w:rsidRPr="00B84440" w:rsidRDefault="00605C60" w:rsidP="00605C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55" w:type="dxa"/>
            <w:shd w:val="clear" w:color="auto" w:fill="auto"/>
          </w:tcPr>
          <w:p w14:paraId="1148E6E9" w14:textId="240FBBD4" w:rsidR="00605C60" w:rsidRPr="000A22BC" w:rsidRDefault="00605C60" w:rsidP="000A22B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A22B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32,062</w:t>
            </w:r>
          </w:p>
        </w:tc>
      </w:tr>
      <w:tr w:rsidR="00605C60" w:rsidRPr="00B84440" w14:paraId="242E8D1A" w14:textId="77777777" w:rsidTr="00BA2A32">
        <w:tc>
          <w:tcPr>
            <w:tcW w:w="4722" w:type="dxa"/>
          </w:tcPr>
          <w:p w14:paraId="73A40882" w14:textId="73D58E1A" w:rsidR="00605C60" w:rsidRPr="00B84440" w:rsidRDefault="00605C60" w:rsidP="00605C60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4440">
              <w:rPr>
                <w:rFonts w:ascii="Browallia New" w:hAnsi="Browallia New" w:cs="Browallia New"/>
                <w:sz w:val="28"/>
                <w:szCs w:val="28"/>
                <w:cs/>
              </w:rPr>
              <w:t>ค่า</w:t>
            </w:r>
            <w:r w:rsidRPr="00B84440"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ตัดจำหน่ายระหว่างงวด</w:t>
            </w:r>
          </w:p>
        </w:tc>
        <w:tc>
          <w:tcPr>
            <w:tcW w:w="2007" w:type="dxa"/>
            <w:shd w:val="clear" w:color="auto" w:fill="auto"/>
          </w:tcPr>
          <w:p w14:paraId="76E75078" w14:textId="23AA6022" w:rsidR="00605C60" w:rsidRPr="000F7318" w:rsidRDefault="004F742E" w:rsidP="00605C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(3,29</w:t>
            </w:r>
            <w:r w:rsidR="00B54F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Pr="000F731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23070581" w14:textId="77777777" w:rsidR="00605C60" w:rsidRPr="00F23A07" w:rsidRDefault="00605C60" w:rsidP="00605C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5" w:type="dxa"/>
            <w:shd w:val="clear" w:color="auto" w:fill="auto"/>
          </w:tcPr>
          <w:p w14:paraId="5F6AEDB8" w14:textId="09997AC1" w:rsidR="00605C60" w:rsidRPr="000A22BC" w:rsidRDefault="00605C60" w:rsidP="000A22B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A22B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(3,022)</w:t>
            </w:r>
          </w:p>
        </w:tc>
      </w:tr>
      <w:tr w:rsidR="00605C60" w:rsidRPr="00B84440" w14:paraId="52181BC1" w14:textId="77777777" w:rsidTr="00BA2A32">
        <w:tc>
          <w:tcPr>
            <w:tcW w:w="4722" w:type="dxa"/>
          </w:tcPr>
          <w:p w14:paraId="28E7EF72" w14:textId="1790C68E" w:rsidR="00605C60" w:rsidRPr="00B84440" w:rsidRDefault="00605C60" w:rsidP="00605C6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844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มูลค่า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ตามบัญชี</w:t>
            </w:r>
            <w:r w:rsidRPr="00B844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B844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มีนาคม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4D9A973" w14:textId="00563F94" w:rsidR="00605C60" w:rsidRPr="000F7318" w:rsidRDefault="00B80EA0" w:rsidP="00605C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1,200,51</w:t>
            </w:r>
            <w:r w:rsidR="00B54F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</w:p>
        </w:tc>
        <w:tc>
          <w:tcPr>
            <w:tcW w:w="257" w:type="dxa"/>
            <w:shd w:val="clear" w:color="auto" w:fill="auto"/>
          </w:tcPr>
          <w:p w14:paraId="0D469418" w14:textId="77777777" w:rsidR="00605C60" w:rsidRPr="00F23A07" w:rsidRDefault="00605C60" w:rsidP="00605C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5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7AC2519" w14:textId="07632907" w:rsidR="00605C60" w:rsidRPr="000A22BC" w:rsidRDefault="00605C60" w:rsidP="000A22B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A22B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29,040</w:t>
            </w:r>
          </w:p>
        </w:tc>
      </w:tr>
    </w:tbl>
    <w:p w14:paraId="5302CFA9" w14:textId="4EEDB58A" w:rsidR="004F6CD4" w:rsidRDefault="004F6CD4" w:rsidP="00567FE8">
      <w:pPr>
        <w:pStyle w:val="CordiaNew"/>
        <w:tabs>
          <w:tab w:val="clear" w:pos="4153"/>
          <w:tab w:val="left" w:pos="284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05A5B2F" w14:textId="7568CAB3" w:rsidR="00253540" w:rsidRDefault="00253540" w:rsidP="00567FE8">
      <w:pPr>
        <w:pStyle w:val="CordiaNew"/>
        <w:tabs>
          <w:tab w:val="clear" w:pos="4153"/>
          <w:tab w:val="left" w:pos="284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03530CF" w14:textId="239E51BD" w:rsidR="00253540" w:rsidRDefault="00253540" w:rsidP="00567FE8">
      <w:pPr>
        <w:pStyle w:val="CordiaNew"/>
        <w:tabs>
          <w:tab w:val="clear" w:pos="4153"/>
          <w:tab w:val="left" w:pos="284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BB27FA7" w14:textId="59D7E1CA" w:rsidR="00253540" w:rsidRDefault="00253540" w:rsidP="00567FE8">
      <w:pPr>
        <w:pStyle w:val="CordiaNew"/>
        <w:tabs>
          <w:tab w:val="clear" w:pos="4153"/>
          <w:tab w:val="left" w:pos="284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9FDDE18" w14:textId="2B3E2526" w:rsidR="00253540" w:rsidRDefault="00253540" w:rsidP="00567FE8">
      <w:pPr>
        <w:pStyle w:val="CordiaNew"/>
        <w:tabs>
          <w:tab w:val="clear" w:pos="4153"/>
          <w:tab w:val="left" w:pos="284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A23E1E6" w14:textId="1D9DE5C9" w:rsidR="00253540" w:rsidRDefault="00253540" w:rsidP="00567FE8">
      <w:pPr>
        <w:pStyle w:val="CordiaNew"/>
        <w:tabs>
          <w:tab w:val="clear" w:pos="4153"/>
          <w:tab w:val="left" w:pos="284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D851075" w14:textId="04D53A70" w:rsidR="00253540" w:rsidRDefault="00253540" w:rsidP="00567FE8">
      <w:pPr>
        <w:pStyle w:val="CordiaNew"/>
        <w:tabs>
          <w:tab w:val="clear" w:pos="4153"/>
          <w:tab w:val="left" w:pos="284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32F9DAD" w14:textId="54C0B829" w:rsidR="00253540" w:rsidRDefault="00253540" w:rsidP="00567FE8">
      <w:pPr>
        <w:pStyle w:val="CordiaNew"/>
        <w:tabs>
          <w:tab w:val="clear" w:pos="4153"/>
          <w:tab w:val="left" w:pos="284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065CD39" w14:textId="5C7EC365" w:rsidR="00253540" w:rsidRDefault="00253540" w:rsidP="00567FE8">
      <w:pPr>
        <w:pStyle w:val="CordiaNew"/>
        <w:tabs>
          <w:tab w:val="clear" w:pos="4153"/>
          <w:tab w:val="left" w:pos="284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61AE2AC" w14:textId="1C7668A1" w:rsidR="00253540" w:rsidRDefault="00253540" w:rsidP="00567FE8">
      <w:pPr>
        <w:pStyle w:val="CordiaNew"/>
        <w:tabs>
          <w:tab w:val="clear" w:pos="4153"/>
          <w:tab w:val="left" w:pos="284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598A170" w14:textId="381DFD11" w:rsidR="000A7154" w:rsidRDefault="000A7154" w:rsidP="00567FE8">
      <w:pPr>
        <w:pStyle w:val="CordiaNew"/>
        <w:tabs>
          <w:tab w:val="clear" w:pos="4153"/>
          <w:tab w:val="left" w:pos="284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1823B3B" w14:textId="2C274045" w:rsidR="00652E62" w:rsidRDefault="00652E62" w:rsidP="00567FE8">
      <w:pPr>
        <w:pStyle w:val="CordiaNew"/>
        <w:tabs>
          <w:tab w:val="clear" w:pos="4153"/>
          <w:tab w:val="left" w:pos="284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8D95807" w14:textId="77777777" w:rsidR="00652E62" w:rsidRDefault="00652E62" w:rsidP="00567FE8">
      <w:pPr>
        <w:pStyle w:val="CordiaNew"/>
        <w:tabs>
          <w:tab w:val="clear" w:pos="4153"/>
          <w:tab w:val="left" w:pos="284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A14BD00" w14:textId="6153E1EA" w:rsidR="00EE21F4" w:rsidRPr="00F426E6" w:rsidRDefault="00ED3010" w:rsidP="00B05AAE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F426E6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เงินกู้ยืมระยะสั้นจาก</w:t>
      </w:r>
      <w:r w:rsidRPr="00F426E6">
        <w:rPr>
          <w:rFonts w:ascii="Browallia New" w:hAnsi="Browallia New" w:cs="Browallia New" w:hint="cs"/>
          <w:sz w:val="28"/>
          <w:szCs w:val="28"/>
          <w:u w:val="single"/>
          <w:cs/>
        </w:rPr>
        <w:t>สถาบันการเงิน</w:t>
      </w:r>
      <w:r w:rsidR="00B91C02" w:rsidRPr="00F426E6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7ADAD7BD" w14:textId="77777777" w:rsidR="00233A8E" w:rsidRPr="000F7318" w:rsidRDefault="00233A8E" w:rsidP="00233A8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9198" w:type="dxa"/>
        <w:tblInd w:w="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8"/>
        <w:gridCol w:w="1477"/>
        <w:gridCol w:w="142"/>
        <w:gridCol w:w="1149"/>
        <w:gridCol w:w="124"/>
        <w:gridCol w:w="1152"/>
        <w:gridCol w:w="99"/>
        <w:gridCol w:w="1161"/>
        <w:gridCol w:w="108"/>
        <w:gridCol w:w="1158"/>
      </w:tblGrid>
      <w:tr w:rsidR="009E3A13" w:rsidRPr="00EB3E2E" w14:paraId="036E0E5A" w14:textId="77777777" w:rsidTr="00A24B0F">
        <w:trPr>
          <w:cantSplit/>
          <w:trHeight w:val="20"/>
        </w:trPr>
        <w:tc>
          <w:tcPr>
            <w:tcW w:w="2628" w:type="dxa"/>
          </w:tcPr>
          <w:p w14:paraId="1142F1D9" w14:textId="77777777" w:rsidR="009E3A13" w:rsidRPr="00EB3E2E" w:rsidRDefault="009E3A13" w:rsidP="00E11697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3E2E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1477" w:type="dxa"/>
            <w:tcBorders>
              <w:left w:val="nil"/>
            </w:tcBorders>
          </w:tcPr>
          <w:p w14:paraId="372FB8A1" w14:textId="77777777" w:rsidR="009E3A13" w:rsidRPr="00EB3E2E" w:rsidRDefault="009E3A13" w:rsidP="00A966D1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032B3A0" w14:textId="77777777" w:rsidR="009E3A13" w:rsidRPr="00EB3E2E" w:rsidRDefault="009E3A13" w:rsidP="00A966D1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25" w:type="dxa"/>
            <w:gridSpan w:val="3"/>
          </w:tcPr>
          <w:p w14:paraId="5044D711" w14:textId="10628FC8" w:rsidR="009E3A13" w:rsidRPr="00EB3E2E" w:rsidRDefault="009E3A13" w:rsidP="00E1169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9" w:type="dxa"/>
          </w:tcPr>
          <w:p w14:paraId="7BFB7AB8" w14:textId="77777777" w:rsidR="009E3A13" w:rsidRPr="00EB3E2E" w:rsidRDefault="009E3A13" w:rsidP="00E1169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7" w:type="dxa"/>
            <w:gridSpan w:val="3"/>
            <w:shd w:val="clear" w:color="auto" w:fill="auto"/>
          </w:tcPr>
          <w:p w14:paraId="799FD2FC" w14:textId="77777777" w:rsidR="009E3A13" w:rsidRPr="00EB3E2E" w:rsidRDefault="009E3A13" w:rsidP="00E11697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3E2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EB3E2E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EB3E2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EB3E2E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E3A13" w:rsidRPr="00EB3E2E" w14:paraId="3EAA9E60" w14:textId="77777777" w:rsidTr="00A24B0F">
        <w:trPr>
          <w:cantSplit/>
          <w:trHeight w:val="20"/>
        </w:trPr>
        <w:tc>
          <w:tcPr>
            <w:tcW w:w="2628" w:type="dxa"/>
          </w:tcPr>
          <w:p w14:paraId="30294F77" w14:textId="77777777" w:rsidR="009E3A13" w:rsidRPr="00EB3E2E" w:rsidRDefault="009E3A13" w:rsidP="00E11697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77" w:type="dxa"/>
            <w:tcBorders>
              <w:left w:val="nil"/>
            </w:tcBorders>
          </w:tcPr>
          <w:p w14:paraId="006FD36F" w14:textId="36AE0C9A" w:rsidR="009E3A13" w:rsidRPr="00EB3E2E" w:rsidRDefault="009E3A13" w:rsidP="00A966D1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C750CE3" w14:textId="77777777" w:rsidR="009E3A13" w:rsidRPr="00EB3E2E" w:rsidRDefault="009E3A13" w:rsidP="00A966D1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25" w:type="dxa"/>
            <w:gridSpan w:val="3"/>
            <w:tcBorders>
              <w:bottom w:val="single" w:sz="4" w:space="0" w:color="auto"/>
            </w:tcBorders>
          </w:tcPr>
          <w:p w14:paraId="3BDA479F" w14:textId="72680AD9" w:rsidR="009E3A13" w:rsidRPr="00EB3E2E" w:rsidRDefault="009E3A13" w:rsidP="00E1169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3E2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3FFA6BDD" w14:textId="77777777" w:rsidR="009E3A13" w:rsidRPr="00EB3E2E" w:rsidRDefault="009E3A13" w:rsidP="00E1169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08D39B" w14:textId="77777777" w:rsidR="009E3A13" w:rsidRPr="00EB3E2E" w:rsidRDefault="009E3A13" w:rsidP="00E1169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3E2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24B0F" w:rsidRPr="00EB3E2E" w14:paraId="3D7C07F8" w14:textId="77777777" w:rsidTr="00A24B0F">
        <w:trPr>
          <w:cantSplit/>
          <w:trHeight w:val="20"/>
        </w:trPr>
        <w:tc>
          <w:tcPr>
            <w:tcW w:w="2628" w:type="dxa"/>
          </w:tcPr>
          <w:p w14:paraId="328AA424" w14:textId="77777777" w:rsidR="00A24B0F" w:rsidRPr="00EB3E2E" w:rsidRDefault="00A24B0F" w:rsidP="00A24B0F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left w:val="nil"/>
              <w:bottom w:val="single" w:sz="4" w:space="0" w:color="auto"/>
            </w:tcBorders>
          </w:tcPr>
          <w:p w14:paraId="0CE2996B" w14:textId="25253658" w:rsidR="00A24B0F" w:rsidRDefault="00A24B0F" w:rsidP="00A24B0F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อัตราดอกเบี้ย</w:t>
            </w:r>
          </w:p>
          <w:p w14:paraId="5F7451BF" w14:textId="364B96BD" w:rsidR="00A24B0F" w:rsidRPr="00EB3E2E" w:rsidRDefault="00A24B0F" w:rsidP="00A24B0F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42" w:type="dxa"/>
            <w:tcBorders>
              <w:left w:val="nil"/>
            </w:tcBorders>
          </w:tcPr>
          <w:p w14:paraId="2CFF3596" w14:textId="77777777" w:rsidR="00A24B0F" w:rsidRDefault="00A24B0F" w:rsidP="00A2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FCD1A56" w14:textId="77777777" w:rsidR="00A24B0F" w:rsidRPr="00EB3E2E" w:rsidRDefault="00A24B0F" w:rsidP="00A24B0F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7B5B3" w14:textId="13828F9C" w:rsidR="00A24B0F" w:rsidRPr="00EB3E2E" w:rsidRDefault="00A24B0F" w:rsidP="00A2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4" w:type="dxa"/>
            <w:tcBorders>
              <w:top w:val="single" w:sz="4" w:space="0" w:color="auto"/>
            </w:tcBorders>
            <w:vAlign w:val="bottom"/>
          </w:tcPr>
          <w:p w14:paraId="0792457C" w14:textId="77777777" w:rsidR="00A24B0F" w:rsidRPr="00EB3E2E" w:rsidRDefault="00A24B0F" w:rsidP="00A2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05508" w14:textId="79A6F087" w:rsidR="00A24B0F" w:rsidRPr="00EB3E2E" w:rsidRDefault="00A24B0F" w:rsidP="00A2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99" w:type="dxa"/>
            <w:vAlign w:val="bottom"/>
          </w:tcPr>
          <w:p w14:paraId="034AC31D" w14:textId="77777777" w:rsidR="00A24B0F" w:rsidRPr="00EB3E2E" w:rsidRDefault="00A24B0F" w:rsidP="00A24B0F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BF3A5" w14:textId="649AC0E4" w:rsidR="00A24B0F" w:rsidRPr="00EB3E2E" w:rsidRDefault="00A24B0F" w:rsidP="00A2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3F2EDF0E" w14:textId="77777777" w:rsidR="00A24B0F" w:rsidRPr="00EB3E2E" w:rsidRDefault="00A24B0F" w:rsidP="00A2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FEBF7" w14:textId="5EB1BCE1" w:rsidR="00A24B0F" w:rsidRPr="00EB3E2E" w:rsidRDefault="00A24B0F" w:rsidP="00A2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9E3A13" w:rsidRPr="00EB3E2E" w14:paraId="3D96680A" w14:textId="77777777" w:rsidTr="00A24B0F">
        <w:trPr>
          <w:cantSplit/>
          <w:trHeight w:val="20"/>
        </w:trPr>
        <w:tc>
          <w:tcPr>
            <w:tcW w:w="2628" w:type="dxa"/>
          </w:tcPr>
          <w:p w14:paraId="5A4A997F" w14:textId="77777777" w:rsidR="009E3A13" w:rsidRPr="00EB3E2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</w:tcBorders>
          </w:tcPr>
          <w:p w14:paraId="37E1AB84" w14:textId="77777777" w:rsidR="009E3A13" w:rsidRPr="00EB3E2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020A0600" w14:textId="77777777" w:rsidR="009E3A13" w:rsidRPr="00EB3E2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7AEF8642" w14:textId="7FB29BA5" w:rsidR="009E3A13" w:rsidRPr="00EB3E2E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" w:type="dxa"/>
            <w:vAlign w:val="bottom"/>
          </w:tcPr>
          <w:p w14:paraId="51FE8C1C" w14:textId="77777777" w:rsidR="009E3A13" w:rsidRPr="00EB3E2E" w:rsidRDefault="009E3A13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2" w:type="dxa"/>
          </w:tcPr>
          <w:p w14:paraId="2D51EB02" w14:textId="77777777" w:rsidR="009E3A13" w:rsidRPr="00EB3E2E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3AB18797" w14:textId="77777777" w:rsidR="009E3A13" w:rsidRPr="00EB3E2E" w:rsidRDefault="009E3A13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shd w:val="clear" w:color="auto" w:fill="auto"/>
          </w:tcPr>
          <w:p w14:paraId="47AB79DB" w14:textId="77777777" w:rsidR="009E3A13" w:rsidRPr="00EB3E2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" w:type="dxa"/>
            <w:shd w:val="clear" w:color="auto" w:fill="auto"/>
          </w:tcPr>
          <w:p w14:paraId="186EA3C6" w14:textId="77777777" w:rsidR="009E3A13" w:rsidRPr="00EB3E2E" w:rsidRDefault="009E3A13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58" w:type="dxa"/>
            <w:shd w:val="clear" w:color="auto" w:fill="auto"/>
          </w:tcPr>
          <w:p w14:paraId="678D94E8" w14:textId="77777777" w:rsidR="009E3A13" w:rsidRPr="00EB3E2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47675" w:rsidRPr="00EB3E2E" w14:paraId="7B9D9D3B" w14:textId="77777777" w:rsidTr="00A24B0F">
        <w:trPr>
          <w:cantSplit/>
          <w:trHeight w:val="20"/>
        </w:trPr>
        <w:tc>
          <w:tcPr>
            <w:tcW w:w="2628" w:type="dxa"/>
          </w:tcPr>
          <w:p w14:paraId="042F1586" w14:textId="291ECF4A" w:rsidR="00F47675" w:rsidRPr="00EB3E2E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4B0F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77" w:type="dxa"/>
            <w:tcBorders>
              <w:left w:val="nil"/>
            </w:tcBorders>
          </w:tcPr>
          <w:p w14:paraId="1D596929" w14:textId="00EE3FFD" w:rsidR="00F47675" w:rsidRPr="00EB3E2E" w:rsidRDefault="00F47675" w:rsidP="000F7318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4B0F">
              <w:rPr>
                <w:rFonts w:ascii="Browallia New" w:hAnsi="Browallia New" w:cs="Browallia New"/>
                <w:sz w:val="28"/>
                <w:szCs w:val="28"/>
              </w:rPr>
              <w:t>7.12</w:t>
            </w:r>
          </w:p>
        </w:tc>
        <w:tc>
          <w:tcPr>
            <w:tcW w:w="142" w:type="dxa"/>
            <w:tcBorders>
              <w:left w:val="nil"/>
            </w:tcBorders>
          </w:tcPr>
          <w:p w14:paraId="0A240C33" w14:textId="77777777" w:rsidR="00F47675" w:rsidRPr="00EB3E2E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23F4C19B" w14:textId="44C601F9" w:rsidR="00F47675" w:rsidRPr="00EB3E2E" w:rsidRDefault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1,929</w:t>
            </w:r>
          </w:p>
        </w:tc>
        <w:tc>
          <w:tcPr>
            <w:tcW w:w="124" w:type="dxa"/>
            <w:vAlign w:val="bottom"/>
          </w:tcPr>
          <w:p w14:paraId="7FB4148F" w14:textId="77777777" w:rsidR="00F47675" w:rsidRPr="00EB3E2E" w:rsidRDefault="00F47675" w:rsidP="00F47675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2" w:type="dxa"/>
          </w:tcPr>
          <w:p w14:paraId="3A85B1D1" w14:textId="6FDDF57E" w:rsidR="00F47675" w:rsidRPr="00EB3E2E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1C8B">
              <w:rPr>
                <w:rFonts w:ascii="Browallia New" w:hAnsi="Browallia New" w:cs="Browallia New"/>
                <w:sz w:val="28"/>
                <w:szCs w:val="28"/>
              </w:rPr>
              <w:t>1,505</w:t>
            </w:r>
          </w:p>
        </w:tc>
        <w:tc>
          <w:tcPr>
            <w:tcW w:w="99" w:type="dxa"/>
            <w:vAlign w:val="bottom"/>
          </w:tcPr>
          <w:p w14:paraId="36036489" w14:textId="77777777" w:rsidR="00F47675" w:rsidRPr="00EB3E2E" w:rsidRDefault="00F47675" w:rsidP="00F47675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shd w:val="clear" w:color="auto" w:fill="auto"/>
          </w:tcPr>
          <w:p w14:paraId="3B34ABCB" w14:textId="7DCA6A76" w:rsidR="00F47675" w:rsidRPr="00EB3E2E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Pr="008A16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6EAF6448" w14:textId="77777777" w:rsidR="00F47675" w:rsidRPr="00EB3E2E" w:rsidRDefault="00F47675" w:rsidP="00F47675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58" w:type="dxa"/>
            <w:shd w:val="clear" w:color="auto" w:fill="auto"/>
          </w:tcPr>
          <w:p w14:paraId="59A720AE" w14:textId="5C737E86" w:rsidR="00F47675" w:rsidRPr="00EB3E2E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8A16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47675" w:rsidRPr="00E30075" w14:paraId="5137BF85" w14:textId="77777777" w:rsidTr="00A24B0F">
        <w:trPr>
          <w:cantSplit/>
          <w:trHeight w:val="20"/>
        </w:trPr>
        <w:tc>
          <w:tcPr>
            <w:tcW w:w="2628" w:type="dxa"/>
            <w:vAlign w:val="bottom"/>
          </w:tcPr>
          <w:p w14:paraId="4E2226B7" w14:textId="77777777" w:rsidR="00F47675" w:rsidRPr="00E30075" w:rsidRDefault="00F47675" w:rsidP="00F47675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30075">
              <w:rPr>
                <w:rStyle w:val="PageNumber"/>
                <w:rFonts w:ascii="Browallia New" w:hAnsi="Browallia New" w:cs="Browallia New"/>
                <w:sz w:val="28"/>
                <w:szCs w:val="28"/>
                <w:cs/>
              </w:rPr>
              <w:t>ต</w:t>
            </w:r>
            <w:r w:rsidRPr="00E3007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ั๋วสัญญาใช้เงิน</w:t>
            </w:r>
          </w:p>
        </w:tc>
        <w:tc>
          <w:tcPr>
            <w:tcW w:w="1477" w:type="dxa"/>
            <w:tcBorders>
              <w:left w:val="nil"/>
            </w:tcBorders>
            <w:vAlign w:val="bottom"/>
          </w:tcPr>
          <w:p w14:paraId="370004B6" w14:textId="07D1B5A2" w:rsidR="00F47675" w:rsidRPr="00394FBB" w:rsidRDefault="00F47675" w:rsidP="00F4767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6.</w:t>
            </w:r>
            <w:r w:rsidR="006C3BBC">
              <w:rPr>
                <w:rFonts w:ascii="Browallia New" w:hAnsi="Browallia New" w:cs="Browallia New"/>
                <w:sz w:val="28"/>
                <w:szCs w:val="28"/>
              </w:rPr>
              <w:t>12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C733359" w14:textId="77777777" w:rsidR="00F47675" w:rsidRPr="00A966D1" w:rsidRDefault="00F47675" w:rsidP="00F4767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0F342794" w14:textId="14F311AE" w:rsidR="00F47675" w:rsidRPr="002B27B7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10,000</w:t>
            </w:r>
          </w:p>
        </w:tc>
        <w:tc>
          <w:tcPr>
            <w:tcW w:w="124" w:type="dxa"/>
          </w:tcPr>
          <w:p w14:paraId="5EDF1E39" w14:textId="77777777" w:rsidR="00F47675" w:rsidRPr="00E30075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0975929" w14:textId="311FDF9B" w:rsidR="00F47675" w:rsidRPr="00E30075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01C8B">
              <w:rPr>
                <w:rFonts w:ascii="Browallia New" w:hAnsi="Browallia New" w:cs="Browallia New"/>
                <w:sz w:val="28"/>
                <w:szCs w:val="28"/>
              </w:rPr>
              <w:t>10,000</w:t>
            </w:r>
          </w:p>
        </w:tc>
        <w:tc>
          <w:tcPr>
            <w:tcW w:w="99" w:type="dxa"/>
          </w:tcPr>
          <w:p w14:paraId="39443550" w14:textId="77777777" w:rsidR="00F47675" w:rsidRPr="00E30075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shd w:val="clear" w:color="auto" w:fill="auto"/>
          </w:tcPr>
          <w:p w14:paraId="08BE197B" w14:textId="5963375D" w:rsidR="00F47675" w:rsidRPr="00E30075" w:rsidRDefault="00F47675" w:rsidP="00F47675">
            <w:pPr>
              <w:tabs>
                <w:tab w:val="left" w:pos="810"/>
              </w:tabs>
              <w:spacing w:line="240" w:lineRule="auto"/>
              <w:ind w:right="1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Pr="008A16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7FE427DF" w14:textId="77777777" w:rsidR="00F47675" w:rsidRPr="00E30075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6EDA8BF2" w14:textId="63614F98" w:rsidR="00F47675" w:rsidRPr="00E30075" w:rsidRDefault="00F47675" w:rsidP="00F47675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8A16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47675" w:rsidRPr="00E30075" w14:paraId="3822F94E" w14:textId="77777777" w:rsidTr="00A24B0F">
        <w:trPr>
          <w:cantSplit/>
          <w:trHeight w:val="20"/>
        </w:trPr>
        <w:tc>
          <w:tcPr>
            <w:tcW w:w="2628" w:type="dxa"/>
            <w:vAlign w:val="bottom"/>
          </w:tcPr>
          <w:p w14:paraId="62BB2DDA" w14:textId="77777777" w:rsidR="00F47675" w:rsidRPr="00E30075" w:rsidRDefault="00F47675" w:rsidP="00F47675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30075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หนี้สินภายใต้สัญญาทรัส</w:t>
            </w:r>
            <w:r w:rsidRPr="00E30075">
              <w:rPr>
                <w:rFonts w:ascii="Browallia New" w:hAnsi="Browallia New" w:cs="Browallia New" w:hint="cs"/>
                <w:sz w:val="28"/>
                <w:szCs w:val="28"/>
                <w:cs/>
              </w:rPr>
              <w:t>ต์</w:t>
            </w:r>
            <w:r w:rsidRPr="00E30075">
              <w:rPr>
                <w:rFonts w:ascii="Browallia New" w:hAnsi="Browallia New" w:cs="Browallia New"/>
                <w:sz w:val="28"/>
                <w:szCs w:val="28"/>
                <w:cs/>
              </w:rPr>
              <w:t>รีซีท</w:t>
            </w:r>
          </w:p>
        </w:tc>
        <w:tc>
          <w:tcPr>
            <w:tcW w:w="1477" w:type="dxa"/>
            <w:tcBorders>
              <w:left w:val="nil"/>
            </w:tcBorders>
            <w:vAlign w:val="bottom"/>
          </w:tcPr>
          <w:p w14:paraId="4D9811CC" w14:textId="41DE3456" w:rsidR="00F47675" w:rsidRPr="00E30075" w:rsidRDefault="00F47675" w:rsidP="00F4767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–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.00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FCEF9E3" w14:textId="77777777" w:rsidR="00F47675" w:rsidRPr="00E30075" w:rsidRDefault="00F47675" w:rsidP="00F4767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9" w:type="dxa"/>
            <w:shd w:val="clear" w:color="auto" w:fill="auto"/>
          </w:tcPr>
          <w:p w14:paraId="41DAEA8C" w14:textId="4BFA012C" w:rsidR="00F47675" w:rsidRPr="002B27B7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425,570</w:t>
            </w:r>
          </w:p>
        </w:tc>
        <w:tc>
          <w:tcPr>
            <w:tcW w:w="124" w:type="dxa"/>
          </w:tcPr>
          <w:p w14:paraId="0664DB59" w14:textId="77777777" w:rsidR="00F47675" w:rsidRPr="00E30075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63F9AAE" w14:textId="2ED20877" w:rsidR="00F47675" w:rsidRPr="00E30075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01C8B">
              <w:rPr>
                <w:rFonts w:ascii="Browallia New" w:hAnsi="Browallia New" w:cs="Browallia New"/>
                <w:sz w:val="28"/>
                <w:szCs w:val="28"/>
              </w:rPr>
              <w:t>463,798</w:t>
            </w:r>
          </w:p>
        </w:tc>
        <w:tc>
          <w:tcPr>
            <w:tcW w:w="99" w:type="dxa"/>
          </w:tcPr>
          <w:p w14:paraId="311DEBA4" w14:textId="77777777" w:rsidR="00F47675" w:rsidRPr="00E30075" w:rsidRDefault="00F47675" w:rsidP="00F47675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3E5B1AA" w14:textId="37A21123" w:rsidR="00F47675" w:rsidRPr="00E30075" w:rsidRDefault="00F47675" w:rsidP="00F47675">
            <w:pPr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388,051</w:t>
            </w:r>
          </w:p>
        </w:tc>
        <w:tc>
          <w:tcPr>
            <w:tcW w:w="108" w:type="dxa"/>
            <w:shd w:val="clear" w:color="auto" w:fill="auto"/>
          </w:tcPr>
          <w:p w14:paraId="7DDDC4B5" w14:textId="77777777" w:rsidR="00F47675" w:rsidRPr="00E30075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3FD060EB" w14:textId="5AF5CEFB" w:rsidR="00F47675" w:rsidRPr="00E30075" w:rsidRDefault="00F47675" w:rsidP="00F47675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16DA">
              <w:rPr>
                <w:rFonts w:ascii="Browallia New" w:hAnsi="Browallia New" w:cs="Browallia New"/>
                <w:sz w:val="28"/>
                <w:szCs w:val="28"/>
              </w:rPr>
              <w:t>400,706</w:t>
            </w:r>
          </w:p>
        </w:tc>
      </w:tr>
      <w:tr w:rsidR="00F47675" w:rsidRPr="00E30075" w14:paraId="499346C2" w14:textId="77777777" w:rsidTr="00A24B0F">
        <w:trPr>
          <w:cantSplit/>
          <w:trHeight w:val="20"/>
        </w:trPr>
        <w:tc>
          <w:tcPr>
            <w:tcW w:w="2628" w:type="dxa"/>
            <w:vAlign w:val="bottom"/>
          </w:tcPr>
          <w:p w14:paraId="30C2E853" w14:textId="77777777" w:rsidR="00F47675" w:rsidRPr="00E30075" w:rsidRDefault="00F47675" w:rsidP="00F47675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30075">
              <w:rPr>
                <w:rFonts w:ascii="Browallia New" w:hAnsi="Browallia New" w:cs="Browalli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477" w:type="dxa"/>
            <w:tcBorders>
              <w:left w:val="nil"/>
            </w:tcBorders>
            <w:vAlign w:val="bottom"/>
          </w:tcPr>
          <w:p w14:paraId="31AF5B8F" w14:textId="4F3697BF" w:rsidR="00F47675" w:rsidRPr="00E30075" w:rsidRDefault="00F47675" w:rsidP="00F4767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7.50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–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83DB71A" w14:textId="77777777" w:rsidR="00F47675" w:rsidRPr="00E30075" w:rsidRDefault="00F47675" w:rsidP="00F4767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9" w:type="dxa"/>
            <w:shd w:val="clear" w:color="auto" w:fill="auto"/>
          </w:tcPr>
          <w:p w14:paraId="40577A77" w14:textId="510BE154" w:rsidR="00F47675" w:rsidRPr="002B27B7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355,000</w:t>
            </w:r>
          </w:p>
        </w:tc>
        <w:tc>
          <w:tcPr>
            <w:tcW w:w="124" w:type="dxa"/>
          </w:tcPr>
          <w:p w14:paraId="7701F78D" w14:textId="77777777" w:rsidR="00F47675" w:rsidRPr="00E30075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182D1A3" w14:textId="4A9B77D3" w:rsidR="00F47675" w:rsidRPr="00E30075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1C8B">
              <w:rPr>
                <w:rFonts w:ascii="Browallia New" w:hAnsi="Browallia New" w:cs="Browallia New"/>
                <w:sz w:val="28"/>
                <w:szCs w:val="28"/>
              </w:rPr>
              <w:t>355,000</w:t>
            </w:r>
          </w:p>
        </w:tc>
        <w:tc>
          <w:tcPr>
            <w:tcW w:w="99" w:type="dxa"/>
          </w:tcPr>
          <w:p w14:paraId="32B125F8" w14:textId="77777777" w:rsidR="00F47675" w:rsidRPr="00E30075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10A6712" w14:textId="657BFCB1" w:rsidR="00F47675" w:rsidRPr="00E30075" w:rsidRDefault="00F47675" w:rsidP="00F47675">
            <w:pPr>
              <w:tabs>
                <w:tab w:val="left" w:pos="770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</w:t>
            </w:r>
            <w:r w:rsidRPr="008A16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1720FE6D" w14:textId="77777777" w:rsidR="00F47675" w:rsidRPr="00E30075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67CD49C0" w14:textId="2CEBAF80" w:rsidR="00F47675" w:rsidRPr="00E215AA" w:rsidRDefault="00F47675" w:rsidP="00F47675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8A16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47675" w:rsidRPr="00C04DF6" w14:paraId="7AF21344" w14:textId="77777777" w:rsidTr="00A24B0F">
        <w:trPr>
          <w:cantSplit/>
          <w:trHeight w:val="20"/>
        </w:trPr>
        <w:tc>
          <w:tcPr>
            <w:tcW w:w="2628" w:type="dxa"/>
            <w:vAlign w:val="bottom"/>
          </w:tcPr>
          <w:p w14:paraId="320E4B8E" w14:textId="77777777" w:rsidR="00F47675" w:rsidRPr="00E30075" w:rsidRDefault="00F47675" w:rsidP="00F47675">
            <w:pPr>
              <w:pStyle w:val="Heading7"/>
              <w:ind w:left="294" w:firstLine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3007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E3007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477" w:type="dxa"/>
            <w:tcBorders>
              <w:left w:val="nil"/>
            </w:tcBorders>
            <w:vAlign w:val="bottom"/>
          </w:tcPr>
          <w:p w14:paraId="5577FC63" w14:textId="77777777" w:rsidR="00F47675" w:rsidRPr="009E3A13" w:rsidRDefault="00F47675" w:rsidP="00F47675">
            <w:pPr>
              <w:pStyle w:val="Heading7"/>
              <w:ind w:firstLine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366C3B1" w14:textId="77777777" w:rsidR="00F47675" w:rsidRPr="00E30075" w:rsidRDefault="00F47675" w:rsidP="00F47675">
            <w:pPr>
              <w:pStyle w:val="Heading7"/>
              <w:ind w:firstLine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9756093" w14:textId="4FD04661" w:rsidR="00F47675" w:rsidRPr="002B27B7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792,499</w:t>
            </w:r>
          </w:p>
        </w:tc>
        <w:tc>
          <w:tcPr>
            <w:tcW w:w="124" w:type="dxa"/>
          </w:tcPr>
          <w:p w14:paraId="5706C702" w14:textId="77777777" w:rsidR="00F47675" w:rsidRPr="00E30075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12" w:space="0" w:color="auto"/>
            </w:tcBorders>
          </w:tcPr>
          <w:p w14:paraId="3A0D8F3D" w14:textId="4950B524" w:rsidR="00F47675" w:rsidRPr="00E30075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01C8B">
              <w:rPr>
                <w:rFonts w:ascii="Browallia New" w:hAnsi="Browallia New" w:cs="Browallia New"/>
                <w:sz w:val="28"/>
                <w:szCs w:val="28"/>
              </w:rPr>
              <w:t>830,303</w:t>
            </w:r>
          </w:p>
        </w:tc>
        <w:tc>
          <w:tcPr>
            <w:tcW w:w="99" w:type="dxa"/>
          </w:tcPr>
          <w:p w14:paraId="353CE623" w14:textId="77777777" w:rsidR="00F47675" w:rsidRPr="00E30075" w:rsidRDefault="00F47675" w:rsidP="00F47675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C55916C" w14:textId="23A3EF2D" w:rsidR="00F47675" w:rsidRPr="00E30075" w:rsidRDefault="00F47675" w:rsidP="00F47675">
            <w:pPr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388,051</w:t>
            </w:r>
          </w:p>
        </w:tc>
        <w:tc>
          <w:tcPr>
            <w:tcW w:w="108" w:type="dxa"/>
            <w:shd w:val="clear" w:color="auto" w:fill="auto"/>
          </w:tcPr>
          <w:p w14:paraId="79B8CBB9" w14:textId="77777777" w:rsidR="00F47675" w:rsidRPr="00E30075" w:rsidRDefault="00F47675" w:rsidP="00F4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16C8333" w14:textId="0FDF93D4" w:rsidR="00F47675" w:rsidRPr="00E30075" w:rsidRDefault="00F47675" w:rsidP="00F47675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16DA">
              <w:rPr>
                <w:rFonts w:ascii="Browallia New" w:hAnsi="Browallia New" w:cs="Browallia New"/>
                <w:sz w:val="28"/>
                <w:szCs w:val="28"/>
              </w:rPr>
              <w:t>400,706</w:t>
            </w:r>
          </w:p>
        </w:tc>
      </w:tr>
    </w:tbl>
    <w:p w14:paraId="33DA0C71" w14:textId="77777777" w:rsidR="009A51CF" w:rsidRPr="00A24B0F" w:rsidRDefault="009A51CF" w:rsidP="00E760B8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F3C7597" w14:textId="77777777" w:rsidR="007458EF" w:rsidRPr="000F7318" w:rsidRDefault="007458EF" w:rsidP="007458E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0F7318">
        <w:rPr>
          <w:rFonts w:ascii="Browallia New" w:hAnsi="Browallia New" w:cs="Browallia New"/>
          <w:sz w:val="28"/>
          <w:szCs w:val="28"/>
          <w:cs/>
        </w:rPr>
        <w:t xml:space="preserve">ในระหว่างปี </w:t>
      </w:r>
      <w:r w:rsidRPr="000F7318">
        <w:rPr>
          <w:rFonts w:ascii="Browallia New" w:hAnsi="Browallia New" w:cs="Browallia New"/>
          <w:sz w:val="28"/>
          <w:szCs w:val="28"/>
        </w:rPr>
        <w:t>2560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 บริษัทย่อยแห่งหนึ่งผิดนัดชำระหนี้ตราสารหนี้ประเภทตั๋วแลกเงินกับบริษัทหลักทรัพย์จัดการกองทุนแห่งหนึ่งจำนวน </w:t>
      </w:r>
      <w:r w:rsidRPr="000F7318">
        <w:rPr>
          <w:rFonts w:ascii="Browallia New" w:hAnsi="Browallia New" w:cs="Browallia New"/>
          <w:sz w:val="28"/>
          <w:szCs w:val="28"/>
        </w:rPr>
        <w:t xml:space="preserve">355 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ล้านบาท ต่อมาภายหลังบริษัทหลักทรัพย์จัดการกองทุนดังกล่าวได้ฟ้องร้องให้ชำระหนี้ นอกจากนี้ บริษัทถูกฟ้องในฐานะผู้ค้ำประกันตั๋วแลกเงินที่ผิดนัดชำระจำนวน </w:t>
      </w:r>
      <w:r w:rsidRPr="000F7318">
        <w:rPr>
          <w:rFonts w:ascii="Browallia New" w:hAnsi="Browallia New" w:cs="Browallia New"/>
          <w:sz w:val="28"/>
          <w:szCs w:val="28"/>
        </w:rPr>
        <w:t xml:space="preserve">255 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</w:p>
    <w:p w14:paraId="5D78061C" w14:textId="77777777" w:rsidR="007458EF" w:rsidRPr="000F7318" w:rsidRDefault="007458EF" w:rsidP="007458E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08F3B5C" w14:textId="77777777" w:rsidR="007458EF" w:rsidRPr="000F7318" w:rsidRDefault="007458EF" w:rsidP="007458E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0F7318">
        <w:rPr>
          <w:rFonts w:ascii="Browallia New" w:hAnsi="Browallia New" w:cs="Browallia New"/>
          <w:sz w:val="28"/>
          <w:szCs w:val="28"/>
          <w:cs/>
        </w:rPr>
        <w:t xml:space="preserve">บริษัทย่อยได้บันทึกอัตราดอกเบี้ยโดยใช้อัตราดอกเบี้ยผิดนัดชำระร้อยละ </w:t>
      </w:r>
      <w:r w:rsidRPr="000F7318">
        <w:rPr>
          <w:rFonts w:ascii="Browallia New" w:hAnsi="Browallia New" w:cs="Browallia New"/>
          <w:sz w:val="28"/>
          <w:szCs w:val="28"/>
        </w:rPr>
        <w:t xml:space="preserve">7.5 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ถึงร้อยละ </w:t>
      </w:r>
      <w:r w:rsidRPr="000F7318">
        <w:rPr>
          <w:rFonts w:ascii="Browallia New" w:hAnsi="Browallia New" w:cs="Browallia New"/>
          <w:sz w:val="28"/>
          <w:szCs w:val="28"/>
        </w:rPr>
        <w:t xml:space="preserve">15 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ต่อปี จนกว่าจะชำระหนี้เรียบร้อย </w:t>
      </w:r>
    </w:p>
    <w:p w14:paraId="71E5146E" w14:textId="77777777" w:rsidR="007458EF" w:rsidRPr="000F7318" w:rsidRDefault="007458EF" w:rsidP="007458E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C4DC242" w14:textId="77777777" w:rsidR="007458EF" w:rsidRPr="000F7318" w:rsidRDefault="007458EF" w:rsidP="007458E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0F7318">
        <w:rPr>
          <w:rFonts w:ascii="Browallia New" w:hAnsi="Browallia New" w:cs="Browallia New"/>
          <w:sz w:val="28"/>
          <w:szCs w:val="28"/>
          <w:cs/>
        </w:rPr>
        <w:t xml:space="preserve">ในเดือนกรกฎาคม </w:t>
      </w:r>
      <w:r w:rsidRPr="000F7318">
        <w:rPr>
          <w:rFonts w:ascii="Browallia New" w:hAnsi="Browallia New" w:cs="Browallia New"/>
          <w:sz w:val="28"/>
          <w:szCs w:val="28"/>
        </w:rPr>
        <w:t xml:space="preserve">2561 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ศาลชั้นต้นพิพากษาให้บริษัทย่อยชำระหนี้จำนวน </w:t>
      </w:r>
      <w:r w:rsidRPr="000F7318">
        <w:rPr>
          <w:rFonts w:ascii="Browallia New" w:hAnsi="Browallia New" w:cs="Browallia New"/>
          <w:sz w:val="28"/>
          <w:szCs w:val="28"/>
        </w:rPr>
        <w:t xml:space="preserve">355 </w:t>
      </w:r>
      <w:r w:rsidRPr="000F7318">
        <w:rPr>
          <w:rFonts w:ascii="Browallia New" w:hAnsi="Browallia New" w:cs="Browallia New"/>
          <w:sz w:val="28"/>
          <w:szCs w:val="28"/>
          <w:cs/>
        </w:rPr>
        <w:t>ล้านบาท พร้อมดอกเบี้ยจนกว่าจะชำระหนี้เรียบร้อย ซึ่งขณะนี้อยู่ในระหว่างยื่นอุทธรณ์</w:t>
      </w:r>
    </w:p>
    <w:p w14:paraId="4E225962" w14:textId="36874FEA" w:rsidR="007458EF" w:rsidRDefault="007458EF" w:rsidP="007458E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0119DC7" w14:textId="59750EE7" w:rsidR="007458EF" w:rsidRDefault="007458EF" w:rsidP="007458E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7C7A3F">
        <w:rPr>
          <w:rFonts w:ascii="Browallia New" w:hAnsi="Browallia New" w:cs="Browallia New" w:hint="cs"/>
          <w:sz w:val="28"/>
          <w:szCs w:val="28"/>
          <w:cs/>
        </w:rPr>
        <w:t xml:space="preserve">ในระหว่างงวด ศาลได้อายัดบัญชีเงินฝากธนาคารของบริษัทและบริษัทย่อยจำนวน </w:t>
      </w:r>
      <w:r w:rsidRPr="007C7A3F">
        <w:rPr>
          <w:rFonts w:ascii="Browallia New" w:hAnsi="Browallia New" w:cs="Browallia New" w:hint="cs"/>
          <w:sz w:val="28"/>
          <w:szCs w:val="28"/>
        </w:rPr>
        <w:t>22.75</w:t>
      </w:r>
      <w:r w:rsidRPr="007C7A3F">
        <w:rPr>
          <w:rFonts w:ascii="Browallia New" w:hAnsi="Browallia New" w:cs="Browallia New" w:hint="cs"/>
          <w:sz w:val="28"/>
          <w:szCs w:val="28"/>
          <w:cs/>
        </w:rPr>
        <w:t xml:space="preserve"> ล้านบาท ซึ่งจำนวน</w:t>
      </w:r>
      <w:r>
        <w:rPr>
          <w:rFonts w:ascii="Browallia New" w:hAnsi="Browallia New" w:cs="Browallia New" w:hint="cs"/>
          <w:sz w:val="28"/>
          <w:szCs w:val="28"/>
          <w:cs/>
        </w:rPr>
        <w:t>ดังกล่าว</w:t>
      </w:r>
      <w:r w:rsidRPr="007C7A3F">
        <w:rPr>
          <w:rFonts w:ascii="Browallia New" w:hAnsi="Browallia New" w:cs="Browallia New" w:hint="cs"/>
          <w:sz w:val="28"/>
          <w:szCs w:val="28"/>
          <w:cs/>
        </w:rPr>
        <w:t>ถูกจัดประเภทอยู่ในเงินฝากธนาคารที่</w:t>
      </w:r>
      <w:r w:rsidR="009241B4">
        <w:rPr>
          <w:rFonts w:ascii="Browallia New" w:hAnsi="Browallia New" w:cs="Browallia New" w:hint="cs"/>
          <w:sz w:val="28"/>
          <w:szCs w:val="28"/>
          <w:cs/>
        </w:rPr>
        <w:t>มี</w:t>
      </w:r>
      <w:r w:rsidRPr="007C7A3F">
        <w:rPr>
          <w:rFonts w:ascii="Browallia New" w:hAnsi="Browallia New" w:cs="Browallia New" w:hint="cs"/>
          <w:sz w:val="28"/>
          <w:szCs w:val="28"/>
          <w:cs/>
        </w:rPr>
        <w:t>ข้อจำกัดในการใช้</w:t>
      </w:r>
    </w:p>
    <w:p w14:paraId="78D3475C" w14:textId="5C659645" w:rsidR="007458EF" w:rsidRDefault="007458EF" w:rsidP="007458E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042CD07" w14:textId="5DC057F6" w:rsidR="007458EF" w:rsidRDefault="007458EF" w:rsidP="007458E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6FB7114" w14:textId="77777777" w:rsidR="007458EF" w:rsidRPr="000F7318" w:rsidRDefault="007458EF" w:rsidP="007458E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2052C076" w14:textId="32DBCBA5" w:rsidR="007A1CD3" w:rsidRDefault="007A1CD3" w:rsidP="000F7318">
      <w:pPr>
        <w:spacing w:line="36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52035EF" w14:textId="0C2B23B5" w:rsidR="00EE1B00" w:rsidRDefault="00EE1B00" w:rsidP="006841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8F08396" w14:textId="2DF4CA84" w:rsidR="0030371B" w:rsidRDefault="0030371B" w:rsidP="006841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309E633" w14:textId="4DD0E780" w:rsidR="0030371B" w:rsidRDefault="0030371B" w:rsidP="006841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24E0372" w14:textId="65E72678" w:rsidR="0030371B" w:rsidRDefault="0030371B" w:rsidP="006841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FBBC5AC" w14:textId="6841314D" w:rsidR="0030371B" w:rsidRDefault="0030371B" w:rsidP="006841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80D46D8" w14:textId="20638737" w:rsidR="0030371B" w:rsidRDefault="0030371B" w:rsidP="006841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5470C0B" w14:textId="31A5CB47" w:rsidR="0030371B" w:rsidRDefault="0030371B" w:rsidP="006841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0742EFF" w14:textId="443BBC10" w:rsidR="0030371B" w:rsidRDefault="0030371B" w:rsidP="006841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2AA79F8" w14:textId="2115F5DD" w:rsidR="0030371B" w:rsidRDefault="0030371B" w:rsidP="006841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6A977C2" w14:textId="77777777" w:rsidR="007F3F9A" w:rsidRPr="00A24B0F" w:rsidRDefault="007F3F9A" w:rsidP="006841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0B7D70B" w14:textId="4C3C2A51" w:rsidR="00610059" w:rsidRDefault="00610059" w:rsidP="00BA2A3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E10D85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เงินกู้ยืมระยะยาว</w:t>
      </w:r>
      <w:r w:rsidR="002F0EC6">
        <w:rPr>
          <w:rFonts w:ascii="Browallia New" w:hAnsi="Browallia New" w:cs="Browallia New" w:hint="cs"/>
          <w:sz w:val="28"/>
          <w:szCs w:val="28"/>
          <w:u w:val="single"/>
          <w:cs/>
        </w:rPr>
        <w:t>จากสถาบันการเงิน</w:t>
      </w:r>
    </w:p>
    <w:p w14:paraId="619BFB7A" w14:textId="483F1AEC" w:rsidR="008A4192" w:rsidRPr="00A24B0F" w:rsidRDefault="008A4192" w:rsidP="00BA2A3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AFA089A" w14:textId="00583A67" w:rsidR="008A4192" w:rsidRDefault="008A4192" w:rsidP="00BA2A32">
      <w:pPr>
        <w:tabs>
          <w:tab w:val="clear" w:pos="907"/>
          <w:tab w:val="left" w:pos="426"/>
          <w:tab w:val="left" w:pos="90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566E70">
        <w:rPr>
          <w:rFonts w:ascii="Browallia New" w:hAnsi="Browallia New" w:cs="Browallia New"/>
          <w:sz w:val="28"/>
          <w:szCs w:val="28"/>
          <w:cs/>
        </w:rPr>
        <w:t>เงินกู้ยืมระยะยาวเป็นเงินกู้ยืมที่มีหลักประกันซึ่งบริษัท</w:t>
      </w:r>
      <w:r w:rsidRPr="00566E70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566E70">
        <w:rPr>
          <w:rFonts w:ascii="Browallia New" w:hAnsi="Browallia New" w:cs="Browallia New"/>
          <w:sz w:val="28"/>
          <w:szCs w:val="28"/>
          <w:cs/>
        </w:rPr>
        <w:t>ได้รับจากธนาคารพาณิชย์ในประเทศ</w:t>
      </w:r>
      <w:r w:rsidRPr="00566E70">
        <w:rPr>
          <w:rFonts w:ascii="Browallia New" w:hAnsi="Browallia New" w:cs="Browallia New" w:hint="cs"/>
          <w:sz w:val="28"/>
          <w:szCs w:val="28"/>
          <w:cs/>
        </w:rPr>
        <w:t>สองแห่ง</w:t>
      </w:r>
      <w:r w:rsidR="00A24B0F">
        <w:rPr>
          <w:rFonts w:ascii="Browallia New" w:hAnsi="Browallia New" w:cs="Browallia New"/>
          <w:sz w:val="28"/>
          <w:szCs w:val="28"/>
        </w:rPr>
        <w:t xml:space="preserve">      </w:t>
      </w:r>
      <w:r w:rsidRPr="00566E70">
        <w:rPr>
          <w:rFonts w:ascii="Browallia New" w:hAnsi="Browallia New" w:cs="Browallia New"/>
          <w:sz w:val="28"/>
          <w:szCs w:val="28"/>
          <w:cs/>
        </w:rPr>
        <w:t>โดยมีรายละเอียดดังนี้</w:t>
      </w:r>
    </w:p>
    <w:p w14:paraId="69F0893C" w14:textId="77777777" w:rsidR="000A24EA" w:rsidRPr="00A24B0F" w:rsidRDefault="000A24EA" w:rsidP="008A4192">
      <w:pPr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220" w:type="dxa"/>
        <w:tblInd w:w="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3"/>
        <w:gridCol w:w="989"/>
        <w:gridCol w:w="1173"/>
        <w:gridCol w:w="1080"/>
        <w:gridCol w:w="900"/>
        <w:gridCol w:w="1260"/>
        <w:gridCol w:w="952"/>
        <w:gridCol w:w="12"/>
        <w:gridCol w:w="21"/>
      </w:tblGrid>
      <w:tr w:rsidR="00E558D4" w:rsidRPr="0083700B" w14:paraId="6A9454DA" w14:textId="77777777" w:rsidTr="00A04856">
        <w:trPr>
          <w:gridAfter w:val="2"/>
          <w:wAfter w:w="33" w:type="dxa"/>
        </w:trPr>
        <w:tc>
          <w:tcPr>
            <w:tcW w:w="2833" w:type="dxa"/>
            <w:shd w:val="clear" w:color="auto" w:fill="auto"/>
          </w:tcPr>
          <w:p w14:paraId="32B797F8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54" w:type="dxa"/>
            <w:gridSpan w:val="6"/>
            <w:shd w:val="clear" w:color="auto" w:fill="auto"/>
          </w:tcPr>
          <w:p w14:paraId="484DC53B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>: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558D4" w:rsidRPr="0083700B" w14:paraId="5878E941" w14:textId="77777777" w:rsidTr="00A04856">
        <w:trPr>
          <w:gridAfter w:val="2"/>
          <w:wAfter w:w="33" w:type="dxa"/>
        </w:trPr>
        <w:tc>
          <w:tcPr>
            <w:tcW w:w="2833" w:type="dxa"/>
            <w:shd w:val="clear" w:color="auto" w:fill="auto"/>
          </w:tcPr>
          <w:p w14:paraId="57882907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54" w:type="dxa"/>
            <w:gridSpan w:val="6"/>
            <w:shd w:val="clear" w:color="auto" w:fill="auto"/>
          </w:tcPr>
          <w:p w14:paraId="1D9AD8B9" w14:textId="1324F6E8" w:rsidR="00E558D4" w:rsidRPr="00A24B0F" w:rsidRDefault="00A24B0F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มีนาคม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2562</w:t>
            </w:r>
          </w:p>
        </w:tc>
      </w:tr>
      <w:tr w:rsidR="00E558D4" w:rsidRPr="0083700B" w14:paraId="68BCBC13" w14:textId="77777777" w:rsidTr="00A04856">
        <w:trPr>
          <w:gridAfter w:val="1"/>
          <w:wAfter w:w="21" w:type="dxa"/>
        </w:trPr>
        <w:tc>
          <w:tcPr>
            <w:tcW w:w="2833" w:type="dxa"/>
            <w:shd w:val="clear" w:color="auto" w:fill="auto"/>
          </w:tcPr>
          <w:p w14:paraId="3199375C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242" w:type="dxa"/>
            <w:gridSpan w:val="3"/>
            <w:shd w:val="clear" w:color="auto" w:fill="auto"/>
          </w:tcPr>
          <w:p w14:paraId="5DED889B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24" w:type="dxa"/>
            <w:gridSpan w:val="4"/>
            <w:shd w:val="clear" w:color="auto" w:fill="auto"/>
          </w:tcPr>
          <w:p w14:paraId="7C9E8762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558D4" w:rsidRPr="0083700B" w14:paraId="0528AD90" w14:textId="77777777" w:rsidTr="00A04856">
        <w:tc>
          <w:tcPr>
            <w:tcW w:w="2833" w:type="dxa"/>
            <w:shd w:val="clear" w:color="auto" w:fill="auto"/>
          </w:tcPr>
          <w:p w14:paraId="2B882050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204C56C2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BA92512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3000027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73" w:type="dxa"/>
            <w:shd w:val="clear" w:color="auto" w:fill="auto"/>
          </w:tcPr>
          <w:p w14:paraId="02129F21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1F6F68FE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080" w:type="dxa"/>
            <w:shd w:val="clear" w:color="auto" w:fill="auto"/>
          </w:tcPr>
          <w:p w14:paraId="101B8E01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C23698C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594E7A4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00" w:type="dxa"/>
            <w:shd w:val="clear" w:color="auto" w:fill="auto"/>
          </w:tcPr>
          <w:p w14:paraId="7C8758DD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6911C4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CDB733B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260" w:type="dxa"/>
            <w:shd w:val="clear" w:color="auto" w:fill="auto"/>
          </w:tcPr>
          <w:p w14:paraId="79E06EFA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320E7724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85" w:type="dxa"/>
            <w:gridSpan w:val="3"/>
            <w:shd w:val="clear" w:color="auto" w:fill="auto"/>
          </w:tcPr>
          <w:p w14:paraId="6FFD5F8A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6472B90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35F2C05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</w:tr>
      <w:tr w:rsidR="00E558D4" w:rsidRPr="0083700B" w14:paraId="2C999CFF" w14:textId="77777777" w:rsidTr="00A04856">
        <w:tc>
          <w:tcPr>
            <w:tcW w:w="2833" w:type="dxa"/>
            <w:shd w:val="clear" w:color="auto" w:fill="auto"/>
          </w:tcPr>
          <w:p w14:paraId="04971674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334508E7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</w:tcPr>
          <w:p w14:paraId="7A735890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6197391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97340D8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58B56AB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5" w:type="dxa"/>
            <w:gridSpan w:val="3"/>
            <w:shd w:val="clear" w:color="auto" w:fill="auto"/>
          </w:tcPr>
          <w:p w14:paraId="6D889A70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D63A0" w:rsidRPr="0083700B" w14:paraId="4CE3847B" w14:textId="77777777" w:rsidTr="00A04856">
        <w:tc>
          <w:tcPr>
            <w:tcW w:w="2833" w:type="dxa"/>
            <w:shd w:val="clear" w:color="auto" w:fill="auto"/>
          </w:tcPr>
          <w:p w14:paraId="1C28A21A" w14:textId="77777777" w:rsidR="00BD63A0" w:rsidRPr="0083700B" w:rsidRDefault="00BD63A0" w:rsidP="00BD63A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วงเงินกู้ 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1,400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89" w:type="dxa"/>
            <w:shd w:val="clear" w:color="auto" w:fill="auto"/>
          </w:tcPr>
          <w:p w14:paraId="5DDF9383" w14:textId="59EB140C" w:rsidR="00BD63A0" w:rsidRPr="00BD63A0" w:rsidRDefault="00BD63A0" w:rsidP="00BD63A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F7318">
              <w:rPr>
                <w:rFonts w:ascii="Browallia New" w:hAnsi="Browallia New" w:cs="Browallia New"/>
                <w:sz w:val="24"/>
                <w:szCs w:val="24"/>
              </w:rPr>
              <w:t>341,811</w:t>
            </w:r>
          </w:p>
        </w:tc>
        <w:tc>
          <w:tcPr>
            <w:tcW w:w="1173" w:type="dxa"/>
            <w:shd w:val="clear" w:color="auto" w:fill="auto"/>
          </w:tcPr>
          <w:p w14:paraId="652B0126" w14:textId="2A6CF837" w:rsidR="00BD63A0" w:rsidRPr="00BD63A0" w:rsidRDefault="00BD63A0" w:rsidP="00BD63A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F7318">
              <w:rPr>
                <w:rFonts w:ascii="Browallia New" w:hAnsi="Browallia New" w:cs="Browallia New"/>
                <w:sz w:val="24"/>
                <w:szCs w:val="24"/>
              </w:rPr>
              <w:t>(4,019)</w:t>
            </w:r>
          </w:p>
        </w:tc>
        <w:tc>
          <w:tcPr>
            <w:tcW w:w="1080" w:type="dxa"/>
            <w:shd w:val="clear" w:color="auto" w:fill="auto"/>
          </w:tcPr>
          <w:p w14:paraId="3DD7F29C" w14:textId="317B1705" w:rsidR="00BD63A0" w:rsidRPr="00BD63A0" w:rsidRDefault="00BD63A0" w:rsidP="00BD63A0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F7318">
              <w:rPr>
                <w:rFonts w:ascii="Browallia New" w:hAnsi="Browallia New" w:cs="Browallia New"/>
                <w:sz w:val="24"/>
                <w:szCs w:val="24"/>
              </w:rPr>
              <w:t>337,792</w:t>
            </w:r>
          </w:p>
        </w:tc>
        <w:tc>
          <w:tcPr>
            <w:tcW w:w="900" w:type="dxa"/>
            <w:shd w:val="clear" w:color="auto" w:fill="auto"/>
          </w:tcPr>
          <w:p w14:paraId="2083226A" w14:textId="41286815" w:rsidR="00BD63A0" w:rsidRPr="0083700B" w:rsidRDefault="00BD63A0" w:rsidP="00BD63A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341,811</w:t>
            </w:r>
          </w:p>
        </w:tc>
        <w:tc>
          <w:tcPr>
            <w:tcW w:w="1260" w:type="dxa"/>
            <w:shd w:val="clear" w:color="auto" w:fill="auto"/>
          </w:tcPr>
          <w:p w14:paraId="61CC0AE2" w14:textId="0B336CAD" w:rsidR="00BD63A0" w:rsidRPr="0083700B" w:rsidRDefault="00BD63A0" w:rsidP="00BD63A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(4,019)</w:t>
            </w:r>
          </w:p>
        </w:tc>
        <w:tc>
          <w:tcPr>
            <w:tcW w:w="985" w:type="dxa"/>
            <w:gridSpan w:val="3"/>
            <w:shd w:val="clear" w:color="auto" w:fill="auto"/>
          </w:tcPr>
          <w:p w14:paraId="6BCA59CA" w14:textId="64448408" w:rsidR="00BD63A0" w:rsidRPr="0083700B" w:rsidRDefault="00BD63A0" w:rsidP="00BD63A0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337,792</w:t>
            </w:r>
          </w:p>
        </w:tc>
      </w:tr>
      <w:tr w:rsidR="00BD63A0" w:rsidRPr="0083700B" w14:paraId="214A312F" w14:textId="77777777" w:rsidTr="00A04856">
        <w:tc>
          <w:tcPr>
            <w:tcW w:w="2833" w:type="dxa"/>
            <w:shd w:val="clear" w:color="auto" w:fill="auto"/>
          </w:tcPr>
          <w:p w14:paraId="3C5FEC78" w14:textId="3A77DE86" w:rsidR="00BD63A0" w:rsidRPr="0083700B" w:rsidRDefault="00BD63A0" w:rsidP="00BD63A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วงเงินกู้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>290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89" w:type="dxa"/>
            <w:shd w:val="clear" w:color="auto" w:fill="auto"/>
          </w:tcPr>
          <w:p w14:paraId="46FF93E8" w14:textId="5A2EE7C4" w:rsidR="00BD63A0" w:rsidRPr="00BD63A0" w:rsidRDefault="00BD63A0" w:rsidP="00BD63A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F7318">
              <w:rPr>
                <w:rFonts w:ascii="Browallia New" w:hAnsi="Browallia New" w:cs="Browallia New"/>
                <w:sz w:val="24"/>
                <w:szCs w:val="24"/>
              </w:rPr>
              <w:t>61,915</w:t>
            </w:r>
          </w:p>
        </w:tc>
        <w:tc>
          <w:tcPr>
            <w:tcW w:w="1173" w:type="dxa"/>
            <w:shd w:val="clear" w:color="auto" w:fill="auto"/>
          </w:tcPr>
          <w:p w14:paraId="55D9FCBA" w14:textId="547E38F2" w:rsidR="00BD63A0" w:rsidRPr="00BD63A0" w:rsidRDefault="00BD63A0" w:rsidP="00BD63A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F7318">
              <w:rPr>
                <w:rFonts w:ascii="Browallia New" w:hAnsi="Browallia New" w:cs="Browallia New"/>
                <w:sz w:val="24"/>
                <w:szCs w:val="24"/>
              </w:rPr>
              <w:t>(562)</w:t>
            </w:r>
          </w:p>
        </w:tc>
        <w:tc>
          <w:tcPr>
            <w:tcW w:w="1080" w:type="dxa"/>
            <w:shd w:val="clear" w:color="auto" w:fill="auto"/>
          </w:tcPr>
          <w:p w14:paraId="26C1566B" w14:textId="095B8797" w:rsidR="00BD63A0" w:rsidRPr="00BD63A0" w:rsidRDefault="00BD63A0" w:rsidP="00BD63A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F7318">
              <w:rPr>
                <w:rFonts w:ascii="Browallia New" w:hAnsi="Browallia New" w:cs="Browallia New"/>
                <w:sz w:val="24"/>
                <w:szCs w:val="24"/>
              </w:rPr>
              <w:t>61,353</w:t>
            </w:r>
          </w:p>
        </w:tc>
        <w:tc>
          <w:tcPr>
            <w:tcW w:w="900" w:type="dxa"/>
            <w:shd w:val="clear" w:color="auto" w:fill="auto"/>
          </w:tcPr>
          <w:p w14:paraId="621D2175" w14:textId="32A6E576" w:rsidR="00BD63A0" w:rsidRPr="0083700B" w:rsidRDefault="00BD63A0" w:rsidP="00BD63A0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61,915</w:t>
            </w:r>
          </w:p>
        </w:tc>
        <w:tc>
          <w:tcPr>
            <w:tcW w:w="1260" w:type="dxa"/>
            <w:shd w:val="clear" w:color="auto" w:fill="auto"/>
          </w:tcPr>
          <w:p w14:paraId="12997680" w14:textId="47BDC159" w:rsidR="00BD63A0" w:rsidRPr="0083700B" w:rsidRDefault="00BD63A0" w:rsidP="00BD63A0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(562)</w:t>
            </w:r>
          </w:p>
        </w:tc>
        <w:tc>
          <w:tcPr>
            <w:tcW w:w="985" w:type="dxa"/>
            <w:gridSpan w:val="3"/>
            <w:shd w:val="clear" w:color="auto" w:fill="auto"/>
          </w:tcPr>
          <w:p w14:paraId="2463BCAE" w14:textId="55AF593C" w:rsidR="00BD63A0" w:rsidRPr="0083700B" w:rsidRDefault="00BD63A0" w:rsidP="00BD63A0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61,353</w:t>
            </w:r>
          </w:p>
        </w:tc>
      </w:tr>
      <w:tr w:rsidR="00BD63A0" w:rsidRPr="0083700B" w14:paraId="68465CD3" w14:textId="77777777" w:rsidTr="00A04856">
        <w:tc>
          <w:tcPr>
            <w:tcW w:w="2833" w:type="dxa"/>
            <w:shd w:val="clear" w:color="auto" w:fill="auto"/>
          </w:tcPr>
          <w:p w14:paraId="364DA6FA" w14:textId="15716146" w:rsidR="00BD63A0" w:rsidRPr="0083700B" w:rsidRDefault="00BD63A0" w:rsidP="00BD63A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วงเงินกู้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494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89" w:type="dxa"/>
            <w:shd w:val="clear" w:color="auto" w:fill="auto"/>
          </w:tcPr>
          <w:p w14:paraId="5C0B828F" w14:textId="176D6002" w:rsidR="00BD63A0" w:rsidRPr="00BD63A0" w:rsidRDefault="00BD63A0" w:rsidP="00BD63A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F7318">
              <w:rPr>
                <w:rFonts w:ascii="Browallia New" w:hAnsi="Browallia New" w:cs="Browallia New"/>
                <w:sz w:val="24"/>
                <w:szCs w:val="24"/>
              </w:rPr>
              <w:t>168,249</w:t>
            </w:r>
          </w:p>
        </w:tc>
        <w:tc>
          <w:tcPr>
            <w:tcW w:w="1173" w:type="dxa"/>
            <w:shd w:val="clear" w:color="auto" w:fill="auto"/>
          </w:tcPr>
          <w:p w14:paraId="409C9B90" w14:textId="5A08F063" w:rsidR="00BD63A0" w:rsidRPr="00BD63A0" w:rsidRDefault="00BD63A0" w:rsidP="00BD63A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F7318">
              <w:rPr>
                <w:rFonts w:ascii="Browallia New" w:hAnsi="Browallia New" w:cs="Browallia New"/>
                <w:sz w:val="24"/>
                <w:szCs w:val="24"/>
              </w:rPr>
              <w:t>(1,973)</w:t>
            </w:r>
          </w:p>
        </w:tc>
        <w:tc>
          <w:tcPr>
            <w:tcW w:w="1080" w:type="dxa"/>
            <w:shd w:val="clear" w:color="auto" w:fill="auto"/>
          </w:tcPr>
          <w:p w14:paraId="5308C791" w14:textId="0AC1E86B" w:rsidR="00BD63A0" w:rsidRPr="00BD63A0" w:rsidRDefault="00BD63A0" w:rsidP="00BD63A0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F7318">
              <w:rPr>
                <w:rFonts w:ascii="Browallia New" w:hAnsi="Browallia New" w:cs="Browallia New"/>
                <w:sz w:val="24"/>
                <w:szCs w:val="24"/>
              </w:rPr>
              <w:t>166,276</w:t>
            </w:r>
          </w:p>
        </w:tc>
        <w:tc>
          <w:tcPr>
            <w:tcW w:w="900" w:type="dxa"/>
            <w:shd w:val="clear" w:color="auto" w:fill="auto"/>
          </w:tcPr>
          <w:p w14:paraId="12DCE0DE" w14:textId="23267608" w:rsidR="00BD63A0" w:rsidRPr="0083700B" w:rsidRDefault="00BD63A0" w:rsidP="00BD63A0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168,249</w:t>
            </w:r>
          </w:p>
        </w:tc>
        <w:tc>
          <w:tcPr>
            <w:tcW w:w="1260" w:type="dxa"/>
            <w:shd w:val="clear" w:color="auto" w:fill="auto"/>
          </w:tcPr>
          <w:p w14:paraId="3EAB5A4C" w14:textId="158ACAAE" w:rsidR="00BD63A0" w:rsidRPr="0083700B" w:rsidRDefault="00BD63A0" w:rsidP="00BD63A0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(1,973)</w:t>
            </w:r>
          </w:p>
        </w:tc>
        <w:tc>
          <w:tcPr>
            <w:tcW w:w="985" w:type="dxa"/>
            <w:gridSpan w:val="3"/>
            <w:shd w:val="clear" w:color="auto" w:fill="auto"/>
          </w:tcPr>
          <w:p w14:paraId="4EB3F18C" w14:textId="1A80F24E" w:rsidR="00BD63A0" w:rsidRPr="0083700B" w:rsidRDefault="00BD63A0" w:rsidP="00BD63A0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166,276</w:t>
            </w:r>
          </w:p>
        </w:tc>
      </w:tr>
      <w:tr w:rsidR="00BD63A0" w:rsidRPr="0083700B" w14:paraId="5FFA858B" w14:textId="77777777" w:rsidTr="00A04856">
        <w:tc>
          <w:tcPr>
            <w:tcW w:w="2833" w:type="dxa"/>
            <w:shd w:val="clear" w:color="auto" w:fill="auto"/>
          </w:tcPr>
          <w:p w14:paraId="6E640A1A" w14:textId="62012056" w:rsidR="00BD63A0" w:rsidRPr="00BE4864" w:rsidRDefault="00BD63A0" w:rsidP="00BD63A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BE48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วงเงินกู้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BE4864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BE48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ล้านบาท</w:t>
            </w:r>
          </w:p>
        </w:tc>
        <w:tc>
          <w:tcPr>
            <w:tcW w:w="989" w:type="dxa"/>
            <w:shd w:val="clear" w:color="auto" w:fill="auto"/>
          </w:tcPr>
          <w:p w14:paraId="0EE48687" w14:textId="69DA28EF" w:rsidR="00BD63A0" w:rsidRPr="00BD63A0" w:rsidRDefault="00BD63A0" w:rsidP="00BD63A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7318">
              <w:rPr>
                <w:rFonts w:ascii="Browallia New" w:hAnsi="Browallia New" w:cs="Browallia New"/>
                <w:sz w:val="24"/>
                <w:szCs w:val="24"/>
              </w:rPr>
              <w:t>2,932</w:t>
            </w:r>
          </w:p>
        </w:tc>
        <w:tc>
          <w:tcPr>
            <w:tcW w:w="1173" w:type="dxa"/>
            <w:shd w:val="clear" w:color="auto" w:fill="auto"/>
          </w:tcPr>
          <w:p w14:paraId="70099EEA" w14:textId="71614EAF" w:rsidR="00BD63A0" w:rsidRPr="00BD63A0" w:rsidRDefault="00BD63A0" w:rsidP="00BD63A0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F7318">
              <w:rPr>
                <w:rFonts w:ascii="Browallia New" w:hAnsi="Browallia New" w:cs="Browallia New"/>
                <w:sz w:val="24"/>
                <w:szCs w:val="24"/>
              </w:rPr>
              <w:t xml:space="preserve">           -</w:t>
            </w:r>
          </w:p>
        </w:tc>
        <w:tc>
          <w:tcPr>
            <w:tcW w:w="1080" w:type="dxa"/>
            <w:shd w:val="clear" w:color="auto" w:fill="auto"/>
          </w:tcPr>
          <w:p w14:paraId="3C2267DA" w14:textId="57418975" w:rsidR="00BD63A0" w:rsidRPr="00BD63A0" w:rsidRDefault="00BD63A0" w:rsidP="00BD63A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F7318">
              <w:rPr>
                <w:rFonts w:ascii="Browallia New" w:hAnsi="Browallia New" w:cs="Browallia New"/>
                <w:sz w:val="24"/>
                <w:szCs w:val="24"/>
              </w:rPr>
              <w:t>2,932</w:t>
            </w:r>
          </w:p>
        </w:tc>
        <w:tc>
          <w:tcPr>
            <w:tcW w:w="900" w:type="dxa"/>
            <w:shd w:val="clear" w:color="auto" w:fill="auto"/>
          </w:tcPr>
          <w:p w14:paraId="0EF6DEF4" w14:textId="5535AFDF" w:rsidR="00BD63A0" w:rsidRPr="00BE4864" w:rsidRDefault="00BD63A0" w:rsidP="00BD63A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FD3F86E" w14:textId="07A8E2CB" w:rsidR="00BD63A0" w:rsidRPr="00BE4864" w:rsidRDefault="00BD63A0" w:rsidP="00BD63A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-</w:t>
            </w:r>
          </w:p>
        </w:tc>
        <w:tc>
          <w:tcPr>
            <w:tcW w:w="985" w:type="dxa"/>
            <w:gridSpan w:val="3"/>
            <w:shd w:val="clear" w:color="auto" w:fill="auto"/>
          </w:tcPr>
          <w:p w14:paraId="71EE59DE" w14:textId="751144FC" w:rsidR="00BD63A0" w:rsidRPr="0083700B" w:rsidRDefault="00BD63A0" w:rsidP="00BD63A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D63A0" w:rsidRPr="0083700B" w14:paraId="54E83350" w14:textId="77777777" w:rsidTr="00A04856">
        <w:tc>
          <w:tcPr>
            <w:tcW w:w="2833" w:type="dxa"/>
            <w:shd w:val="clear" w:color="auto" w:fill="auto"/>
          </w:tcPr>
          <w:p w14:paraId="28E214EB" w14:textId="77777777" w:rsidR="00BD63A0" w:rsidRPr="0083700B" w:rsidRDefault="00BD63A0" w:rsidP="00BD63A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89" w:type="dxa"/>
            <w:shd w:val="clear" w:color="auto" w:fill="auto"/>
          </w:tcPr>
          <w:p w14:paraId="044932AC" w14:textId="154BB57F" w:rsidR="00BD63A0" w:rsidRPr="00BD63A0" w:rsidRDefault="00BD63A0" w:rsidP="00BD63A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F7318">
              <w:rPr>
                <w:rFonts w:ascii="Browallia New" w:hAnsi="Browallia New" w:cs="Browallia New"/>
                <w:sz w:val="24"/>
                <w:szCs w:val="24"/>
              </w:rPr>
              <w:t>574,907</w:t>
            </w:r>
          </w:p>
        </w:tc>
        <w:tc>
          <w:tcPr>
            <w:tcW w:w="1173" w:type="dxa"/>
            <w:shd w:val="clear" w:color="auto" w:fill="auto"/>
          </w:tcPr>
          <w:p w14:paraId="0729A5E9" w14:textId="147E7366" w:rsidR="00BD63A0" w:rsidRPr="00BD63A0" w:rsidRDefault="00BD63A0" w:rsidP="00BD63A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F7318">
              <w:rPr>
                <w:rFonts w:ascii="Browallia New" w:hAnsi="Browallia New" w:cs="Browallia New"/>
                <w:sz w:val="24"/>
                <w:szCs w:val="24"/>
              </w:rPr>
              <w:t>(6,554)</w:t>
            </w:r>
          </w:p>
        </w:tc>
        <w:tc>
          <w:tcPr>
            <w:tcW w:w="1080" w:type="dxa"/>
            <w:shd w:val="clear" w:color="auto" w:fill="auto"/>
          </w:tcPr>
          <w:p w14:paraId="63CEA2AD" w14:textId="5D726C97" w:rsidR="00BD63A0" w:rsidRPr="00BD63A0" w:rsidRDefault="00BD63A0" w:rsidP="00BD63A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F7318">
              <w:rPr>
                <w:rFonts w:ascii="Browallia New" w:hAnsi="Browallia New" w:cs="Browallia New"/>
                <w:sz w:val="24"/>
                <w:szCs w:val="24"/>
              </w:rPr>
              <w:t>568,353</w:t>
            </w:r>
          </w:p>
        </w:tc>
        <w:tc>
          <w:tcPr>
            <w:tcW w:w="900" w:type="dxa"/>
            <w:shd w:val="clear" w:color="auto" w:fill="auto"/>
          </w:tcPr>
          <w:p w14:paraId="0943A82F" w14:textId="54AF5E7E" w:rsidR="00BD63A0" w:rsidRPr="0083700B" w:rsidRDefault="00BD63A0" w:rsidP="00BD63A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571,975</w:t>
            </w:r>
          </w:p>
        </w:tc>
        <w:tc>
          <w:tcPr>
            <w:tcW w:w="1260" w:type="dxa"/>
            <w:shd w:val="clear" w:color="auto" w:fill="auto"/>
          </w:tcPr>
          <w:p w14:paraId="0397C4AE" w14:textId="2C15235D" w:rsidR="00BD63A0" w:rsidRPr="0083700B" w:rsidRDefault="00BD63A0" w:rsidP="00BD63A0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(6,554)</w:t>
            </w:r>
          </w:p>
        </w:tc>
        <w:tc>
          <w:tcPr>
            <w:tcW w:w="985" w:type="dxa"/>
            <w:gridSpan w:val="3"/>
            <w:shd w:val="clear" w:color="auto" w:fill="auto"/>
          </w:tcPr>
          <w:p w14:paraId="70610420" w14:textId="436FF69D" w:rsidR="00BD63A0" w:rsidRPr="0083700B" w:rsidRDefault="00BD63A0" w:rsidP="00BD63A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565,421</w:t>
            </w:r>
          </w:p>
        </w:tc>
      </w:tr>
      <w:tr w:rsidR="00BD63A0" w:rsidRPr="0083700B" w14:paraId="52DC6667" w14:textId="77777777" w:rsidTr="00A04856">
        <w:tc>
          <w:tcPr>
            <w:tcW w:w="2833" w:type="dxa"/>
            <w:shd w:val="clear" w:color="auto" w:fill="auto"/>
          </w:tcPr>
          <w:p w14:paraId="6B056F48" w14:textId="0BFECC10" w:rsidR="00BD63A0" w:rsidRPr="0083700B" w:rsidRDefault="00BD63A0" w:rsidP="00BD63A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626A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0626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989" w:type="dxa"/>
            <w:shd w:val="clear" w:color="auto" w:fill="auto"/>
          </w:tcPr>
          <w:p w14:paraId="4A8B1A96" w14:textId="008C78DD" w:rsidR="00BD63A0" w:rsidRPr="00BD63A0" w:rsidRDefault="00BD63A0" w:rsidP="00BD63A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F7318">
              <w:rPr>
                <w:rFonts w:ascii="Browallia New" w:hAnsi="Browallia New" w:cs="Browallia New"/>
                <w:sz w:val="24"/>
                <w:szCs w:val="24"/>
              </w:rPr>
              <w:t>(210,928)</w:t>
            </w:r>
          </w:p>
        </w:tc>
        <w:tc>
          <w:tcPr>
            <w:tcW w:w="1173" w:type="dxa"/>
            <w:shd w:val="clear" w:color="auto" w:fill="auto"/>
          </w:tcPr>
          <w:p w14:paraId="5587C907" w14:textId="28057095" w:rsidR="00BD63A0" w:rsidRPr="00BD63A0" w:rsidRDefault="00BD63A0" w:rsidP="00BD63A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F7318">
              <w:rPr>
                <w:rFonts w:ascii="Browallia New" w:hAnsi="Browallia New" w:cs="Browallia New"/>
                <w:sz w:val="24"/>
                <w:szCs w:val="24"/>
              </w:rPr>
              <w:t>4,295</w:t>
            </w:r>
          </w:p>
        </w:tc>
        <w:tc>
          <w:tcPr>
            <w:tcW w:w="1080" w:type="dxa"/>
            <w:shd w:val="clear" w:color="auto" w:fill="auto"/>
          </w:tcPr>
          <w:p w14:paraId="5537F7E5" w14:textId="567B630C" w:rsidR="00BD63A0" w:rsidRPr="00BD63A0" w:rsidRDefault="00BD63A0" w:rsidP="00BD63A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F7318">
              <w:rPr>
                <w:rFonts w:ascii="Browallia New" w:hAnsi="Browallia New" w:cs="Browallia New"/>
                <w:sz w:val="24"/>
                <w:szCs w:val="24"/>
              </w:rPr>
              <w:t>(206,633)</w:t>
            </w:r>
          </w:p>
        </w:tc>
        <w:tc>
          <w:tcPr>
            <w:tcW w:w="900" w:type="dxa"/>
            <w:shd w:val="clear" w:color="auto" w:fill="auto"/>
          </w:tcPr>
          <w:p w14:paraId="5F2DEAAD" w14:textId="5E1D9CE2" w:rsidR="00BD63A0" w:rsidRPr="00A07F59" w:rsidRDefault="00BD63A0" w:rsidP="00BD63A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(207,996)</w:t>
            </w:r>
          </w:p>
        </w:tc>
        <w:tc>
          <w:tcPr>
            <w:tcW w:w="1260" w:type="dxa"/>
            <w:shd w:val="clear" w:color="auto" w:fill="auto"/>
          </w:tcPr>
          <w:p w14:paraId="7F90CA8E" w14:textId="31186F08" w:rsidR="00BD63A0" w:rsidRPr="00A07F59" w:rsidRDefault="00BD63A0" w:rsidP="00BD63A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4,295</w:t>
            </w:r>
          </w:p>
        </w:tc>
        <w:tc>
          <w:tcPr>
            <w:tcW w:w="985" w:type="dxa"/>
            <w:gridSpan w:val="3"/>
            <w:shd w:val="clear" w:color="auto" w:fill="auto"/>
          </w:tcPr>
          <w:p w14:paraId="70B7B660" w14:textId="11685316" w:rsidR="00BD63A0" w:rsidRPr="00A07F59" w:rsidRDefault="00BD63A0" w:rsidP="00BD63A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(203,701)</w:t>
            </w:r>
          </w:p>
        </w:tc>
      </w:tr>
      <w:tr w:rsidR="00BD63A0" w:rsidRPr="0083700B" w14:paraId="5E4174B6" w14:textId="77777777" w:rsidTr="00A04856">
        <w:tc>
          <w:tcPr>
            <w:tcW w:w="2833" w:type="dxa"/>
            <w:shd w:val="clear" w:color="auto" w:fill="auto"/>
          </w:tcPr>
          <w:p w14:paraId="6C515C0D" w14:textId="77777777" w:rsidR="00BD63A0" w:rsidRPr="0083700B" w:rsidRDefault="00BD63A0" w:rsidP="00BD63A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– 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89" w:type="dxa"/>
            <w:shd w:val="clear" w:color="auto" w:fill="auto"/>
          </w:tcPr>
          <w:p w14:paraId="08454860" w14:textId="569398A0" w:rsidR="00BD63A0" w:rsidRPr="00BD63A0" w:rsidRDefault="00BD63A0" w:rsidP="00BD63A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F7318">
              <w:rPr>
                <w:rFonts w:ascii="Browallia New" w:hAnsi="Browallia New" w:cs="Browallia New"/>
                <w:sz w:val="24"/>
                <w:szCs w:val="24"/>
              </w:rPr>
              <w:t>363,979</w:t>
            </w:r>
          </w:p>
        </w:tc>
        <w:tc>
          <w:tcPr>
            <w:tcW w:w="1173" w:type="dxa"/>
            <w:shd w:val="clear" w:color="auto" w:fill="auto"/>
          </w:tcPr>
          <w:p w14:paraId="64F642D8" w14:textId="05B9093B" w:rsidR="00BD63A0" w:rsidRPr="00BD63A0" w:rsidRDefault="00BD63A0" w:rsidP="00BD63A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F7318">
              <w:rPr>
                <w:rFonts w:ascii="Browallia New" w:hAnsi="Browallia New" w:cs="Browallia New"/>
                <w:sz w:val="24"/>
                <w:szCs w:val="24"/>
              </w:rPr>
              <w:t>(2,259)</w:t>
            </w:r>
          </w:p>
        </w:tc>
        <w:tc>
          <w:tcPr>
            <w:tcW w:w="1080" w:type="dxa"/>
            <w:shd w:val="clear" w:color="auto" w:fill="auto"/>
          </w:tcPr>
          <w:p w14:paraId="566F4C9B" w14:textId="26A3D8D4" w:rsidR="00BD63A0" w:rsidRPr="00BD63A0" w:rsidRDefault="00BD63A0" w:rsidP="00BD63A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F7318">
              <w:rPr>
                <w:rFonts w:ascii="Browallia New" w:hAnsi="Browallia New" w:cs="Browallia New"/>
                <w:sz w:val="24"/>
                <w:szCs w:val="24"/>
              </w:rPr>
              <w:t>361,720</w:t>
            </w:r>
          </w:p>
        </w:tc>
        <w:tc>
          <w:tcPr>
            <w:tcW w:w="900" w:type="dxa"/>
            <w:shd w:val="clear" w:color="auto" w:fill="auto"/>
          </w:tcPr>
          <w:p w14:paraId="06DAC4FB" w14:textId="68D4C74A" w:rsidR="00BD63A0" w:rsidRPr="0083700B" w:rsidRDefault="00BD63A0" w:rsidP="00BD63A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363,979</w:t>
            </w:r>
          </w:p>
        </w:tc>
        <w:tc>
          <w:tcPr>
            <w:tcW w:w="1260" w:type="dxa"/>
            <w:shd w:val="clear" w:color="auto" w:fill="auto"/>
          </w:tcPr>
          <w:p w14:paraId="11C38F87" w14:textId="61C0767F" w:rsidR="00BD63A0" w:rsidRPr="0083700B" w:rsidRDefault="00BD63A0" w:rsidP="00BD63A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(2,259)</w:t>
            </w:r>
          </w:p>
        </w:tc>
        <w:tc>
          <w:tcPr>
            <w:tcW w:w="985" w:type="dxa"/>
            <w:gridSpan w:val="3"/>
            <w:shd w:val="clear" w:color="auto" w:fill="auto"/>
          </w:tcPr>
          <w:p w14:paraId="1665E651" w14:textId="1738D404" w:rsidR="00BD63A0" w:rsidRPr="0083700B" w:rsidRDefault="00BD63A0" w:rsidP="00BD63A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361,720</w:t>
            </w:r>
          </w:p>
        </w:tc>
      </w:tr>
    </w:tbl>
    <w:p w14:paraId="1F7024BC" w14:textId="77777777" w:rsidR="0068410D" w:rsidRPr="00A24B0F" w:rsidRDefault="0068410D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32"/>
          <w:szCs w:val="32"/>
        </w:rPr>
      </w:pPr>
    </w:p>
    <w:tbl>
      <w:tblPr>
        <w:tblStyle w:val="TableGrid"/>
        <w:tblW w:w="9216" w:type="dxa"/>
        <w:tblInd w:w="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4"/>
        <w:gridCol w:w="1029"/>
        <w:gridCol w:w="1170"/>
        <w:gridCol w:w="1026"/>
        <w:gridCol w:w="999"/>
        <w:gridCol w:w="1170"/>
        <w:gridCol w:w="1008"/>
      </w:tblGrid>
      <w:tr w:rsidR="00A24B0F" w:rsidRPr="000626AA" w14:paraId="5EA917C3" w14:textId="77777777" w:rsidTr="00A24B0F">
        <w:tc>
          <w:tcPr>
            <w:tcW w:w="2814" w:type="dxa"/>
            <w:shd w:val="clear" w:color="auto" w:fill="auto"/>
          </w:tcPr>
          <w:p w14:paraId="44B35E01" w14:textId="77777777" w:rsidR="00A24B0F" w:rsidRPr="00684BD6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02" w:type="dxa"/>
            <w:gridSpan w:val="6"/>
            <w:shd w:val="clear" w:color="auto" w:fill="auto"/>
          </w:tcPr>
          <w:p w14:paraId="302A37BD" w14:textId="77777777" w:rsidR="00A24B0F" w:rsidRPr="00684BD6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684BD6">
              <w:rPr>
                <w:rFonts w:ascii="Browallia New" w:hAnsi="Browallia New" w:cs="Browallia New"/>
                <w:sz w:val="24"/>
                <w:szCs w:val="24"/>
              </w:rPr>
              <w:t>:</w:t>
            </w:r>
            <w:r w:rsidRPr="00684B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A24B0F" w:rsidRPr="000626AA" w14:paraId="303D3685" w14:textId="77777777" w:rsidTr="00A24B0F">
        <w:tc>
          <w:tcPr>
            <w:tcW w:w="2814" w:type="dxa"/>
            <w:shd w:val="clear" w:color="auto" w:fill="auto"/>
          </w:tcPr>
          <w:p w14:paraId="18018655" w14:textId="77777777" w:rsidR="00A24B0F" w:rsidRPr="00684BD6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02" w:type="dxa"/>
            <w:gridSpan w:val="6"/>
            <w:shd w:val="clear" w:color="auto" w:fill="auto"/>
          </w:tcPr>
          <w:p w14:paraId="0D8B3357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684BD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684B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1</w:t>
            </w:r>
          </w:p>
        </w:tc>
      </w:tr>
      <w:tr w:rsidR="00A24B0F" w:rsidRPr="000626AA" w14:paraId="7E25110D" w14:textId="77777777" w:rsidTr="00A24B0F">
        <w:tc>
          <w:tcPr>
            <w:tcW w:w="2814" w:type="dxa"/>
            <w:shd w:val="clear" w:color="auto" w:fill="auto"/>
          </w:tcPr>
          <w:p w14:paraId="376162B6" w14:textId="77777777" w:rsidR="00A24B0F" w:rsidRPr="00684BD6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225" w:type="dxa"/>
            <w:gridSpan w:val="3"/>
            <w:shd w:val="clear" w:color="auto" w:fill="auto"/>
          </w:tcPr>
          <w:p w14:paraId="2E14A427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77" w:type="dxa"/>
            <w:gridSpan w:val="3"/>
            <w:shd w:val="clear" w:color="auto" w:fill="auto"/>
          </w:tcPr>
          <w:p w14:paraId="68EA434F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A24B0F" w:rsidRPr="000626AA" w14:paraId="1B657EED" w14:textId="77777777" w:rsidTr="00A24B0F">
        <w:tc>
          <w:tcPr>
            <w:tcW w:w="2814" w:type="dxa"/>
            <w:shd w:val="clear" w:color="auto" w:fill="auto"/>
          </w:tcPr>
          <w:p w14:paraId="6F0C1A61" w14:textId="77777777" w:rsidR="00A24B0F" w:rsidRPr="00684BD6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14:paraId="3E5CE26A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C66DAFF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0EC1DFC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84BD6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70" w:type="dxa"/>
            <w:shd w:val="clear" w:color="auto" w:fill="auto"/>
          </w:tcPr>
          <w:p w14:paraId="5D4732F9" w14:textId="77777777" w:rsidR="00A24B0F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0F7B5FEA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026" w:type="dxa"/>
            <w:shd w:val="clear" w:color="auto" w:fill="auto"/>
          </w:tcPr>
          <w:p w14:paraId="0B1B453D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03BF59A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749D084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9" w:type="dxa"/>
            <w:shd w:val="clear" w:color="auto" w:fill="auto"/>
          </w:tcPr>
          <w:p w14:paraId="35D11AF1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20351DD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4685B9C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70" w:type="dxa"/>
            <w:shd w:val="clear" w:color="auto" w:fill="auto"/>
          </w:tcPr>
          <w:p w14:paraId="728F3EB8" w14:textId="77777777" w:rsidR="00A24B0F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7C660AE2" w14:textId="77777777" w:rsidR="00A24B0F" w:rsidRPr="000626AA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008" w:type="dxa"/>
            <w:shd w:val="clear" w:color="auto" w:fill="auto"/>
          </w:tcPr>
          <w:p w14:paraId="71BC6B9F" w14:textId="77777777" w:rsidR="00A24B0F" w:rsidRPr="000626AA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479A5C6" w14:textId="77777777" w:rsidR="00A24B0F" w:rsidRPr="000626AA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9D9963E" w14:textId="77777777" w:rsidR="00A24B0F" w:rsidRPr="000626AA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</w:tr>
      <w:tr w:rsidR="00A24B0F" w:rsidRPr="000626AA" w14:paraId="1BA4C29E" w14:textId="77777777" w:rsidTr="00A24B0F">
        <w:tc>
          <w:tcPr>
            <w:tcW w:w="2814" w:type="dxa"/>
            <w:shd w:val="clear" w:color="auto" w:fill="auto"/>
          </w:tcPr>
          <w:p w14:paraId="1FC2F8A1" w14:textId="77777777" w:rsidR="00A24B0F" w:rsidRPr="000626AA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14:paraId="15C90A9D" w14:textId="77777777" w:rsidR="00A24B0F" w:rsidRPr="000626AA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CA8DF82" w14:textId="77777777" w:rsidR="00A24B0F" w:rsidRPr="000626AA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55935A16" w14:textId="77777777" w:rsidR="00A24B0F" w:rsidRPr="000626AA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</w:tcPr>
          <w:p w14:paraId="10F3F25C" w14:textId="77777777" w:rsidR="00A24B0F" w:rsidRPr="000626AA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9A56A44" w14:textId="77777777" w:rsidR="00A24B0F" w:rsidRPr="000626AA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9EAB168" w14:textId="77777777" w:rsidR="00A24B0F" w:rsidRPr="000626AA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7B30" w:rsidRPr="000626AA" w14:paraId="411A5C3F" w14:textId="77777777" w:rsidTr="00A24B0F">
        <w:tc>
          <w:tcPr>
            <w:tcW w:w="2814" w:type="dxa"/>
            <w:shd w:val="clear" w:color="auto" w:fill="auto"/>
          </w:tcPr>
          <w:p w14:paraId="1ACAE717" w14:textId="56F47E8F" w:rsidR="00917B30" w:rsidRPr="000626AA" w:rsidRDefault="00917B30" w:rsidP="00917B3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วงเงินกู้ 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1,400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1029" w:type="dxa"/>
            <w:shd w:val="clear" w:color="auto" w:fill="auto"/>
          </w:tcPr>
          <w:p w14:paraId="75101FF7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357,4</w:t>
            </w:r>
            <w:r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170" w:type="dxa"/>
            <w:shd w:val="clear" w:color="auto" w:fill="auto"/>
          </w:tcPr>
          <w:p w14:paraId="06A732EE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(4,614)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57599306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352,7</w:t>
            </w:r>
            <w:r>
              <w:rPr>
                <w:rFonts w:ascii="Browallia New" w:hAnsi="Browallia New" w:cs="Browallia New"/>
                <w:sz w:val="24"/>
                <w:szCs w:val="24"/>
              </w:rPr>
              <w:t>98</w:t>
            </w:r>
          </w:p>
        </w:tc>
        <w:tc>
          <w:tcPr>
            <w:tcW w:w="999" w:type="dxa"/>
            <w:shd w:val="clear" w:color="auto" w:fill="auto"/>
          </w:tcPr>
          <w:p w14:paraId="226A40B9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357,4</w:t>
            </w:r>
            <w:r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170" w:type="dxa"/>
            <w:shd w:val="clear" w:color="auto" w:fill="auto"/>
          </w:tcPr>
          <w:p w14:paraId="6141B021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(4,614)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00EC14C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352,7</w:t>
            </w:r>
            <w:r>
              <w:rPr>
                <w:rFonts w:ascii="Browallia New" w:hAnsi="Browallia New" w:cs="Browallia New"/>
                <w:sz w:val="24"/>
                <w:szCs w:val="24"/>
              </w:rPr>
              <w:t>98</w:t>
            </w:r>
          </w:p>
        </w:tc>
      </w:tr>
      <w:tr w:rsidR="00917B30" w:rsidRPr="000626AA" w14:paraId="46F149D7" w14:textId="77777777" w:rsidTr="00A24B0F">
        <w:tc>
          <w:tcPr>
            <w:tcW w:w="2814" w:type="dxa"/>
            <w:shd w:val="clear" w:color="auto" w:fill="auto"/>
          </w:tcPr>
          <w:p w14:paraId="2B51BC59" w14:textId="59DD453F" w:rsidR="00917B30" w:rsidRPr="000626AA" w:rsidRDefault="00917B30" w:rsidP="00917B3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วงเงินกู้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>290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29" w:type="dxa"/>
            <w:shd w:val="clear" w:color="auto" w:fill="auto"/>
          </w:tcPr>
          <w:p w14:paraId="79B3658A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75,382</w:t>
            </w:r>
          </w:p>
        </w:tc>
        <w:tc>
          <w:tcPr>
            <w:tcW w:w="1170" w:type="dxa"/>
            <w:shd w:val="clear" w:color="auto" w:fill="auto"/>
          </w:tcPr>
          <w:p w14:paraId="724B5CB6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(840)</w:t>
            </w:r>
          </w:p>
        </w:tc>
        <w:tc>
          <w:tcPr>
            <w:tcW w:w="1026" w:type="dxa"/>
            <w:shd w:val="clear" w:color="auto" w:fill="auto"/>
          </w:tcPr>
          <w:p w14:paraId="50309C71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74,542</w:t>
            </w:r>
          </w:p>
        </w:tc>
        <w:tc>
          <w:tcPr>
            <w:tcW w:w="999" w:type="dxa"/>
            <w:shd w:val="clear" w:color="auto" w:fill="auto"/>
          </w:tcPr>
          <w:p w14:paraId="73EE6B4C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75,382</w:t>
            </w:r>
          </w:p>
        </w:tc>
        <w:tc>
          <w:tcPr>
            <w:tcW w:w="1170" w:type="dxa"/>
            <w:shd w:val="clear" w:color="auto" w:fill="auto"/>
          </w:tcPr>
          <w:p w14:paraId="1C97310E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(840)</w:t>
            </w:r>
          </w:p>
        </w:tc>
        <w:tc>
          <w:tcPr>
            <w:tcW w:w="1008" w:type="dxa"/>
            <w:shd w:val="clear" w:color="auto" w:fill="auto"/>
          </w:tcPr>
          <w:p w14:paraId="6F41B608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74,542</w:t>
            </w:r>
          </w:p>
        </w:tc>
      </w:tr>
      <w:tr w:rsidR="00917B30" w:rsidRPr="000626AA" w14:paraId="20878603" w14:textId="77777777" w:rsidTr="00A24B0F">
        <w:tc>
          <w:tcPr>
            <w:tcW w:w="2814" w:type="dxa"/>
            <w:shd w:val="clear" w:color="auto" w:fill="auto"/>
          </w:tcPr>
          <w:p w14:paraId="31AA9D8A" w14:textId="2967E389" w:rsidR="00917B30" w:rsidRPr="000626AA" w:rsidRDefault="00917B30" w:rsidP="00917B3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วงเงินกู้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494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29" w:type="dxa"/>
            <w:shd w:val="clear" w:color="auto" w:fill="auto"/>
          </w:tcPr>
          <w:p w14:paraId="796A8834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191,181</w:t>
            </w:r>
          </w:p>
        </w:tc>
        <w:tc>
          <w:tcPr>
            <w:tcW w:w="1170" w:type="dxa"/>
            <w:shd w:val="clear" w:color="auto" w:fill="auto"/>
          </w:tcPr>
          <w:p w14:paraId="06F82144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(2,553)</w:t>
            </w:r>
          </w:p>
        </w:tc>
        <w:tc>
          <w:tcPr>
            <w:tcW w:w="1026" w:type="dxa"/>
            <w:shd w:val="clear" w:color="auto" w:fill="auto"/>
          </w:tcPr>
          <w:p w14:paraId="7820D03E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188,628</w:t>
            </w:r>
          </w:p>
        </w:tc>
        <w:tc>
          <w:tcPr>
            <w:tcW w:w="999" w:type="dxa"/>
            <w:shd w:val="clear" w:color="auto" w:fill="auto"/>
          </w:tcPr>
          <w:p w14:paraId="1DE1D09D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191,181</w:t>
            </w:r>
          </w:p>
        </w:tc>
        <w:tc>
          <w:tcPr>
            <w:tcW w:w="1170" w:type="dxa"/>
            <w:shd w:val="clear" w:color="auto" w:fill="auto"/>
          </w:tcPr>
          <w:p w14:paraId="7B0CD4B3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(2,553)</w:t>
            </w:r>
          </w:p>
        </w:tc>
        <w:tc>
          <w:tcPr>
            <w:tcW w:w="1008" w:type="dxa"/>
            <w:shd w:val="clear" w:color="auto" w:fill="auto"/>
          </w:tcPr>
          <w:p w14:paraId="3648C3AD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188,628</w:t>
            </w:r>
          </w:p>
        </w:tc>
      </w:tr>
      <w:tr w:rsidR="00917B30" w:rsidRPr="000626AA" w14:paraId="5FE5C7FF" w14:textId="77777777" w:rsidTr="00A24B0F">
        <w:tc>
          <w:tcPr>
            <w:tcW w:w="2814" w:type="dxa"/>
            <w:shd w:val="clear" w:color="auto" w:fill="auto"/>
          </w:tcPr>
          <w:p w14:paraId="0A2CE37B" w14:textId="77E1E33E" w:rsidR="00917B30" w:rsidRPr="000626AA" w:rsidRDefault="00917B30" w:rsidP="00917B3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BE48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วงเงินกู้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BE4864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BE48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ล้านบาท</w:t>
            </w:r>
          </w:p>
        </w:tc>
        <w:tc>
          <w:tcPr>
            <w:tcW w:w="1029" w:type="dxa"/>
            <w:shd w:val="clear" w:color="auto" w:fill="auto"/>
          </w:tcPr>
          <w:p w14:paraId="771F969C" w14:textId="77777777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  <w:lang w:val="en-GB"/>
              </w:rPr>
              <w:t>4,83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11E1CFF7" w14:textId="2FD7CB78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D51D6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1EF402C9" w14:textId="77777777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4,83</w:t>
            </w: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999" w:type="dxa"/>
            <w:shd w:val="clear" w:color="auto" w:fill="auto"/>
          </w:tcPr>
          <w:p w14:paraId="121B9A83" w14:textId="7BF71818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D51D6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8033DA0" w14:textId="0449E6E4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D51D6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F5FF925" w14:textId="66072837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D51D6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17B30" w:rsidRPr="000626AA" w14:paraId="138F153E" w14:textId="77777777" w:rsidTr="00A24B0F">
        <w:tc>
          <w:tcPr>
            <w:tcW w:w="2814" w:type="dxa"/>
            <w:shd w:val="clear" w:color="auto" w:fill="auto"/>
          </w:tcPr>
          <w:p w14:paraId="0D366D63" w14:textId="77777777" w:rsidR="00917B30" w:rsidRPr="000626AA" w:rsidRDefault="00917B30" w:rsidP="00917B3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29" w:type="dxa"/>
            <w:shd w:val="clear" w:color="auto" w:fill="auto"/>
          </w:tcPr>
          <w:p w14:paraId="7C0F2A14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  <w:lang w:val="en-GB"/>
              </w:rPr>
              <w:t>628,808</w:t>
            </w:r>
          </w:p>
        </w:tc>
        <w:tc>
          <w:tcPr>
            <w:tcW w:w="1170" w:type="dxa"/>
            <w:shd w:val="clear" w:color="auto" w:fill="auto"/>
          </w:tcPr>
          <w:p w14:paraId="6CCE4D87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(8,007)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41813572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620,801</w:t>
            </w:r>
          </w:p>
        </w:tc>
        <w:tc>
          <w:tcPr>
            <w:tcW w:w="999" w:type="dxa"/>
            <w:shd w:val="clear" w:color="auto" w:fill="auto"/>
          </w:tcPr>
          <w:p w14:paraId="14EC2491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623,975</w:t>
            </w:r>
          </w:p>
        </w:tc>
        <w:tc>
          <w:tcPr>
            <w:tcW w:w="1170" w:type="dxa"/>
            <w:shd w:val="clear" w:color="auto" w:fill="auto"/>
          </w:tcPr>
          <w:p w14:paraId="42439376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(8,007)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57CE5F7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615,968</w:t>
            </w:r>
          </w:p>
        </w:tc>
      </w:tr>
      <w:tr w:rsidR="00917B30" w:rsidRPr="000626AA" w14:paraId="3DC12878" w14:textId="77777777" w:rsidTr="00A24B0F">
        <w:tc>
          <w:tcPr>
            <w:tcW w:w="2814" w:type="dxa"/>
            <w:shd w:val="clear" w:color="auto" w:fill="auto"/>
          </w:tcPr>
          <w:p w14:paraId="732E9D33" w14:textId="77777777" w:rsidR="00917B30" w:rsidRPr="000626AA" w:rsidRDefault="00917B30" w:rsidP="00917B3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626A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0626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1029" w:type="dxa"/>
            <w:shd w:val="clear" w:color="auto" w:fill="auto"/>
          </w:tcPr>
          <w:p w14:paraId="5E5197C6" w14:textId="77777777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  <w:lang w:val="en-GB"/>
              </w:rPr>
              <w:t>(212,829)</w:t>
            </w:r>
          </w:p>
        </w:tc>
        <w:tc>
          <w:tcPr>
            <w:tcW w:w="1170" w:type="dxa"/>
            <w:shd w:val="clear" w:color="auto" w:fill="auto"/>
          </w:tcPr>
          <w:p w14:paraId="7B3876A5" w14:textId="77777777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4,921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402C917A" w14:textId="77777777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(207,908)</w:t>
            </w:r>
          </w:p>
        </w:tc>
        <w:tc>
          <w:tcPr>
            <w:tcW w:w="999" w:type="dxa"/>
            <w:shd w:val="clear" w:color="auto" w:fill="auto"/>
          </w:tcPr>
          <w:p w14:paraId="08D5C0C7" w14:textId="77777777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(207,996)</w:t>
            </w:r>
          </w:p>
        </w:tc>
        <w:tc>
          <w:tcPr>
            <w:tcW w:w="1170" w:type="dxa"/>
            <w:shd w:val="clear" w:color="auto" w:fill="auto"/>
          </w:tcPr>
          <w:p w14:paraId="0B514267" w14:textId="77777777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4,92</w:t>
            </w:r>
            <w:r w:rsidRPr="00D51D6E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76D0E0F" w14:textId="77777777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(203,075)</w:t>
            </w:r>
          </w:p>
        </w:tc>
      </w:tr>
      <w:tr w:rsidR="00917B30" w14:paraId="08C519BC" w14:textId="77777777" w:rsidTr="00A24B0F">
        <w:tc>
          <w:tcPr>
            <w:tcW w:w="2814" w:type="dxa"/>
            <w:shd w:val="clear" w:color="auto" w:fill="auto"/>
          </w:tcPr>
          <w:p w14:paraId="363A6753" w14:textId="77777777" w:rsidR="00917B30" w:rsidRPr="000626AA" w:rsidRDefault="00917B30" w:rsidP="00917B3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0626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Pr="000626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– </w:t>
            </w:r>
            <w:r w:rsidRPr="000626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029" w:type="dxa"/>
            <w:shd w:val="clear" w:color="auto" w:fill="auto"/>
          </w:tcPr>
          <w:p w14:paraId="799AABEC" w14:textId="77777777" w:rsidR="00917B30" w:rsidRPr="00D51D6E" w:rsidRDefault="00917B30" w:rsidP="008C460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  <w:lang w:val="en-GB"/>
              </w:rPr>
              <w:t>415,979</w:t>
            </w:r>
          </w:p>
        </w:tc>
        <w:tc>
          <w:tcPr>
            <w:tcW w:w="1170" w:type="dxa"/>
            <w:shd w:val="clear" w:color="auto" w:fill="auto"/>
          </w:tcPr>
          <w:p w14:paraId="3DC27598" w14:textId="77777777" w:rsidR="00917B30" w:rsidRPr="00D51D6E" w:rsidRDefault="00917B30" w:rsidP="008C460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(3,086)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6826219B" w14:textId="77777777" w:rsidR="00917B30" w:rsidRPr="00D51D6E" w:rsidRDefault="00917B30" w:rsidP="008C460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412,893</w:t>
            </w:r>
          </w:p>
        </w:tc>
        <w:tc>
          <w:tcPr>
            <w:tcW w:w="999" w:type="dxa"/>
            <w:shd w:val="clear" w:color="auto" w:fill="auto"/>
          </w:tcPr>
          <w:p w14:paraId="19E42BE6" w14:textId="77777777" w:rsidR="00917B30" w:rsidRPr="00D51D6E" w:rsidRDefault="00917B30" w:rsidP="008C460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415,979</w:t>
            </w:r>
          </w:p>
        </w:tc>
        <w:tc>
          <w:tcPr>
            <w:tcW w:w="1170" w:type="dxa"/>
            <w:shd w:val="clear" w:color="auto" w:fill="auto"/>
          </w:tcPr>
          <w:p w14:paraId="6174E24E" w14:textId="77777777" w:rsidR="00917B30" w:rsidRPr="00D51D6E" w:rsidRDefault="00917B30" w:rsidP="008C460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(3,08</w:t>
            </w:r>
            <w:r w:rsidRPr="00D51D6E">
              <w:rPr>
                <w:rFonts w:ascii="Browallia New" w:hAnsi="Browallia New" w:cs="Browallia New" w:hint="cs"/>
                <w:sz w:val="24"/>
                <w:szCs w:val="24"/>
                <w:cs/>
              </w:rPr>
              <w:t>6</w:t>
            </w:r>
            <w:r w:rsidRPr="00D51D6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C1ABCAD" w14:textId="77777777" w:rsidR="00917B30" w:rsidRPr="00D51D6E" w:rsidRDefault="00917B30" w:rsidP="008C460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412,89</w:t>
            </w:r>
            <w:r w:rsidRPr="00D51D6E">
              <w:rPr>
                <w:rFonts w:ascii="Browallia New" w:hAnsi="Browallia New" w:cs="Browallia New" w:hint="cs"/>
                <w:sz w:val="24"/>
                <w:szCs w:val="24"/>
                <w:cs/>
              </w:rPr>
              <w:t>3</w:t>
            </w:r>
          </w:p>
        </w:tc>
      </w:tr>
    </w:tbl>
    <w:p w14:paraId="526E50A8" w14:textId="41D49D4D" w:rsidR="007D4C22" w:rsidRDefault="007D4C22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4A373C8" w14:textId="0D8C5AA8" w:rsidR="00AF5CB8" w:rsidRDefault="00AF5CB8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C7E9EA5" w14:textId="11A8AFDF" w:rsidR="00AF5CB8" w:rsidRDefault="00AF5CB8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F6FBAA2" w14:textId="6E17B28F" w:rsidR="00AF5CB8" w:rsidRDefault="00AF5CB8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E2A0E90" w14:textId="0DC57AC2" w:rsidR="00AF5CB8" w:rsidRDefault="00AF5CB8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C032583" w14:textId="7FBAE8E4" w:rsidR="00AF5CB8" w:rsidRDefault="00AF5CB8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0858204" w14:textId="77777777" w:rsidR="00B80EA0" w:rsidRDefault="00B80EA0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CDC2D3B" w14:textId="77777777" w:rsidR="00AF5CB8" w:rsidRPr="008853A9" w:rsidRDefault="00AF5CB8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F6E35D1" w14:textId="052DF781" w:rsidR="0083700B" w:rsidRDefault="0083700B" w:rsidP="00BA2A32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lastRenderedPageBreak/>
        <w:tab/>
      </w:r>
      <w:r>
        <w:rPr>
          <w:rFonts w:ascii="Browallia New" w:hAnsi="Browallia New" w:cs="Browallia New"/>
          <w:sz w:val="28"/>
          <w:szCs w:val="28"/>
          <w:cs/>
        </w:rPr>
        <w:tab/>
      </w:r>
      <w:r w:rsidRPr="00E10D85">
        <w:rPr>
          <w:rFonts w:ascii="Browallia New" w:hAnsi="Browallia New" w:cs="Browallia New" w:hint="cs"/>
          <w:sz w:val="28"/>
          <w:szCs w:val="28"/>
          <w:cs/>
        </w:rPr>
        <w:t>กา</w:t>
      </w:r>
      <w:r w:rsidRPr="00E10D85">
        <w:rPr>
          <w:rFonts w:ascii="Browallia New" w:hAnsi="Browallia New" w:cs="Browallia New"/>
          <w:sz w:val="28"/>
          <w:szCs w:val="28"/>
          <w:cs/>
        </w:rPr>
        <w:t>รเปลี่ยนแปลงของเงินกู้ยืมระยะยาวสำหรับงวด</w:t>
      </w:r>
      <w:r w:rsidR="008C41F3">
        <w:rPr>
          <w:rFonts w:ascii="Browallia New" w:hAnsi="Browallia New" w:cs="Browallia New" w:hint="cs"/>
          <w:sz w:val="28"/>
          <w:szCs w:val="28"/>
          <w:cs/>
        </w:rPr>
        <w:t>สาม</w:t>
      </w:r>
      <w:r w:rsidRPr="00E10D85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8C41F3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8C41F3" w:rsidRPr="00656C14">
        <w:rPr>
          <w:rFonts w:ascii="Browallia New" w:hAnsi="Browallia New" w:cs="Browallia New"/>
          <w:sz w:val="28"/>
          <w:szCs w:val="28"/>
          <w:lang w:val="en-GB"/>
        </w:rPr>
        <w:t>1</w:t>
      </w:r>
      <w:r w:rsidR="008C41F3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8C41F3" w:rsidRPr="00656C14"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="008C41F3">
        <w:rPr>
          <w:rFonts w:ascii="Browallia New" w:hAnsi="Browallia New" w:cs="Browallia New"/>
          <w:sz w:val="28"/>
          <w:szCs w:val="28"/>
        </w:rPr>
        <w:t xml:space="preserve"> </w:t>
      </w:r>
      <w:r w:rsidR="008C41F3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8C41F3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E10D85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E10D85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3DBEB35D" w14:textId="77777777" w:rsidR="006B3809" w:rsidRPr="00E150F4" w:rsidRDefault="006B3809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81" w:type="dxa"/>
        <w:tblInd w:w="441" w:type="dxa"/>
        <w:tblLook w:val="01E0" w:firstRow="1" w:lastRow="1" w:firstColumn="1" w:lastColumn="1" w:noHBand="0" w:noVBand="0"/>
      </w:tblPr>
      <w:tblGrid>
        <w:gridCol w:w="4248"/>
        <w:gridCol w:w="2232"/>
        <w:gridCol w:w="238"/>
        <w:gridCol w:w="2363"/>
      </w:tblGrid>
      <w:tr w:rsidR="0083700B" w:rsidRPr="00E10D85" w14:paraId="3C0BCE32" w14:textId="77777777" w:rsidTr="008C41F3">
        <w:trPr>
          <w:trHeight w:val="378"/>
        </w:trPr>
        <w:tc>
          <w:tcPr>
            <w:tcW w:w="4248" w:type="dxa"/>
          </w:tcPr>
          <w:p w14:paraId="3E9B71D0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833" w:type="dxa"/>
            <w:gridSpan w:val="3"/>
          </w:tcPr>
          <w:p w14:paraId="6C6A109A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10D85">
              <w:rPr>
                <w:rFonts w:ascii="Browallia New" w:hAnsi="Browallia New" w:cs="Browallia New"/>
                <w:sz w:val="28"/>
                <w:szCs w:val="28"/>
              </w:rPr>
              <w:t>(</w:t>
            </w:r>
            <w:proofErr w:type="gramStart"/>
            <w:r w:rsidRPr="00E10D8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หน่วย </w:t>
            </w:r>
            <w:r w:rsidRPr="00E10D85">
              <w:rPr>
                <w:rFonts w:ascii="Browallia New" w:hAnsi="Browallia New" w:cs="Browallia New"/>
                <w:sz w:val="28"/>
                <w:szCs w:val="28"/>
              </w:rPr>
              <w:t>:</w:t>
            </w:r>
            <w:proofErr w:type="gramEnd"/>
            <w:r w:rsidRPr="00E10D8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10D85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83700B" w:rsidRPr="00E10D85" w14:paraId="17F54657" w14:textId="77777777" w:rsidTr="008C41F3">
        <w:tc>
          <w:tcPr>
            <w:tcW w:w="4248" w:type="dxa"/>
          </w:tcPr>
          <w:p w14:paraId="2BF21D85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2" w:type="dxa"/>
          </w:tcPr>
          <w:p w14:paraId="02634A7E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10D85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362D68B7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3" w:type="dxa"/>
          </w:tcPr>
          <w:p w14:paraId="0716FD04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10D85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Pr="00E10D85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ของบริษัท</w:t>
            </w:r>
          </w:p>
        </w:tc>
      </w:tr>
      <w:tr w:rsidR="0083700B" w:rsidRPr="00E10D85" w14:paraId="2438E6DA" w14:textId="77777777" w:rsidTr="008C41F3">
        <w:tc>
          <w:tcPr>
            <w:tcW w:w="4248" w:type="dxa"/>
          </w:tcPr>
          <w:p w14:paraId="379840D0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</w:tcPr>
          <w:p w14:paraId="66FB30CB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4D8BD5A7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3" w:type="dxa"/>
            <w:tcBorders>
              <w:top w:val="single" w:sz="4" w:space="0" w:color="auto"/>
            </w:tcBorders>
          </w:tcPr>
          <w:p w14:paraId="089055D1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76AA3" w:rsidRPr="00E10D85" w14:paraId="22A477CD" w14:textId="77777777" w:rsidTr="008C41F3">
        <w:tc>
          <w:tcPr>
            <w:tcW w:w="4248" w:type="dxa"/>
            <w:shd w:val="clear" w:color="auto" w:fill="auto"/>
          </w:tcPr>
          <w:p w14:paraId="35FD0E51" w14:textId="67ED85A1" w:rsidR="00576AA3" w:rsidRPr="008C41F3" w:rsidRDefault="00576AA3" w:rsidP="00576AA3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</w:rPr>
            </w:pPr>
            <w:r w:rsidRPr="009D362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9D362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9D362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มกราคม</w:t>
            </w:r>
            <w:r w:rsidRPr="009D362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232" w:type="dxa"/>
            <w:shd w:val="clear" w:color="auto" w:fill="auto"/>
          </w:tcPr>
          <w:p w14:paraId="481AFA17" w14:textId="7CBAFD0A" w:rsidR="00576AA3" w:rsidRPr="007F28FD" w:rsidRDefault="00576AA3" w:rsidP="00576A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620,801</w:t>
            </w:r>
          </w:p>
        </w:tc>
        <w:tc>
          <w:tcPr>
            <w:tcW w:w="238" w:type="dxa"/>
            <w:shd w:val="clear" w:color="auto" w:fill="auto"/>
          </w:tcPr>
          <w:p w14:paraId="4DF914D4" w14:textId="77777777" w:rsidR="00576AA3" w:rsidRPr="0022391A" w:rsidRDefault="00576AA3" w:rsidP="00576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3" w:type="dxa"/>
            <w:shd w:val="clear" w:color="auto" w:fill="auto"/>
          </w:tcPr>
          <w:p w14:paraId="67A0E600" w14:textId="63529B47" w:rsidR="00576AA3" w:rsidRPr="0093501B" w:rsidRDefault="006D03A0" w:rsidP="00576A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615,</w:t>
            </w:r>
            <w:r w:rsidR="00576AA3" w:rsidRPr="0093501B">
              <w:rPr>
                <w:rFonts w:ascii="Browallia New" w:hAnsi="Browallia New" w:cs="Browallia New"/>
                <w:sz w:val="28"/>
                <w:szCs w:val="28"/>
              </w:rPr>
              <w:t>9</w:t>
            </w:r>
            <w:r>
              <w:rPr>
                <w:rFonts w:ascii="Browallia New" w:hAnsi="Browallia New" w:cs="Browallia New"/>
                <w:sz w:val="28"/>
                <w:szCs w:val="28"/>
              </w:rPr>
              <w:t>67</w:t>
            </w:r>
          </w:p>
        </w:tc>
      </w:tr>
      <w:tr w:rsidR="00576AA3" w:rsidRPr="00E10D85" w14:paraId="17040555" w14:textId="77777777" w:rsidTr="008C41F3">
        <w:tc>
          <w:tcPr>
            <w:tcW w:w="4248" w:type="dxa"/>
            <w:shd w:val="clear" w:color="auto" w:fill="auto"/>
            <w:vAlign w:val="bottom"/>
          </w:tcPr>
          <w:p w14:paraId="5136BD24" w14:textId="77777777" w:rsidR="00576AA3" w:rsidRPr="009D3620" w:rsidRDefault="00576AA3" w:rsidP="00576AA3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9D3620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9D362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2232" w:type="dxa"/>
            <w:shd w:val="clear" w:color="auto" w:fill="auto"/>
          </w:tcPr>
          <w:p w14:paraId="3C02EBAA" w14:textId="2C8A7460" w:rsidR="00576AA3" w:rsidRPr="00372019" w:rsidRDefault="00576AA3" w:rsidP="00576A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(53,902)</w:t>
            </w:r>
          </w:p>
        </w:tc>
        <w:tc>
          <w:tcPr>
            <w:tcW w:w="238" w:type="dxa"/>
            <w:shd w:val="clear" w:color="auto" w:fill="auto"/>
          </w:tcPr>
          <w:p w14:paraId="5717AD93" w14:textId="77777777" w:rsidR="00576AA3" w:rsidRPr="00F63F16" w:rsidRDefault="00576AA3" w:rsidP="00576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3" w:type="dxa"/>
            <w:shd w:val="clear" w:color="auto" w:fill="auto"/>
          </w:tcPr>
          <w:p w14:paraId="426AD1EB" w14:textId="783DA441" w:rsidR="00576AA3" w:rsidRPr="0093501B" w:rsidRDefault="00576AA3" w:rsidP="00576A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3501B">
              <w:rPr>
                <w:rFonts w:ascii="Browallia New" w:hAnsi="Browallia New" w:cs="Browallia New"/>
                <w:sz w:val="28"/>
                <w:szCs w:val="28"/>
                <w:lang w:val="en-GB"/>
              </w:rPr>
              <w:t>(5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3501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  <w:r w:rsidRPr="0093501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76AA3" w:rsidRPr="00E10D85" w14:paraId="395497AA" w14:textId="77777777" w:rsidTr="008C41F3">
        <w:tc>
          <w:tcPr>
            <w:tcW w:w="4248" w:type="dxa"/>
            <w:shd w:val="clear" w:color="auto" w:fill="auto"/>
            <w:vAlign w:val="bottom"/>
          </w:tcPr>
          <w:p w14:paraId="5ECA743B" w14:textId="77777777" w:rsidR="00576AA3" w:rsidRPr="009D3620" w:rsidRDefault="00576AA3" w:rsidP="00576AA3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D3620"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ตัดจำหน่ายค่าธรรมเนียมทางการเงินรอตัดบัญชี</w:t>
            </w:r>
          </w:p>
        </w:tc>
        <w:tc>
          <w:tcPr>
            <w:tcW w:w="2232" w:type="dxa"/>
            <w:shd w:val="clear" w:color="auto" w:fill="auto"/>
          </w:tcPr>
          <w:p w14:paraId="17D9ED8D" w14:textId="569F5792" w:rsidR="00576AA3" w:rsidRPr="00372019" w:rsidRDefault="00576AA3" w:rsidP="00576A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1,453</w:t>
            </w:r>
          </w:p>
        </w:tc>
        <w:tc>
          <w:tcPr>
            <w:tcW w:w="238" w:type="dxa"/>
            <w:shd w:val="clear" w:color="auto" w:fill="auto"/>
          </w:tcPr>
          <w:p w14:paraId="1E7B0634" w14:textId="77777777" w:rsidR="00576AA3" w:rsidRPr="0022391A" w:rsidRDefault="00576AA3" w:rsidP="00576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3" w:type="dxa"/>
            <w:shd w:val="clear" w:color="auto" w:fill="auto"/>
          </w:tcPr>
          <w:p w14:paraId="70A9B368" w14:textId="731BE7D4" w:rsidR="00576AA3" w:rsidRPr="0093501B" w:rsidRDefault="000A7154" w:rsidP="00576A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1,453</w:t>
            </w:r>
          </w:p>
        </w:tc>
      </w:tr>
      <w:tr w:rsidR="00576AA3" w:rsidRPr="00E10D85" w14:paraId="0B729FBB" w14:textId="77777777" w:rsidTr="008C41F3">
        <w:trPr>
          <w:trHeight w:val="278"/>
        </w:trPr>
        <w:tc>
          <w:tcPr>
            <w:tcW w:w="4248" w:type="dxa"/>
            <w:shd w:val="clear" w:color="auto" w:fill="auto"/>
            <w:vAlign w:val="bottom"/>
          </w:tcPr>
          <w:p w14:paraId="7D4B2A66" w14:textId="02E686EC" w:rsidR="00576AA3" w:rsidRPr="009D3620" w:rsidRDefault="00576AA3" w:rsidP="00576AA3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</w:rPr>
            </w:pPr>
            <w:r w:rsidRPr="009D362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cs/>
              </w:rPr>
              <w:t>มีนาคม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7A67C7F" w14:textId="39EF6DEE" w:rsidR="00576AA3" w:rsidRPr="007A0292" w:rsidRDefault="00576AA3" w:rsidP="00576A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 w:rsidRPr="00542DDB">
              <w:rPr>
                <w:rFonts w:ascii="Browallia New" w:hAnsi="Browallia New" w:cs="Browallia New"/>
                <w:sz w:val="28"/>
                <w:szCs w:val="28"/>
              </w:rPr>
              <w:t>568,352</w:t>
            </w:r>
          </w:p>
        </w:tc>
        <w:tc>
          <w:tcPr>
            <w:tcW w:w="238" w:type="dxa"/>
            <w:shd w:val="clear" w:color="auto" w:fill="auto"/>
          </w:tcPr>
          <w:p w14:paraId="5902EE46" w14:textId="77777777" w:rsidR="00576AA3" w:rsidRPr="0022391A" w:rsidRDefault="00576AA3" w:rsidP="00576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07BE0F9" w14:textId="06672498" w:rsidR="00576AA3" w:rsidRPr="002166F6" w:rsidRDefault="00576AA3" w:rsidP="00576AA3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  <w:tab w:val="left" w:pos="108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565,421</w:t>
            </w:r>
          </w:p>
        </w:tc>
      </w:tr>
    </w:tbl>
    <w:p w14:paraId="5FF51280" w14:textId="77777777" w:rsidR="006417F9" w:rsidRPr="00586ACB" w:rsidRDefault="006417F9" w:rsidP="00F27460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5AF0010" w14:textId="4FEBD889" w:rsidR="007B25B3" w:rsidRPr="00643A3F" w:rsidRDefault="007B25B3" w:rsidP="00BA2A32">
      <w:pPr>
        <w:tabs>
          <w:tab w:val="clear" w:pos="454"/>
          <w:tab w:val="left" w:pos="45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F461F1">
        <w:rPr>
          <w:rFonts w:ascii="Browallia New" w:hAnsi="Browallia New" w:cs="Browallia New"/>
          <w:sz w:val="28"/>
          <w:szCs w:val="28"/>
          <w:cs/>
        </w:rPr>
        <w:t>ภายใต้สัญญาเงินกู้ บริษัท</w:t>
      </w:r>
      <w:r w:rsidRPr="00F461F1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F461F1">
        <w:rPr>
          <w:rFonts w:ascii="Browallia New" w:hAnsi="Browallia New" w:cs="Browallia New"/>
          <w:sz w:val="28"/>
          <w:szCs w:val="28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D85F99">
        <w:rPr>
          <w:rFonts w:ascii="Browallia New" w:hAnsi="Browallia New" w:cs="Browallia New"/>
          <w:sz w:val="28"/>
          <w:szCs w:val="28"/>
        </w:rPr>
        <w:t xml:space="preserve">                </w:t>
      </w:r>
      <w:r w:rsidRPr="00643A3F">
        <w:rPr>
          <w:rFonts w:ascii="Browallia New" w:hAnsi="Browallia New" w:cs="Browallia New"/>
          <w:sz w:val="28"/>
          <w:szCs w:val="28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cr/>
        <w:t xml:space="preserve">  27,936</w:t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  <w:cs/>
        </w:rPr>
        <w:t xml:space="preserve">ิน </w:t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t>3</w:t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</w:p>
    <w:p w14:paraId="700D03A9" w14:textId="77777777" w:rsidR="00A70CB5" w:rsidRDefault="00A70CB5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C84C367" w14:textId="18B6EF1E" w:rsidR="00D0032B" w:rsidRPr="008C4600" w:rsidRDefault="00D0032B" w:rsidP="00BA2A32">
      <w:pPr>
        <w:pStyle w:val="ListParagraph"/>
        <w:numPr>
          <w:ilvl w:val="0"/>
          <w:numId w:val="16"/>
        </w:numPr>
        <w:tabs>
          <w:tab w:val="clear" w:pos="450"/>
          <w:tab w:val="clear" w:pos="680"/>
          <w:tab w:val="clear" w:pos="907"/>
          <w:tab w:val="clear" w:pos="1644"/>
        </w:tabs>
        <w:spacing w:line="240" w:lineRule="auto"/>
        <w:ind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8C4600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ใบสำคัญแสดงสิทธิ</w:t>
      </w:r>
    </w:p>
    <w:p w14:paraId="154B4CB4" w14:textId="77777777" w:rsidR="00D0032B" w:rsidRPr="008C4600" w:rsidRDefault="00D0032B" w:rsidP="00D0032B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DDDC051" w14:textId="3C55643D" w:rsidR="00077BDB" w:rsidRPr="008C4600" w:rsidRDefault="00077BDB" w:rsidP="00077BDB">
      <w:pPr>
        <w:tabs>
          <w:tab w:val="clear" w:pos="227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C4600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8C4600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Pr="008C4600">
        <w:rPr>
          <w:rFonts w:ascii="Browallia New" w:hAnsi="Browallia New" w:cs="Browallia New"/>
          <w:sz w:val="28"/>
          <w:szCs w:val="28"/>
          <w:lang w:val="en-GB"/>
        </w:rPr>
        <w:t>1</w:t>
      </w:r>
      <w:r w:rsidRPr="008C4600">
        <w:rPr>
          <w:rFonts w:ascii="Browallia New" w:hAnsi="Browallia New" w:cs="Browallia New" w:hint="cs"/>
          <w:sz w:val="28"/>
          <w:szCs w:val="28"/>
        </w:rPr>
        <w:t xml:space="preserve"> </w:t>
      </w:r>
      <w:r w:rsidRPr="008C4600"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Pr="008C4600">
        <w:rPr>
          <w:rFonts w:ascii="Browallia New" w:hAnsi="Browallia New" w:cs="Browallia New"/>
          <w:sz w:val="28"/>
          <w:szCs w:val="28"/>
        </w:rPr>
        <w:t xml:space="preserve"> </w:t>
      </w:r>
      <w:r w:rsidRPr="008C4600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Pr="008C4600">
        <w:rPr>
          <w:rFonts w:ascii="Browallia New" w:hAnsi="Browallia New" w:cs="Browallia New"/>
          <w:sz w:val="28"/>
          <w:szCs w:val="28"/>
          <w:lang w:val="en-GB"/>
        </w:rPr>
        <w:t>2</w:t>
      </w:r>
      <w:r w:rsidRPr="008C4600">
        <w:rPr>
          <w:rFonts w:ascii="Browallia New" w:hAnsi="Browallia New" w:cs="Browallia New"/>
          <w:sz w:val="28"/>
          <w:szCs w:val="28"/>
          <w:lang w:eastAsia="en-GB"/>
        </w:rPr>
        <w:t xml:space="preserve"> </w:t>
      </w:r>
      <w:r w:rsidRPr="008C4600">
        <w:rPr>
          <w:rFonts w:ascii="Browallia New" w:hAnsi="Browallia New" w:cs="Browallia New" w:hint="cs"/>
          <w:sz w:val="28"/>
          <w:szCs w:val="28"/>
          <w:cs/>
          <w:lang w:eastAsia="en-GB"/>
        </w:rPr>
        <w:t>บริษัทมี</w:t>
      </w:r>
      <w:r w:rsidRPr="008C4600">
        <w:rPr>
          <w:rFonts w:ascii="Browallia New" w:hAnsi="Browallia New" w:cs="Browallia New"/>
          <w:sz w:val="28"/>
          <w:szCs w:val="28"/>
          <w:cs/>
        </w:rPr>
        <w:t>ใบสำคัญแสดง</w:t>
      </w:r>
      <w:r w:rsidRPr="008C4600">
        <w:rPr>
          <w:rFonts w:ascii="Browallia New" w:hAnsi="Browallia New" w:cs="Browallia New" w:hint="cs"/>
          <w:sz w:val="28"/>
          <w:szCs w:val="28"/>
          <w:cs/>
        </w:rPr>
        <w:t>สิทธิ</w:t>
      </w:r>
      <w:r w:rsidRPr="008C4600">
        <w:rPr>
          <w:rFonts w:ascii="Browallia New" w:hAnsi="Browallia New" w:cs="Browallia New"/>
          <w:sz w:val="28"/>
          <w:szCs w:val="28"/>
        </w:rPr>
        <w:t xml:space="preserve"> EFORL-W3</w:t>
      </w:r>
      <w:r w:rsidRPr="008C4600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8C4600">
        <w:rPr>
          <w:rFonts w:ascii="Browallia New" w:hAnsi="Browallia New" w:cs="Browallia New"/>
          <w:sz w:val="28"/>
          <w:szCs w:val="28"/>
        </w:rPr>
        <w:t xml:space="preserve">EFORL-W4 </w:t>
      </w:r>
      <w:r w:rsidRPr="008C4600">
        <w:rPr>
          <w:rFonts w:ascii="Browallia New" w:hAnsi="Browallia New" w:cs="Browallia New" w:hint="cs"/>
          <w:sz w:val="28"/>
          <w:szCs w:val="28"/>
          <w:cs/>
        </w:rPr>
        <w:t xml:space="preserve">คงเหลือ </w:t>
      </w:r>
      <w:r w:rsidRPr="008C4600">
        <w:rPr>
          <w:rFonts w:ascii="Browallia New" w:hAnsi="Browallia New" w:cs="Browallia New"/>
          <w:sz w:val="28"/>
          <w:szCs w:val="28"/>
        </w:rPr>
        <w:t>1,37</w:t>
      </w:r>
      <w:r w:rsidR="00734D53">
        <w:rPr>
          <w:rFonts w:ascii="Browallia New" w:hAnsi="Browallia New" w:cs="Browallia New"/>
          <w:sz w:val="28"/>
          <w:szCs w:val="28"/>
        </w:rPr>
        <w:t>7</w:t>
      </w:r>
      <w:r w:rsidRPr="008C4600">
        <w:rPr>
          <w:rFonts w:ascii="Browallia New" w:hAnsi="Browallia New" w:cs="Browallia New"/>
          <w:sz w:val="28"/>
          <w:szCs w:val="28"/>
        </w:rPr>
        <w:t>,</w:t>
      </w:r>
      <w:r w:rsidR="00734D53">
        <w:rPr>
          <w:rFonts w:ascii="Browallia New" w:hAnsi="Browallia New" w:cs="Browallia New"/>
          <w:sz w:val="28"/>
          <w:szCs w:val="28"/>
        </w:rPr>
        <w:t>156</w:t>
      </w:r>
      <w:r w:rsidRPr="008C4600">
        <w:rPr>
          <w:rFonts w:ascii="Browallia New" w:hAnsi="Browallia New" w:cs="Browallia New"/>
          <w:sz w:val="28"/>
          <w:szCs w:val="28"/>
        </w:rPr>
        <w:t>,</w:t>
      </w:r>
      <w:r w:rsidR="00734D53">
        <w:rPr>
          <w:rFonts w:ascii="Browallia New" w:hAnsi="Browallia New" w:cs="Browallia New"/>
          <w:sz w:val="28"/>
          <w:szCs w:val="28"/>
        </w:rPr>
        <w:t>827</w:t>
      </w:r>
      <w:r w:rsidRPr="008C4600">
        <w:rPr>
          <w:rFonts w:ascii="Browallia New" w:hAnsi="Browallia New" w:cs="Browallia New"/>
          <w:sz w:val="28"/>
          <w:szCs w:val="28"/>
        </w:rPr>
        <w:t xml:space="preserve"> </w:t>
      </w:r>
      <w:r w:rsidRPr="008C4600">
        <w:rPr>
          <w:rFonts w:ascii="Browallia New" w:hAnsi="Browallia New" w:cs="Browallia New" w:hint="cs"/>
          <w:sz w:val="28"/>
          <w:szCs w:val="28"/>
          <w:cs/>
        </w:rPr>
        <w:t xml:space="preserve">หน่วย และ </w:t>
      </w:r>
      <w:r w:rsidRPr="008C4600">
        <w:rPr>
          <w:rFonts w:ascii="Browallia New" w:hAnsi="Browallia New" w:cs="Browallia New"/>
          <w:sz w:val="28"/>
          <w:szCs w:val="28"/>
        </w:rPr>
        <w:t>772,508,987</w:t>
      </w:r>
      <w:r w:rsidRPr="008C4600">
        <w:rPr>
          <w:rFonts w:ascii="Browallia New" w:hAnsi="Browallia New" w:cs="Browallia New" w:hint="cs"/>
          <w:sz w:val="28"/>
          <w:szCs w:val="28"/>
          <w:cs/>
        </w:rPr>
        <w:t xml:space="preserve"> หน่วย ตามลำดับ</w:t>
      </w:r>
    </w:p>
    <w:p w14:paraId="53102A77" w14:textId="77777777" w:rsidR="007231B4" w:rsidRPr="008C4600" w:rsidRDefault="007231B4" w:rsidP="00F461F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07D89E3" w14:textId="77777777" w:rsidR="00F461F1" w:rsidRPr="008C4600" w:rsidRDefault="00F461F1" w:rsidP="00F461F1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  <w:r w:rsidRPr="008C4600">
        <w:rPr>
          <w:rFonts w:ascii="Browallia New" w:hAnsi="Browallia New" w:cs="Browallia New" w:hint="cs"/>
          <w:color w:val="auto"/>
          <w:sz w:val="28"/>
          <w:szCs w:val="28"/>
          <w:u w:val="single"/>
          <w:cs/>
        </w:rPr>
        <w:t>กำไร</w:t>
      </w:r>
      <w:r w:rsidRPr="008C4600">
        <w:rPr>
          <w:rFonts w:ascii="Browallia New" w:hAnsi="Browallia New" w:cs="Browallia New"/>
          <w:color w:val="auto"/>
          <w:sz w:val="28"/>
          <w:szCs w:val="28"/>
          <w:u w:val="single"/>
          <w:cs/>
        </w:rPr>
        <w:t>ต่อหุ้น</w:t>
      </w:r>
    </w:p>
    <w:p w14:paraId="1B1FB91C" w14:textId="77777777" w:rsidR="00F461F1" w:rsidRPr="008C4600" w:rsidRDefault="00F461F1" w:rsidP="00F4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B0D3387" w14:textId="77777777" w:rsidR="00F461F1" w:rsidRPr="008C4600" w:rsidRDefault="00F461F1" w:rsidP="00F4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C4600">
        <w:rPr>
          <w:rFonts w:ascii="Browallia New" w:hAnsi="Browallia New" w:cs="Browallia New"/>
          <w:sz w:val="28"/>
          <w:szCs w:val="28"/>
          <w:cs/>
        </w:rPr>
        <w:t>กำไรต่อหุ้นขั้นพื้นฐาน คำนวณโดยการหารกำไร</w:t>
      </w:r>
      <w:r w:rsidRPr="008C4600">
        <w:rPr>
          <w:rFonts w:ascii="Browallia New" w:hAnsi="Browallia New" w:cs="Browallia New"/>
          <w:sz w:val="28"/>
          <w:szCs w:val="28"/>
        </w:rPr>
        <w:t xml:space="preserve"> (</w:t>
      </w:r>
      <w:r w:rsidRPr="008C4600">
        <w:rPr>
          <w:rFonts w:ascii="Browallia New" w:hAnsi="Browallia New" w:cs="Browallia New" w:hint="cs"/>
          <w:sz w:val="28"/>
          <w:szCs w:val="28"/>
          <w:cs/>
        </w:rPr>
        <w:t>ขาดทุน</w:t>
      </w:r>
      <w:r w:rsidRPr="008C4600">
        <w:rPr>
          <w:rFonts w:ascii="Browallia New" w:hAnsi="Browallia New" w:cs="Browallia New"/>
          <w:sz w:val="28"/>
          <w:szCs w:val="28"/>
        </w:rPr>
        <w:t xml:space="preserve">) </w:t>
      </w:r>
      <w:r w:rsidRPr="008C4600">
        <w:rPr>
          <w:rFonts w:ascii="Browallia New" w:hAnsi="Browallia New" w:cs="Browallia New"/>
          <w:sz w:val="28"/>
          <w:szCs w:val="28"/>
          <w:cs/>
        </w:rPr>
        <w:t>ด้วยจำนวนหุ้นสามัญถัวเฉลี่ยถ่วงน้ำหนักที่ออกจำหน่ายและชำระแล้วในระหว่าง</w:t>
      </w:r>
      <w:r w:rsidRPr="008C4600">
        <w:rPr>
          <w:rFonts w:ascii="Browallia New" w:hAnsi="Browallia New" w:cs="Browallia New" w:hint="cs"/>
          <w:sz w:val="28"/>
          <w:szCs w:val="28"/>
          <w:cs/>
        </w:rPr>
        <w:t>งวด</w:t>
      </w:r>
    </w:p>
    <w:p w14:paraId="347E790B" w14:textId="77777777" w:rsidR="00F461F1" w:rsidRPr="008C4600" w:rsidRDefault="00F461F1" w:rsidP="00F4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F12C030" w14:textId="18A13FDE" w:rsidR="00E83D87" w:rsidRDefault="00077BDB" w:rsidP="000F7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8"/>
        <w:jc w:val="thaiDistribute"/>
        <w:rPr>
          <w:rFonts w:ascii="Browallia New" w:hAnsi="Browallia New" w:cs="Browallia New"/>
          <w:sz w:val="28"/>
          <w:szCs w:val="28"/>
        </w:rPr>
      </w:pPr>
      <w:bookmarkStart w:id="3" w:name="_Hlk489968843"/>
      <w:bookmarkStart w:id="4" w:name="_Hlk490246382"/>
      <w:bookmarkStart w:id="5" w:name="_Hlk490226815"/>
      <w:r w:rsidRPr="008C4600">
        <w:rPr>
          <w:rFonts w:ascii="Browallia New" w:hAnsi="Browallia New" w:cs="Browallia New"/>
          <w:sz w:val="28"/>
          <w:szCs w:val="28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</w:t>
      </w:r>
      <w:r w:rsidRPr="008C4600">
        <w:rPr>
          <w:rFonts w:ascii="Browallia New" w:hAnsi="Browallia New" w:cs="Browallia New" w:hint="cs"/>
          <w:sz w:val="28"/>
          <w:szCs w:val="28"/>
          <w:cs/>
        </w:rPr>
        <w:t>ะ</w:t>
      </w:r>
      <w:r w:rsidRPr="008C4600">
        <w:rPr>
          <w:rFonts w:ascii="Browallia New" w:hAnsi="Browallia New" w:cs="Browallia New"/>
          <w:sz w:val="28"/>
          <w:szCs w:val="28"/>
          <w:cs/>
        </w:rPr>
        <w:t>ซื้อหุ้นสามัญ</w:t>
      </w:r>
      <w:r w:rsidRPr="008C4600">
        <w:rPr>
          <w:rFonts w:ascii="Browallia New" w:hAnsi="Browallia New" w:cs="Browallia New"/>
          <w:sz w:val="28"/>
          <w:szCs w:val="28"/>
        </w:rPr>
        <w:t xml:space="preserve">              </w:t>
      </w:r>
      <w:r w:rsidRPr="008C4600">
        <w:rPr>
          <w:rFonts w:ascii="Browallia New" w:hAnsi="Browallia New" w:cs="Browallia New"/>
          <w:sz w:val="28"/>
          <w:szCs w:val="28"/>
          <w:cs/>
        </w:rPr>
        <w:t>บริษัทจึงไม่ได้คำนวณการปรับลดในกำไรต่อหุ้นที่อาจเกิดจากการใช้สิทธิของใบสำคัญแสดงสิทธิที่จะซื้อหุ้นสามัญ</w:t>
      </w:r>
      <w:bookmarkEnd w:id="3"/>
    </w:p>
    <w:p w14:paraId="7D1BE516" w14:textId="4825E9AB" w:rsidR="00271AC4" w:rsidRDefault="00271AC4" w:rsidP="00077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87" w:right="8"/>
        <w:jc w:val="thaiDistribute"/>
        <w:rPr>
          <w:rFonts w:ascii="Browallia New" w:hAnsi="Browallia New" w:cs="Browallia New"/>
          <w:sz w:val="28"/>
          <w:szCs w:val="28"/>
        </w:rPr>
      </w:pPr>
    </w:p>
    <w:p w14:paraId="718214EB" w14:textId="05A72885" w:rsidR="00C801E1" w:rsidRDefault="00C801E1" w:rsidP="00077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87" w:right="8"/>
        <w:jc w:val="thaiDistribute"/>
        <w:rPr>
          <w:rFonts w:ascii="Browallia New" w:hAnsi="Browallia New" w:cs="Browallia New"/>
          <w:sz w:val="28"/>
          <w:szCs w:val="28"/>
        </w:rPr>
      </w:pPr>
    </w:p>
    <w:p w14:paraId="78CA175B" w14:textId="4C5184AF" w:rsidR="00C801E1" w:rsidRDefault="00C801E1" w:rsidP="00077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87" w:right="8"/>
        <w:jc w:val="thaiDistribute"/>
        <w:rPr>
          <w:rFonts w:ascii="Browallia New" w:hAnsi="Browallia New" w:cs="Browallia New"/>
          <w:sz w:val="28"/>
          <w:szCs w:val="28"/>
        </w:rPr>
      </w:pPr>
    </w:p>
    <w:p w14:paraId="6E5C0743" w14:textId="6E899123" w:rsidR="00C801E1" w:rsidRDefault="00C801E1" w:rsidP="00077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87" w:right="8"/>
        <w:jc w:val="thaiDistribute"/>
        <w:rPr>
          <w:rFonts w:ascii="Browallia New" w:hAnsi="Browallia New" w:cs="Browallia New"/>
          <w:sz w:val="28"/>
          <w:szCs w:val="28"/>
        </w:rPr>
      </w:pPr>
    </w:p>
    <w:p w14:paraId="2E91D78A" w14:textId="50D043AC" w:rsidR="00C801E1" w:rsidRDefault="00C801E1" w:rsidP="00077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87" w:right="8"/>
        <w:jc w:val="thaiDistribute"/>
        <w:rPr>
          <w:rFonts w:ascii="Browallia New" w:hAnsi="Browallia New" w:cs="Browallia New"/>
          <w:sz w:val="28"/>
          <w:szCs w:val="28"/>
        </w:rPr>
      </w:pPr>
    </w:p>
    <w:p w14:paraId="60C0EC4F" w14:textId="7B096597" w:rsidR="00C801E1" w:rsidRDefault="00C801E1" w:rsidP="00077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87" w:right="8"/>
        <w:jc w:val="thaiDistribute"/>
        <w:rPr>
          <w:rFonts w:ascii="Browallia New" w:hAnsi="Browallia New" w:cs="Browallia New"/>
          <w:sz w:val="28"/>
          <w:szCs w:val="28"/>
        </w:rPr>
      </w:pPr>
    </w:p>
    <w:p w14:paraId="328B410D" w14:textId="171E6033" w:rsidR="00C801E1" w:rsidRDefault="00C801E1" w:rsidP="00077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87" w:right="8"/>
        <w:jc w:val="thaiDistribute"/>
        <w:rPr>
          <w:rFonts w:ascii="Browallia New" w:hAnsi="Browallia New" w:cs="Browallia New"/>
          <w:sz w:val="28"/>
          <w:szCs w:val="28"/>
        </w:rPr>
      </w:pPr>
    </w:p>
    <w:p w14:paraId="035D33F7" w14:textId="4133FF96" w:rsidR="00C801E1" w:rsidRDefault="00C801E1" w:rsidP="00077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87" w:right="8"/>
        <w:jc w:val="thaiDistribute"/>
        <w:rPr>
          <w:rFonts w:ascii="Browallia New" w:hAnsi="Browallia New" w:cs="Browallia New"/>
          <w:sz w:val="28"/>
          <w:szCs w:val="28"/>
        </w:rPr>
      </w:pPr>
    </w:p>
    <w:p w14:paraId="02E0FA68" w14:textId="1D2071A0" w:rsidR="00C801E1" w:rsidRDefault="00C801E1" w:rsidP="00077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87" w:right="8"/>
        <w:jc w:val="thaiDistribute"/>
        <w:rPr>
          <w:rFonts w:ascii="Browallia New" w:hAnsi="Browallia New" w:cs="Browallia New"/>
          <w:sz w:val="28"/>
          <w:szCs w:val="28"/>
        </w:rPr>
      </w:pPr>
    </w:p>
    <w:p w14:paraId="00B3C58B" w14:textId="22B37A89" w:rsidR="00C801E1" w:rsidRDefault="00C801E1" w:rsidP="00077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87" w:right="8"/>
        <w:jc w:val="thaiDistribute"/>
        <w:rPr>
          <w:rFonts w:ascii="Browallia New" w:hAnsi="Browallia New" w:cs="Browallia New"/>
          <w:sz w:val="28"/>
          <w:szCs w:val="28"/>
        </w:rPr>
      </w:pPr>
    </w:p>
    <w:p w14:paraId="5A70A8D1" w14:textId="4A1B8A71" w:rsidR="00C801E1" w:rsidRDefault="00C801E1" w:rsidP="00077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87" w:right="8"/>
        <w:jc w:val="thaiDistribute"/>
        <w:rPr>
          <w:rFonts w:ascii="Browallia New" w:hAnsi="Browallia New" w:cs="Browallia New"/>
          <w:sz w:val="28"/>
          <w:szCs w:val="28"/>
        </w:rPr>
      </w:pPr>
    </w:p>
    <w:p w14:paraId="1D9AFBE7" w14:textId="606DFF49" w:rsidR="00970FC0" w:rsidRDefault="00970FC0" w:rsidP="00077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87" w:right="8"/>
        <w:jc w:val="thaiDistribute"/>
        <w:rPr>
          <w:rFonts w:ascii="Browallia New" w:hAnsi="Browallia New" w:cs="Browallia New"/>
          <w:sz w:val="28"/>
          <w:szCs w:val="28"/>
        </w:rPr>
      </w:pPr>
    </w:p>
    <w:p w14:paraId="76E7802A" w14:textId="77777777" w:rsidR="008D6A2C" w:rsidRPr="008D6A2C" w:rsidRDefault="008D6A2C" w:rsidP="00077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87" w:right="8"/>
        <w:jc w:val="thaiDistribute"/>
        <w:rPr>
          <w:rFonts w:ascii="Browallia New" w:hAnsi="Browallia New" w:cs="Browallia New"/>
          <w:sz w:val="28"/>
          <w:szCs w:val="28"/>
        </w:rPr>
      </w:pPr>
    </w:p>
    <w:p w14:paraId="757393D4" w14:textId="77777777" w:rsidR="00C801E1" w:rsidRPr="008C4600" w:rsidRDefault="00C801E1" w:rsidP="000F7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8"/>
        <w:jc w:val="thaiDistribute"/>
        <w:rPr>
          <w:rFonts w:ascii="Browallia New" w:hAnsi="Browallia New" w:cs="Browallia New"/>
          <w:sz w:val="28"/>
          <w:szCs w:val="28"/>
        </w:rPr>
      </w:pPr>
    </w:p>
    <w:p w14:paraId="52D141C4" w14:textId="77777777" w:rsidR="00F461F1" w:rsidRPr="00EE4A7F" w:rsidRDefault="00F461F1" w:rsidP="00BA2A3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41"/>
        </w:tabs>
        <w:ind w:left="387" w:hanging="387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0703DC">
        <w:rPr>
          <w:rFonts w:ascii="Browallia New" w:hAnsi="Browallia New" w:cs="Browallia New" w:hint="cs"/>
          <w:sz w:val="28"/>
          <w:szCs w:val="28"/>
          <w:cs/>
        </w:rPr>
        <w:lastRenderedPageBreak/>
        <w:t xml:space="preserve"> </w:t>
      </w:r>
      <w:r w:rsidRPr="000F7318">
        <w:rPr>
          <w:rFonts w:ascii="Browallia New" w:hAnsi="Browallia New" w:cs="Browallia New"/>
          <w:sz w:val="28"/>
          <w:szCs w:val="28"/>
          <w:u w:val="single"/>
          <w:cs/>
        </w:rPr>
        <w:t>ส่วนงานดำเนินงาน</w:t>
      </w:r>
      <w:r w:rsidRPr="00EE4A7F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40D4EC4C" w14:textId="77777777" w:rsidR="00F461F1" w:rsidRPr="008853A9" w:rsidRDefault="00F461F1" w:rsidP="00BA2A32">
      <w:pPr>
        <w:tabs>
          <w:tab w:val="clear" w:pos="454"/>
          <w:tab w:val="left" w:pos="441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67EA6B8" w14:textId="5D63A8CF" w:rsidR="008C41F3" w:rsidRPr="00E83D87" w:rsidRDefault="00F461F1" w:rsidP="00E83D87">
      <w:pPr>
        <w:tabs>
          <w:tab w:val="clear" w:pos="454"/>
          <w:tab w:val="left" w:pos="441"/>
          <w:tab w:val="left" w:pos="851"/>
          <w:tab w:val="left" w:pos="1418"/>
        </w:tabs>
        <w:spacing w:line="240" w:lineRule="auto"/>
        <w:ind w:left="441" w:hanging="9"/>
        <w:jc w:val="thaiDistribute"/>
        <w:rPr>
          <w:rFonts w:ascii="Browallia New" w:hAnsi="Browallia New" w:cs="Browallia New"/>
          <w:sz w:val="28"/>
          <w:szCs w:val="28"/>
        </w:rPr>
      </w:pPr>
      <w:r w:rsidRPr="00E10D85">
        <w:rPr>
          <w:rFonts w:ascii="Browallia New" w:hAnsi="Browallia New" w:cs="Browallia New"/>
          <w:sz w:val="28"/>
          <w:szCs w:val="28"/>
          <w:cs/>
        </w:rPr>
        <w:t xml:space="preserve">บริษัทและบริษัทย่อยมีส่วนงานที่รายงานทั้งสิ้น </w:t>
      </w:r>
      <w:r w:rsidRPr="00E10D85">
        <w:rPr>
          <w:rFonts w:ascii="Browallia New" w:hAnsi="Browallia New" w:cs="Browallia New"/>
          <w:sz w:val="28"/>
          <w:szCs w:val="28"/>
          <w:lang w:val="en-GB"/>
        </w:rPr>
        <w:t>2</w:t>
      </w:r>
      <w:r w:rsidRPr="00E10D85">
        <w:rPr>
          <w:rFonts w:ascii="Browallia New" w:hAnsi="Browallia New" w:cs="Browallia New"/>
          <w:sz w:val="28"/>
          <w:szCs w:val="28"/>
          <w:cs/>
        </w:rPr>
        <w:t xml:space="preserve"> ส่วนงานหลักคือ </w:t>
      </w:r>
      <w:r w:rsidRPr="00E10D85">
        <w:rPr>
          <w:rFonts w:ascii="Browallia New" w:hAnsi="Browallia New" w:cs="Browallia New"/>
          <w:sz w:val="28"/>
          <w:szCs w:val="28"/>
        </w:rPr>
        <w:t>(1)</w:t>
      </w:r>
      <w:r w:rsidRPr="00E10D85">
        <w:rPr>
          <w:rFonts w:ascii="Browallia New" w:hAnsi="Browallia New" w:cs="Browallia New"/>
          <w:sz w:val="28"/>
          <w:szCs w:val="28"/>
          <w:cs/>
        </w:rPr>
        <w:t xml:space="preserve"> ส่วนงานธุรกิจตัวแทนจำหน่ายเครื่องมือและอุปกรณ์ทางการแพทย์ (</w:t>
      </w:r>
      <w:r w:rsidRPr="00E10D85">
        <w:rPr>
          <w:rFonts w:ascii="Browallia New" w:hAnsi="Browallia New" w:cs="Browallia New"/>
          <w:sz w:val="28"/>
          <w:szCs w:val="28"/>
        </w:rPr>
        <w:t>2</w:t>
      </w:r>
      <w:r w:rsidRPr="00E10D85">
        <w:rPr>
          <w:rFonts w:ascii="Browallia New" w:hAnsi="Browallia New" w:cs="Browallia New"/>
          <w:sz w:val="28"/>
          <w:szCs w:val="28"/>
          <w:cs/>
        </w:rPr>
        <w:t>) ธุรกิจบริการความงาม</w:t>
      </w:r>
      <w:r w:rsidRPr="00E10D85">
        <w:rPr>
          <w:rFonts w:ascii="Browallia New" w:hAnsi="Browallia New" w:cs="Browallia New"/>
          <w:sz w:val="28"/>
          <w:szCs w:val="28"/>
        </w:rPr>
        <w:t xml:space="preserve"> </w:t>
      </w:r>
      <w:r w:rsidRPr="00E10D85">
        <w:rPr>
          <w:rFonts w:ascii="Browallia New" w:hAnsi="Browallia New" w:cs="Browallia New"/>
          <w:sz w:val="28"/>
          <w:szCs w:val="28"/>
          <w:cs/>
        </w:rPr>
        <w:t>และดำเนินธุรกิจในส่วนงานทางภูมิศาสตร์หลักในประเทศไทย 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ของทั้งกลุ่มโดยใช้เกณฑ์เดียวกับที่ใช้ในการวัดกำไรหรือขาดทุนจากการดำเนินงานใน</w:t>
      </w:r>
      <w:r w:rsidR="00E150F4">
        <w:rPr>
          <w:rFonts w:ascii="Browallia New" w:hAnsi="Browallia New" w:cs="Browallia New" w:hint="cs"/>
          <w:sz w:val="28"/>
          <w:szCs w:val="28"/>
          <w:cs/>
        </w:rPr>
        <w:t xml:space="preserve">           </w:t>
      </w:r>
      <w:r w:rsidRPr="00E10D85">
        <w:rPr>
          <w:rFonts w:ascii="Browallia New" w:hAnsi="Browallia New" w:cs="Browallia New"/>
          <w:sz w:val="28"/>
          <w:szCs w:val="28"/>
          <w:cs/>
        </w:rPr>
        <w:t>งบการเงิน ข้อมูลรายได้และกำไรขั้นต้นตามส่วนงานของบริษัทและบริษัทย่อยสำหรับงวดสามเดือนสิ้นสุดวันที่</w:t>
      </w:r>
      <w:r w:rsidRPr="00E10D85">
        <w:rPr>
          <w:rFonts w:ascii="Browallia New" w:hAnsi="Browallia New" w:cs="Browallia New"/>
          <w:sz w:val="28"/>
          <w:szCs w:val="28"/>
        </w:rPr>
        <w:t xml:space="preserve"> </w:t>
      </w:r>
      <w:r w:rsidR="008C41F3">
        <w:rPr>
          <w:rFonts w:ascii="Browallia New" w:hAnsi="Browallia New" w:cs="Browallia New"/>
          <w:sz w:val="28"/>
          <w:szCs w:val="28"/>
        </w:rPr>
        <w:t xml:space="preserve">            </w:t>
      </w:r>
      <w:r w:rsidR="008C41F3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8C41F3" w:rsidRPr="00656C14">
        <w:rPr>
          <w:rFonts w:ascii="Browallia New" w:hAnsi="Browallia New" w:cs="Browallia New"/>
          <w:sz w:val="28"/>
          <w:szCs w:val="28"/>
          <w:lang w:val="en-GB"/>
        </w:rPr>
        <w:t>1</w:t>
      </w:r>
      <w:r w:rsidR="008C41F3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8C41F3" w:rsidRPr="00656C14"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="008C41F3">
        <w:rPr>
          <w:rFonts w:ascii="Browallia New" w:hAnsi="Browallia New" w:cs="Browallia New"/>
          <w:sz w:val="28"/>
          <w:szCs w:val="28"/>
        </w:rPr>
        <w:t xml:space="preserve"> </w:t>
      </w:r>
      <w:r w:rsidR="008C41F3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8C41F3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E10D85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E10D85">
        <w:rPr>
          <w:rFonts w:ascii="Browallia New" w:hAnsi="Browallia New" w:cs="Browallia New"/>
          <w:sz w:val="28"/>
          <w:szCs w:val="28"/>
        </w:rPr>
        <w:t>25</w:t>
      </w:r>
      <w:r w:rsidR="00110BF1">
        <w:rPr>
          <w:rFonts w:ascii="Browallia New" w:hAnsi="Browallia New" w:cs="Browallia New"/>
          <w:sz w:val="28"/>
          <w:szCs w:val="28"/>
        </w:rPr>
        <w:t>6</w:t>
      </w:r>
      <w:r w:rsidR="008C41F3">
        <w:rPr>
          <w:rFonts w:ascii="Browallia New" w:hAnsi="Browallia New" w:cs="Browallia New"/>
          <w:sz w:val="28"/>
          <w:szCs w:val="28"/>
        </w:rPr>
        <w:t>1</w:t>
      </w:r>
      <w:r w:rsidRPr="00E10D85">
        <w:rPr>
          <w:rFonts w:ascii="Browallia New" w:hAnsi="Browallia New" w:cs="Browallia New"/>
          <w:sz w:val="28"/>
          <w:szCs w:val="28"/>
          <w:cs/>
        </w:rPr>
        <w:t xml:space="preserve"> มีดังต่อไปนี้</w:t>
      </w:r>
    </w:p>
    <w:p w14:paraId="3D94A543" w14:textId="77777777" w:rsidR="008C41F3" w:rsidRPr="0097783F" w:rsidRDefault="008C41F3" w:rsidP="007E7ADD">
      <w:pPr>
        <w:tabs>
          <w:tab w:val="clear" w:pos="454"/>
          <w:tab w:val="left" w:pos="851"/>
          <w:tab w:val="left" w:pos="1418"/>
        </w:tabs>
        <w:spacing w:line="240" w:lineRule="auto"/>
        <w:ind w:left="441" w:hanging="9"/>
        <w:jc w:val="thaiDistribute"/>
        <w:rPr>
          <w:rFonts w:ascii="Browallia New" w:hAnsi="Browallia New" w:cs="Browallia New"/>
          <w:sz w:val="20"/>
          <w:szCs w:val="20"/>
        </w:rPr>
      </w:pPr>
    </w:p>
    <w:bookmarkEnd w:id="4"/>
    <w:bookmarkEnd w:id="5"/>
    <w:tbl>
      <w:tblPr>
        <w:tblW w:w="904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0"/>
        <w:gridCol w:w="849"/>
        <w:gridCol w:w="851"/>
        <w:gridCol w:w="850"/>
        <w:gridCol w:w="851"/>
        <w:gridCol w:w="850"/>
        <w:gridCol w:w="851"/>
        <w:gridCol w:w="850"/>
        <w:gridCol w:w="850"/>
        <w:gridCol w:w="8"/>
      </w:tblGrid>
      <w:tr w:rsidR="00586ACB" w:rsidRPr="00F42C44" w14:paraId="2F6B8750" w14:textId="77777777" w:rsidTr="005B380B">
        <w:trPr>
          <w:trHeight w:val="233"/>
        </w:trPr>
        <w:tc>
          <w:tcPr>
            <w:tcW w:w="2230" w:type="dxa"/>
            <w:tcBorders>
              <w:right w:val="nil"/>
            </w:tcBorders>
          </w:tcPr>
          <w:p w14:paraId="2462FE4C" w14:textId="77777777" w:rsidR="00586ACB" w:rsidRPr="00F42C44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810" w:type="dxa"/>
            <w:gridSpan w:val="9"/>
          </w:tcPr>
          <w:p w14:paraId="04C25CB7" w14:textId="77777777" w:rsidR="00586ACB" w:rsidRPr="00F42C44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586ACB" w:rsidRPr="00F42C44" w14:paraId="5311F2D0" w14:textId="77777777" w:rsidTr="005B380B">
        <w:trPr>
          <w:trHeight w:val="257"/>
        </w:trPr>
        <w:tc>
          <w:tcPr>
            <w:tcW w:w="2230" w:type="dxa"/>
            <w:tcBorders>
              <w:right w:val="nil"/>
            </w:tcBorders>
          </w:tcPr>
          <w:p w14:paraId="4B32CFB2" w14:textId="77777777" w:rsidR="00586ACB" w:rsidRPr="00F42C44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810" w:type="dxa"/>
            <w:gridSpan w:val="9"/>
          </w:tcPr>
          <w:p w14:paraId="7756AC03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86ACB" w:rsidRPr="00F42C44" w14:paraId="2EDA0D87" w14:textId="77777777" w:rsidTr="005B380B">
        <w:trPr>
          <w:trHeight w:val="269"/>
        </w:trPr>
        <w:tc>
          <w:tcPr>
            <w:tcW w:w="2230" w:type="dxa"/>
            <w:tcBorders>
              <w:right w:val="nil"/>
            </w:tcBorders>
          </w:tcPr>
          <w:p w14:paraId="729CFBFD" w14:textId="77777777" w:rsidR="00586ACB" w:rsidRPr="00F42C44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810" w:type="dxa"/>
            <w:gridSpan w:val="9"/>
          </w:tcPr>
          <w:p w14:paraId="0B7BFE5E" w14:textId="2B1DF559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สำหรับงวด</w:t>
            </w:r>
            <w:r w:rsidRPr="00F42C44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สาม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เดือนสิ้นสุดวันที่ </w:t>
            </w:r>
            <w:r w:rsidR="008C41F3">
              <w:rPr>
                <w:rFonts w:ascii="Browallia New" w:hAnsi="Browallia New" w:cs="Browallia New"/>
                <w:sz w:val="20"/>
                <w:szCs w:val="20"/>
              </w:rPr>
              <w:t xml:space="preserve">31 </w:t>
            </w:r>
            <w:r w:rsidR="008C41F3">
              <w:rPr>
                <w:rFonts w:ascii="Browallia New" w:hAnsi="Browallia New" w:cs="Browallia New" w:hint="cs"/>
                <w:sz w:val="20"/>
                <w:szCs w:val="20"/>
                <w:cs/>
              </w:rPr>
              <w:t>มีนาคม</w:t>
            </w:r>
          </w:p>
        </w:tc>
      </w:tr>
      <w:tr w:rsidR="00586ACB" w:rsidRPr="00F42C44" w14:paraId="1AC958A5" w14:textId="77777777" w:rsidTr="005B380B">
        <w:trPr>
          <w:trHeight w:val="491"/>
        </w:trPr>
        <w:tc>
          <w:tcPr>
            <w:tcW w:w="2230" w:type="dxa"/>
            <w:tcBorders>
              <w:right w:val="nil"/>
            </w:tcBorders>
          </w:tcPr>
          <w:p w14:paraId="7E45C26A" w14:textId="77777777" w:rsidR="00586ACB" w:rsidRPr="00F42C44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00" w:type="dxa"/>
            <w:gridSpan w:val="2"/>
            <w:tcBorders>
              <w:left w:val="nil"/>
              <w:bottom w:val="nil"/>
            </w:tcBorders>
            <w:vAlign w:val="bottom"/>
          </w:tcPr>
          <w:p w14:paraId="55405C8F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1701" w:type="dxa"/>
            <w:gridSpan w:val="2"/>
            <w:tcBorders>
              <w:bottom w:val="nil"/>
            </w:tcBorders>
            <w:vAlign w:val="bottom"/>
          </w:tcPr>
          <w:p w14:paraId="212BC420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บริการด้าน</w:t>
            </w:r>
          </w:p>
          <w:p w14:paraId="270FC1DD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ความงาม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  <w:vAlign w:val="bottom"/>
          </w:tcPr>
          <w:p w14:paraId="228D04A4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ตัดรายการ</w:t>
            </w:r>
          </w:p>
          <w:p w14:paraId="16F7DAC0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708" w:type="dxa"/>
            <w:gridSpan w:val="3"/>
            <w:tcBorders>
              <w:top w:val="nil"/>
              <w:bottom w:val="nil"/>
            </w:tcBorders>
            <w:vAlign w:val="bottom"/>
          </w:tcPr>
          <w:p w14:paraId="3D8FC30E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F3AB89E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D0186D" w:rsidRPr="00F42C44" w14:paraId="3975580E" w14:textId="77777777" w:rsidTr="005B380B">
        <w:trPr>
          <w:gridAfter w:val="1"/>
          <w:wAfter w:w="8" w:type="dxa"/>
          <w:trHeight w:val="257"/>
        </w:trPr>
        <w:tc>
          <w:tcPr>
            <w:tcW w:w="2230" w:type="dxa"/>
            <w:tcBorders>
              <w:right w:val="nil"/>
            </w:tcBorders>
          </w:tcPr>
          <w:p w14:paraId="395A8437" w14:textId="77777777" w:rsidR="00D0186D" w:rsidRPr="00F42C44" w:rsidRDefault="00D0186D" w:rsidP="00D0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</w:tcPr>
          <w:p w14:paraId="608EF663" w14:textId="55F44104" w:rsidR="00D0186D" w:rsidRPr="00F42C44" w:rsidRDefault="00D0186D" w:rsidP="00D018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71EA3">
              <w:rPr>
                <w:rFonts w:ascii="Browallia New" w:hAnsi="Browallia New" w:cs="Browallia New" w:hint="cs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51" w:type="dxa"/>
            <w:tcBorders>
              <w:left w:val="nil"/>
              <w:bottom w:val="nil"/>
            </w:tcBorders>
          </w:tcPr>
          <w:p w14:paraId="678F2DF2" w14:textId="3E609874" w:rsidR="00D0186D" w:rsidRPr="00F42C44" w:rsidRDefault="00D0186D" w:rsidP="00D018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7AE29206" w14:textId="53D53B90" w:rsidR="00D0186D" w:rsidRPr="00F42C44" w:rsidRDefault="00D0186D" w:rsidP="00D018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71EA3">
              <w:rPr>
                <w:rFonts w:ascii="Browallia New" w:hAnsi="Browallia New" w:cs="Browallia New" w:hint="cs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6108ECB5" w14:textId="5824E45B" w:rsidR="00D0186D" w:rsidRPr="00F42C44" w:rsidRDefault="00D0186D" w:rsidP="00D018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E6DD7C3" w14:textId="71456BE1" w:rsidR="00D0186D" w:rsidRPr="00F42C44" w:rsidRDefault="00D0186D" w:rsidP="00D018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71EA3">
              <w:rPr>
                <w:rFonts w:ascii="Browallia New" w:hAnsi="Browallia New" w:cs="Browallia New" w:hint="cs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46FB1EEB" w14:textId="6F82C555" w:rsidR="00D0186D" w:rsidRPr="00F42C44" w:rsidRDefault="00D0186D" w:rsidP="00D018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ADDF75D" w14:textId="02F6D13A" w:rsidR="00D0186D" w:rsidRPr="00F42C44" w:rsidRDefault="00D0186D" w:rsidP="00D018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71EA3">
              <w:rPr>
                <w:rFonts w:ascii="Browallia New" w:hAnsi="Browallia New" w:cs="Browallia New" w:hint="cs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0676408" w14:textId="19D63989" w:rsidR="00D0186D" w:rsidRPr="00F42C44" w:rsidRDefault="00D0186D" w:rsidP="00D018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</w:p>
        </w:tc>
      </w:tr>
      <w:tr w:rsidR="00D0186D" w:rsidRPr="000C7597" w14:paraId="0FC0F178" w14:textId="77777777" w:rsidTr="00E150F4">
        <w:trPr>
          <w:gridAfter w:val="1"/>
          <w:wAfter w:w="8" w:type="dxa"/>
          <w:trHeight w:hRule="exact" w:val="207"/>
        </w:trPr>
        <w:tc>
          <w:tcPr>
            <w:tcW w:w="2230" w:type="dxa"/>
            <w:tcBorders>
              <w:right w:val="nil"/>
            </w:tcBorders>
          </w:tcPr>
          <w:p w14:paraId="65BFE00F" w14:textId="77777777" w:rsidR="00D0186D" w:rsidRPr="000C7597" w:rsidRDefault="00D0186D" w:rsidP="00D0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</w:tcPr>
          <w:p w14:paraId="0D038A86" w14:textId="77777777" w:rsidR="00D0186D" w:rsidRPr="000C7597" w:rsidRDefault="00D0186D" w:rsidP="00D0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left w:val="nil"/>
              <w:bottom w:val="nil"/>
            </w:tcBorders>
          </w:tcPr>
          <w:p w14:paraId="5BE5FFCF" w14:textId="77777777" w:rsidR="00D0186D" w:rsidRPr="000C7597" w:rsidRDefault="00D0186D" w:rsidP="00D0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14:paraId="21938CD5" w14:textId="77777777" w:rsidR="00D0186D" w:rsidRPr="000C7597" w:rsidRDefault="00D0186D" w:rsidP="00D0186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14:paraId="348E78AF" w14:textId="77777777" w:rsidR="00D0186D" w:rsidRPr="000C7597" w:rsidRDefault="00D0186D" w:rsidP="00D0186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8B898FB" w14:textId="77777777" w:rsidR="00D0186D" w:rsidRPr="000C7597" w:rsidRDefault="00D0186D" w:rsidP="00D0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3CD1B2FF" w14:textId="77777777" w:rsidR="00D0186D" w:rsidRPr="000C7597" w:rsidRDefault="00D0186D" w:rsidP="00D0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3CCA3FF" w14:textId="77777777" w:rsidR="00D0186D" w:rsidRPr="000C7597" w:rsidRDefault="00D0186D" w:rsidP="00D0186D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CBC52CA" w14:textId="77777777" w:rsidR="00D0186D" w:rsidRPr="000C7597" w:rsidRDefault="00D0186D" w:rsidP="00D0186D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4654B6" w:rsidRPr="00F42C44" w14:paraId="24E8195E" w14:textId="77777777" w:rsidTr="0083781F">
        <w:trPr>
          <w:gridAfter w:val="1"/>
          <w:wAfter w:w="8" w:type="dxa"/>
          <w:trHeight w:val="233"/>
        </w:trPr>
        <w:tc>
          <w:tcPr>
            <w:tcW w:w="2230" w:type="dxa"/>
            <w:tcBorders>
              <w:right w:val="nil"/>
            </w:tcBorders>
          </w:tcPr>
          <w:p w14:paraId="77FC333A" w14:textId="77777777" w:rsidR="004654B6" w:rsidRPr="00F42C44" w:rsidRDefault="004654B6" w:rsidP="0046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37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รายได้จากการขายและบริการจาก</w:t>
            </w:r>
            <w:r w:rsidRPr="00F42C44"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61F79" w14:textId="59FE6AB0" w:rsidR="004654B6" w:rsidRPr="00582090" w:rsidRDefault="004654B6" w:rsidP="0046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44</w:t>
            </w:r>
            <w:r w:rsidR="00B36CB0">
              <w:rPr>
                <w:rFonts w:ascii="Browallia New" w:hAnsi="Browallia New" w:cs="Browallia New"/>
                <w:sz w:val="20"/>
                <w:szCs w:val="20"/>
              </w:rPr>
              <w:t>5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36CB0">
              <w:rPr>
                <w:rFonts w:ascii="Browallia New" w:hAnsi="Browallia New" w:cs="Browallia New"/>
                <w:sz w:val="20"/>
                <w:szCs w:val="20"/>
              </w:rPr>
              <w:t>864</w:t>
            </w:r>
          </w:p>
        </w:tc>
        <w:tc>
          <w:tcPr>
            <w:tcW w:w="85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A3231E9" w14:textId="104FBF14" w:rsidR="004654B6" w:rsidRPr="00F42C44" w:rsidRDefault="004654B6" w:rsidP="0046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FF">
              <w:rPr>
                <w:rFonts w:ascii="Browallia New" w:hAnsi="Browallia New" w:cs="Browallia New"/>
                <w:sz w:val="20"/>
                <w:szCs w:val="20"/>
              </w:rPr>
              <w:t>359,348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12B18007" w14:textId="31615963" w:rsidR="004654B6" w:rsidRPr="00582090" w:rsidRDefault="004654B6" w:rsidP="004654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43,830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3E8951DA" w14:textId="72A41A4E" w:rsidR="004654B6" w:rsidRPr="00F42C44" w:rsidRDefault="00106215" w:rsidP="004654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170,166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5F2B6" w14:textId="6460490E" w:rsidR="004654B6" w:rsidRPr="00582090" w:rsidRDefault="00E66D53" w:rsidP="004654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0CF3C8" w14:textId="1C922769" w:rsidR="004654B6" w:rsidRPr="00F42C44" w:rsidRDefault="004654B6" w:rsidP="004654B6">
            <w:pPr>
              <w:tabs>
                <w:tab w:val="clear" w:pos="454"/>
                <w:tab w:val="clear" w:pos="680"/>
                <w:tab w:val="left" w:pos="0"/>
                <w:tab w:val="left" w:pos="38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</w:t>
            </w:r>
            <w:r w:rsidRPr="00D966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F0F3F4" w14:textId="2DFEB166" w:rsidR="004654B6" w:rsidRPr="00582090" w:rsidRDefault="00B36CB0" w:rsidP="004654B6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489,694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0BCBCF9B" w14:textId="56221579" w:rsidR="004654B6" w:rsidRPr="00F42C44" w:rsidRDefault="00106215" w:rsidP="004654B6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529,514</w:t>
            </w:r>
          </w:p>
        </w:tc>
      </w:tr>
      <w:tr w:rsidR="004654B6" w:rsidRPr="00F42C44" w14:paraId="4F76B930" w14:textId="77777777" w:rsidTr="0083781F">
        <w:trPr>
          <w:gridAfter w:val="1"/>
          <w:wAfter w:w="8" w:type="dxa"/>
          <w:trHeight w:val="269"/>
        </w:trPr>
        <w:tc>
          <w:tcPr>
            <w:tcW w:w="2230" w:type="dxa"/>
            <w:tcBorders>
              <w:right w:val="nil"/>
            </w:tcBorders>
          </w:tcPr>
          <w:p w14:paraId="7721FD7E" w14:textId="77777777" w:rsidR="004654B6" w:rsidRPr="00F42C44" w:rsidRDefault="004654B6" w:rsidP="004654B6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55" w:right="-94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</w:t>
            </w:r>
            <w:r w:rsidRPr="00F42C44">
              <w:rPr>
                <w:rFonts w:ascii="Browallia New" w:hAnsi="Browallia New" w:cs="Browallia New"/>
                <w:sz w:val="20"/>
                <w:szCs w:val="20"/>
              </w:rPr>
              <w:t xml:space="preserve">          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6BC83" w14:textId="1B97E561" w:rsidR="004654B6" w:rsidRPr="00582090" w:rsidRDefault="004654B6" w:rsidP="004654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5,890</w:t>
            </w:r>
          </w:p>
        </w:tc>
        <w:tc>
          <w:tcPr>
            <w:tcW w:w="85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37AE39B" w14:textId="749EB658" w:rsidR="004654B6" w:rsidRPr="006F0181" w:rsidRDefault="004654B6" w:rsidP="004654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FF">
              <w:rPr>
                <w:rFonts w:ascii="Browallia New" w:hAnsi="Browallia New" w:cs="Browallia New"/>
                <w:sz w:val="20"/>
                <w:szCs w:val="20"/>
                <w:lang w:val="en-GB"/>
              </w:rPr>
              <w:t>5,335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6C7A6814" w14:textId="001A0F4B" w:rsidR="004654B6" w:rsidRPr="00582090" w:rsidRDefault="004654B6" w:rsidP="004654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1,942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2EF7BF01" w14:textId="07C643AF" w:rsidR="004654B6" w:rsidRPr="00F42C44" w:rsidRDefault="004654B6" w:rsidP="004654B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FF">
              <w:rPr>
                <w:rFonts w:ascii="Browallia New" w:hAnsi="Browallia New" w:cs="Browallia New"/>
                <w:sz w:val="20"/>
                <w:szCs w:val="20"/>
                <w:lang w:val="en-GB"/>
              </w:rPr>
              <w:t>135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674707" w14:textId="44420F19" w:rsidR="004654B6" w:rsidRPr="00582090" w:rsidRDefault="004654B6" w:rsidP="004654B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(7,832)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CC431" w14:textId="5C1F51D6" w:rsidR="004654B6" w:rsidRPr="00F42C44" w:rsidRDefault="004654B6" w:rsidP="004654B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FF">
              <w:rPr>
                <w:rFonts w:ascii="Browallia New" w:hAnsi="Browallia New" w:cs="Browallia New"/>
                <w:sz w:val="20"/>
                <w:szCs w:val="20"/>
              </w:rPr>
              <w:t>(5,470)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9F4DF6" w14:textId="624A9B00" w:rsidR="004654B6" w:rsidRPr="00582090" w:rsidRDefault="004654B6" w:rsidP="004654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0"/>
                <w:tab w:val="left" w:pos="40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2E7EBF1E" w14:textId="38936099" w:rsidR="004654B6" w:rsidRPr="00F42C44" w:rsidRDefault="004654B6" w:rsidP="004654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0"/>
                <w:tab w:val="left" w:pos="40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</w:t>
            </w:r>
            <w:r w:rsidRPr="00D966F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4654B6" w:rsidRPr="00147188" w14:paraId="53A30E2F" w14:textId="77777777" w:rsidTr="0083781F">
        <w:trPr>
          <w:gridAfter w:val="1"/>
          <w:wAfter w:w="8" w:type="dxa"/>
          <w:trHeight w:val="257"/>
        </w:trPr>
        <w:tc>
          <w:tcPr>
            <w:tcW w:w="2230" w:type="dxa"/>
            <w:tcBorders>
              <w:right w:val="nil"/>
            </w:tcBorders>
          </w:tcPr>
          <w:p w14:paraId="18AB57BB" w14:textId="77777777" w:rsidR="004654B6" w:rsidRPr="00147188" w:rsidRDefault="004654B6" w:rsidP="0046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16CFD" w14:textId="21845D2A" w:rsidR="004654B6" w:rsidRPr="00147188" w:rsidRDefault="004654B6" w:rsidP="004654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45</w:t>
            </w:r>
            <w:r w:rsidR="00B36CB0">
              <w:rPr>
                <w:rFonts w:ascii="Browallia New" w:hAnsi="Browallia New" w:cs="Browallia New"/>
                <w:sz w:val="20"/>
                <w:szCs w:val="20"/>
              </w:rPr>
              <w:t>1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36CB0">
              <w:rPr>
                <w:rFonts w:ascii="Browallia New" w:hAnsi="Browallia New" w:cs="Browallia New"/>
                <w:sz w:val="20"/>
                <w:szCs w:val="20"/>
              </w:rPr>
              <w:t>754</w:t>
            </w:r>
          </w:p>
        </w:tc>
        <w:tc>
          <w:tcPr>
            <w:tcW w:w="85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ECEE766" w14:textId="6DF6E434" w:rsidR="004654B6" w:rsidRPr="00147188" w:rsidRDefault="004654B6" w:rsidP="004654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FF">
              <w:rPr>
                <w:rFonts w:ascii="Browallia New" w:hAnsi="Browallia New" w:cs="Browallia New"/>
                <w:sz w:val="20"/>
                <w:szCs w:val="20"/>
                <w:lang w:val="en-GB"/>
              </w:rPr>
              <w:t>364,683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72900474" w14:textId="4CB45B20" w:rsidR="004654B6" w:rsidRPr="00147188" w:rsidRDefault="004654B6" w:rsidP="004654B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45,772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1A07BA8C" w14:textId="3FD65A16" w:rsidR="004654B6" w:rsidRPr="00147188" w:rsidRDefault="00106215" w:rsidP="004654B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170,301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8C4F9F" w14:textId="44A3890D" w:rsidR="004654B6" w:rsidRPr="00147188" w:rsidRDefault="004654B6" w:rsidP="004654B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(7,832)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D75A88" w14:textId="1D4ACF11" w:rsidR="004654B6" w:rsidRPr="00147188" w:rsidRDefault="004654B6" w:rsidP="004654B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FF">
              <w:rPr>
                <w:rFonts w:ascii="Browallia New" w:hAnsi="Browallia New" w:cs="Browallia New"/>
                <w:sz w:val="20"/>
                <w:szCs w:val="20"/>
                <w:lang w:val="en-GB"/>
              </w:rPr>
              <w:t>(5,470)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B8F017" w14:textId="59F6872E" w:rsidR="004654B6" w:rsidRPr="00147188" w:rsidRDefault="004654B6" w:rsidP="004654B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B36CB0">
              <w:rPr>
                <w:rFonts w:ascii="Browallia New" w:hAnsi="Browallia New" w:cs="Browallia New"/>
                <w:sz w:val="20"/>
                <w:szCs w:val="20"/>
              </w:rPr>
              <w:t>89,694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23DF96A5" w14:textId="3FF03309" w:rsidR="004654B6" w:rsidRPr="00147188" w:rsidRDefault="004654B6" w:rsidP="004654B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FF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106215">
              <w:rPr>
                <w:rFonts w:ascii="Browallia New" w:hAnsi="Browallia New" w:cs="Browallia New"/>
                <w:sz w:val="20"/>
                <w:szCs w:val="20"/>
                <w:lang w:val="en-GB"/>
              </w:rPr>
              <w:t>29,514</w:t>
            </w:r>
          </w:p>
        </w:tc>
      </w:tr>
      <w:tr w:rsidR="004654B6" w:rsidRPr="00147188" w14:paraId="2185BDBA" w14:textId="77777777" w:rsidTr="0083781F">
        <w:trPr>
          <w:gridAfter w:val="1"/>
          <w:wAfter w:w="8" w:type="dxa"/>
          <w:trHeight w:val="257"/>
        </w:trPr>
        <w:tc>
          <w:tcPr>
            <w:tcW w:w="2230" w:type="dxa"/>
            <w:tcBorders>
              <w:right w:val="nil"/>
            </w:tcBorders>
            <w:vAlign w:val="bottom"/>
          </w:tcPr>
          <w:p w14:paraId="3163FD89" w14:textId="77777777" w:rsidR="004654B6" w:rsidRPr="00147188" w:rsidRDefault="004654B6" w:rsidP="004654B6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กำไร</w:t>
            </w:r>
            <w:r w:rsidRPr="00147188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ขาดทุน) ขั้นต้นตามส่วนงาน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25027" w14:textId="7CE2C86B" w:rsidR="004654B6" w:rsidRPr="00147188" w:rsidRDefault="004654B6" w:rsidP="004654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16</w:t>
            </w:r>
            <w:r w:rsidR="00B36CB0">
              <w:rPr>
                <w:rFonts w:ascii="Browallia New" w:hAnsi="Browallia New" w:cs="Browallia New"/>
                <w:sz w:val="20"/>
                <w:szCs w:val="20"/>
              </w:rPr>
              <w:t>3,554</w:t>
            </w:r>
          </w:p>
        </w:tc>
        <w:tc>
          <w:tcPr>
            <w:tcW w:w="85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7C9CAC6" w14:textId="232F9D25" w:rsidR="004654B6" w:rsidRPr="00147188" w:rsidRDefault="004654B6" w:rsidP="004654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FF">
              <w:rPr>
                <w:rFonts w:ascii="Browallia New" w:hAnsi="Browallia New" w:cs="Browallia New"/>
                <w:sz w:val="20"/>
                <w:szCs w:val="20"/>
                <w:lang w:val="en-GB"/>
              </w:rPr>
              <w:t>127,930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374E945" w14:textId="66A1E45F" w:rsidR="004654B6" w:rsidRPr="00147188" w:rsidRDefault="004654B6" w:rsidP="004654B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(9,617)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725BFA7" w14:textId="130774C0" w:rsidR="004654B6" w:rsidRPr="00147188" w:rsidRDefault="004654B6" w:rsidP="004654B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FF">
              <w:rPr>
                <w:rFonts w:ascii="Browallia New" w:hAnsi="Browallia New" w:cs="Browallia New"/>
                <w:sz w:val="20"/>
                <w:szCs w:val="20"/>
                <w:lang w:val="en-GB"/>
              </w:rPr>
              <w:t>(1</w:t>
            </w:r>
            <w:r w:rsidR="00106215">
              <w:rPr>
                <w:rFonts w:ascii="Browallia New" w:hAnsi="Browallia New" w:cs="Browallia New"/>
                <w:sz w:val="20"/>
                <w:szCs w:val="20"/>
                <w:lang w:val="en-GB"/>
              </w:rPr>
              <w:t>6,225)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363D5D" w14:textId="49EA45C3" w:rsidR="004654B6" w:rsidRPr="00147188" w:rsidRDefault="004654B6" w:rsidP="004654B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(96)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DCEE80" w14:textId="20169CEE" w:rsidR="004654B6" w:rsidRPr="00147188" w:rsidRDefault="004654B6" w:rsidP="004654B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138"/>
              </w:tabs>
              <w:spacing w:line="240" w:lineRule="auto"/>
              <w:ind w:hanging="13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FF">
              <w:rPr>
                <w:rFonts w:ascii="Browallia New" w:hAnsi="Browallia New" w:cs="Browallia New"/>
                <w:sz w:val="20"/>
                <w:szCs w:val="20"/>
                <w:lang w:val="en-GB"/>
              </w:rPr>
              <w:t>1,789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73B69CE8" w14:textId="1E8F0C43" w:rsidR="004654B6" w:rsidRPr="00147188" w:rsidRDefault="004654B6" w:rsidP="004654B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B36CB0">
              <w:rPr>
                <w:rFonts w:ascii="Browallia New" w:hAnsi="Browallia New" w:cs="Browallia New"/>
                <w:sz w:val="20"/>
                <w:szCs w:val="20"/>
              </w:rPr>
              <w:t>3,841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14:paraId="3FAE6C83" w14:textId="63105CEC" w:rsidR="004654B6" w:rsidRPr="00147188" w:rsidRDefault="004654B6" w:rsidP="004654B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FF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106215">
              <w:rPr>
                <w:rFonts w:ascii="Browallia New" w:hAnsi="Browallia New" w:cs="Browallia New"/>
                <w:sz w:val="20"/>
                <w:szCs w:val="20"/>
                <w:lang w:val="en-GB"/>
              </w:rPr>
              <w:t>3,494</w:t>
            </w:r>
          </w:p>
        </w:tc>
      </w:tr>
      <w:tr w:rsidR="004654B6" w:rsidRPr="00147188" w14:paraId="70968E4C" w14:textId="77777777" w:rsidTr="0083781F">
        <w:trPr>
          <w:gridAfter w:val="1"/>
          <w:wAfter w:w="8" w:type="dxa"/>
          <w:trHeight w:val="233"/>
        </w:trPr>
        <w:tc>
          <w:tcPr>
            <w:tcW w:w="2230" w:type="dxa"/>
            <w:tcBorders>
              <w:right w:val="nil"/>
            </w:tcBorders>
          </w:tcPr>
          <w:p w14:paraId="22CC3DC6" w14:textId="77777777" w:rsidR="004654B6" w:rsidRPr="00147188" w:rsidRDefault="004654B6" w:rsidP="004654B6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147188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รายได้</w:t>
            </w: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A870F" w14:textId="77777777" w:rsidR="004654B6" w:rsidRPr="00147188" w:rsidRDefault="004654B6" w:rsidP="0046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1CC11C7" w14:textId="77777777" w:rsidR="004654B6" w:rsidRPr="00147188" w:rsidRDefault="004654B6" w:rsidP="0046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6CD2FC7F" w14:textId="77777777" w:rsidR="004654B6" w:rsidRPr="00147188" w:rsidRDefault="004654B6" w:rsidP="004654B6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752D81FB" w14:textId="77777777" w:rsidR="004654B6" w:rsidRPr="00147188" w:rsidRDefault="004654B6" w:rsidP="004654B6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6DE05F1C" w14:textId="77777777" w:rsidR="004654B6" w:rsidRPr="00147188" w:rsidRDefault="004654B6" w:rsidP="004654B6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3ADA8C9" w14:textId="77777777" w:rsidR="004654B6" w:rsidRPr="00147188" w:rsidRDefault="004654B6" w:rsidP="004654B6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310B59" w14:textId="09CD4A93" w:rsidR="004654B6" w:rsidRPr="00147188" w:rsidRDefault="004654B6" w:rsidP="004654B6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2,184</w:t>
            </w:r>
          </w:p>
        </w:tc>
        <w:tc>
          <w:tcPr>
            <w:tcW w:w="850" w:type="dxa"/>
            <w:vAlign w:val="bottom"/>
          </w:tcPr>
          <w:p w14:paraId="1C8D377E" w14:textId="05C9A394" w:rsidR="004654B6" w:rsidRPr="00147188" w:rsidRDefault="004654B6" w:rsidP="004654B6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966FF">
              <w:rPr>
                <w:rFonts w:ascii="Browallia New" w:hAnsi="Browallia New" w:cs="Browallia New"/>
                <w:sz w:val="20"/>
                <w:szCs w:val="20"/>
              </w:rPr>
              <w:t>121</w:t>
            </w:r>
          </w:p>
        </w:tc>
      </w:tr>
      <w:tr w:rsidR="004654B6" w:rsidRPr="00147188" w14:paraId="3CA6FEB5" w14:textId="77777777" w:rsidTr="0083781F">
        <w:trPr>
          <w:gridAfter w:val="1"/>
          <w:wAfter w:w="8" w:type="dxa"/>
          <w:trHeight w:val="233"/>
        </w:trPr>
        <w:tc>
          <w:tcPr>
            <w:tcW w:w="2230" w:type="dxa"/>
            <w:tcBorders>
              <w:right w:val="nil"/>
            </w:tcBorders>
          </w:tcPr>
          <w:p w14:paraId="5ADDFC48" w14:textId="77777777" w:rsidR="004654B6" w:rsidRPr="00147188" w:rsidRDefault="004654B6" w:rsidP="004654B6">
            <w:pPr>
              <w:spacing w:line="240" w:lineRule="auto"/>
              <w:ind w:left="155" w:right="-114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44DF8" w14:textId="77777777" w:rsidR="004654B6" w:rsidRPr="00147188" w:rsidRDefault="004654B6" w:rsidP="0046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8CFE794" w14:textId="77777777" w:rsidR="004654B6" w:rsidRPr="00147188" w:rsidRDefault="004654B6" w:rsidP="0046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1AF3F35B" w14:textId="77777777" w:rsidR="004654B6" w:rsidRPr="00147188" w:rsidRDefault="004654B6" w:rsidP="004654B6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1BCBB4B1" w14:textId="77777777" w:rsidR="004654B6" w:rsidRPr="00147188" w:rsidRDefault="004654B6" w:rsidP="004654B6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70DF9A7A" w14:textId="77777777" w:rsidR="004654B6" w:rsidRPr="00147188" w:rsidRDefault="004654B6" w:rsidP="004654B6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4D3632A8" w14:textId="77777777" w:rsidR="004654B6" w:rsidRPr="00147188" w:rsidRDefault="004654B6" w:rsidP="004654B6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3422615" w14:textId="0668C641" w:rsidR="004654B6" w:rsidRPr="00147188" w:rsidRDefault="004654B6" w:rsidP="004654B6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(28,569)</w:t>
            </w:r>
          </w:p>
        </w:tc>
        <w:tc>
          <w:tcPr>
            <w:tcW w:w="850" w:type="dxa"/>
            <w:vAlign w:val="bottom"/>
          </w:tcPr>
          <w:p w14:paraId="0BBBBF4F" w14:textId="23951014" w:rsidR="004654B6" w:rsidRPr="00147188" w:rsidRDefault="004654B6" w:rsidP="004654B6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966FF">
              <w:rPr>
                <w:rFonts w:ascii="Browallia New" w:hAnsi="Browallia New" w:cs="Browallia New"/>
                <w:sz w:val="20"/>
                <w:szCs w:val="20"/>
                <w:lang w:val="en-GB"/>
              </w:rPr>
              <w:t>(33,716)</w:t>
            </w:r>
          </w:p>
        </w:tc>
      </w:tr>
      <w:tr w:rsidR="004654B6" w:rsidRPr="00147188" w14:paraId="4DF351A7" w14:textId="77777777" w:rsidTr="0083781F">
        <w:trPr>
          <w:gridAfter w:val="1"/>
          <w:wAfter w:w="8" w:type="dxa"/>
          <w:trHeight w:val="257"/>
        </w:trPr>
        <w:tc>
          <w:tcPr>
            <w:tcW w:w="2230" w:type="dxa"/>
            <w:tcBorders>
              <w:right w:val="nil"/>
            </w:tcBorders>
          </w:tcPr>
          <w:p w14:paraId="6D864AC1" w14:textId="77777777" w:rsidR="004654B6" w:rsidRPr="00147188" w:rsidRDefault="004654B6" w:rsidP="004654B6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ค่าเสื่อมราคาและค่าตัดจ</w:t>
            </w:r>
            <w:r w:rsidRPr="00147188">
              <w:rPr>
                <w:rFonts w:ascii="Browallia New" w:hAnsi="Browallia New" w:cs="Browallia New" w:hint="cs"/>
                <w:sz w:val="20"/>
                <w:szCs w:val="20"/>
                <w:cs/>
              </w:rPr>
              <w:t>ำหน่</w:t>
            </w: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าย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EC89F" w14:textId="77777777" w:rsidR="004654B6" w:rsidRPr="00147188" w:rsidRDefault="004654B6" w:rsidP="0046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A935501" w14:textId="77777777" w:rsidR="004654B6" w:rsidRPr="00147188" w:rsidRDefault="004654B6" w:rsidP="0046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5130C7A7" w14:textId="77777777" w:rsidR="004654B6" w:rsidRPr="00147188" w:rsidRDefault="004654B6" w:rsidP="0046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76825A9" w14:textId="77777777" w:rsidR="004654B6" w:rsidRPr="00147188" w:rsidRDefault="004654B6" w:rsidP="0046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5179B5FC" w14:textId="77777777" w:rsidR="004654B6" w:rsidRPr="00147188" w:rsidRDefault="004654B6" w:rsidP="0046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45476C79" w14:textId="77777777" w:rsidR="004654B6" w:rsidRPr="00147188" w:rsidRDefault="004654B6" w:rsidP="0046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60193552" w14:textId="2896824B" w:rsidR="004654B6" w:rsidRPr="00B81B54" w:rsidRDefault="004654B6" w:rsidP="004654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(25,11</w:t>
            </w:r>
            <w:r w:rsidR="005647D0">
              <w:rPr>
                <w:rFonts w:ascii="Browallia New" w:hAnsi="Browallia New" w:cs="Browallia New"/>
                <w:sz w:val="20"/>
                <w:szCs w:val="20"/>
              </w:rPr>
              <w:t>4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421F830D" w14:textId="31114579" w:rsidR="004654B6" w:rsidRPr="00147188" w:rsidRDefault="004654B6" w:rsidP="004654B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FF">
              <w:rPr>
                <w:rFonts w:ascii="Browallia New" w:hAnsi="Browallia New" w:cs="Browallia New"/>
                <w:sz w:val="20"/>
                <w:szCs w:val="20"/>
              </w:rPr>
              <w:t>(31,233)</w:t>
            </w:r>
          </w:p>
        </w:tc>
      </w:tr>
      <w:tr w:rsidR="004654B6" w:rsidRPr="00147188" w14:paraId="5188B86E" w14:textId="77777777" w:rsidTr="0083781F">
        <w:trPr>
          <w:gridAfter w:val="1"/>
          <w:wAfter w:w="8" w:type="dxa"/>
          <w:trHeight w:val="233"/>
        </w:trPr>
        <w:tc>
          <w:tcPr>
            <w:tcW w:w="2230" w:type="dxa"/>
            <w:tcBorders>
              <w:top w:val="nil"/>
              <w:right w:val="nil"/>
            </w:tcBorders>
          </w:tcPr>
          <w:p w14:paraId="0A905BE6" w14:textId="77777777" w:rsidR="004654B6" w:rsidRPr="00147188" w:rsidRDefault="004654B6" w:rsidP="004654B6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22D11" w14:textId="77777777" w:rsidR="004654B6" w:rsidRPr="00147188" w:rsidRDefault="004654B6" w:rsidP="0046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D27CCF4" w14:textId="77777777" w:rsidR="004654B6" w:rsidRPr="00147188" w:rsidRDefault="004654B6" w:rsidP="00465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EE7612" w14:textId="77777777" w:rsidR="004654B6" w:rsidRPr="00147188" w:rsidRDefault="004654B6" w:rsidP="004654B6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346AAD" w14:textId="77777777" w:rsidR="004654B6" w:rsidRPr="00147188" w:rsidRDefault="004654B6" w:rsidP="004654B6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ED5C65" w14:textId="77777777" w:rsidR="004654B6" w:rsidRPr="00147188" w:rsidRDefault="004654B6" w:rsidP="004654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FE5799" w14:textId="77777777" w:rsidR="004654B6" w:rsidRPr="00147188" w:rsidRDefault="004654B6" w:rsidP="004654B6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1E73584F" w14:textId="77777777" w:rsidR="004654B6" w:rsidRPr="00147188" w:rsidRDefault="004654B6" w:rsidP="004654B6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4A0F8C5D" w14:textId="77777777" w:rsidR="004654B6" w:rsidRPr="00147188" w:rsidRDefault="004654B6" w:rsidP="004654B6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654B6" w:rsidRPr="00F42C44" w14:paraId="3A0AE3D1" w14:textId="77777777" w:rsidTr="008C41F3">
        <w:trPr>
          <w:gridAfter w:val="1"/>
          <w:wAfter w:w="8" w:type="dxa"/>
          <w:trHeight w:val="171"/>
        </w:trPr>
        <w:tc>
          <w:tcPr>
            <w:tcW w:w="2230" w:type="dxa"/>
            <w:tcBorders>
              <w:right w:val="nil"/>
            </w:tcBorders>
            <w:vAlign w:val="bottom"/>
          </w:tcPr>
          <w:p w14:paraId="05183C57" w14:textId="77777777" w:rsidR="004654B6" w:rsidRPr="00147188" w:rsidRDefault="004654B6" w:rsidP="004654B6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กำไร</w:t>
            </w:r>
            <w:r w:rsidRPr="00147188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14718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14718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ขาดทุน</w:t>
            </w:r>
            <w:r w:rsidRPr="0014718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) </w:t>
            </w: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CF8A0F" w14:textId="7EA2FEB5" w:rsidR="004654B6" w:rsidRPr="00147188" w:rsidRDefault="004654B6" w:rsidP="004654B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B36CB0">
              <w:rPr>
                <w:rFonts w:ascii="Browallia New" w:hAnsi="Browallia New" w:cs="Browallia New"/>
                <w:sz w:val="20"/>
                <w:szCs w:val="20"/>
              </w:rPr>
              <w:t>6,264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bottom"/>
          </w:tcPr>
          <w:p w14:paraId="6DF01A9E" w14:textId="4E125818" w:rsidR="004654B6" w:rsidRPr="00147188" w:rsidRDefault="004654B6" w:rsidP="004654B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FF">
              <w:rPr>
                <w:rFonts w:ascii="Browallia New" w:hAnsi="Browallia New" w:cs="Browallia New"/>
                <w:sz w:val="20"/>
                <w:szCs w:val="20"/>
                <w:lang w:val="en-GB"/>
              </w:rPr>
              <w:t>(2,695)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F3A0FF1" w14:textId="30CA71C1" w:rsidR="004654B6" w:rsidRPr="00147188" w:rsidRDefault="004654B6" w:rsidP="004654B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(83,56</w:t>
            </w:r>
            <w:r w:rsidR="00106215">
              <w:rPr>
                <w:rFonts w:ascii="Browallia New" w:hAnsi="Browallia New" w:cs="Browallia New"/>
                <w:sz w:val="20"/>
                <w:szCs w:val="20"/>
              </w:rPr>
              <w:t>0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8263CB" w14:textId="3B867FA8" w:rsidR="004654B6" w:rsidRPr="00147188" w:rsidRDefault="004654B6" w:rsidP="004654B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FF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106215">
              <w:rPr>
                <w:rFonts w:ascii="Browallia New" w:hAnsi="Browallia New" w:cs="Browallia New"/>
                <w:sz w:val="20"/>
                <w:szCs w:val="20"/>
                <w:lang w:val="en-GB"/>
              </w:rPr>
              <w:t>3,654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3B5B61" w14:textId="60DAEFE7" w:rsidR="004654B6" w:rsidRPr="00147188" w:rsidRDefault="004654B6" w:rsidP="004654B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21,804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2D8304" w14:textId="31DC1BDC" w:rsidR="004654B6" w:rsidRPr="00147188" w:rsidRDefault="004654B6" w:rsidP="004654B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FF">
              <w:rPr>
                <w:rFonts w:ascii="Browallia New" w:hAnsi="Browallia New" w:cs="Browallia New"/>
                <w:sz w:val="20"/>
                <w:szCs w:val="20"/>
                <w:lang w:val="en-GB"/>
              </w:rPr>
              <w:t>19,103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07DDB5" w14:textId="5E3EAF09" w:rsidR="004654B6" w:rsidRPr="00147188" w:rsidRDefault="004654B6" w:rsidP="004654B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(2</w:t>
            </w:r>
            <w:r w:rsidR="00B36CB0">
              <w:rPr>
                <w:rFonts w:ascii="Browallia New" w:hAnsi="Browallia New" w:cs="Browallia New"/>
                <w:sz w:val="20"/>
                <w:szCs w:val="20"/>
              </w:rPr>
              <w:t>5,492)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4BD15DDE" w14:textId="66CD9CF3" w:rsidR="004654B6" w:rsidRPr="00F42C44" w:rsidRDefault="004F3643" w:rsidP="004654B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200,062</w:t>
            </w:r>
          </w:p>
        </w:tc>
      </w:tr>
      <w:tr w:rsidR="004654B6" w:rsidRPr="00F42C44" w14:paraId="69D1941B" w14:textId="77777777" w:rsidTr="008C41F3">
        <w:trPr>
          <w:gridAfter w:val="1"/>
          <w:wAfter w:w="8" w:type="dxa"/>
          <w:trHeight w:val="171"/>
        </w:trPr>
        <w:tc>
          <w:tcPr>
            <w:tcW w:w="2230" w:type="dxa"/>
            <w:tcBorders>
              <w:bottom w:val="nil"/>
              <w:right w:val="nil"/>
            </w:tcBorders>
            <w:vAlign w:val="bottom"/>
          </w:tcPr>
          <w:p w14:paraId="1FD68F67" w14:textId="77777777" w:rsidR="004654B6" w:rsidRPr="00147188" w:rsidRDefault="004654B6" w:rsidP="004654B6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831D9" w14:textId="77777777" w:rsidR="004654B6" w:rsidRDefault="004654B6" w:rsidP="004654B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DACF3A0" w14:textId="77777777" w:rsidR="004654B6" w:rsidRPr="00F31DD5" w:rsidRDefault="004654B6" w:rsidP="004654B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2F0B17E5" w14:textId="77777777" w:rsidR="004654B6" w:rsidRDefault="004654B6" w:rsidP="004654B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7A06CB4" w14:textId="77777777" w:rsidR="004654B6" w:rsidRPr="00F31DD5" w:rsidRDefault="004654B6" w:rsidP="004654B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771E4A" w14:textId="77777777" w:rsidR="004654B6" w:rsidRDefault="004654B6" w:rsidP="004654B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D1E21D" w14:textId="77777777" w:rsidR="004654B6" w:rsidRPr="00186433" w:rsidRDefault="004654B6" w:rsidP="004654B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DC3538" w14:textId="77777777" w:rsidR="004654B6" w:rsidRDefault="004654B6" w:rsidP="004654B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04F29883" w14:textId="77777777" w:rsidR="004654B6" w:rsidRPr="00F31DD5" w:rsidRDefault="004654B6" w:rsidP="004654B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654B6" w:rsidRPr="00F42C44" w14:paraId="022AD063" w14:textId="77777777" w:rsidTr="005D4BE0">
        <w:trPr>
          <w:gridAfter w:val="1"/>
          <w:wAfter w:w="8" w:type="dxa"/>
          <w:trHeight w:val="171"/>
        </w:trPr>
        <w:tc>
          <w:tcPr>
            <w:tcW w:w="2230" w:type="dxa"/>
            <w:tcBorders>
              <w:bottom w:val="nil"/>
              <w:right w:val="nil"/>
            </w:tcBorders>
          </w:tcPr>
          <w:p w14:paraId="6908F6CF" w14:textId="3497094C" w:rsidR="004654B6" w:rsidRPr="008C41F3" w:rsidRDefault="004654B6" w:rsidP="004654B6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C41F3">
              <w:rPr>
                <w:rFonts w:ascii="Browallia New" w:hAnsi="Browallia New" w:cs="Browallia New" w:hint="cs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15BD6" w14:textId="790AF223" w:rsidR="004654B6" w:rsidRDefault="00B36CB0" w:rsidP="004654B6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2,192,202</w:t>
            </w:r>
          </w:p>
        </w:tc>
        <w:tc>
          <w:tcPr>
            <w:tcW w:w="85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15CE527" w14:textId="33F81D14" w:rsidR="004654B6" w:rsidRPr="00F31DD5" w:rsidRDefault="004654B6" w:rsidP="004654B6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FF">
              <w:rPr>
                <w:rFonts w:ascii="Browallia New" w:hAnsi="Browallia New" w:cs="Browallia New"/>
                <w:sz w:val="20"/>
                <w:szCs w:val="20"/>
              </w:rPr>
              <w:t>2,471,251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03CFDCCB" w14:textId="23AA698E" w:rsidR="004654B6" w:rsidRDefault="004654B6" w:rsidP="004654B6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1,737,999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8560022" w14:textId="68C4B187" w:rsidR="004654B6" w:rsidRPr="00F31DD5" w:rsidRDefault="00106215" w:rsidP="004654B6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1,787,136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4FEE84" w14:textId="39CC321E" w:rsidR="004654B6" w:rsidRDefault="004654B6" w:rsidP="004654B6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(843,945)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7E39CF" w14:textId="5CDB8A0B" w:rsidR="004654B6" w:rsidRPr="00186433" w:rsidRDefault="004654B6" w:rsidP="004654B6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FF">
              <w:rPr>
                <w:rFonts w:ascii="Browallia New" w:hAnsi="Browallia New" w:cs="Browallia New"/>
                <w:sz w:val="20"/>
                <w:szCs w:val="20"/>
                <w:lang w:val="en-GB"/>
              </w:rPr>
              <w:t>(1,041,044)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7C9DC7" w14:textId="6D4BA774" w:rsidR="004654B6" w:rsidRDefault="004654B6" w:rsidP="004654B6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3,08</w:t>
            </w:r>
            <w:r w:rsidR="00B36CB0">
              <w:rPr>
                <w:rFonts w:ascii="Browallia New" w:hAnsi="Browallia New" w:cs="Browallia New"/>
                <w:sz w:val="20"/>
                <w:szCs w:val="20"/>
              </w:rPr>
              <w:t>6,256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63BDC491" w14:textId="37FCA1C6" w:rsidR="004654B6" w:rsidRPr="00F31DD5" w:rsidRDefault="004654B6" w:rsidP="004654B6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FF">
              <w:rPr>
                <w:rFonts w:ascii="Browallia New" w:hAnsi="Browallia New" w:cs="Browallia New"/>
                <w:sz w:val="20"/>
                <w:szCs w:val="20"/>
                <w:lang w:val="en-GB"/>
              </w:rPr>
              <w:t>3,</w:t>
            </w:r>
            <w:r w:rsidR="004F3643">
              <w:rPr>
                <w:rFonts w:ascii="Browallia New" w:hAnsi="Browallia New" w:cs="Browallia New"/>
                <w:sz w:val="20"/>
                <w:szCs w:val="20"/>
                <w:lang w:val="en-GB"/>
              </w:rPr>
              <w:t>217,343</w:t>
            </w:r>
          </w:p>
        </w:tc>
      </w:tr>
      <w:tr w:rsidR="004654B6" w:rsidRPr="00F42C44" w14:paraId="65DDDEB0" w14:textId="77777777" w:rsidTr="005D4BE0">
        <w:trPr>
          <w:gridAfter w:val="1"/>
          <w:wAfter w:w="8" w:type="dxa"/>
          <w:trHeight w:val="171"/>
        </w:trPr>
        <w:tc>
          <w:tcPr>
            <w:tcW w:w="2230" w:type="dxa"/>
            <w:tcBorders>
              <w:bottom w:val="nil"/>
              <w:right w:val="nil"/>
            </w:tcBorders>
          </w:tcPr>
          <w:p w14:paraId="2A926DF3" w14:textId="214C8260" w:rsidR="004654B6" w:rsidRPr="008C41F3" w:rsidRDefault="004654B6" w:rsidP="004654B6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C41F3">
              <w:rPr>
                <w:rFonts w:ascii="Browallia New" w:hAnsi="Browallia New" w:cs="Browallia New" w:hint="cs"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0BA0D" w14:textId="71D6F3DB" w:rsidR="004654B6" w:rsidRDefault="004654B6" w:rsidP="004654B6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1,6</w:t>
            </w:r>
            <w:r w:rsidR="00B36CB0">
              <w:rPr>
                <w:rFonts w:ascii="Browallia New" w:hAnsi="Browallia New" w:cs="Browallia New"/>
                <w:sz w:val="20"/>
                <w:szCs w:val="20"/>
              </w:rPr>
              <w:t>96,424</w:t>
            </w:r>
          </w:p>
        </w:tc>
        <w:tc>
          <w:tcPr>
            <w:tcW w:w="85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13E5619" w14:textId="5E560AF9" w:rsidR="004654B6" w:rsidRPr="00F31DD5" w:rsidRDefault="004654B6" w:rsidP="004654B6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FF">
              <w:rPr>
                <w:rFonts w:ascii="Browallia New" w:hAnsi="Browallia New" w:cs="Browallia New"/>
                <w:sz w:val="20"/>
                <w:szCs w:val="20"/>
                <w:lang w:val="en-GB"/>
              </w:rPr>
              <w:t>2,014,498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6F79BA98" w14:textId="4E4B9970" w:rsidR="004654B6" w:rsidRDefault="004654B6" w:rsidP="004654B6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2,323,557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2BF85E4B" w14:textId="7D99B8F7" w:rsidR="004654B6" w:rsidRPr="00F31DD5" w:rsidRDefault="004654B6" w:rsidP="004654B6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FF">
              <w:rPr>
                <w:rFonts w:ascii="Browallia New" w:hAnsi="Browallia New" w:cs="Browallia New"/>
                <w:sz w:val="20"/>
                <w:szCs w:val="20"/>
                <w:lang w:val="en-GB"/>
              </w:rPr>
              <w:t>2,</w:t>
            </w:r>
            <w:r w:rsidR="00106215">
              <w:rPr>
                <w:rFonts w:ascii="Browallia New" w:hAnsi="Browallia New" w:cs="Browallia New"/>
                <w:sz w:val="20"/>
                <w:szCs w:val="20"/>
                <w:lang w:val="en-GB"/>
              </w:rPr>
              <w:t>055,524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462D7F" w14:textId="150408BF" w:rsidR="004654B6" w:rsidRDefault="004654B6" w:rsidP="004654B6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(1,159,632)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4C6191" w14:textId="0D59D3FE" w:rsidR="004654B6" w:rsidRPr="00186433" w:rsidRDefault="004654B6" w:rsidP="004654B6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FF">
              <w:rPr>
                <w:rFonts w:ascii="Browallia New" w:hAnsi="Browallia New" w:cs="Browallia New"/>
                <w:sz w:val="20"/>
                <w:szCs w:val="20"/>
                <w:lang w:val="en-GB"/>
              </w:rPr>
              <w:t>(1,129,396)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47B80A" w14:textId="4A267F47" w:rsidR="004654B6" w:rsidRDefault="004654B6" w:rsidP="004654B6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2,8</w:t>
            </w:r>
            <w:r w:rsidR="00B36CB0">
              <w:rPr>
                <w:rFonts w:ascii="Browallia New" w:hAnsi="Browallia New" w:cs="Browallia New"/>
                <w:sz w:val="20"/>
                <w:szCs w:val="20"/>
              </w:rPr>
              <w:t>60,349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246C3299" w14:textId="576B73AA" w:rsidR="004654B6" w:rsidRPr="00F31DD5" w:rsidRDefault="004F3643" w:rsidP="004654B6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2,940,626</w:t>
            </w:r>
          </w:p>
        </w:tc>
      </w:tr>
    </w:tbl>
    <w:p w14:paraId="27890D38" w14:textId="696F2ED2" w:rsidR="007E7ADD" w:rsidRPr="00347F76" w:rsidRDefault="007E7ADD" w:rsidP="002355C8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9B050CB" w14:textId="2EF36B1D" w:rsidR="00645126" w:rsidRPr="00FF279C" w:rsidRDefault="00645126" w:rsidP="00BA2A3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FF279C">
        <w:rPr>
          <w:rFonts w:ascii="Browallia New" w:hAnsi="Browallia New" w:cs="Browallia New"/>
          <w:sz w:val="28"/>
          <w:szCs w:val="28"/>
          <w:u w:val="single"/>
          <w:cs/>
        </w:rPr>
        <w:t>สัญญาซื้อขายเงินตราต่างประเทศล่วงหน้า</w:t>
      </w:r>
      <w:r w:rsidR="00B91C02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5C18725B" w14:textId="77777777" w:rsidR="00645126" w:rsidRPr="00E150F4" w:rsidRDefault="00645126" w:rsidP="0064512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30E7FB81" w14:textId="714593D6" w:rsidR="00645126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>บริษัทและบริษัทย่อย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 สัญญาซื้อขายเงินตราต่างประเทศล่วงหน้ามีไว้เพื่อช่วยในการบริหารความเสี่ยงที่เกิดจากการผันผวนของอัตราแลกเปลี่ยนเงินตราต่างประเทศ</w:t>
      </w:r>
    </w:p>
    <w:p w14:paraId="15457367" w14:textId="77777777" w:rsidR="007A3A49" w:rsidRPr="00EA2CEB" w:rsidRDefault="007A3A49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2A9E6565" w14:textId="48D1CAFC" w:rsidR="00645126" w:rsidRPr="00EA2CEB" w:rsidRDefault="00645126" w:rsidP="00BA2A32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8C41F3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8C41F3" w:rsidRPr="00656C14">
        <w:rPr>
          <w:rFonts w:ascii="Browallia New" w:hAnsi="Browallia New" w:cs="Browallia New"/>
          <w:sz w:val="28"/>
          <w:szCs w:val="28"/>
          <w:lang w:val="en-GB"/>
        </w:rPr>
        <w:t>1</w:t>
      </w:r>
      <w:r w:rsidR="008C41F3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8C41F3" w:rsidRPr="00656C14"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="008C41F3">
        <w:rPr>
          <w:rFonts w:ascii="Browallia New" w:hAnsi="Browallia New" w:cs="Browallia New"/>
          <w:sz w:val="28"/>
          <w:szCs w:val="28"/>
        </w:rPr>
        <w:t xml:space="preserve"> </w:t>
      </w:r>
      <w:r w:rsidR="008C41F3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8C41F3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="00EA2CEB" w:rsidRPr="00EA2C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>บริษัทมีสัญญาซื้อขายเงินตราต่างประเทศล่วงหน้า ดังนี้</w:t>
      </w:r>
    </w:p>
    <w:p w14:paraId="19A495DB" w14:textId="77777777" w:rsidR="00645126" w:rsidRPr="00E150F4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highlight w:val="yellow"/>
          <w:cs/>
          <w:lang w:val="en-GB"/>
        </w:rPr>
      </w:pPr>
    </w:p>
    <w:tbl>
      <w:tblPr>
        <w:tblW w:w="9132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2"/>
        <w:gridCol w:w="2251"/>
        <w:gridCol w:w="270"/>
        <w:gridCol w:w="2249"/>
      </w:tblGrid>
      <w:tr w:rsidR="00645126" w:rsidRPr="00EA2CEB" w14:paraId="52DBDF2E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14:paraId="5A15B4F2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CB7F35" w14:textId="77777777" w:rsidR="00645126" w:rsidRPr="00EA2CEB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A2CEB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งบการเงินเฉพาะของบริษัท</w:t>
            </w:r>
          </w:p>
        </w:tc>
      </w:tr>
      <w:tr w:rsidR="00645126" w:rsidRPr="00EA2CEB" w14:paraId="3AA2FED8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14:paraId="580DDA20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75E57A" w14:textId="77777777" w:rsidR="00645126" w:rsidRPr="00EA2CEB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A2CEB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จำนวนเงินตราต่างประเทศ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F149B9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A5EDDD" w14:textId="77777777" w:rsidR="00645126" w:rsidRPr="00EA2CEB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A2CEB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อัตราแลกเปลี่ยนตามสัญญา</w:t>
            </w:r>
          </w:p>
        </w:tc>
      </w:tr>
      <w:tr w:rsidR="00645126" w:rsidRPr="00EA2CEB" w14:paraId="292E8A76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14:paraId="1A1769DB" w14:textId="77777777" w:rsidR="00645126" w:rsidRPr="00EA2CEB" w:rsidRDefault="00645126" w:rsidP="00A355E8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ind w:left="366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0F44B1AE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611FC0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14:paraId="7E0BE3C9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DD731F" w:rsidRPr="00EA2CEB" w14:paraId="4AA45DFB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28ED4" w14:textId="77777777" w:rsidR="00DD731F" w:rsidRPr="00EA2CEB" w:rsidRDefault="00DD731F" w:rsidP="00DD731F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EA2CEB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20AE638A" w14:textId="33E559F1" w:rsidR="00DD731F" w:rsidRPr="005F6185" w:rsidRDefault="00DD731F" w:rsidP="00DD731F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1,213,723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2D56CF" w14:textId="77777777" w:rsidR="00DD731F" w:rsidRPr="006417F9" w:rsidRDefault="00DD731F" w:rsidP="00DD731F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  <w:lang w:val="en-GB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82D73" w14:textId="6ECB388D" w:rsidR="00DD731F" w:rsidRPr="005F6185" w:rsidRDefault="00DD731F" w:rsidP="00DD731F">
            <w:pPr>
              <w:pStyle w:val="a8"/>
              <w:tabs>
                <w:tab w:val="left" w:pos="0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31.44 - 32.57</w:t>
            </w:r>
          </w:p>
        </w:tc>
      </w:tr>
    </w:tbl>
    <w:p w14:paraId="69E170D7" w14:textId="77777777" w:rsidR="007A3A49" w:rsidRDefault="007A3A49" w:rsidP="007850A0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AC97A9B" w14:textId="77777777" w:rsidR="00347F76" w:rsidRDefault="00347F76" w:rsidP="007850A0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B415733" w14:textId="52A0A36B" w:rsidR="00645126" w:rsidRPr="00EA2CEB" w:rsidRDefault="00645126" w:rsidP="005B380B">
      <w:pPr>
        <w:pStyle w:val="CordiaNew"/>
        <w:numPr>
          <w:ilvl w:val="0"/>
          <w:numId w:val="16"/>
        </w:numPr>
        <w:tabs>
          <w:tab w:val="clear" w:pos="4153"/>
        </w:tabs>
        <w:ind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EA2CEB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 xml:space="preserve">การวัดมูลค่ายุติธรรม </w:t>
      </w:r>
    </w:p>
    <w:p w14:paraId="04BB18C5" w14:textId="77777777" w:rsidR="00645126" w:rsidRPr="008C41F3" w:rsidRDefault="00645126" w:rsidP="00645126">
      <w:pPr>
        <w:spacing w:line="240" w:lineRule="auto"/>
        <w:ind w:left="45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DD4969B" w14:textId="483F9EDC" w:rsidR="000217EA" w:rsidRDefault="00645126" w:rsidP="00BA2A32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EA2CEB">
        <w:rPr>
          <w:rFonts w:ascii="Browallia New" w:hAnsi="Browallia New" w:cs="Browallia New"/>
          <w:sz w:val="28"/>
          <w:szCs w:val="28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40183EBF" w14:textId="77777777" w:rsidR="000C04E0" w:rsidRPr="008C41F3" w:rsidRDefault="000C04E0" w:rsidP="00BA2A3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FBDA8D0" w14:textId="62037D31" w:rsidR="00645126" w:rsidRPr="00EA2CEB" w:rsidRDefault="00645126" w:rsidP="008C41F3">
      <w:pPr>
        <w:tabs>
          <w:tab w:val="clear" w:pos="454"/>
          <w:tab w:val="left" w:pos="648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A2CEB">
        <w:rPr>
          <w:rFonts w:ascii="Browallia New" w:hAnsi="Browallia New" w:cs="Browallia New"/>
          <w:sz w:val="28"/>
          <w:szCs w:val="28"/>
          <w:cs/>
        </w:rPr>
        <w:t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</w:t>
      </w:r>
      <w:r w:rsidR="007A5C6C">
        <w:rPr>
          <w:rFonts w:ascii="Browallia New" w:hAnsi="Browallia New" w:cs="Browallia New"/>
          <w:sz w:val="28"/>
          <w:szCs w:val="28"/>
        </w:rPr>
        <w:t xml:space="preserve">    </w:t>
      </w:r>
      <w:r w:rsidRPr="00EA2C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</w:t>
      </w:r>
      <w:r w:rsidRPr="00EA2CEB">
        <w:rPr>
          <w:rFonts w:ascii="Browallia New" w:hAnsi="Browallia New" w:cs="Browallia New" w:hint="cs"/>
          <w:sz w:val="28"/>
          <w:szCs w:val="28"/>
          <w:cs/>
        </w:rPr>
        <w:t xml:space="preserve"> ระดับ</w:t>
      </w:r>
      <w:r w:rsidR="008C41F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EA2CEB">
        <w:rPr>
          <w:rFonts w:ascii="Browallia New" w:hAnsi="Browallia New" w:cs="Browallia New" w:hint="cs"/>
          <w:sz w:val="28"/>
          <w:szCs w:val="28"/>
          <w:cs/>
        </w:rPr>
        <w:t>ตามประเภทของข้อมูลที่นำมาใช้ในการประเมินมูลค่า ดังนี้</w:t>
      </w:r>
    </w:p>
    <w:p w14:paraId="3A021B7D" w14:textId="77777777" w:rsidR="00645126" w:rsidRPr="005B380B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7DE561C6" w14:textId="03A6F629" w:rsidR="00645126" w:rsidRPr="005420F5" w:rsidRDefault="00645126" w:rsidP="000A709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810" w:hanging="27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A2CE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  <w:t>เป็นราคาเสนอซื้อขาย (ไม่ต้องปรับปรุง) ในตลาดที่มีสภาพคล่องสำหรับสินทรัพย์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1F5890">
        <w:rPr>
          <w:rFonts w:ascii="Browallia New" w:hAnsi="Browallia New" w:cs="Browallia New"/>
          <w:sz w:val="24"/>
          <w:szCs w:val="24"/>
          <w:cs/>
          <w:lang w:val="en-GB"/>
        </w:rPr>
        <w:tab/>
      </w:r>
      <w:r w:rsidRPr="001F5890">
        <w:rPr>
          <w:rFonts w:ascii="Browallia New" w:hAnsi="Browallia New" w:cs="Browallia New"/>
          <w:sz w:val="24"/>
          <w:szCs w:val="24"/>
          <w:cs/>
          <w:lang w:val="en-GB"/>
        </w:rPr>
        <w:tab/>
      </w:r>
      <w:r w:rsidRPr="005420F5">
        <w:rPr>
          <w:rFonts w:ascii="Browallia New" w:hAnsi="Browallia New" w:cs="Browallia New"/>
          <w:sz w:val="28"/>
          <w:szCs w:val="28"/>
          <w:cs/>
          <w:lang w:val="en-GB"/>
        </w:rPr>
        <w:t>หรือหนี้สินอย่างเดียวกัน</w:t>
      </w:r>
    </w:p>
    <w:p w14:paraId="63E4E130" w14:textId="05100B2F" w:rsidR="00645126" w:rsidRPr="00EA2CEB" w:rsidRDefault="00645126" w:rsidP="000A709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 w:hanging="27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A2CEB">
        <w:rPr>
          <w:rFonts w:ascii="Browallia New" w:hAnsi="Browallia New" w:cs="Browallia New"/>
          <w:sz w:val="28"/>
          <w:szCs w:val="28"/>
          <w:cs/>
        </w:rPr>
        <w:t xml:space="preserve">ข้อมูลระดับ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</w:t>
      </w:r>
      <w:r w:rsidRPr="00EA2CE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  <w:t xml:space="preserve">เป็นข้อมูลอันนอกเหนือจากราคาเสนอซื้อขายซึ่งรวมอยู่ในระดับ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A2CE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>ที่สามารถสังเกต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  <w:t>ได้โดยตรงหรือโดยอ้อม สำหรับสินทรัพย์หรือหนี้สินนั้น</w:t>
      </w:r>
    </w:p>
    <w:p w14:paraId="5E9FDCCE" w14:textId="13180537" w:rsidR="00645126" w:rsidRDefault="00645126" w:rsidP="000A709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 w:hanging="270"/>
        <w:jc w:val="thaiDistribute"/>
        <w:rPr>
          <w:rFonts w:ascii="Browallia New" w:hAnsi="Browallia New" w:cs="Browallia New"/>
          <w:sz w:val="28"/>
          <w:szCs w:val="28"/>
          <w:lang w:val="en-GB" w:eastAsia="th-TH"/>
        </w:rPr>
      </w:pPr>
      <w:r w:rsidRPr="00EA2CEB">
        <w:rPr>
          <w:rFonts w:ascii="Browallia New" w:hAnsi="Browallia New" w:cs="Browallia New"/>
          <w:sz w:val="28"/>
          <w:szCs w:val="28"/>
          <w:cs/>
        </w:rPr>
        <w:t xml:space="preserve">ข้อมูลระดับ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  <w:t>เป็นข้อมูล</w:t>
      </w:r>
      <w:r w:rsidRPr="002510ED">
        <w:rPr>
          <w:rFonts w:ascii="Browallia New" w:hAnsi="Browallia New" w:cs="Browallia New"/>
          <w:sz w:val="28"/>
          <w:szCs w:val="28"/>
          <w:cs/>
          <w:lang w:val="en-GB"/>
        </w:rPr>
        <w:t>ที่ไม่สามารถสังเกตได้ซึ่งนำมาใช้กับสินทรัพย์หรือหนี้สินนั้น</w:t>
      </w:r>
    </w:p>
    <w:p w14:paraId="1B8CDB56" w14:textId="77777777" w:rsidR="00DF748A" w:rsidRPr="008C41F3" w:rsidRDefault="00DF748A" w:rsidP="00DF74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  <w:lang w:val="en-GB" w:eastAsia="th-TH"/>
        </w:rPr>
      </w:pPr>
    </w:p>
    <w:p w14:paraId="6B58CDC7" w14:textId="29F9CF72" w:rsidR="00DF748A" w:rsidRDefault="00DF748A" w:rsidP="005B380B">
      <w:pPr>
        <w:tabs>
          <w:tab w:val="clear" w:pos="454"/>
          <w:tab w:val="left" w:pos="630"/>
        </w:tabs>
        <w:spacing w:line="240" w:lineRule="auto"/>
        <w:ind w:left="477"/>
        <w:jc w:val="thaiDistribute"/>
        <w:rPr>
          <w:rFonts w:ascii="Browallia New" w:hAnsi="Browallia New" w:cs="Browallia New"/>
          <w:sz w:val="28"/>
          <w:szCs w:val="28"/>
        </w:rPr>
      </w:pPr>
      <w:r w:rsidRPr="00DF748A">
        <w:rPr>
          <w:rFonts w:ascii="Browallia New" w:hAnsi="Browallia New" w:cs="Browallia New"/>
          <w:sz w:val="28"/>
          <w:szCs w:val="28"/>
          <w:cs/>
        </w:rPr>
        <w:t>สินทรัพย์</w:t>
      </w:r>
      <w:r w:rsidRPr="00DF748A">
        <w:rPr>
          <w:rFonts w:ascii="Browallia New" w:hAnsi="Browallia New" w:cs="Browallia New" w:hint="cs"/>
          <w:sz w:val="28"/>
          <w:szCs w:val="28"/>
          <w:cs/>
        </w:rPr>
        <w:t>และหนี้สิน</w:t>
      </w:r>
      <w:r w:rsidRPr="00DF748A">
        <w:rPr>
          <w:rFonts w:ascii="Browallia New" w:hAnsi="Browallia New" w:cs="Browallia New"/>
          <w:sz w:val="28"/>
          <w:szCs w:val="28"/>
          <w:cs/>
        </w:rPr>
        <w:t xml:space="preserve">ที่วัดมูลค่าด้วยมูลค่ายุติธรรม ณ วันที่ </w:t>
      </w:r>
      <w:r w:rsidR="008C41F3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8C41F3" w:rsidRPr="00656C14">
        <w:rPr>
          <w:rFonts w:ascii="Browallia New" w:hAnsi="Browallia New" w:cs="Browallia New"/>
          <w:sz w:val="28"/>
          <w:szCs w:val="28"/>
          <w:lang w:val="en-GB"/>
        </w:rPr>
        <w:t>1</w:t>
      </w:r>
      <w:r w:rsidR="008C41F3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8C41F3" w:rsidRPr="00656C14"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="008C41F3">
        <w:rPr>
          <w:rFonts w:ascii="Browallia New" w:hAnsi="Browallia New" w:cs="Browallia New"/>
          <w:sz w:val="28"/>
          <w:szCs w:val="28"/>
        </w:rPr>
        <w:t xml:space="preserve"> </w:t>
      </w:r>
      <w:r w:rsidR="008C41F3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8C41F3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DF748A">
        <w:rPr>
          <w:rFonts w:ascii="Browallia New" w:hAnsi="Browallia New" w:cs="Browallia New"/>
          <w:sz w:val="28"/>
          <w:szCs w:val="28"/>
        </w:rPr>
        <w:t xml:space="preserve"> </w:t>
      </w:r>
      <w:r w:rsidRPr="00DF748A">
        <w:rPr>
          <w:rFonts w:ascii="Browallia New" w:hAnsi="Browallia New" w:cs="Browallia New" w:hint="cs"/>
          <w:sz w:val="28"/>
          <w:szCs w:val="28"/>
          <w:cs/>
        </w:rPr>
        <w:t>ประกอบด้วยรายการดังต่อไปนี้</w:t>
      </w:r>
    </w:p>
    <w:p w14:paraId="5A3371B9" w14:textId="77777777" w:rsidR="00DF748A" w:rsidRPr="008C41F3" w:rsidRDefault="00DF748A" w:rsidP="00DF748A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5" w:type="dxa"/>
        <w:tblInd w:w="45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879"/>
        <w:gridCol w:w="1306"/>
        <w:gridCol w:w="1272"/>
        <w:gridCol w:w="1306"/>
        <w:gridCol w:w="1272"/>
      </w:tblGrid>
      <w:tr w:rsidR="00DF748A" w:rsidRPr="004C5C43" w14:paraId="5F260D10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48DB4580" w14:textId="77777777" w:rsidR="00DF748A" w:rsidRPr="00F6147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</w:tcPr>
          <w:p w14:paraId="1F06233B" w14:textId="77777777" w:rsidR="00DF748A" w:rsidRPr="00F6147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</w:tcPr>
          <w:p w14:paraId="49825F35" w14:textId="77777777" w:rsidR="00DF748A" w:rsidRPr="00F61473" w:rsidRDefault="00DF748A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shd w:val="clear" w:color="auto" w:fill="auto"/>
            <w:hideMark/>
          </w:tcPr>
          <w:p w14:paraId="298B46C0" w14:textId="77777777" w:rsidR="00DF748A" w:rsidRPr="00F61473" w:rsidRDefault="00DF748A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14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F6147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F61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พัน</w:t>
            </w:r>
            <w:r w:rsidRPr="00F61473">
              <w:rPr>
                <w:rFonts w:ascii="Browallia New" w:hAnsi="Browallia New" w:cs="Browallia New"/>
                <w:sz w:val="24"/>
                <w:szCs w:val="24"/>
                <w:cs/>
              </w:rPr>
              <w:t>บาท)</w:t>
            </w:r>
          </w:p>
        </w:tc>
      </w:tr>
      <w:tr w:rsidR="00DF748A" w:rsidRPr="004C5C43" w14:paraId="1CE84622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51D00C6F" w14:textId="77777777" w:rsidR="00DF748A" w:rsidRPr="00F6147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shd w:val="clear" w:color="auto" w:fill="auto"/>
            <w:vAlign w:val="bottom"/>
          </w:tcPr>
          <w:p w14:paraId="3579CE33" w14:textId="77777777" w:rsidR="00DF748A" w:rsidRPr="00F6147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61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F748A" w:rsidRPr="004C5C43" w14:paraId="6776CAE9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15D74465" w14:textId="77777777" w:rsidR="00DF748A" w:rsidRPr="004C5C4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shd w:val="clear" w:color="auto" w:fill="auto"/>
            <w:vAlign w:val="bottom"/>
            <w:hideMark/>
          </w:tcPr>
          <w:p w14:paraId="7E679973" w14:textId="7A5146BC" w:rsidR="00DF748A" w:rsidRPr="004C5C43" w:rsidRDefault="008C41F3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31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มีนาคม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</w:tr>
      <w:tr w:rsidR="00DF748A" w:rsidRPr="004C5C43" w14:paraId="05DC3111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5353297B" w14:textId="77777777" w:rsidR="00DF748A" w:rsidRPr="004C5C4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386B2F8C" w14:textId="77777777" w:rsidR="00DF748A" w:rsidRPr="004C5C4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4C5C4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72" w:type="dxa"/>
            <w:shd w:val="clear" w:color="auto" w:fill="auto"/>
            <w:vAlign w:val="bottom"/>
            <w:hideMark/>
          </w:tcPr>
          <w:p w14:paraId="030BDBDD" w14:textId="77777777" w:rsidR="00DF748A" w:rsidRPr="004C5C4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4C5C43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78FE6421" w14:textId="77777777" w:rsidR="00DF748A" w:rsidRPr="004C5C4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4C5C43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272" w:type="dxa"/>
            <w:shd w:val="clear" w:color="auto" w:fill="auto"/>
            <w:vAlign w:val="bottom"/>
            <w:hideMark/>
          </w:tcPr>
          <w:p w14:paraId="525444B2" w14:textId="77777777" w:rsidR="00DF748A" w:rsidRPr="004C5C4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730C99" w:rsidRPr="004C5C43" w14:paraId="359C443A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4153D6D5" w14:textId="55B20A55" w:rsidR="00730C99" w:rsidRPr="004C5C43" w:rsidRDefault="00730C99" w:rsidP="00A60A08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C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48657462" w14:textId="77777777" w:rsidR="00730C99" w:rsidRPr="004C5C43" w:rsidRDefault="00730C99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772EA69E" w14:textId="77777777" w:rsidR="00730C99" w:rsidRPr="00296355" w:rsidRDefault="00730C99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53BB057E" w14:textId="77777777" w:rsidR="00730C99" w:rsidRPr="00296355" w:rsidRDefault="00730C99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8CE839F" w14:textId="77777777" w:rsidR="00730C99" w:rsidRPr="00296355" w:rsidRDefault="00730C99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76AA3" w:rsidRPr="004C5C43" w14:paraId="3C3EB57A" w14:textId="77777777" w:rsidTr="00BA2A32">
        <w:trPr>
          <w:tblHeader/>
        </w:trPr>
        <w:tc>
          <w:tcPr>
            <w:tcW w:w="3879" w:type="dxa"/>
            <w:shd w:val="clear" w:color="auto" w:fill="auto"/>
            <w:hideMark/>
          </w:tcPr>
          <w:p w14:paraId="6B5308D4" w14:textId="1A3AEE9B" w:rsidR="00576AA3" w:rsidRPr="004C5C43" w:rsidRDefault="00576AA3" w:rsidP="00576AA3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C4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เงินลงทุนระยะสั้น </w:t>
            </w:r>
            <w:r w:rsidRPr="004C5C4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–</w:t>
            </w:r>
            <w:r w:rsidRPr="004C5C4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4C5C4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กองทุนรวมตราสารแห่งหนี้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6B869AEF" w14:textId="312B87DD" w:rsidR="00576AA3" w:rsidRPr="004C5C43" w:rsidRDefault="00576AA3" w:rsidP="000F731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25F2AEA6" w14:textId="1B8817F5" w:rsidR="00576AA3" w:rsidRPr="00E62D22" w:rsidRDefault="00576AA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6A22D877" w14:textId="41C3822E" w:rsidR="00576AA3" w:rsidRPr="00763EC4" w:rsidRDefault="00576AA3" w:rsidP="000F731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  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55D735FB" w14:textId="31748F04" w:rsidR="00576AA3" w:rsidRPr="000F7318" w:rsidRDefault="00576AA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7F3F9A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</w:tr>
      <w:tr w:rsidR="00576AA3" w:rsidRPr="004C5C43" w14:paraId="294D67DE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6190F80B" w14:textId="77777777" w:rsidR="00576AA3" w:rsidRPr="004C5C43" w:rsidRDefault="00576AA3" w:rsidP="00576AA3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06" w:type="dxa"/>
            <w:tcBorders>
              <w:top w:val="nil"/>
            </w:tcBorders>
            <w:shd w:val="clear" w:color="auto" w:fill="auto"/>
            <w:vAlign w:val="bottom"/>
          </w:tcPr>
          <w:p w14:paraId="1188B150" w14:textId="77777777" w:rsidR="00576AA3" w:rsidRPr="00FF7441" w:rsidRDefault="00576AA3" w:rsidP="000F731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top w:val="nil"/>
            </w:tcBorders>
            <w:shd w:val="clear" w:color="auto" w:fill="auto"/>
            <w:vAlign w:val="bottom"/>
          </w:tcPr>
          <w:p w14:paraId="44071271" w14:textId="77777777" w:rsidR="00576AA3" w:rsidRPr="00FF7441" w:rsidRDefault="00576A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tcBorders>
              <w:top w:val="nil"/>
            </w:tcBorders>
            <w:shd w:val="clear" w:color="auto" w:fill="auto"/>
            <w:vAlign w:val="bottom"/>
          </w:tcPr>
          <w:p w14:paraId="5E5B64B9" w14:textId="77777777" w:rsidR="00576AA3" w:rsidRPr="00FF7441" w:rsidRDefault="00576AA3" w:rsidP="000F731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top w:val="nil"/>
            </w:tcBorders>
            <w:shd w:val="clear" w:color="auto" w:fill="auto"/>
            <w:vAlign w:val="bottom"/>
          </w:tcPr>
          <w:p w14:paraId="7333E7B8" w14:textId="77777777" w:rsidR="00576AA3" w:rsidRPr="000F7318" w:rsidRDefault="00576A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576AA3" w:rsidRPr="004C5C43" w14:paraId="586D672D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3166BB95" w14:textId="5187ACE8" w:rsidR="00576AA3" w:rsidRPr="004C5C43" w:rsidRDefault="00576AA3" w:rsidP="00576AA3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43F6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4D371061" w14:textId="77777777" w:rsidR="00576AA3" w:rsidRPr="00FF7441" w:rsidRDefault="00576AA3" w:rsidP="000F731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47C3D7E" w14:textId="77777777" w:rsidR="00576AA3" w:rsidRPr="00FF7441" w:rsidRDefault="00576A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D4FE5F6" w14:textId="77777777" w:rsidR="00576AA3" w:rsidRPr="00FF7441" w:rsidRDefault="00576AA3" w:rsidP="000F731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D35EA61" w14:textId="77777777" w:rsidR="00576AA3" w:rsidRPr="000F7318" w:rsidRDefault="00576A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576AA3" w:rsidRPr="004C5C43" w14:paraId="475201F2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52D9521D" w14:textId="6661D9BD" w:rsidR="00576AA3" w:rsidRPr="00343F62" w:rsidRDefault="00576AA3" w:rsidP="00576AA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43F6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76300177" w14:textId="6E07F170" w:rsidR="00576AA3" w:rsidRPr="00FF7441" w:rsidRDefault="00576AA3" w:rsidP="000F731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2AB537C1" w14:textId="4F0BC7BA" w:rsidR="00576AA3" w:rsidRPr="00BA2A32" w:rsidRDefault="00576A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673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0528B4F8" w14:textId="48B02E06" w:rsidR="00576AA3" w:rsidRPr="00FF7441" w:rsidRDefault="00576AA3" w:rsidP="000F731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 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05B33702" w14:textId="5F9F489E" w:rsidR="00576AA3" w:rsidRPr="001B453A" w:rsidRDefault="00576A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453A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</w:p>
        </w:tc>
      </w:tr>
      <w:tr w:rsidR="00576AA3" w:rsidRPr="004C5C43" w14:paraId="725C836D" w14:textId="77777777" w:rsidTr="00BA2A32">
        <w:trPr>
          <w:tblHeader/>
        </w:trPr>
        <w:tc>
          <w:tcPr>
            <w:tcW w:w="3879" w:type="dxa"/>
            <w:tcBorders>
              <w:bottom w:val="nil"/>
            </w:tcBorders>
            <w:shd w:val="clear" w:color="auto" w:fill="auto"/>
          </w:tcPr>
          <w:p w14:paraId="27835406" w14:textId="77777777" w:rsidR="00576AA3" w:rsidRDefault="00576AA3" w:rsidP="00576AA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45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ประมาณการหนี้สินภายใต้โปรแกรมส่งเสริมการขาย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</w:p>
          <w:p w14:paraId="3FF809A4" w14:textId="4AE82208" w:rsidR="00576AA3" w:rsidRPr="004C5C43" w:rsidRDefault="00576AA3" w:rsidP="00576AA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0B45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กับลูกค้า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2996BA36" w14:textId="41C652D1" w:rsidR="00576AA3" w:rsidRPr="00F47099" w:rsidRDefault="00576AA3" w:rsidP="000F731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16727719" w14:textId="11FA0D7B" w:rsidR="00576AA3" w:rsidRPr="00F47099" w:rsidRDefault="00576AA3" w:rsidP="000F7318">
            <w:pPr>
              <w:pBdr>
                <w:bottom w:val="single" w:sz="4" w:space="1" w:color="auto"/>
              </w:pBdr>
              <w:tabs>
                <w:tab w:val="clear" w:pos="680"/>
                <w:tab w:val="left" w:pos="8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  -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404FA684" w14:textId="05456520" w:rsidR="00576AA3" w:rsidRPr="009A29F6" w:rsidRDefault="007F3F9A" w:rsidP="000F731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AB3E4C7" w14:textId="52451F51" w:rsidR="00576AA3" w:rsidRPr="001B453A" w:rsidRDefault="007F3F9A" w:rsidP="000F731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453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0F731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576AA3" w:rsidRPr="00763EC4" w14:paraId="759C2287" w14:textId="77777777" w:rsidTr="00BA2A32">
        <w:trPr>
          <w:tblHeader/>
        </w:trPr>
        <w:tc>
          <w:tcPr>
            <w:tcW w:w="3879" w:type="dxa"/>
            <w:tcBorders>
              <w:bottom w:val="nil"/>
            </w:tcBorders>
            <w:shd w:val="clear" w:color="auto" w:fill="auto"/>
          </w:tcPr>
          <w:p w14:paraId="35CB73A6" w14:textId="77777777" w:rsidR="00576AA3" w:rsidRPr="000270F6" w:rsidRDefault="00576AA3" w:rsidP="00576AA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0F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รวม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5920795A" w14:textId="706402F3" w:rsidR="00576AA3" w:rsidRPr="00FF7441" w:rsidRDefault="00576AA3" w:rsidP="000F731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DDC4790" w14:textId="40E3D22B" w:rsidR="00576AA3" w:rsidRPr="00BA2A32" w:rsidRDefault="00576AA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673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16B23F4C" w14:textId="40CF4416" w:rsidR="00576AA3" w:rsidRPr="00763EC4" w:rsidRDefault="001B453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F33143C" w14:textId="6A73DBC7" w:rsidR="00576AA3" w:rsidRPr="001B453A" w:rsidRDefault="001B453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453A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Pr="000F731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</w:tbl>
    <w:p w14:paraId="19F83080" w14:textId="77777777" w:rsidR="005C10A7" w:rsidRDefault="005C10A7" w:rsidP="007D4C22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9E54102" w14:textId="06BB016B" w:rsidR="00645126" w:rsidRPr="008623A2" w:rsidRDefault="00645126" w:rsidP="000F7318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num" w:pos="720"/>
        </w:tabs>
        <w:ind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8623A2">
        <w:rPr>
          <w:rFonts w:ascii="Browallia New" w:hAnsi="Browallia New" w:cs="Browallia New"/>
          <w:sz w:val="28"/>
          <w:szCs w:val="28"/>
          <w:u w:val="single"/>
          <w:cs/>
        </w:rPr>
        <w:t>ภาระผูกพัน</w:t>
      </w:r>
      <w:r w:rsidRPr="008623A2">
        <w:rPr>
          <w:rFonts w:ascii="Browallia New" w:hAnsi="Browallia New" w:cs="Browallia New" w:hint="cs"/>
          <w:sz w:val="28"/>
          <w:szCs w:val="28"/>
          <w:u w:val="single"/>
          <w:cs/>
        </w:rPr>
        <w:t>และหนี้สินที่อาจเกิดขึ้น</w:t>
      </w:r>
      <w:r w:rsidR="00B91C02" w:rsidRPr="008623A2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637147B9" w14:textId="77777777" w:rsidR="005F457B" w:rsidRPr="005C3309" w:rsidRDefault="005F457B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3232E5A" w14:textId="6C4039FA" w:rsidR="00566B2B" w:rsidRPr="008623A2" w:rsidRDefault="00566B2B" w:rsidP="000F7318">
      <w:pPr>
        <w:pStyle w:val="Preformatted"/>
        <w:numPr>
          <w:ilvl w:val="1"/>
          <w:numId w:val="40"/>
        </w:numPr>
        <w:tabs>
          <w:tab w:val="clear" w:pos="0"/>
          <w:tab w:val="clear" w:pos="959"/>
          <w:tab w:val="left" w:pos="990"/>
        </w:tabs>
        <w:ind w:left="993" w:hanging="516"/>
        <w:jc w:val="thaiDistribute"/>
        <w:rPr>
          <w:rFonts w:ascii="Browallia New" w:hAnsi="Browallia New" w:cs="Browallia New"/>
          <w:sz w:val="28"/>
          <w:szCs w:val="28"/>
        </w:rPr>
      </w:pPr>
      <w:bookmarkStart w:id="6" w:name="_Hlk482281160"/>
      <w:r w:rsidRPr="008623A2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8C41F3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8C41F3" w:rsidRPr="00656C14">
        <w:rPr>
          <w:rFonts w:ascii="Browallia New" w:hAnsi="Browallia New" w:cs="Browallia New"/>
          <w:sz w:val="28"/>
          <w:szCs w:val="28"/>
          <w:lang w:val="en-GB"/>
        </w:rPr>
        <w:t>1</w:t>
      </w:r>
      <w:r w:rsidR="008C41F3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8C41F3" w:rsidRPr="00656C14"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="008C41F3">
        <w:rPr>
          <w:rFonts w:ascii="Browallia New" w:hAnsi="Browallia New" w:cs="Browallia New"/>
          <w:sz w:val="28"/>
          <w:szCs w:val="28"/>
        </w:rPr>
        <w:t xml:space="preserve"> </w:t>
      </w:r>
      <w:r w:rsidR="008C41F3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8C41F3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8623A2">
        <w:rPr>
          <w:rFonts w:ascii="Browallia New" w:hAnsi="Browallia New" w:cs="Browallia New"/>
          <w:sz w:val="28"/>
          <w:szCs w:val="28"/>
          <w:cs/>
        </w:rPr>
        <w:t xml:space="preserve"> </w:t>
      </w:r>
      <w:bookmarkEnd w:id="6"/>
      <w:r w:rsidRPr="008623A2">
        <w:rPr>
          <w:rFonts w:ascii="Browallia New" w:hAnsi="Browallia New" w:cs="Browallia New"/>
          <w:sz w:val="28"/>
          <w:szCs w:val="28"/>
          <w:cs/>
        </w:rPr>
        <w:t>บริษัทและบริษัทย่อยมีภาระผูกพันเกี่ยวกับสัญญาเช่าและบริการที่จะต้องชำระ</w:t>
      </w:r>
      <w:r w:rsidR="00FF01DF">
        <w:rPr>
          <w:rFonts w:ascii="Browallia New" w:hAnsi="Browallia New" w:cs="Browallia New"/>
          <w:sz w:val="28"/>
          <w:szCs w:val="28"/>
        </w:rPr>
        <w:t xml:space="preserve"> </w:t>
      </w:r>
      <w:r w:rsidRPr="008623A2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07B61DF5" w14:textId="77777777" w:rsidR="00566B2B" w:rsidRPr="005C3309" w:rsidRDefault="00566B2B" w:rsidP="00566B2B">
      <w:pPr>
        <w:pStyle w:val="Preformatted"/>
        <w:tabs>
          <w:tab w:val="clear" w:pos="0"/>
          <w:tab w:val="left" w:pos="720"/>
        </w:tabs>
        <w:ind w:left="992" w:hanging="567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475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795"/>
        <w:gridCol w:w="2159"/>
        <w:gridCol w:w="240"/>
        <w:gridCol w:w="2281"/>
      </w:tblGrid>
      <w:tr w:rsidR="00566B2B" w:rsidRPr="008623A2" w14:paraId="2C10CDBD" w14:textId="77777777" w:rsidTr="007A5C6C">
        <w:tc>
          <w:tcPr>
            <w:tcW w:w="3795" w:type="dxa"/>
          </w:tcPr>
          <w:p w14:paraId="70A80755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9" w:type="dxa"/>
          </w:tcPr>
          <w:p w14:paraId="792E4515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7F1D248C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hideMark/>
          </w:tcPr>
          <w:p w14:paraId="1C0FFAAF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8623A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8623A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566B2B" w:rsidRPr="008623A2" w14:paraId="0B4B99B5" w14:textId="77777777" w:rsidTr="007A5C6C">
        <w:tc>
          <w:tcPr>
            <w:tcW w:w="3795" w:type="dxa"/>
          </w:tcPr>
          <w:p w14:paraId="1BB18E0D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A339A8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61E78698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2367A3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566B2B" w:rsidRPr="008623A2" w14:paraId="12E32386" w14:textId="77777777" w:rsidTr="007A5C6C">
        <w:tc>
          <w:tcPr>
            <w:tcW w:w="3795" w:type="dxa"/>
          </w:tcPr>
          <w:p w14:paraId="6E545EC9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54167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6B6AD3F9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2E333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576AA3" w:rsidRPr="008623A2" w14:paraId="6642DAA2" w14:textId="77777777" w:rsidTr="00A12515">
        <w:tc>
          <w:tcPr>
            <w:tcW w:w="3795" w:type="dxa"/>
            <w:hideMark/>
          </w:tcPr>
          <w:p w14:paraId="2ED6993B" w14:textId="1CC711A2" w:rsidR="00576AA3" w:rsidRPr="008623A2" w:rsidRDefault="00576AA3" w:rsidP="00576AA3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</w:rPr>
              <w:t>ภายใน</w:t>
            </w:r>
            <w:r w:rsidRPr="008623A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623A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623A2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159" w:type="dxa"/>
            <w:shd w:val="clear" w:color="auto" w:fill="auto"/>
          </w:tcPr>
          <w:p w14:paraId="79C14632" w14:textId="2EBED928" w:rsidR="00576AA3" w:rsidRPr="007A0292" w:rsidRDefault="00576AA3" w:rsidP="00576AA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  <w:r w:rsidRPr="00947A4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40,389</w:t>
            </w:r>
          </w:p>
        </w:tc>
        <w:tc>
          <w:tcPr>
            <w:tcW w:w="240" w:type="dxa"/>
          </w:tcPr>
          <w:p w14:paraId="06AEDD3C" w14:textId="77777777" w:rsidR="00576AA3" w:rsidRPr="00B251B1" w:rsidRDefault="00576AA3" w:rsidP="00576AA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7D69FE04" w14:textId="180ECE05" w:rsidR="00576AA3" w:rsidRPr="00475F60" w:rsidRDefault="00576AA3" w:rsidP="00576AA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75F6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11,845</w:t>
            </w:r>
          </w:p>
        </w:tc>
      </w:tr>
      <w:tr w:rsidR="00576AA3" w:rsidRPr="008623A2" w14:paraId="5EF0E0CE" w14:textId="77777777" w:rsidTr="00A12515">
        <w:tc>
          <w:tcPr>
            <w:tcW w:w="3795" w:type="dxa"/>
            <w:hideMark/>
          </w:tcPr>
          <w:p w14:paraId="2DCA6A5F" w14:textId="3E6ADAE9" w:rsidR="00576AA3" w:rsidRPr="008623A2" w:rsidRDefault="00576AA3" w:rsidP="00576AA3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623A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ปี แต่ไม่เกิน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59" w:type="dxa"/>
            <w:shd w:val="clear" w:color="auto" w:fill="auto"/>
          </w:tcPr>
          <w:p w14:paraId="495F791B" w14:textId="6A9DABB8" w:rsidR="00576AA3" w:rsidRPr="007A0292" w:rsidRDefault="00576AA3" w:rsidP="00576AA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23,248</w:t>
            </w:r>
          </w:p>
        </w:tc>
        <w:tc>
          <w:tcPr>
            <w:tcW w:w="240" w:type="dxa"/>
          </w:tcPr>
          <w:p w14:paraId="6EB5DC4B" w14:textId="77777777" w:rsidR="00576AA3" w:rsidRPr="00B251B1" w:rsidRDefault="00576AA3" w:rsidP="00576AA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51D12121" w14:textId="0B0265C5" w:rsidR="00576AA3" w:rsidRPr="00475F60" w:rsidRDefault="00576AA3" w:rsidP="00576AA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75F6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8,671</w:t>
            </w:r>
          </w:p>
        </w:tc>
      </w:tr>
      <w:tr w:rsidR="00576AA3" w:rsidRPr="008623A2" w14:paraId="69AD3354" w14:textId="77777777" w:rsidTr="00A12515">
        <w:tc>
          <w:tcPr>
            <w:tcW w:w="3795" w:type="dxa"/>
            <w:hideMark/>
          </w:tcPr>
          <w:p w14:paraId="59ED154D" w14:textId="77777777" w:rsidR="00576AA3" w:rsidRPr="008623A2" w:rsidRDefault="00576AA3" w:rsidP="00576AA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  รวม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7571C56" w14:textId="3DD1AA07" w:rsidR="00576AA3" w:rsidRPr="007A0292" w:rsidRDefault="00576AA3" w:rsidP="00576AA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63,637</w:t>
            </w:r>
          </w:p>
        </w:tc>
        <w:tc>
          <w:tcPr>
            <w:tcW w:w="240" w:type="dxa"/>
          </w:tcPr>
          <w:p w14:paraId="63E708A0" w14:textId="77777777" w:rsidR="00576AA3" w:rsidRPr="00B251B1" w:rsidRDefault="00576AA3" w:rsidP="00576AA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142C5DB" w14:textId="7606E2C5" w:rsidR="00576AA3" w:rsidRPr="00475F60" w:rsidRDefault="00576AA3" w:rsidP="00576AA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75F6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20,516</w:t>
            </w:r>
          </w:p>
        </w:tc>
      </w:tr>
    </w:tbl>
    <w:p w14:paraId="5B8490D6" w14:textId="77777777" w:rsidR="00763DF9" w:rsidRPr="001F5890" w:rsidRDefault="00763DF9" w:rsidP="00566B2B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14945127" w14:textId="54AE9745" w:rsidR="006E2AC6" w:rsidRPr="008D6A2C" w:rsidRDefault="0012425E" w:rsidP="000F7318">
      <w:pPr>
        <w:pStyle w:val="Preformatted"/>
        <w:numPr>
          <w:ilvl w:val="1"/>
          <w:numId w:val="40"/>
        </w:numPr>
        <w:tabs>
          <w:tab w:val="clear" w:pos="0"/>
          <w:tab w:val="clear" w:pos="959"/>
          <w:tab w:val="left" w:pos="990"/>
        </w:tabs>
        <w:ind w:left="993" w:hanging="507"/>
        <w:jc w:val="thaiDistribute"/>
        <w:rPr>
          <w:rFonts w:ascii="Browallia New" w:hAnsi="Browallia New" w:cs="Browallia New"/>
          <w:sz w:val="28"/>
          <w:szCs w:val="28"/>
        </w:rPr>
      </w:pPr>
      <w:r w:rsidRPr="008D6A2C">
        <w:rPr>
          <w:rFonts w:ascii="Browallia New" w:hAnsi="Browallia New" w:cs="Browallia New"/>
          <w:sz w:val="28"/>
          <w:szCs w:val="28"/>
          <w:cs/>
        </w:rPr>
        <w:lastRenderedPageBreak/>
        <w:t xml:space="preserve">ณ วันที่ </w:t>
      </w:r>
      <w:r w:rsidRPr="000F7318">
        <w:rPr>
          <w:rFonts w:ascii="Browallia New" w:hAnsi="Browallia New" w:cs="Browallia New"/>
          <w:sz w:val="28"/>
          <w:szCs w:val="28"/>
        </w:rPr>
        <w:t>31</w:t>
      </w:r>
      <w:r w:rsidRPr="008D6A2C">
        <w:rPr>
          <w:rFonts w:ascii="Browallia New" w:hAnsi="Browallia New" w:cs="Browallia New"/>
          <w:sz w:val="28"/>
          <w:szCs w:val="28"/>
        </w:rPr>
        <w:t xml:space="preserve"> </w:t>
      </w:r>
      <w:r w:rsidRPr="008D6A2C">
        <w:rPr>
          <w:rFonts w:ascii="Browallia New" w:hAnsi="Browallia New" w:cs="Browallia New"/>
          <w:sz w:val="28"/>
          <w:szCs w:val="28"/>
          <w:cs/>
        </w:rPr>
        <w:t>มีนาคม</w:t>
      </w:r>
      <w:r w:rsidRPr="008D6A2C">
        <w:rPr>
          <w:rFonts w:ascii="Browallia New" w:hAnsi="Browallia New" w:cs="Browallia New"/>
          <w:sz w:val="28"/>
          <w:szCs w:val="28"/>
        </w:rPr>
        <w:t xml:space="preserve"> </w:t>
      </w:r>
      <w:r w:rsidRPr="000F7318">
        <w:rPr>
          <w:rFonts w:ascii="Browallia New" w:hAnsi="Browallia New" w:cs="Browallia New"/>
          <w:sz w:val="28"/>
          <w:szCs w:val="28"/>
        </w:rPr>
        <w:t>2562</w:t>
      </w:r>
      <w:r w:rsidRPr="008D6A2C">
        <w:rPr>
          <w:rFonts w:ascii="Browallia New" w:hAnsi="Browallia New" w:cs="Browallia New"/>
          <w:sz w:val="28"/>
          <w:szCs w:val="28"/>
          <w:cs/>
        </w:rPr>
        <w:t xml:space="preserve"> บริษัทได้ทำสัญญาว่าจ้างที่ปรึกษาทางการเงิน โดยมีค่าตอบแทนจำนวน </w:t>
      </w:r>
      <w:r w:rsidR="00507AA8" w:rsidRPr="008D6A2C">
        <w:rPr>
          <w:rFonts w:ascii="Browallia New" w:hAnsi="Browallia New" w:cs="Browallia New"/>
          <w:sz w:val="28"/>
          <w:szCs w:val="28"/>
        </w:rPr>
        <w:t>0.99</w:t>
      </w:r>
      <w:r w:rsidRPr="008D6A2C">
        <w:rPr>
          <w:rFonts w:ascii="Browallia New" w:hAnsi="Browallia New" w:cs="Browallia New"/>
          <w:sz w:val="28"/>
          <w:szCs w:val="28"/>
          <w:cs/>
        </w:rPr>
        <w:t xml:space="preserve">               ล้านบาท</w:t>
      </w:r>
    </w:p>
    <w:p w14:paraId="79675A3E" w14:textId="20D033C5" w:rsidR="0012425E" w:rsidRPr="00507AA8" w:rsidRDefault="0012425E" w:rsidP="000F7318">
      <w:pPr>
        <w:pStyle w:val="Preformatted"/>
        <w:tabs>
          <w:tab w:val="clear" w:pos="0"/>
          <w:tab w:val="clear" w:pos="959"/>
          <w:tab w:val="left" w:pos="990"/>
        </w:tabs>
        <w:ind w:left="990" w:hanging="507"/>
        <w:jc w:val="thaiDistribute"/>
        <w:rPr>
          <w:rFonts w:ascii="Browallia New" w:hAnsi="Browallia New" w:cs="Browallia New"/>
          <w:sz w:val="28"/>
          <w:szCs w:val="28"/>
        </w:rPr>
      </w:pPr>
    </w:p>
    <w:p w14:paraId="6A56704C" w14:textId="6F06980E" w:rsidR="0012425E" w:rsidRPr="00507AA8" w:rsidRDefault="0012425E" w:rsidP="000F7318">
      <w:pPr>
        <w:pStyle w:val="Preformatted"/>
        <w:numPr>
          <w:ilvl w:val="1"/>
          <w:numId w:val="40"/>
        </w:numPr>
        <w:tabs>
          <w:tab w:val="clear" w:pos="0"/>
          <w:tab w:val="clear" w:pos="959"/>
          <w:tab w:val="left" w:pos="990"/>
        </w:tabs>
        <w:ind w:left="993" w:hanging="507"/>
        <w:jc w:val="thaiDistribute"/>
        <w:rPr>
          <w:rFonts w:ascii="Browallia New" w:hAnsi="Browallia New" w:cs="Browallia New"/>
          <w:sz w:val="28"/>
          <w:szCs w:val="28"/>
        </w:rPr>
      </w:pPr>
      <w:r w:rsidRPr="00507AA8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0F7318">
        <w:rPr>
          <w:rFonts w:ascii="Browallia New" w:hAnsi="Browallia New" w:cs="Browallia New"/>
          <w:sz w:val="28"/>
          <w:szCs w:val="28"/>
        </w:rPr>
        <w:t>31</w:t>
      </w:r>
      <w:r w:rsidRPr="00507AA8">
        <w:rPr>
          <w:rFonts w:ascii="Browallia New" w:hAnsi="Browallia New" w:cs="Browallia New" w:hint="cs"/>
          <w:sz w:val="28"/>
          <w:szCs w:val="28"/>
        </w:rPr>
        <w:t xml:space="preserve"> </w:t>
      </w:r>
      <w:r w:rsidRPr="00507AA8"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Pr="00507AA8">
        <w:rPr>
          <w:rFonts w:ascii="Browallia New" w:hAnsi="Browallia New" w:cs="Browallia New"/>
          <w:sz w:val="28"/>
          <w:szCs w:val="28"/>
        </w:rPr>
        <w:t xml:space="preserve"> </w:t>
      </w:r>
      <w:r w:rsidRPr="000F7318">
        <w:rPr>
          <w:rFonts w:ascii="Browallia New" w:hAnsi="Browallia New" w:cs="Browallia New"/>
          <w:sz w:val="28"/>
          <w:szCs w:val="28"/>
        </w:rPr>
        <w:t>2562</w:t>
      </w:r>
      <w:r w:rsidRPr="00507AA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07AA8">
        <w:rPr>
          <w:rFonts w:ascii="Browallia New" w:hAnsi="Browallia New" w:cs="Browallia New" w:hint="cs"/>
          <w:sz w:val="28"/>
          <w:szCs w:val="28"/>
          <w:cs/>
        </w:rPr>
        <w:t xml:space="preserve">บริษัทและบริษัทย่อยมีภาระผูกพันจากการที่ธนาคารออกหนังสือค้ำประกันในนามของบริษัทและบริษัทย่อย ซึ่งเกี่ยวเนื่องกับภาระผูกพันทางปฏิบัติบางประการตามปกติธุรกิจจำนวน </w:t>
      </w:r>
      <w:r w:rsidR="00507AA8" w:rsidRPr="00507AA8">
        <w:rPr>
          <w:rFonts w:ascii="Browallia New" w:hAnsi="Browallia New" w:cs="Browallia New"/>
          <w:sz w:val="28"/>
          <w:szCs w:val="28"/>
        </w:rPr>
        <w:t>15</w:t>
      </w:r>
      <w:r w:rsidR="00337D90">
        <w:rPr>
          <w:rFonts w:ascii="Browallia New" w:hAnsi="Browallia New" w:cs="Browallia New"/>
          <w:sz w:val="28"/>
          <w:szCs w:val="28"/>
        </w:rPr>
        <w:t>0.99</w:t>
      </w:r>
      <w:r w:rsidRPr="00507AA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507AA8">
        <w:rPr>
          <w:rFonts w:ascii="Browallia New" w:hAnsi="Browallia New" w:cs="Browallia New"/>
          <w:sz w:val="28"/>
          <w:szCs w:val="28"/>
        </w:rPr>
        <w:t xml:space="preserve">   </w:t>
      </w:r>
      <w:r w:rsidRPr="00507AA8">
        <w:rPr>
          <w:rFonts w:ascii="Browallia New" w:hAnsi="Browallia New" w:cs="Browallia New" w:hint="cs"/>
          <w:sz w:val="28"/>
          <w:szCs w:val="28"/>
          <w:cs/>
        </w:rPr>
        <w:t xml:space="preserve">ล้านบาท และ </w:t>
      </w:r>
      <w:r w:rsidR="00507AA8" w:rsidRPr="00507AA8">
        <w:rPr>
          <w:rFonts w:ascii="Browallia New" w:hAnsi="Browallia New" w:cs="Browallia New"/>
          <w:sz w:val="28"/>
          <w:szCs w:val="28"/>
        </w:rPr>
        <w:t>12.</w:t>
      </w:r>
      <w:r w:rsidR="00CD37F0">
        <w:rPr>
          <w:rFonts w:ascii="Browallia New" w:hAnsi="Browallia New" w:cs="Browallia New"/>
          <w:sz w:val="28"/>
          <w:szCs w:val="28"/>
        </w:rPr>
        <w:t>09</w:t>
      </w:r>
      <w:r w:rsidRPr="00507AA8">
        <w:rPr>
          <w:rFonts w:ascii="Browallia New" w:hAnsi="Browallia New" w:cs="Browallia New"/>
          <w:sz w:val="28"/>
          <w:szCs w:val="28"/>
        </w:rPr>
        <w:t xml:space="preserve"> </w:t>
      </w:r>
      <w:r w:rsidRPr="00507AA8">
        <w:rPr>
          <w:rFonts w:ascii="Browallia New" w:hAnsi="Browallia New" w:cs="Browallia New" w:hint="cs"/>
          <w:sz w:val="28"/>
          <w:szCs w:val="28"/>
          <w:cs/>
        </w:rPr>
        <w:t>ล้านบาท ตามลำดับ</w:t>
      </w:r>
    </w:p>
    <w:p w14:paraId="23A60E85" w14:textId="77777777" w:rsidR="00990CE6" w:rsidRPr="00507AA8" w:rsidRDefault="00990CE6" w:rsidP="000F7318">
      <w:pPr>
        <w:pStyle w:val="Preformatted"/>
        <w:tabs>
          <w:tab w:val="clear" w:pos="0"/>
          <w:tab w:val="clear" w:pos="959"/>
          <w:tab w:val="clear" w:pos="1918"/>
          <w:tab w:val="left" w:pos="990"/>
        </w:tabs>
        <w:ind w:hanging="507"/>
        <w:jc w:val="thaiDistribute"/>
        <w:rPr>
          <w:rFonts w:ascii="Browallia New" w:hAnsi="Browallia New" w:cs="Browallia New"/>
          <w:sz w:val="28"/>
          <w:szCs w:val="28"/>
        </w:rPr>
      </w:pPr>
    </w:p>
    <w:p w14:paraId="252350FF" w14:textId="03650E33" w:rsidR="00990CE6" w:rsidRPr="00507AA8" w:rsidRDefault="0012425E" w:rsidP="000F7318">
      <w:pPr>
        <w:pStyle w:val="Preformatted"/>
        <w:numPr>
          <w:ilvl w:val="1"/>
          <w:numId w:val="40"/>
        </w:numPr>
        <w:tabs>
          <w:tab w:val="clear" w:pos="0"/>
          <w:tab w:val="clear" w:pos="959"/>
          <w:tab w:val="left" w:pos="990"/>
        </w:tabs>
        <w:ind w:left="993" w:hanging="507"/>
        <w:jc w:val="thaiDistribute"/>
        <w:rPr>
          <w:rFonts w:ascii="Browallia New" w:hAnsi="Browallia New" w:cs="Browallia New"/>
          <w:sz w:val="28"/>
          <w:szCs w:val="28"/>
        </w:rPr>
      </w:pPr>
      <w:r w:rsidRPr="00507AA8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0F7318">
        <w:rPr>
          <w:rFonts w:ascii="Browallia New" w:hAnsi="Browallia New" w:cs="Browallia New"/>
          <w:sz w:val="28"/>
          <w:szCs w:val="28"/>
        </w:rPr>
        <w:t>31</w:t>
      </w:r>
      <w:r w:rsidRPr="00507AA8">
        <w:rPr>
          <w:rFonts w:ascii="Browallia New" w:hAnsi="Browallia New" w:cs="Browallia New" w:hint="cs"/>
          <w:sz w:val="28"/>
          <w:szCs w:val="28"/>
        </w:rPr>
        <w:t xml:space="preserve"> </w:t>
      </w:r>
      <w:r w:rsidRPr="00507AA8"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Pr="00507AA8">
        <w:rPr>
          <w:rFonts w:ascii="Browallia New" w:hAnsi="Browallia New" w:cs="Browallia New"/>
          <w:sz w:val="28"/>
          <w:szCs w:val="28"/>
        </w:rPr>
        <w:t xml:space="preserve"> </w:t>
      </w:r>
      <w:r w:rsidRPr="000F7318">
        <w:rPr>
          <w:rFonts w:ascii="Browallia New" w:hAnsi="Browallia New" w:cs="Browallia New"/>
          <w:sz w:val="28"/>
          <w:szCs w:val="28"/>
        </w:rPr>
        <w:t>2562</w:t>
      </w:r>
      <w:r w:rsidRPr="00507AA8">
        <w:rPr>
          <w:rFonts w:ascii="Browallia New" w:hAnsi="Browallia New" w:cs="Browallia New"/>
          <w:sz w:val="28"/>
          <w:szCs w:val="28"/>
          <w:cs/>
        </w:rPr>
        <w:t xml:space="preserve"> บริษัททำสัญญาจ้างพัฒนาโปรแกรมซอฟท์แวร์โดยมีมูลค่าสัญญาและภาระผูกพั</w:t>
      </w:r>
      <w:r w:rsidR="00990CE6" w:rsidRPr="00507AA8">
        <w:rPr>
          <w:rFonts w:ascii="Browallia New" w:hAnsi="Browallia New" w:cs="Browallia New" w:hint="cs"/>
          <w:sz w:val="28"/>
          <w:szCs w:val="28"/>
          <w:cs/>
        </w:rPr>
        <w:t>น</w:t>
      </w:r>
      <w:r w:rsidR="00507AA8">
        <w:rPr>
          <w:rFonts w:ascii="Browallia New" w:hAnsi="Browallia New" w:cs="Browallia New"/>
          <w:sz w:val="28"/>
          <w:szCs w:val="28"/>
        </w:rPr>
        <w:t xml:space="preserve">          </w:t>
      </w:r>
      <w:r w:rsidRPr="00507AA8">
        <w:rPr>
          <w:rFonts w:ascii="Browallia New" w:hAnsi="Browallia New" w:cs="Browallia New"/>
          <w:sz w:val="28"/>
          <w:szCs w:val="28"/>
          <w:cs/>
        </w:rPr>
        <w:t>จำนวน</w:t>
      </w:r>
      <w:r w:rsidRPr="00507AA8">
        <w:rPr>
          <w:rFonts w:ascii="Browallia New" w:hAnsi="Browallia New" w:cs="Browallia New"/>
          <w:sz w:val="28"/>
          <w:szCs w:val="28"/>
        </w:rPr>
        <w:t xml:space="preserve"> </w:t>
      </w:r>
      <w:r w:rsidR="00507AA8" w:rsidRPr="00507AA8">
        <w:rPr>
          <w:rFonts w:ascii="Browallia New" w:hAnsi="Browallia New" w:cs="Browallia New"/>
          <w:sz w:val="28"/>
          <w:szCs w:val="28"/>
        </w:rPr>
        <w:t>11.45</w:t>
      </w:r>
      <w:r w:rsidRPr="00507AA8">
        <w:rPr>
          <w:rFonts w:ascii="Browallia New" w:hAnsi="Browallia New" w:cs="Browallia New"/>
          <w:sz w:val="28"/>
          <w:szCs w:val="28"/>
          <w:cs/>
        </w:rPr>
        <w:t xml:space="preserve"> ล้านบา</w:t>
      </w:r>
      <w:r w:rsidRPr="00507AA8">
        <w:rPr>
          <w:rFonts w:ascii="Browallia New" w:hAnsi="Browallia New" w:cs="Browallia New" w:hint="cs"/>
          <w:sz w:val="28"/>
          <w:szCs w:val="28"/>
          <w:cs/>
        </w:rPr>
        <w:t>ท</w:t>
      </w:r>
    </w:p>
    <w:p w14:paraId="77560ED9" w14:textId="77777777" w:rsidR="00990CE6" w:rsidRPr="00507AA8" w:rsidRDefault="00990CE6" w:rsidP="000F7318">
      <w:pPr>
        <w:pStyle w:val="Preformatted"/>
        <w:tabs>
          <w:tab w:val="clear" w:pos="0"/>
          <w:tab w:val="clear" w:pos="959"/>
          <w:tab w:val="clear" w:pos="1918"/>
          <w:tab w:val="left" w:pos="1080"/>
        </w:tabs>
        <w:ind w:left="540" w:hanging="507"/>
        <w:jc w:val="thaiDistribute"/>
        <w:rPr>
          <w:rFonts w:ascii="Browallia New" w:hAnsi="Browallia New" w:cs="Browallia New"/>
          <w:sz w:val="28"/>
          <w:szCs w:val="28"/>
        </w:rPr>
      </w:pPr>
    </w:p>
    <w:p w14:paraId="7CB0D21D" w14:textId="42336319" w:rsidR="004062CD" w:rsidRDefault="0012425E">
      <w:pPr>
        <w:pStyle w:val="Preformatted"/>
        <w:numPr>
          <w:ilvl w:val="1"/>
          <w:numId w:val="40"/>
        </w:numPr>
        <w:tabs>
          <w:tab w:val="clear" w:pos="0"/>
          <w:tab w:val="clear" w:pos="959"/>
          <w:tab w:val="clear" w:pos="1918"/>
          <w:tab w:val="left" w:pos="990"/>
          <w:tab w:val="left" w:pos="1080"/>
        </w:tabs>
        <w:ind w:left="993" w:hanging="507"/>
        <w:jc w:val="thaiDistribute"/>
        <w:rPr>
          <w:rFonts w:ascii="Browallia New" w:hAnsi="Browallia New" w:cs="Browallia New"/>
          <w:sz w:val="28"/>
          <w:szCs w:val="28"/>
        </w:rPr>
      </w:pPr>
      <w:bookmarkStart w:id="7" w:name="_Hlk482282140"/>
      <w:r w:rsidRPr="00507AA8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507AA8">
        <w:rPr>
          <w:rFonts w:ascii="Browallia New" w:hAnsi="Browallia New" w:cs="Browallia New" w:hint="cs"/>
          <w:sz w:val="28"/>
          <w:szCs w:val="28"/>
        </w:rPr>
        <w:t>3</w:t>
      </w:r>
      <w:r w:rsidRPr="00507AA8">
        <w:rPr>
          <w:rFonts w:ascii="Browallia New" w:hAnsi="Browallia New" w:cs="Browallia New"/>
          <w:sz w:val="28"/>
          <w:szCs w:val="28"/>
        </w:rPr>
        <w:t>1</w:t>
      </w:r>
      <w:r w:rsidRPr="00507AA8">
        <w:rPr>
          <w:rFonts w:ascii="Browallia New" w:hAnsi="Browallia New" w:cs="Browallia New" w:hint="cs"/>
          <w:sz w:val="28"/>
          <w:szCs w:val="28"/>
        </w:rPr>
        <w:t xml:space="preserve"> </w:t>
      </w:r>
      <w:r w:rsidRPr="00507AA8"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Pr="00507AA8">
        <w:rPr>
          <w:rFonts w:ascii="Browallia New" w:hAnsi="Browallia New" w:cs="Browallia New"/>
          <w:sz w:val="28"/>
          <w:szCs w:val="28"/>
        </w:rPr>
        <w:t xml:space="preserve"> </w:t>
      </w:r>
      <w:r w:rsidRPr="00507AA8">
        <w:rPr>
          <w:rFonts w:ascii="Browallia New" w:hAnsi="Browallia New" w:cs="Browallia New" w:hint="cs"/>
          <w:sz w:val="28"/>
          <w:szCs w:val="28"/>
        </w:rPr>
        <w:t>256</w:t>
      </w:r>
      <w:r w:rsidRPr="00507AA8">
        <w:rPr>
          <w:rFonts w:ascii="Browallia New" w:hAnsi="Browallia New" w:cs="Browallia New"/>
          <w:sz w:val="28"/>
          <w:szCs w:val="28"/>
        </w:rPr>
        <w:t>2</w:t>
      </w:r>
      <w:r w:rsidRPr="00507AA8">
        <w:rPr>
          <w:rFonts w:ascii="Browallia New" w:hAnsi="Browallia New" w:cs="Browallia New"/>
          <w:sz w:val="28"/>
          <w:szCs w:val="28"/>
          <w:cs/>
        </w:rPr>
        <w:t xml:space="preserve"> </w:t>
      </w:r>
      <w:bookmarkEnd w:id="7"/>
      <w:r w:rsidRPr="00507AA8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บริษัทและบริษัทย่อยตกลงทำสัญญาตัวแทนจำหน่ายเครื่องมือแพทย์กับบริษัท</w:t>
      </w:r>
      <w:r w:rsidRPr="00507AA8">
        <w:rPr>
          <w:rFonts w:ascii="Browallia New" w:hAnsi="Browallia New" w:cs="Browallia New"/>
          <w:sz w:val="28"/>
          <w:szCs w:val="28"/>
        </w:rPr>
        <w:t xml:space="preserve">         </w:t>
      </w:r>
      <w:r w:rsidR="00990CE6" w:rsidRPr="00507AA8">
        <w:rPr>
          <w:rFonts w:ascii="Browallia New" w:hAnsi="Browallia New" w:cs="Browallia New"/>
          <w:sz w:val="28"/>
          <w:szCs w:val="28"/>
        </w:rPr>
        <w:t xml:space="preserve">  </w:t>
      </w:r>
      <w:r w:rsidR="00373FE4" w:rsidRPr="00507AA8">
        <w:rPr>
          <w:rFonts w:ascii="Browallia New" w:hAnsi="Browallia New" w:cs="Browallia New"/>
          <w:sz w:val="28"/>
          <w:szCs w:val="28"/>
        </w:rPr>
        <w:t xml:space="preserve">  </w:t>
      </w:r>
      <w:r w:rsidRPr="00507AA8">
        <w:rPr>
          <w:rFonts w:ascii="Browallia New" w:hAnsi="Browallia New" w:cs="Browallia New" w:hint="cs"/>
          <w:sz w:val="28"/>
          <w:szCs w:val="28"/>
          <w:cs/>
        </w:rPr>
        <w:t xml:space="preserve">ในต่างประเทศ </w:t>
      </w:r>
      <w:r w:rsidR="00507AA8" w:rsidRPr="00507AA8">
        <w:rPr>
          <w:rFonts w:ascii="Browallia New" w:hAnsi="Browallia New" w:cs="Browallia New"/>
          <w:sz w:val="28"/>
          <w:szCs w:val="28"/>
        </w:rPr>
        <w:t>17</w:t>
      </w:r>
      <w:r w:rsidRPr="00507AA8">
        <w:rPr>
          <w:rFonts w:ascii="Browallia New" w:hAnsi="Browallia New" w:cs="Browallia New" w:hint="cs"/>
          <w:sz w:val="28"/>
          <w:szCs w:val="28"/>
          <w:cs/>
        </w:rPr>
        <w:t xml:space="preserve"> แห่ง และ </w:t>
      </w:r>
      <w:r w:rsidR="00507AA8" w:rsidRPr="00507AA8">
        <w:rPr>
          <w:rFonts w:ascii="Browallia New" w:hAnsi="Browallia New" w:cs="Browallia New"/>
          <w:sz w:val="28"/>
          <w:szCs w:val="28"/>
        </w:rPr>
        <w:t>9</w:t>
      </w:r>
      <w:r w:rsidRPr="00507AA8">
        <w:rPr>
          <w:rFonts w:ascii="Browallia New" w:hAnsi="Browallia New" w:cs="Browallia New" w:hint="cs"/>
          <w:sz w:val="28"/>
          <w:szCs w:val="28"/>
          <w:cs/>
        </w:rPr>
        <w:t xml:space="preserve"> แห่ง</w:t>
      </w:r>
      <w:r w:rsidRPr="00507AA8">
        <w:rPr>
          <w:rFonts w:ascii="Browallia New" w:hAnsi="Browallia New" w:cs="Browallia New"/>
          <w:sz w:val="28"/>
          <w:szCs w:val="28"/>
        </w:rPr>
        <w:t xml:space="preserve"> </w:t>
      </w:r>
      <w:r w:rsidRPr="00507AA8">
        <w:rPr>
          <w:rFonts w:ascii="Browallia New" w:hAnsi="Browallia New" w:cs="Browallia New" w:hint="cs"/>
          <w:sz w:val="28"/>
          <w:szCs w:val="28"/>
          <w:cs/>
        </w:rPr>
        <w:t>ตามลำดับ โดยบริษัทและบริษัทย่อยได้รับอนุญาตให้เป็นตัวแทนจำหน่ายเครื่องมือแพทย์ในประเทศไทย สัญญามีผลตั้งแต่วันที่ลงนามในสัญญา และจะสิ้นสุดเมื่อถูกบอกเลิกโดยฝ่ายใดฝ่ายหนึ่ง</w:t>
      </w:r>
      <w:bookmarkStart w:id="8" w:name="_Hlk5908315"/>
      <w:bookmarkStart w:id="9" w:name="_Hlk5908296"/>
      <w:bookmarkStart w:id="10" w:name="_Hlk5908283"/>
    </w:p>
    <w:p w14:paraId="42F5E58E" w14:textId="77777777" w:rsidR="004062CD" w:rsidRDefault="004062CD" w:rsidP="000F7318">
      <w:pPr>
        <w:pStyle w:val="Preformatted"/>
        <w:tabs>
          <w:tab w:val="clear" w:pos="0"/>
          <w:tab w:val="clear" w:pos="959"/>
          <w:tab w:val="left" w:pos="990"/>
        </w:tabs>
        <w:ind w:left="993"/>
        <w:jc w:val="thaiDistribute"/>
        <w:rPr>
          <w:rFonts w:ascii="Browallia New" w:hAnsi="Browallia New" w:cs="Browallia New"/>
          <w:sz w:val="28"/>
          <w:szCs w:val="28"/>
        </w:rPr>
      </w:pPr>
    </w:p>
    <w:p w14:paraId="2A848889" w14:textId="7410C8D7" w:rsidR="004062CD" w:rsidRPr="004062CD" w:rsidRDefault="004062CD" w:rsidP="000F7318">
      <w:pPr>
        <w:pStyle w:val="Preformatted"/>
        <w:numPr>
          <w:ilvl w:val="1"/>
          <w:numId w:val="40"/>
        </w:numPr>
        <w:tabs>
          <w:tab w:val="clear" w:pos="0"/>
          <w:tab w:val="clear" w:pos="959"/>
          <w:tab w:val="left" w:pos="990"/>
        </w:tabs>
        <w:ind w:left="993" w:hanging="507"/>
        <w:jc w:val="thaiDistribute"/>
        <w:rPr>
          <w:rFonts w:ascii="Browallia New" w:hAnsi="Browallia New" w:cs="Browallia New"/>
          <w:sz w:val="28"/>
          <w:szCs w:val="28"/>
        </w:rPr>
      </w:pPr>
      <w:r w:rsidRPr="004062CD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4062CD">
        <w:rPr>
          <w:rFonts w:ascii="Browallia New" w:hAnsi="Browallia New" w:cs="Browallia New"/>
          <w:sz w:val="28"/>
          <w:szCs w:val="28"/>
        </w:rPr>
        <w:t xml:space="preserve">31 </w:t>
      </w:r>
      <w:r w:rsidRPr="004062CD">
        <w:rPr>
          <w:rFonts w:ascii="Browallia New" w:hAnsi="Browallia New" w:cs="Browallia New"/>
          <w:sz w:val="28"/>
          <w:szCs w:val="28"/>
          <w:cs/>
        </w:rPr>
        <w:t>มีนาคม</w:t>
      </w:r>
      <w:r w:rsidRPr="004062CD">
        <w:rPr>
          <w:rFonts w:ascii="Browallia New" w:hAnsi="Browallia New" w:cs="Browallia New"/>
          <w:sz w:val="28"/>
          <w:szCs w:val="28"/>
        </w:rPr>
        <w:t xml:space="preserve"> 2562</w:t>
      </w:r>
      <w:r w:rsidRPr="004062CD">
        <w:rPr>
          <w:rFonts w:ascii="Browallia New" w:hAnsi="Browallia New" w:cs="Browallia New"/>
          <w:sz w:val="28"/>
          <w:szCs w:val="28"/>
          <w:cs/>
        </w:rPr>
        <w:t xml:space="preserve"> บริษัทย่อยมีแห่งหนึ่งภาระผูกพันจากการทำสัญญาถ่ายทอดเทคโนโลยีกับ</w:t>
      </w:r>
      <w:r w:rsidRPr="004062CD">
        <w:rPr>
          <w:rFonts w:ascii="Browallia New" w:hAnsi="Browallia New" w:cs="Browallia New"/>
          <w:sz w:val="28"/>
          <w:szCs w:val="28"/>
        </w:rPr>
        <w:t xml:space="preserve">                    </w:t>
      </w:r>
      <w:r w:rsidRPr="004062CD">
        <w:rPr>
          <w:rFonts w:ascii="Browallia New" w:hAnsi="Browallia New" w:cs="Browallia New"/>
          <w:sz w:val="28"/>
          <w:szCs w:val="28"/>
          <w:cs/>
        </w:rPr>
        <w:t>มหาวิทยาลัยแห่งหนึ่ง โดยมีค่าตอบแทนตามอัตราร้อยละของยอดขายดังนี้</w:t>
      </w:r>
    </w:p>
    <w:p w14:paraId="3976AEDC" w14:textId="577A5792" w:rsidR="004062CD" w:rsidRPr="00BB6278" w:rsidRDefault="004062CD" w:rsidP="000F7318">
      <w:pPr>
        <w:pStyle w:val="Preformatted"/>
        <w:tabs>
          <w:tab w:val="clear" w:pos="0"/>
          <w:tab w:val="clear" w:pos="959"/>
          <w:tab w:val="left" w:pos="990"/>
        </w:tabs>
        <w:ind w:left="360"/>
        <w:jc w:val="thaiDistribute"/>
        <w:rPr>
          <w:rFonts w:ascii="Browallia New" w:hAnsi="Browallia New" w:cs="Browallia New"/>
          <w:sz w:val="28"/>
          <w:szCs w:val="28"/>
          <w:highlight w:val="cyan"/>
        </w:rPr>
      </w:pPr>
    </w:p>
    <w:tbl>
      <w:tblPr>
        <w:tblW w:w="5505" w:type="dxa"/>
        <w:jc w:val="center"/>
        <w:tblLayout w:type="fixed"/>
        <w:tblLook w:val="04A0" w:firstRow="1" w:lastRow="0" w:firstColumn="1" w:lastColumn="0" w:noHBand="0" w:noVBand="1"/>
      </w:tblPr>
      <w:tblGrid>
        <w:gridCol w:w="2680"/>
        <w:gridCol w:w="240"/>
        <w:gridCol w:w="2585"/>
      </w:tblGrid>
      <w:tr w:rsidR="004062CD" w:rsidRPr="008623A2" w14:paraId="38A05454" w14:textId="77777777" w:rsidTr="0081210C">
        <w:trPr>
          <w:jc w:val="center"/>
        </w:trPr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1F0584" w14:textId="77777777" w:rsidR="004062CD" w:rsidRPr="008623A2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ยอดขาย</w:t>
            </w:r>
          </w:p>
        </w:tc>
        <w:tc>
          <w:tcPr>
            <w:tcW w:w="240" w:type="dxa"/>
          </w:tcPr>
          <w:p w14:paraId="56235964" w14:textId="77777777" w:rsidR="004062CD" w:rsidRPr="008623A2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293343" w14:textId="77777777" w:rsidR="004062CD" w:rsidRPr="008623A2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อัตราร้อยละ</w:t>
            </w:r>
          </w:p>
        </w:tc>
      </w:tr>
      <w:tr w:rsidR="004062CD" w:rsidRPr="004D32D9" w14:paraId="4D8AB9B5" w14:textId="77777777" w:rsidTr="0081210C">
        <w:trPr>
          <w:jc w:val="center"/>
        </w:trPr>
        <w:tc>
          <w:tcPr>
            <w:tcW w:w="2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FDCD3" w14:textId="77777777" w:rsidR="004062CD" w:rsidRPr="004D32D9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40" w:type="dxa"/>
          </w:tcPr>
          <w:p w14:paraId="36578157" w14:textId="77777777" w:rsidR="004062CD" w:rsidRPr="004D32D9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9B5A7" w14:textId="77777777" w:rsidR="004062CD" w:rsidRPr="004D32D9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4062CD" w:rsidRPr="008623A2" w14:paraId="33AD3404" w14:textId="77777777" w:rsidTr="0081210C">
        <w:trPr>
          <w:jc w:val="center"/>
        </w:trPr>
        <w:tc>
          <w:tcPr>
            <w:tcW w:w="2680" w:type="dxa"/>
            <w:hideMark/>
          </w:tcPr>
          <w:p w14:paraId="5E034020" w14:textId="77777777" w:rsidR="004062CD" w:rsidRPr="008623A2" w:rsidRDefault="004062CD" w:rsidP="0081210C">
            <w:pPr>
              <w:tabs>
                <w:tab w:val="clear" w:pos="680"/>
                <w:tab w:val="left" w:pos="0"/>
                <w:tab w:val="center" w:pos="1609"/>
              </w:tabs>
              <w:spacing w:line="240" w:lineRule="auto"/>
              <w:ind w:left="756" w:hanging="15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2557</w:t>
            </w:r>
            <w:r w:rsidRPr="008623A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ถึง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40" w:type="dxa"/>
          </w:tcPr>
          <w:p w14:paraId="3DBFF0A1" w14:textId="77777777" w:rsidR="004062CD" w:rsidRPr="008623A2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077F24A3" w14:textId="77777777" w:rsidR="004062CD" w:rsidRPr="008623A2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  <w:tr w:rsidR="004062CD" w:rsidRPr="008623A2" w14:paraId="4BE7F7E1" w14:textId="77777777" w:rsidTr="0081210C">
        <w:trPr>
          <w:jc w:val="center"/>
        </w:trPr>
        <w:tc>
          <w:tcPr>
            <w:tcW w:w="2680" w:type="dxa"/>
            <w:hideMark/>
          </w:tcPr>
          <w:p w14:paraId="16B15D24" w14:textId="77777777" w:rsidR="004062CD" w:rsidRPr="008623A2" w:rsidRDefault="004062CD" w:rsidP="0081210C">
            <w:pPr>
              <w:tabs>
                <w:tab w:val="clear" w:pos="680"/>
                <w:tab w:val="left" w:pos="0"/>
                <w:tab w:val="center" w:pos="1609"/>
              </w:tabs>
              <w:spacing w:line="240" w:lineRule="auto"/>
              <w:ind w:left="756" w:hanging="15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  <w:r w:rsidRPr="008623A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ถึง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40" w:type="dxa"/>
          </w:tcPr>
          <w:p w14:paraId="2D4EDFD5" w14:textId="77777777" w:rsidR="004062CD" w:rsidRPr="008623A2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45EDB93B" w14:textId="77777777" w:rsidR="004062CD" w:rsidRPr="008623A2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  <w:tr w:rsidR="004062CD" w:rsidRPr="008623A2" w14:paraId="77B32B8F" w14:textId="77777777" w:rsidTr="0081210C">
        <w:trPr>
          <w:jc w:val="center"/>
        </w:trPr>
        <w:tc>
          <w:tcPr>
            <w:tcW w:w="2680" w:type="dxa"/>
            <w:hideMark/>
          </w:tcPr>
          <w:p w14:paraId="1D1D5EB6" w14:textId="77777777" w:rsidR="004062CD" w:rsidRPr="008623A2" w:rsidRDefault="004062CD" w:rsidP="0081210C">
            <w:pPr>
              <w:tabs>
                <w:tab w:val="clear" w:pos="680"/>
                <w:tab w:val="clear" w:pos="2580"/>
                <w:tab w:val="left" w:pos="0"/>
                <w:tab w:val="left" w:pos="2682"/>
                <w:tab w:val="left" w:pos="3312"/>
                <w:tab w:val="left" w:pos="4860"/>
              </w:tabs>
              <w:spacing w:line="240" w:lineRule="auto"/>
              <w:ind w:left="756" w:hanging="151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  <w:r w:rsidRPr="008623A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เป็นต้นไป</w:t>
            </w:r>
          </w:p>
        </w:tc>
        <w:tc>
          <w:tcPr>
            <w:tcW w:w="240" w:type="dxa"/>
          </w:tcPr>
          <w:p w14:paraId="0AC73C25" w14:textId="77777777" w:rsidR="004062CD" w:rsidRPr="008623A2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185B0A9F" w14:textId="77777777" w:rsidR="004062CD" w:rsidRPr="008623A2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  <w:bookmarkEnd w:id="8"/>
    </w:tbl>
    <w:p w14:paraId="33437121" w14:textId="77777777" w:rsidR="00BB6278" w:rsidRPr="001179CA" w:rsidRDefault="00BB6278" w:rsidP="000F7318">
      <w:pPr>
        <w:pStyle w:val="Preformatted"/>
        <w:tabs>
          <w:tab w:val="clear" w:pos="0"/>
          <w:tab w:val="clear" w:pos="959"/>
          <w:tab w:val="left" w:pos="990"/>
        </w:tabs>
        <w:ind w:hanging="507"/>
        <w:jc w:val="thaiDistribute"/>
        <w:rPr>
          <w:highlight w:val="cyan"/>
        </w:rPr>
      </w:pPr>
    </w:p>
    <w:p w14:paraId="1D9192AD" w14:textId="20272D2B" w:rsidR="002525A3" w:rsidRDefault="002525A3" w:rsidP="002525A3">
      <w:pPr>
        <w:pStyle w:val="Preformatted"/>
        <w:numPr>
          <w:ilvl w:val="1"/>
          <w:numId w:val="40"/>
        </w:numPr>
        <w:tabs>
          <w:tab w:val="clear" w:pos="0"/>
          <w:tab w:val="clear" w:pos="959"/>
          <w:tab w:val="clear" w:pos="1918"/>
          <w:tab w:val="left" w:pos="990"/>
          <w:tab w:val="left" w:pos="1080"/>
        </w:tabs>
        <w:ind w:left="993" w:hanging="507"/>
        <w:jc w:val="thaiDistribute"/>
        <w:rPr>
          <w:rFonts w:ascii="Browallia New" w:hAnsi="Browallia New" w:cs="Browallia New"/>
          <w:sz w:val="28"/>
          <w:szCs w:val="28"/>
        </w:rPr>
      </w:pPr>
      <w:r w:rsidRPr="00484AF0">
        <w:rPr>
          <w:rFonts w:ascii="Browallia New" w:hAnsi="Browallia New" w:cs="Browallia New"/>
          <w:sz w:val="28"/>
          <w:szCs w:val="28"/>
          <w:cs/>
        </w:rPr>
        <w:t xml:space="preserve">บริษัทและบริษัทย่อยมีวงเงินสินเชื่อและหนี้สินที่อาจเกิดขึ้นจากสถาบันการเงิน ณ วันที่ </w:t>
      </w:r>
      <w:r w:rsidRPr="00484AF0">
        <w:rPr>
          <w:rFonts w:ascii="Browallia New" w:hAnsi="Browallia New" w:cs="Browallia New"/>
          <w:sz w:val="28"/>
          <w:szCs w:val="28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Pr="00484AF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484AF0">
        <w:rPr>
          <w:rFonts w:ascii="Browallia New" w:hAnsi="Browallia New" w:cs="Browallia New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>62</w:t>
      </w:r>
      <w:r w:rsidRPr="00484AF0">
        <w:rPr>
          <w:rFonts w:ascii="Browallia New" w:hAnsi="Browallia New" w:cs="Browallia New"/>
          <w:sz w:val="28"/>
          <w:szCs w:val="28"/>
        </w:rPr>
        <w:t xml:space="preserve"> </w:t>
      </w:r>
      <w:r w:rsidRPr="00484AF0">
        <w:rPr>
          <w:rFonts w:ascii="Browallia New" w:hAnsi="Browallia New" w:cs="Browallia New" w:hint="cs"/>
          <w:sz w:val="28"/>
          <w:szCs w:val="28"/>
          <w:cs/>
        </w:rPr>
        <w:t>ดังนี้</w:t>
      </w:r>
    </w:p>
    <w:p w14:paraId="10099768" w14:textId="77777777" w:rsidR="00725238" w:rsidRDefault="00725238" w:rsidP="000F7318">
      <w:pPr>
        <w:pStyle w:val="Preformatted"/>
        <w:tabs>
          <w:tab w:val="clear" w:pos="0"/>
          <w:tab w:val="clear" w:pos="959"/>
          <w:tab w:val="clear" w:pos="1918"/>
          <w:tab w:val="left" w:pos="990"/>
          <w:tab w:val="left" w:pos="1080"/>
        </w:tabs>
        <w:ind w:left="993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1"/>
        <w:gridCol w:w="1182"/>
        <w:gridCol w:w="1173"/>
        <w:gridCol w:w="1227"/>
        <w:gridCol w:w="1277"/>
      </w:tblGrid>
      <w:tr w:rsidR="00725238" w:rsidRPr="00FB7D78" w14:paraId="634788F5" w14:textId="77777777" w:rsidTr="0081210C">
        <w:trPr>
          <w:trHeight w:val="20"/>
        </w:trPr>
        <w:tc>
          <w:tcPr>
            <w:tcW w:w="3511" w:type="dxa"/>
          </w:tcPr>
          <w:p w14:paraId="74644C44" w14:textId="77777777" w:rsidR="00725238" w:rsidRPr="00FB7D78" w:rsidRDefault="00725238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46CEC603" w14:textId="77777777" w:rsidR="00725238" w:rsidRPr="00FB7D78" w:rsidRDefault="00725238" w:rsidP="008121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77" w:type="dxa"/>
            <w:gridSpan w:val="3"/>
            <w:hideMark/>
          </w:tcPr>
          <w:p w14:paraId="058F3DEE" w14:textId="77777777" w:rsidR="00725238" w:rsidRPr="00FB7D78" w:rsidRDefault="00725238" w:rsidP="0081210C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FB7D78">
              <w:rPr>
                <w:rFonts w:ascii="Browallia New" w:hAnsi="Browallia New" w:cs="Browallia New" w:hint="cs"/>
                <w:sz w:val="28"/>
                <w:szCs w:val="28"/>
                <w:cs/>
              </w:rPr>
              <w:t>หน่วย</w:t>
            </w:r>
            <w:r w:rsidRPr="00FB7D7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FB7D7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FB7D7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725238" w:rsidRPr="00FB7D78" w14:paraId="7DFABF98" w14:textId="77777777" w:rsidTr="0081210C">
        <w:trPr>
          <w:trHeight w:val="20"/>
        </w:trPr>
        <w:tc>
          <w:tcPr>
            <w:tcW w:w="3511" w:type="dxa"/>
          </w:tcPr>
          <w:p w14:paraId="4A5E135E" w14:textId="77777777" w:rsidR="00725238" w:rsidRPr="00FB7D78" w:rsidRDefault="00725238" w:rsidP="0081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  <w:hideMark/>
          </w:tcPr>
          <w:p w14:paraId="1619DA5D" w14:textId="77777777" w:rsidR="00725238" w:rsidRPr="00FB7D78" w:rsidRDefault="00725238" w:rsidP="0081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7" w:type="dxa"/>
            <w:gridSpan w:val="3"/>
            <w:hideMark/>
          </w:tcPr>
          <w:p w14:paraId="78DAD3C2" w14:textId="77777777" w:rsidR="00725238" w:rsidRPr="00FB7D78" w:rsidRDefault="00725238" w:rsidP="0081210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725238" w:rsidRPr="00FB7D78" w14:paraId="6267339F" w14:textId="77777777" w:rsidTr="0081210C">
        <w:trPr>
          <w:trHeight w:val="20"/>
        </w:trPr>
        <w:tc>
          <w:tcPr>
            <w:tcW w:w="3511" w:type="dxa"/>
          </w:tcPr>
          <w:p w14:paraId="17952FD2" w14:textId="77777777" w:rsidR="00725238" w:rsidRPr="00FB7D78" w:rsidRDefault="00725238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  <w:hideMark/>
          </w:tcPr>
          <w:p w14:paraId="515839AB" w14:textId="77777777" w:rsidR="00725238" w:rsidRPr="00FB7D78" w:rsidRDefault="00725238" w:rsidP="0081210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36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3" w:type="dxa"/>
            <w:hideMark/>
          </w:tcPr>
          <w:p w14:paraId="40A93FAB" w14:textId="77777777" w:rsidR="00725238" w:rsidRPr="00FB7D78" w:rsidRDefault="00725238" w:rsidP="0081210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7" w:type="dxa"/>
            <w:hideMark/>
          </w:tcPr>
          <w:p w14:paraId="37FC6833" w14:textId="77777777" w:rsidR="00725238" w:rsidRPr="00FB7D78" w:rsidRDefault="00725238" w:rsidP="0081210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hideMark/>
          </w:tcPr>
          <w:p w14:paraId="693647A3" w14:textId="77777777" w:rsidR="00725238" w:rsidRPr="00FB7D78" w:rsidRDefault="00725238" w:rsidP="0081210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725238" w:rsidRPr="00FB7D78" w14:paraId="742570CF" w14:textId="77777777" w:rsidTr="0081210C">
        <w:trPr>
          <w:trHeight w:val="20"/>
        </w:trPr>
        <w:tc>
          <w:tcPr>
            <w:tcW w:w="3511" w:type="dxa"/>
            <w:hideMark/>
          </w:tcPr>
          <w:p w14:paraId="2C343AD2" w14:textId="77777777" w:rsidR="00725238" w:rsidRPr="00FB7D78" w:rsidRDefault="00725238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82" w:type="dxa"/>
          </w:tcPr>
          <w:p w14:paraId="6AC15EE1" w14:textId="77777777" w:rsidR="00725238" w:rsidRPr="00FB7D78" w:rsidRDefault="00725238" w:rsidP="0081210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vAlign w:val="center"/>
          </w:tcPr>
          <w:p w14:paraId="1761E0B7" w14:textId="77777777" w:rsidR="00725238" w:rsidRPr="00FB7D78" w:rsidRDefault="00725238" w:rsidP="0081210C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vAlign w:val="center"/>
          </w:tcPr>
          <w:p w14:paraId="20F69371" w14:textId="77777777" w:rsidR="00725238" w:rsidRPr="00FB7D78" w:rsidRDefault="00725238" w:rsidP="0081210C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2E830A0D" w14:textId="77777777" w:rsidR="00725238" w:rsidRPr="00FB7D78" w:rsidRDefault="00725238" w:rsidP="0081210C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725238" w:rsidRPr="00FB7D78" w14:paraId="0A8E58F2" w14:textId="77777777" w:rsidTr="0081210C">
        <w:trPr>
          <w:trHeight w:val="20"/>
        </w:trPr>
        <w:tc>
          <w:tcPr>
            <w:tcW w:w="3511" w:type="dxa"/>
            <w:hideMark/>
          </w:tcPr>
          <w:p w14:paraId="5B65981A" w14:textId="77777777" w:rsidR="00725238" w:rsidRPr="00FB7D78" w:rsidRDefault="00725238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82" w:type="dxa"/>
            <w:hideMark/>
          </w:tcPr>
          <w:p w14:paraId="638914A8" w14:textId="77777777" w:rsidR="00725238" w:rsidRPr="00FB7D78" w:rsidRDefault="00725238" w:rsidP="0081210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  <w:shd w:val="clear" w:color="auto" w:fill="FFFFFF"/>
          </w:tcPr>
          <w:p w14:paraId="1CEA4A80" w14:textId="77777777" w:rsidR="00725238" w:rsidRPr="001D54F2" w:rsidRDefault="00725238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17,000</w:t>
            </w:r>
          </w:p>
        </w:tc>
        <w:tc>
          <w:tcPr>
            <w:tcW w:w="1227" w:type="dxa"/>
            <w:shd w:val="clear" w:color="auto" w:fill="FFFFFF"/>
          </w:tcPr>
          <w:p w14:paraId="6338BF54" w14:textId="77777777" w:rsidR="00725238" w:rsidRPr="001D54F2" w:rsidRDefault="00725238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 xml:space="preserve">        (1,</w:t>
            </w:r>
            <w:r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928</w:t>
            </w:r>
            <w:r w:rsidRPr="001D54F2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277" w:type="dxa"/>
            <w:shd w:val="clear" w:color="auto" w:fill="FFFFFF"/>
          </w:tcPr>
          <w:p w14:paraId="1310E783" w14:textId="77777777" w:rsidR="00725238" w:rsidRPr="001D54F2" w:rsidRDefault="00725238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 xml:space="preserve">      15,</w:t>
            </w: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072</w:t>
            </w:r>
          </w:p>
        </w:tc>
      </w:tr>
      <w:tr w:rsidR="00725238" w:rsidRPr="009954C9" w14:paraId="3B834D30" w14:textId="77777777" w:rsidTr="0081210C">
        <w:trPr>
          <w:trHeight w:val="20"/>
        </w:trPr>
        <w:tc>
          <w:tcPr>
            <w:tcW w:w="3511" w:type="dxa"/>
            <w:hideMark/>
          </w:tcPr>
          <w:p w14:paraId="11F6F2EA" w14:textId="77777777" w:rsidR="00725238" w:rsidRPr="00FB7D78" w:rsidRDefault="00725238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</w:t>
            </w:r>
            <w:r w:rsidRPr="00FB7D78">
              <w:rPr>
                <w:rFonts w:ascii="Browallia New" w:hAnsi="Browallia New" w:cs="Browallia New" w:hint="cs"/>
                <w:sz w:val="28"/>
                <w:szCs w:val="28"/>
                <w:cs/>
              </w:rPr>
              <w:t>ยะยาว</w:t>
            </w:r>
          </w:p>
        </w:tc>
        <w:tc>
          <w:tcPr>
            <w:tcW w:w="1182" w:type="dxa"/>
            <w:hideMark/>
          </w:tcPr>
          <w:p w14:paraId="49D1BAEC" w14:textId="77777777" w:rsidR="00725238" w:rsidRPr="00FB7D78" w:rsidRDefault="00725238" w:rsidP="0081210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</w:tcPr>
          <w:p w14:paraId="0DFCC741" w14:textId="77777777" w:rsidR="00725238" w:rsidRPr="001D54F2" w:rsidRDefault="00725238" w:rsidP="0081210C">
            <w:pPr>
              <w:spacing w:line="240" w:lineRule="auto"/>
              <w:ind w:right="104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 xml:space="preserve">    1,884,000</w:t>
            </w:r>
          </w:p>
        </w:tc>
        <w:tc>
          <w:tcPr>
            <w:tcW w:w="1227" w:type="dxa"/>
            <w:shd w:val="clear" w:color="auto" w:fill="auto"/>
          </w:tcPr>
          <w:p w14:paraId="3574C216" w14:textId="77777777" w:rsidR="00725238" w:rsidRPr="001D54F2" w:rsidRDefault="00725238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574,906</w:t>
            </w: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5B4685AE" w14:textId="77777777" w:rsidR="00725238" w:rsidRPr="001D54F2" w:rsidRDefault="00725238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 xml:space="preserve">   1,</w:t>
            </w: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309</w:t>
            </w: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094</w:t>
            </w:r>
          </w:p>
        </w:tc>
      </w:tr>
      <w:tr w:rsidR="00725238" w:rsidRPr="009954C9" w14:paraId="552F46B7" w14:textId="77777777" w:rsidTr="0081210C">
        <w:trPr>
          <w:trHeight w:val="20"/>
        </w:trPr>
        <w:tc>
          <w:tcPr>
            <w:tcW w:w="3511" w:type="dxa"/>
          </w:tcPr>
          <w:p w14:paraId="3734F046" w14:textId="77777777" w:rsidR="00725238" w:rsidRPr="00FB7D78" w:rsidRDefault="00725238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7D78">
              <w:rPr>
                <w:rFonts w:ascii="Browallia New" w:hAnsi="Browallia New" w:cs="Browallia New" w:hint="cs"/>
                <w:sz w:val="28"/>
                <w:szCs w:val="28"/>
                <w:cs/>
              </w:rPr>
              <w:t>ตั๋วเงินในประเทศ</w:t>
            </w:r>
          </w:p>
        </w:tc>
        <w:tc>
          <w:tcPr>
            <w:tcW w:w="1182" w:type="dxa"/>
          </w:tcPr>
          <w:p w14:paraId="04F26C00" w14:textId="77777777" w:rsidR="00725238" w:rsidRPr="00FB7D78" w:rsidRDefault="00725238" w:rsidP="0081210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7D78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</w:tcPr>
          <w:p w14:paraId="6325E2D0" w14:textId="77777777" w:rsidR="00725238" w:rsidRPr="001D54F2" w:rsidRDefault="00725238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1227" w:type="dxa"/>
            <w:shd w:val="clear" w:color="auto" w:fill="auto"/>
          </w:tcPr>
          <w:p w14:paraId="3F7B22D9" w14:textId="77777777" w:rsidR="00725238" w:rsidRPr="001D54F2" w:rsidRDefault="00725238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(10,000)</w:t>
            </w:r>
          </w:p>
        </w:tc>
        <w:tc>
          <w:tcPr>
            <w:tcW w:w="1277" w:type="dxa"/>
            <w:shd w:val="clear" w:color="auto" w:fill="auto"/>
          </w:tcPr>
          <w:p w14:paraId="71F4BE23" w14:textId="77777777" w:rsidR="00725238" w:rsidRPr="001D54F2" w:rsidRDefault="00725238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</w:tr>
      <w:tr w:rsidR="00725238" w:rsidRPr="00FB7D78" w14:paraId="382843A5" w14:textId="77777777" w:rsidTr="0081210C">
        <w:trPr>
          <w:trHeight w:val="20"/>
        </w:trPr>
        <w:tc>
          <w:tcPr>
            <w:tcW w:w="3511" w:type="dxa"/>
          </w:tcPr>
          <w:p w14:paraId="11B8BA04" w14:textId="77777777" w:rsidR="00725238" w:rsidRPr="00FB7D78" w:rsidRDefault="00725238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82" w:type="dxa"/>
          </w:tcPr>
          <w:p w14:paraId="76C4F5A1" w14:textId="77777777" w:rsidR="00725238" w:rsidRPr="00FB7D78" w:rsidRDefault="00725238" w:rsidP="0081210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7D101AF2" w14:textId="77777777" w:rsidR="00725238" w:rsidRPr="001D54F2" w:rsidRDefault="00725238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7" w:type="dxa"/>
          </w:tcPr>
          <w:p w14:paraId="6DE6A0AF" w14:textId="77777777" w:rsidR="00725238" w:rsidRPr="001D54F2" w:rsidRDefault="00725238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</w:tcPr>
          <w:p w14:paraId="43AF53A2" w14:textId="77777777" w:rsidR="00725238" w:rsidRPr="001D54F2" w:rsidRDefault="00725238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725238" w:rsidRPr="00FB7D78" w14:paraId="39E2A065" w14:textId="77777777" w:rsidTr="0081210C">
        <w:trPr>
          <w:trHeight w:val="20"/>
        </w:trPr>
        <w:tc>
          <w:tcPr>
            <w:tcW w:w="3511" w:type="dxa"/>
          </w:tcPr>
          <w:p w14:paraId="7BB7E9F4" w14:textId="77777777" w:rsidR="00725238" w:rsidRPr="00FB7D78" w:rsidRDefault="00725238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หนี้สินที่อาจเกิดขึ้น</w:t>
            </w:r>
          </w:p>
        </w:tc>
        <w:tc>
          <w:tcPr>
            <w:tcW w:w="1182" w:type="dxa"/>
          </w:tcPr>
          <w:p w14:paraId="59972DC0" w14:textId="77777777" w:rsidR="00725238" w:rsidRPr="00FB7D78" w:rsidRDefault="00725238" w:rsidP="0081210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17C2FF2F" w14:textId="77777777" w:rsidR="00725238" w:rsidRPr="001D54F2" w:rsidRDefault="00725238" w:rsidP="0081210C">
            <w:pPr>
              <w:spacing w:line="240" w:lineRule="auto"/>
              <w:ind w:right="104" w:hanging="12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</w:tcPr>
          <w:p w14:paraId="2EC47F26" w14:textId="77777777" w:rsidR="00725238" w:rsidRPr="001D54F2" w:rsidRDefault="00725238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</w:tcPr>
          <w:p w14:paraId="434E9CD0" w14:textId="77777777" w:rsidR="00725238" w:rsidRPr="001D54F2" w:rsidRDefault="00725238" w:rsidP="0081210C">
            <w:pPr>
              <w:spacing w:line="240" w:lineRule="auto"/>
              <w:ind w:right="104" w:hanging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725238" w:rsidRPr="00FB7D78" w14:paraId="1E36A83F" w14:textId="77777777" w:rsidTr="0081210C">
        <w:trPr>
          <w:trHeight w:val="20"/>
        </w:trPr>
        <w:tc>
          <w:tcPr>
            <w:tcW w:w="3511" w:type="dxa"/>
            <w:hideMark/>
          </w:tcPr>
          <w:p w14:paraId="46300B72" w14:textId="77777777" w:rsidR="00725238" w:rsidRPr="00FB7D78" w:rsidRDefault="00725238" w:rsidP="0081210C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เลตเตอร์ออฟเครดิตและทรัสต์รีซีท </w:t>
            </w:r>
          </w:p>
        </w:tc>
        <w:tc>
          <w:tcPr>
            <w:tcW w:w="1182" w:type="dxa"/>
            <w:hideMark/>
          </w:tcPr>
          <w:p w14:paraId="3C33FC91" w14:textId="77777777" w:rsidR="00725238" w:rsidRPr="00FB7D78" w:rsidRDefault="00725238" w:rsidP="0081210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</w:tcPr>
          <w:p w14:paraId="316D0C96" w14:textId="77777777" w:rsidR="00725238" w:rsidRPr="001D54F2" w:rsidRDefault="00725238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710,000</w:t>
            </w:r>
          </w:p>
        </w:tc>
        <w:tc>
          <w:tcPr>
            <w:tcW w:w="1227" w:type="dxa"/>
          </w:tcPr>
          <w:p w14:paraId="3F889C07" w14:textId="77777777" w:rsidR="00725238" w:rsidRPr="001D54F2" w:rsidRDefault="00725238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425,570</w:t>
            </w: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77" w:type="dxa"/>
          </w:tcPr>
          <w:p w14:paraId="76D68198" w14:textId="77777777" w:rsidR="00725238" w:rsidRPr="001D54F2" w:rsidRDefault="00725238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2</w:t>
            </w: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84</w:t>
            </w: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430</w:t>
            </w:r>
          </w:p>
        </w:tc>
      </w:tr>
      <w:tr w:rsidR="00725238" w:rsidRPr="00FB7D78" w14:paraId="033B8719" w14:textId="77777777" w:rsidTr="0081210C">
        <w:trPr>
          <w:trHeight w:val="20"/>
        </w:trPr>
        <w:tc>
          <w:tcPr>
            <w:tcW w:w="3511" w:type="dxa"/>
          </w:tcPr>
          <w:p w14:paraId="31E12E76" w14:textId="77777777" w:rsidR="00725238" w:rsidRPr="00FB7D78" w:rsidRDefault="00725238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26C039D6" w14:textId="77777777" w:rsidR="00725238" w:rsidRPr="00FB7D78" w:rsidRDefault="00725238" w:rsidP="008121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77" w:type="dxa"/>
            <w:gridSpan w:val="3"/>
          </w:tcPr>
          <w:p w14:paraId="37779FD5" w14:textId="77777777" w:rsidR="00725238" w:rsidRPr="001D54F2" w:rsidRDefault="00725238" w:rsidP="0081210C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828D7" w:rsidRPr="00FB7D78" w14:paraId="50AE1795" w14:textId="77777777" w:rsidTr="0081210C">
        <w:trPr>
          <w:trHeight w:val="20"/>
        </w:trPr>
        <w:tc>
          <w:tcPr>
            <w:tcW w:w="3511" w:type="dxa"/>
          </w:tcPr>
          <w:p w14:paraId="39585CA9" w14:textId="77777777" w:rsidR="007828D7" w:rsidRPr="00FB7D78" w:rsidRDefault="007828D7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0DE78861" w14:textId="77777777" w:rsidR="007828D7" w:rsidRPr="00FB7D78" w:rsidRDefault="007828D7" w:rsidP="008121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77" w:type="dxa"/>
            <w:gridSpan w:val="3"/>
          </w:tcPr>
          <w:p w14:paraId="0667A192" w14:textId="77777777" w:rsidR="007828D7" w:rsidRPr="001D54F2" w:rsidRDefault="007828D7" w:rsidP="0081210C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828D7" w:rsidRPr="00FB7D78" w14:paraId="7BCF1C1A" w14:textId="77777777" w:rsidTr="0081210C">
        <w:trPr>
          <w:trHeight w:val="20"/>
        </w:trPr>
        <w:tc>
          <w:tcPr>
            <w:tcW w:w="3511" w:type="dxa"/>
          </w:tcPr>
          <w:p w14:paraId="14F3ECA8" w14:textId="77777777" w:rsidR="007828D7" w:rsidRPr="00FB7D78" w:rsidRDefault="007828D7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6CCAA80B" w14:textId="77777777" w:rsidR="007828D7" w:rsidRPr="00FB7D78" w:rsidRDefault="007828D7" w:rsidP="008121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77" w:type="dxa"/>
            <w:gridSpan w:val="3"/>
          </w:tcPr>
          <w:p w14:paraId="359DA4FC" w14:textId="77777777" w:rsidR="007828D7" w:rsidRPr="001D54F2" w:rsidRDefault="007828D7" w:rsidP="0081210C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828D7" w:rsidRPr="00FB7D78" w14:paraId="1EC8070A" w14:textId="77777777" w:rsidTr="0081210C">
        <w:trPr>
          <w:trHeight w:val="20"/>
        </w:trPr>
        <w:tc>
          <w:tcPr>
            <w:tcW w:w="3511" w:type="dxa"/>
          </w:tcPr>
          <w:p w14:paraId="79640DF3" w14:textId="77777777" w:rsidR="007828D7" w:rsidRPr="00FB7D78" w:rsidRDefault="007828D7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0E7820EF" w14:textId="77777777" w:rsidR="007828D7" w:rsidRPr="00FB7D78" w:rsidRDefault="007828D7" w:rsidP="008121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77" w:type="dxa"/>
            <w:gridSpan w:val="3"/>
          </w:tcPr>
          <w:p w14:paraId="31943BD4" w14:textId="77777777" w:rsidR="007828D7" w:rsidRPr="001D54F2" w:rsidRDefault="007828D7" w:rsidP="0081210C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25238" w:rsidRPr="00FB7D78" w14:paraId="3AC2E62E" w14:textId="77777777" w:rsidTr="0081210C">
        <w:trPr>
          <w:trHeight w:val="20"/>
        </w:trPr>
        <w:tc>
          <w:tcPr>
            <w:tcW w:w="3511" w:type="dxa"/>
          </w:tcPr>
          <w:p w14:paraId="1DBA7FF5" w14:textId="77777777" w:rsidR="00725238" w:rsidRPr="00FB7D78" w:rsidRDefault="00725238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16CBA47D" w14:textId="77777777" w:rsidR="00725238" w:rsidRPr="00FB7D78" w:rsidRDefault="00725238" w:rsidP="008121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77" w:type="dxa"/>
            <w:gridSpan w:val="3"/>
          </w:tcPr>
          <w:p w14:paraId="1D7208A8" w14:textId="77777777" w:rsidR="00725238" w:rsidRPr="001D54F2" w:rsidRDefault="00725238" w:rsidP="0081210C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1D54F2">
              <w:rPr>
                <w:rFonts w:ascii="Browallia New" w:hAnsi="Browallia New" w:cs="Browallia New" w:hint="cs"/>
                <w:sz w:val="28"/>
                <w:szCs w:val="28"/>
                <w:cs/>
              </w:rPr>
              <w:t>หน่วย</w:t>
            </w:r>
            <w:r w:rsidRPr="001D54F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1D54F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1D54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725238" w:rsidRPr="00FB7D78" w14:paraId="3A1374F4" w14:textId="77777777" w:rsidTr="0081210C">
        <w:trPr>
          <w:trHeight w:val="20"/>
        </w:trPr>
        <w:tc>
          <w:tcPr>
            <w:tcW w:w="3511" w:type="dxa"/>
          </w:tcPr>
          <w:p w14:paraId="620541AF" w14:textId="77777777" w:rsidR="00725238" w:rsidRPr="00FB7D78" w:rsidRDefault="00725238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7EB5C1A5" w14:textId="77777777" w:rsidR="00725238" w:rsidRPr="00FB7D78" w:rsidRDefault="00725238" w:rsidP="0081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7" w:type="dxa"/>
            <w:gridSpan w:val="3"/>
            <w:shd w:val="clear" w:color="auto" w:fill="auto"/>
          </w:tcPr>
          <w:p w14:paraId="1DD2C670" w14:textId="77777777" w:rsidR="00725238" w:rsidRPr="001D54F2" w:rsidRDefault="00725238" w:rsidP="0081210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25238" w:rsidRPr="00FB7D78" w14:paraId="797B7C75" w14:textId="77777777" w:rsidTr="0081210C">
        <w:trPr>
          <w:trHeight w:val="20"/>
        </w:trPr>
        <w:tc>
          <w:tcPr>
            <w:tcW w:w="3511" w:type="dxa"/>
          </w:tcPr>
          <w:p w14:paraId="177A8C4F" w14:textId="77777777" w:rsidR="00725238" w:rsidRPr="00FB7D78" w:rsidRDefault="00725238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53657A1B" w14:textId="77777777" w:rsidR="00725238" w:rsidRPr="00FB7D78" w:rsidRDefault="00725238" w:rsidP="0081210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36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3" w:type="dxa"/>
            <w:shd w:val="clear" w:color="auto" w:fill="auto"/>
          </w:tcPr>
          <w:p w14:paraId="770A3B9E" w14:textId="77777777" w:rsidR="00725238" w:rsidRPr="001D54F2" w:rsidRDefault="00725238" w:rsidP="0081210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7" w:type="dxa"/>
            <w:shd w:val="clear" w:color="auto" w:fill="auto"/>
          </w:tcPr>
          <w:p w14:paraId="5E9E061F" w14:textId="77777777" w:rsidR="00725238" w:rsidRPr="001D54F2" w:rsidRDefault="00725238" w:rsidP="0081210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shd w:val="clear" w:color="auto" w:fill="auto"/>
          </w:tcPr>
          <w:p w14:paraId="6F5DB87D" w14:textId="77777777" w:rsidR="00725238" w:rsidRPr="001D54F2" w:rsidRDefault="00725238" w:rsidP="0081210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725238" w:rsidRPr="00FB7D78" w14:paraId="44C67008" w14:textId="77777777" w:rsidTr="0081210C">
        <w:trPr>
          <w:trHeight w:val="20"/>
        </w:trPr>
        <w:tc>
          <w:tcPr>
            <w:tcW w:w="3511" w:type="dxa"/>
          </w:tcPr>
          <w:p w14:paraId="116287D2" w14:textId="77777777" w:rsidR="00725238" w:rsidRPr="00FB7D78" w:rsidRDefault="00725238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82" w:type="dxa"/>
          </w:tcPr>
          <w:p w14:paraId="0C014BC0" w14:textId="77777777" w:rsidR="00725238" w:rsidRPr="00FB7D78" w:rsidRDefault="00725238" w:rsidP="0081210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28C3AAAA" w14:textId="77777777" w:rsidR="00725238" w:rsidRPr="001D54F2" w:rsidRDefault="00725238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75771226" w14:textId="77777777" w:rsidR="00725238" w:rsidRPr="001D54F2" w:rsidRDefault="00725238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74002633" w14:textId="77777777" w:rsidR="00725238" w:rsidRPr="001D54F2" w:rsidRDefault="00725238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725238" w:rsidRPr="00FB7D78" w14:paraId="390E69EE" w14:textId="77777777" w:rsidTr="0081210C">
        <w:trPr>
          <w:trHeight w:val="20"/>
        </w:trPr>
        <w:tc>
          <w:tcPr>
            <w:tcW w:w="3511" w:type="dxa"/>
          </w:tcPr>
          <w:p w14:paraId="0BC4C657" w14:textId="77777777" w:rsidR="00725238" w:rsidRPr="00FB7D78" w:rsidRDefault="00725238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82" w:type="dxa"/>
          </w:tcPr>
          <w:p w14:paraId="16F9AC82" w14:textId="77777777" w:rsidR="00725238" w:rsidRPr="00FB7D78" w:rsidRDefault="00725238" w:rsidP="0081210C">
            <w:pPr>
              <w:tabs>
                <w:tab w:val="clear" w:pos="454"/>
                <w:tab w:val="left" w:pos="539"/>
              </w:tabs>
              <w:spacing w:line="240" w:lineRule="auto"/>
              <w:ind w:firstLine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  <w:shd w:val="clear" w:color="auto" w:fill="auto"/>
          </w:tcPr>
          <w:p w14:paraId="035BB3D9" w14:textId="77777777" w:rsidR="00725238" w:rsidRPr="001D54F2" w:rsidRDefault="00725238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15,000</w:t>
            </w:r>
          </w:p>
        </w:tc>
        <w:tc>
          <w:tcPr>
            <w:tcW w:w="1227" w:type="dxa"/>
            <w:shd w:val="clear" w:color="auto" w:fill="auto"/>
          </w:tcPr>
          <w:p w14:paraId="700F3D48" w14:textId="77777777" w:rsidR="00725238" w:rsidRPr="001D54F2" w:rsidRDefault="00725238" w:rsidP="0081210C">
            <w:pPr>
              <w:tabs>
                <w:tab w:val="clear" w:pos="907"/>
                <w:tab w:val="left" w:pos="798"/>
              </w:tabs>
              <w:spacing w:line="240" w:lineRule="auto"/>
              <w:ind w:right="168" w:firstLine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13AEEEDE" w14:textId="77777777" w:rsidR="00725238" w:rsidRPr="001D54F2" w:rsidRDefault="00725238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15,000</w:t>
            </w:r>
          </w:p>
        </w:tc>
      </w:tr>
      <w:tr w:rsidR="00725238" w:rsidRPr="00FB7D78" w14:paraId="335E7AD1" w14:textId="77777777" w:rsidTr="0081210C">
        <w:trPr>
          <w:trHeight w:val="20"/>
        </w:trPr>
        <w:tc>
          <w:tcPr>
            <w:tcW w:w="3511" w:type="dxa"/>
          </w:tcPr>
          <w:p w14:paraId="79029A89" w14:textId="77777777" w:rsidR="00725238" w:rsidRPr="00FB7D78" w:rsidRDefault="00725238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</w:t>
            </w:r>
            <w:r w:rsidRPr="00FB7D78">
              <w:rPr>
                <w:rFonts w:ascii="Browallia New" w:hAnsi="Browallia New" w:cs="Browallia New" w:hint="cs"/>
                <w:sz w:val="28"/>
                <w:szCs w:val="28"/>
                <w:cs/>
              </w:rPr>
              <w:t>ยะยาว</w:t>
            </w:r>
          </w:p>
        </w:tc>
        <w:tc>
          <w:tcPr>
            <w:tcW w:w="1182" w:type="dxa"/>
          </w:tcPr>
          <w:p w14:paraId="73EF7A1E" w14:textId="77777777" w:rsidR="00725238" w:rsidRPr="00FB7D78" w:rsidRDefault="00725238" w:rsidP="0081210C">
            <w:pPr>
              <w:tabs>
                <w:tab w:val="clear" w:pos="454"/>
                <w:tab w:val="left" w:pos="539"/>
              </w:tabs>
              <w:spacing w:line="240" w:lineRule="auto"/>
              <w:ind w:firstLine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  <w:shd w:val="clear" w:color="auto" w:fill="auto"/>
          </w:tcPr>
          <w:p w14:paraId="452CD6F2" w14:textId="77777777" w:rsidR="00725238" w:rsidRPr="001D54F2" w:rsidRDefault="00725238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1,854,000</w:t>
            </w:r>
          </w:p>
        </w:tc>
        <w:tc>
          <w:tcPr>
            <w:tcW w:w="1227" w:type="dxa"/>
            <w:shd w:val="clear" w:color="auto" w:fill="auto"/>
          </w:tcPr>
          <w:p w14:paraId="643EDA1A" w14:textId="77777777" w:rsidR="00725238" w:rsidRPr="001D54F2" w:rsidRDefault="00725238" w:rsidP="0081210C">
            <w:pPr>
              <w:spacing w:line="240" w:lineRule="auto"/>
              <w:ind w:right="70" w:firstLine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</w:rPr>
              <w:t>571,975</w:t>
            </w:r>
            <w:r w:rsidRPr="001D54F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5A420FA1" w14:textId="77777777" w:rsidR="00725238" w:rsidRPr="001D54F2" w:rsidRDefault="00725238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1,</w:t>
            </w: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282,025</w:t>
            </w:r>
          </w:p>
        </w:tc>
      </w:tr>
      <w:tr w:rsidR="00B45AD9" w:rsidRPr="00FB7D78" w14:paraId="42EDD23A" w14:textId="77777777" w:rsidTr="0081210C">
        <w:trPr>
          <w:trHeight w:val="20"/>
        </w:trPr>
        <w:tc>
          <w:tcPr>
            <w:tcW w:w="3511" w:type="dxa"/>
          </w:tcPr>
          <w:p w14:paraId="16B2C36E" w14:textId="77777777" w:rsidR="00B45AD9" w:rsidRPr="00FB7D78" w:rsidRDefault="00B45AD9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</w:tcPr>
          <w:p w14:paraId="63001FD6" w14:textId="77777777" w:rsidR="00B45AD9" w:rsidRPr="00FB7D78" w:rsidRDefault="00B45AD9" w:rsidP="0081210C">
            <w:pPr>
              <w:tabs>
                <w:tab w:val="clear" w:pos="454"/>
                <w:tab w:val="left" w:pos="53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</w:tcPr>
          <w:p w14:paraId="16D23C85" w14:textId="77777777" w:rsidR="00B45AD9" w:rsidRPr="001D54F2" w:rsidRDefault="00B45AD9" w:rsidP="0081210C">
            <w:pPr>
              <w:spacing w:line="240" w:lineRule="auto"/>
              <w:ind w:right="104" w:hanging="12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shd w:val="clear" w:color="auto" w:fill="auto"/>
          </w:tcPr>
          <w:p w14:paraId="1A6883C0" w14:textId="77777777" w:rsidR="00B45AD9" w:rsidRPr="001D54F2" w:rsidRDefault="00B45AD9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</w:tcPr>
          <w:p w14:paraId="36931087" w14:textId="77777777" w:rsidR="00B45AD9" w:rsidRPr="001D54F2" w:rsidRDefault="00B45AD9" w:rsidP="0081210C">
            <w:pPr>
              <w:spacing w:line="240" w:lineRule="auto"/>
              <w:ind w:right="104" w:hanging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B45AD9" w:rsidRPr="00FB7D78" w14:paraId="6EC92DF6" w14:textId="77777777" w:rsidTr="0081210C">
        <w:trPr>
          <w:trHeight w:val="20"/>
        </w:trPr>
        <w:tc>
          <w:tcPr>
            <w:tcW w:w="3511" w:type="dxa"/>
          </w:tcPr>
          <w:p w14:paraId="1479865D" w14:textId="70B91D8B" w:rsidR="00B45AD9" w:rsidRPr="00FB7D78" w:rsidRDefault="00B45AD9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B7D7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หนี้สินที่อาจเกิดขึ้น</w:t>
            </w:r>
          </w:p>
        </w:tc>
        <w:tc>
          <w:tcPr>
            <w:tcW w:w="1182" w:type="dxa"/>
          </w:tcPr>
          <w:p w14:paraId="152456A9" w14:textId="77777777" w:rsidR="00B45AD9" w:rsidRPr="00FB7D78" w:rsidRDefault="00B45AD9" w:rsidP="0081210C">
            <w:pPr>
              <w:tabs>
                <w:tab w:val="clear" w:pos="454"/>
                <w:tab w:val="left" w:pos="53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</w:tcPr>
          <w:p w14:paraId="2E1D3FB4" w14:textId="77777777" w:rsidR="00B45AD9" w:rsidRPr="001D54F2" w:rsidRDefault="00B45AD9" w:rsidP="0081210C">
            <w:pPr>
              <w:spacing w:line="240" w:lineRule="auto"/>
              <w:ind w:right="104" w:hanging="12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shd w:val="clear" w:color="auto" w:fill="auto"/>
          </w:tcPr>
          <w:p w14:paraId="3321999C" w14:textId="77777777" w:rsidR="00B45AD9" w:rsidRPr="001D54F2" w:rsidRDefault="00B45AD9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</w:tcPr>
          <w:p w14:paraId="2B0EB882" w14:textId="77777777" w:rsidR="00B45AD9" w:rsidRPr="001D54F2" w:rsidRDefault="00B45AD9" w:rsidP="0081210C">
            <w:pPr>
              <w:spacing w:line="240" w:lineRule="auto"/>
              <w:ind w:right="104" w:hanging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725238" w:rsidRPr="00CD47B9" w14:paraId="5925F869" w14:textId="77777777" w:rsidTr="0081210C">
        <w:trPr>
          <w:trHeight w:val="20"/>
        </w:trPr>
        <w:tc>
          <w:tcPr>
            <w:tcW w:w="3511" w:type="dxa"/>
          </w:tcPr>
          <w:p w14:paraId="29C4B3F5" w14:textId="77777777" w:rsidR="00725238" w:rsidRPr="00FB7D78" w:rsidRDefault="00725238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เลตเตอร์ออฟเครดิตและทรัสต์รีซีท </w:t>
            </w:r>
          </w:p>
        </w:tc>
        <w:tc>
          <w:tcPr>
            <w:tcW w:w="1182" w:type="dxa"/>
          </w:tcPr>
          <w:p w14:paraId="7A3883D5" w14:textId="77777777" w:rsidR="00725238" w:rsidRPr="00FB7D78" w:rsidRDefault="00725238" w:rsidP="0081210C">
            <w:pPr>
              <w:tabs>
                <w:tab w:val="clear" w:pos="454"/>
                <w:tab w:val="left" w:pos="53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  <w:shd w:val="clear" w:color="auto" w:fill="auto"/>
          </w:tcPr>
          <w:p w14:paraId="65268DAB" w14:textId="77777777" w:rsidR="00725238" w:rsidRPr="001D54F2" w:rsidRDefault="00725238" w:rsidP="0081210C">
            <w:pPr>
              <w:spacing w:line="240" w:lineRule="auto"/>
              <w:ind w:right="104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 xml:space="preserve">      600,000</w:t>
            </w:r>
          </w:p>
        </w:tc>
        <w:tc>
          <w:tcPr>
            <w:tcW w:w="1227" w:type="dxa"/>
            <w:shd w:val="clear" w:color="auto" w:fill="auto"/>
          </w:tcPr>
          <w:p w14:paraId="1315CCBD" w14:textId="77777777" w:rsidR="00725238" w:rsidRPr="001D54F2" w:rsidRDefault="00725238" w:rsidP="0081210C">
            <w:pPr>
              <w:spacing w:line="240" w:lineRule="auto"/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388,051</w:t>
            </w: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465C2C8D" w14:textId="77777777" w:rsidR="00725238" w:rsidRPr="001D54F2" w:rsidRDefault="00725238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211,949</w:t>
            </w:r>
          </w:p>
        </w:tc>
      </w:tr>
      <w:bookmarkEnd w:id="9"/>
      <w:bookmarkEnd w:id="10"/>
    </w:tbl>
    <w:p w14:paraId="471630A0" w14:textId="7A2D11FA" w:rsidR="00566B2B" w:rsidRPr="00BB6278" w:rsidRDefault="00566B2B" w:rsidP="002525A3">
      <w:pPr>
        <w:pStyle w:val="Preformatted"/>
        <w:tabs>
          <w:tab w:val="clear" w:pos="0"/>
          <w:tab w:val="clear" w:pos="959"/>
          <w:tab w:val="left" w:pos="990"/>
        </w:tabs>
        <w:ind w:left="993" w:hanging="507"/>
        <w:jc w:val="thaiDistribute"/>
        <w:rPr>
          <w:rFonts w:ascii="Browallia New" w:hAnsi="Browallia New" w:cs="Browallia New"/>
          <w:sz w:val="28"/>
          <w:szCs w:val="28"/>
          <w:highlight w:val="cyan"/>
        </w:rPr>
      </w:pPr>
    </w:p>
    <w:p w14:paraId="3F3D4B2C" w14:textId="3DF2B46C" w:rsidR="00645126" w:rsidRPr="000F7318" w:rsidRDefault="00645126" w:rsidP="001D1DCC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0F7318">
        <w:rPr>
          <w:rFonts w:ascii="Browallia New" w:hAnsi="Browallia New" w:cs="Browallia New"/>
          <w:sz w:val="28"/>
          <w:szCs w:val="28"/>
          <w:u w:val="single"/>
          <w:cs/>
        </w:rPr>
        <w:t>คดีฟ้องร้อง</w:t>
      </w:r>
    </w:p>
    <w:p w14:paraId="2D79B5FF" w14:textId="0EEC5C9E" w:rsidR="00645126" w:rsidRPr="0030371B" w:rsidRDefault="00645126" w:rsidP="00645126">
      <w:pPr>
        <w:pStyle w:val="Preformatted"/>
        <w:tabs>
          <w:tab w:val="clear" w:pos="0"/>
          <w:tab w:val="clear" w:pos="959"/>
          <w:tab w:val="clear" w:pos="959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EE3ABB6" w14:textId="394339C7" w:rsidR="007A3A49" w:rsidRPr="00777F87" w:rsidRDefault="00832EE4" w:rsidP="008168CB">
      <w:pPr>
        <w:pStyle w:val="Preformatted"/>
        <w:tabs>
          <w:tab w:val="clear" w:pos="0"/>
          <w:tab w:val="clear" w:pos="959"/>
          <w:tab w:val="clear" w:pos="95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0F7318">
        <w:rPr>
          <w:rFonts w:ascii="Browallia New" w:hAnsi="Browallia New" w:cs="Browallia New"/>
          <w:sz w:val="28"/>
          <w:szCs w:val="28"/>
          <w:cs/>
        </w:rPr>
        <w:t xml:space="preserve">ในขณะนี้บริษัทไม่มีคดีความที่มีสาระสำคัญที่เปลี่ยนแปลงจากงบการเงินสำหรับปีสิ้นสุดวันที่ </w:t>
      </w:r>
      <w:r w:rsidR="002301C9" w:rsidRPr="000F7318">
        <w:rPr>
          <w:rFonts w:ascii="Browallia New" w:hAnsi="Browallia New" w:cs="Browallia New"/>
          <w:sz w:val="28"/>
          <w:szCs w:val="28"/>
        </w:rPr>
        <w:t>31</w:t>
      </w:r>
      <w:r w:rsidRPr="000F7318">
        <w:rPr>
          <w:rFonts w:ascii="Browallia New" w:hAnsi="Browallia New" w:cs="Browallia New"/>
          <w:sz w:val="28"/>
          <w:szCs w:val="28"/>
        </w:rPr>
        <w:t xml:space="preserve"> 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2301C9" w:rsidRPr="000F7318">
        <w:rPr>
          <w:rFonts w:ascii="Browallia New" w:hAnsi="Browallia New" w:cs="Browallia New"/>
          <w:sz w:val="28"/>
          <w:szCs w:val="28"/>
        </w:rPr>
        <w:t>256</w:t>
      </w:r>
      <w:r w:rsidR="00A60A92" w:rsidRPr="000F7318">
        <w:rPr>
          <w:rFonts w:ascii="Browallia New" w:hAnsi="Browallia New" w:cs="Browallia New"/>
          <w:sz w:val="28"/>
          <w:szCs w:val="28"/>
        </w:rPr>
        <w:t>1</w:t>
      </w:r>
      <w:r w:rsidR="002E473E" w:rsidRPr="000F7318">
        <w:rPr>
          <w:rFonts w:ascii="Browallia New" w:hAnsi="Browallia New" w:cs="Browallia New"/>
          <w:sz w:val="28"/>
          <w:szCs w:val="28"/>
        </w:rPr>
        <w:t xml:space="preserve"> </w:t>
      </w:r>
      <w:r w:rsidR="00CA6FF0" w:rsidRPr="00777F87">
        <w:rPr>
          <w:rFonts w:ascii="Browallia New" w:hAnsi="Browallia New" w:cs="Browallia New"/>
          <w:sz w:val="28"/>
          <w:szCs w:val="28"/>
          <w:cs/>
        </w:rPr>
        <w:t>ยกเว้นคดีดังต่อไปนี้</w:t>
      </w:r>
    </w:p>
    <w:p w14:paraId="75FDAA17" w14:textId="1F732B6B" w:rsidR="007A3A49" w:rsidRPr="00777F87" w:rsidRDefault="007A3A49" w:rsidP="008168CB">
      <w:pPr>
        <w:pStyle w:val="Preformatted"/>
        <w:tabs>
          <w:tab w:val="clear" w:pos="0"/>
          <w:tab w:val="clear" w:pos="959"/>
          <w:tab w:val="clear" w:pos="95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0E683896" w14:textId="630C5CA2" w:rsidR="00A55116" w:rsidRDefault="00DC439F" w:rsidP="00A55116">
      <w:pPr>
        <w:pStyle w:val="Preformatted"/>
        <w:numPr>
          <w:ilvl w:val="0"/>
          <w:numId w:val="51"/>
        </w:numPr>
        <w:tabs>
          <w:tab w:val="clear" w:pos="0"/>
          <w:tab w:val="clear" w:pos="959"/>
          <w:tab w:val="clear" w:pos="1665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851"/>
        </w:tabs>
        <w:ind w:left="851" w:hanging="425"/>
        <w:jc w:val="thaiDistribute"/>
        <w:rPr>
          <w:rFonts w:ascii="Browallia New" w:hAnsi="Browallia New" w:cs="Browallia New"/>
          <w:sz w:val="28"/>
          <w:szCs w:val="28"/>
        </w:rPr>
      </w:pPr>
      <w:bookmarkStart w:id="11" w:name="_Hlk8658285"/>
      <w:r w:rsidRPr="000F7318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0F7318">
        <w:rPr>
          <w:rFonts w:ascii="Browallia New" w:hAnsi="Browallia New" w:cs="Browallia New"/>
          <w:sz w:val="28"/>
          <w:szCs w:val="28"/>
        </w:rPr>
        <w:t xml:space="preserve">11 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พฤศจิกายน </w:t>
      </w:r>
      <w:r w:rsidRPr="000F7318">
        <w:rPr>
          <w:rFonts w:ascii="Browallia New" w:hAnsi="Browallia New" w:cs="Browallia New"/>
          <w:sz w:val="28"/>
          <w:szCs w:val="28"/>
        </w:rPr>
        <w:t xml:space="preserve">2560 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บริษัทย่อยทางอ้อมและกรรมการถูกฟ้องร้องในคดีอาญาข้อหายักยอกทรัพย์ จำนวน </w:t>
      </w:r>
      <w:r w:rsidRPr="000F7318">
        <w:rPr>
          <w:rFonts w:ascii="Browallia New" w:hAnsi="Browallia New" w:cs="Browallia New"/>
          <w:sz w:val="28"/>
          <w:szCs w:val="28"/>
        </w:rPr>
        <w:t>0.9</w:t>
      </w:r>
      <w:r w:rsidR="00777F87">
        <w:rPr>
          <w:rFonts w:ascii="Browallia New" w:hAnsi="Browallia New" w:cs="Browallia New"/>
          <w:sz w:val="28"/>
          <w:szCs w:val="28"/>
        </w:rPr>
        <w:t>0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 ล้านบาท เนื่องจากไม่ส่งมอบทรัพย์สินคืนภายในระยะเวลาที่กำหนด ปัจจุบันศาลชั้นต้นมี</w:t>
      </w:r>
      <w:r w:rsidR="00E96A08">
        <w:rPr>
          <w:rFonts w:ascii="Browallia New" w:hAnsi="Browallia New" w:cs="Browallia New"/>
          <w:sz w:val="28"/>
          <w:szCs w:val="28"/>
        </w:rPr>
        <w:t xml:space="preserve">                 </w:t>
      </w:r>
      <w:r w:rsidRPr="000F7318">
        <w:rPr>
          <w:rFonts w:ascii="Browallia New" w:hAnsi="Browallia New" w:cs="Browallia New"/>
          <w:sz w:val="28"/>
          <w:szCs w:val="28"/>
          <w:cs/>
        </w:rPr>
        <w:t>คำพิพากษายกฟ้องแก่โจทก์</w:t>
      </w:r>
    </w:p>
    <w:p w14:paraId="2DD2A61E" w14:textId="77777777" w:rsidR="00A55116" w:rsidRPr="000F7318" w:rsidRDefault="00A55116" w:rsidP="000F731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51D55CA6" w14:textId="6C4AAEC8" w:rsidR="006A7C1C" w:rsidRPr="00DF0D56" w:rsidRDefault="00DC439F" w:rsidP="000F7318">
      <w:pPr>
        <w:pStyle w:val="Preformatted"/>
        <w:numPr>
          <w:ilvl w:val="0"/>
          <w:numId w:val="51"/>
        </w:numPr>
        <w:tabs>
          <w:tab w:val="clear" w:pos="0"/>
          <w:tab w:val="clear" w:pos="959"/>
          <w:tab w:val="clear" w:pos="1665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851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0F7318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0F7318">
        <w:rPr>
          <w:rFonts w:ascii="Browallia New" w:hAnsi="Browallia New" w:cs="Browallia New"/>
          <w:sz w:val="28"/>
          <w:szCs w:val="28"/>
        </w:rPr>
        <w:t xml:space="preserve">22 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กุมภาพันธ์ </w:t>
      </w:r>
      <w:r w:rsidRPr="000F7318">
        <w:rPr>
          <w:rFonts w:ascii="Browallia New" w:hAnsi="Browallia New" w:cs="Browallia New"/>
          <w:sz w:val="28"/>
          <w:szCs w:val="28"/>
        </w:rPr>
        <w:t xml:space="preserve">2561 </w:t>
      </w:r>
      <w:r w:rsidRPr="000F7318">
        <w:rPr>
          <w:rFonts w:ascii="Browallia New" w:hAnsi="Browallia New" w:cs="Browallia New"/>
          <w:sz w:val="28"/>
          <w:szCs w:val="28"/>
          <w:cs/>
        </w:rPr>
        <w:t>บริษัทย่อยทางอ้อมแห่งหนึ่งถูกฟ้องร้องโดยผู้รับสิทธิแฟรนไชส์ในต่างประเทศสำหรับการผิดสัญญาแฟรนไชส์จำนวน</w:t>
      </w:r>
      <w:r w:rsidR="00A548E5">
        <w:rPr>
          <w:rFonts w:ascii="Browallia New" w:hAnsi="Browallia New" w:cs="Browallia New"/>
          <w:sz w:val="28"/>
          <w:szCs w:val="28"/>
        </w:rPr>
        <w:t xml:space="preserve"> 591</w:t>
      </w:r>
      <w:r w:rsidRPr="000F7318">
        <w:rPr>
          <w:rFonts w:ascii="Browallia New" w:hAnsi="Browallia New" w:cs="Browallia New"/>
          <w:sz w:val="28"/>
          <w:szCs w:val="28"/>
        </w:rPr>
        <w:t xml:space="preserve"> 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ล้านบาท และค่าความเสียหายอื่น จำนวน </w:t>
      </w:r>
      <w:r w:rsidRPr="000F7318">
        <w:rPr>
          <w:rFonts w:ascii="Browallia New" w:hAnsi="Browallia New" w:cs="Browallia New"/>
          <w:sz w:val="28"/>
          <w:szCs w:val="28"/>
        </w:rPr>
        <w:t xml:space="preserve">7 </w:t>
      </w:r>
      <w:r w:rsidRPr="000F7318">
        <w:rPr>
          <w:rFonts w:ascii="Browallia New" w:hAnsi="Browallia New" w:cs="Browallia New"/>
          <w:sz w:val="28"/>
          <w:szCs w:val="28"/>
          <w:cs/>
        </w:rPr>
        <w:t>ล้านบาท ปัจจุบันศาลชั้นต้นมีคำพิพากษายกฟ้องแก่โจทก์ในคดีเรียกร้องค่าเสียหาย ขณะที่คดีที่เหลืออีก</w:t>
      </w:r>
      <w:r w:rsidR="00A548E5">
        <w:rPr>
          <w:rFonts w:ascii="Browallia New" w:hAnsi="Browallia New" w:cs="Browallia New"/>
          <w:sz w:val="28"/>
          <w:szCs w:val="28"/>
        </w:rPr>
        <w:t xml:space="preserve"> 1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 คดีอยู่ในระหว่างขั้นตอนพิจารณาของศาลชั้นต้น บริษัทย่อยทางอ้อมยังไม่ได้บันทึกหนี้สินดังกล่าวเนื่องจากเชื่อว่าการเรียกร้องไม่ถูกต้อง</w:t>
      </w:r>
    </w:p>
    <w:p w14:paraId="6B86B8C5" w14:textId="77777777" w:rsidR="006A7C1C" w:rsidRPr="00777F87" w:rsidRDefault="006A7C1C" w:rsidP="000F731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0862BED6" w14:textId="58889FB2" w:rsidR="00777F87" w:rsidRDefault="00DC439F" w:rsidP="00777F87">
      <w:pPr>
        <w:pStyle w:val="Preformatted"/>
        <w:numPr>
          <w:ilvl w:val="0"/>
          <w:numId w:val="51"/>
        </w:numPr>
        <w:tabs>
          <w:tab w:val="clear" w:pos="0"/>
          <w:tab w:val="clear" w:pos="959"/>
          <w:tab w:val="clear" w:pos="1665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851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0F7318">
        <w:rPr>
          <w:rFonts w:ascii="Browallia New" w:hAnsi="Browallia New" w:cs="Browallia New"/>
          <w:sz w:val="28"/>
          <w:szCs w:val="28"/>
          <w:cs/>
        </w:rPr>
        <w:t xml:space="preserve">ในระหว่างเดือนมิถุนายนถึงสิงหาคม </w:t>
      </w:r>
      <w:r w:rsidRPr="000F7318">
        <w:rPr>
          <w:rFonts w:ascii="Browallia New" w:hAnsi="Browallia New" w:cs="Browallia New"/>
          <w:sz w:val="28"/>
          <w:szCs w:val="28"/>
        </w:rPr>
        <w:t xml:space="preserve">2561 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บริษัทย่อยทางอ้อมแห่งหนึ่งและกรรมการผู้มีอำนาจถูกฟ้องร้องโดยเจ้าหนี้จำนวน </w:t>
      </w:r>
      <w:r w:rsidRPr="000F7318">
        <w:rPr>
          <w:rFonts w:ascii="Browallia New" w:hAnsi="Browallia New" w:cs="Browallia New"/>
          <w:sz w:val="28"/>
          <w:szCs w:val="28"/>
        </w:rPr>
        <w:t>60.22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 ล้านบาท ภายใต้ พ.ร.บ.ว่าด้วยความผิดอันเกิดจากการใช้เช็ค ซึ่งคดีอยู่ในกระบวนการพิจารณาของศาลชั้นต้น ปัจจุบันบริษัทย่อยทางอ้อมทำสัญญาประนีประนอมยอมความในศาล ซึ่งศาลมีคำพิพากษาตามยอม และคดีอยู่ระหว่างการดำเนินการถอนฟ้อง อย่างไรก็ตาม</w:t>
      </w:r>
      <w:r w:rsidR="00F828AD">
        <w:rPr>
          <w:rFonts w:ascii="Browallia New" w:hAnsi="Browallia New" w:cs="Browallia New"/>
          <w:sz w:val="28"/>
          <w:szCs w:val="28"/>
        </w:rPr>
        <w:t xml:space="preserve"> </w:t>
      </w:r>
      <w:r w:rsidRPr="000F7318">
        <w:rPr>
          <w:rFonts w:ascii="Browallia New" w:hAnsi="Browallia New" w:cs="Browallia New"/>
          <w:sz w:val="28"/>
          <w:szCs w:val="28"/>
          <w:cs/>
        </w:rPr>
        <w:t>บริษัทย่อยทางอ้อมบันทึกหนี้สินดังกล่าวไว้ทั้งหมดแล้ว</w:t>
      </w:r>
    </w:p>
    <w:p w14:paraId="5B41CD96" w14:textId="77777777" w:rsidR="00777F87" w:rsidRDefault="00777F87" w:rsidP="000F731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5E0890BC" w14:textId="32283C0A" w:rsidR="00DC439F" w:rsidRDefault="00DC439F">
      <w:pPr>
        <w:pStyle w:val="Preformatted"/>
        <w:numPr>
          <w:ilvl w:val="0"/>
          <w:numId w:val="51"/>
        </w:numPr>
        <w:tabs>
          <w:tab w:val="clear" w:pos="0"/>
          <w:tab w:val="clear" w:pos="959"/>
          <w:tab w:val="clear" w:pos="1665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851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0F7318">
        <w:rPr>
          <w:rFonts w:ascii="Browallia New" w:hAnsi="Browallia New" w:cs="Browallia New"/>
          <w:sz w:val="28"/>
          <w:szCs w:val="28"/>
          <w:cs/>
        </w:rPr>
        <w:t>ในระหว่างไตรมาส</w:t>
      </w:r>
      <w:r w:rsidR="00777F87">
        <w:rPr>
          <w:rFonts w:ascii="Browallia New" w:hAnsi="Browallia New" w:cs="Browallia New"/>
          <w:sz w:val="28"/>
          <w:szCs w:val="28"/>
        </w:rPr>
        <w:t xml:space="preserve"> 4 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ของปี </w:t>
      </w:r>
      <w:r w:rsidRPr="000F7318">
        <w:rPr>
          <w:rFonts w:ascii="Browallia New" w:hAnsi="Browallia New" w:cs="Browallia New"/>
          <w:sz w:val="28"/>
          <w:szCs w:val="28"/>
        </w:rPr>
        <w:t>2561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 บริษัทย่อยทางอ้อมถูกฟ้องร้องเรียกค่าเสียหายให้ชำระหนี้เป็นคดี จำนวน </w:t>
      </w:r>
      <w:r w:rsidRPr="000F7318">
        <w:rPr>
          <w:rFonts w:ascii="Browallia New" w:hAnsi="Browallia New" w:cs="Browallia New"/>
          <w:sz w:val="28"/>
          <w:szCs w:val="28"/>
        </w:rPr>
        <w:t>10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 คดี จำนวนเงินรวม </w:t>
      </w:r>
      <w:r w:rsidRPr="000F7318">
        <w:rPr>
          <w:rFonts w:ascii="Browallia New" w:hAnsi="Browallia New" w:cs="Browallia New"/>
          <w:sz w:val="28"/>
          <w:szCs w:val="28"/>
        </w:rPr>
        <w:t>9</w:t>
      </w:r>
      <w:r w:rsidRPr="000F7318">
        <w:rPr>
          <w:rFonts w:ascii="Browallia New" w:hAnsi="Browallia New" w:cs="Browallia New"/>
          <w:sz w:val="28"/>
          <w:szCs w:val="28"/>
          <w:cs/>
        </w:rPr>
        <w:t>.</w:t>
      </w:r>
      <w:r w:rsidRPr="000F7318">
        <w:rPr>
          <w:rFonts w:ascii="Browallia New" w:hAnsi="Browallia New" w:cs="Browallia New"/>
          <w:sz w:val="28"/>
          <w:szCs w:val="28"/>
        </w:rPr>
        <w:t>75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 ล้านบาท ปัจจุบันมี</w:t>
      </w:r>
      <w:r w:rsidR="00777F87">
        <w:rPr>
          <w:rFonts w:ascii="Browallia New" w:hAnsi="Browallia New" w:cs="Browallia New"/>
          <w:sz w:val="28"/>
          <w:szCs w:val="28"/>
        </w:rPr>
        <w:t xml:space="preserve"> 5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 คดี</w:t>
      </w:r>
      <w:r w:rsidR="00F828AD">
        <w:rPr>
          <w:rFonts w:ascii="Browallia New" w:hAnsi="Browallia New" w:cs="Browallia New"/>
          <w:sz w:val="28"/>
          <w:szCs w:val="28"/>
        </w:rPr>
        <w:t xml:space="preserve"> </w:t>
      </w:r>
      <w:r w:rsidRPr="000F7318">
        <w:rPr>
          <w:rFonts w:ascii="Browallia New" w:hAnsi="Browallia New" w:cs="Browallia New"/>
          <w:sz w:val="28"/>
          <w:szCs w:val="28"/>
          <w:cs/>
        </w:rPr>
        <w:t>จำนวนเงินรวม</w:t>
      </w:r>
      <w:r w:rsidR="00777F87">
        <w:rPr>
          <w:rFonts w:ascii="Browallia New" w:hAnsi="Browallia New" w:cs="Browallia New"/>
          <w:sz w:val="28"/>
          <w:szCs w:val="28"/>
        </w:rPr>
        <w:t xml:space="preserve"> 1.68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 ล้านบาทอยู่ในระหว่างขั้นตอนการพิจารณาของศาลชั้นต้น ส่วน</w:t>
      </w:r>
      <w:r w:rsidR="00777F87">
        <w:rPr>
          <w:rFonts w:ascii="Browallia New" w:hAnsi="Browallia New" w:cs="Browallia New"/>
          <w:sz w:val="28"/>
          <w:szCs w:val="28"/>
        </w:rPr>
        <w:t xml:space="preserve"> 5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 คดีที่เหลือ มี</w:t>
      </w:r>
      <w:r w:rsidR="00777F87">
        <w:rPr>
          <w:rFonts w:ascii="Browallia New" w:hAnsi="Browallia New" w:cs="Browallia New"/>
          <w:sz w:val="28"/>
          <w:szCs w:val="28"/>
        </w:rPr>
        <w:t xml:space="preserve"> 1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 คดี จำนวนเงินรวม</w:t>
      </w:r>
      <w:r w:rsidR="00777F87">
        <w:rPr>
          <w:rFonts w:ascii="Browallia New" w:hAnsi="Browallia New" w:cs="Browallia New"/>
          <w:sz w:val="28"/>
          <w:szCs w:val="28"/>
        </w:rPr>
        <w:t xml:space="preserve"> 6.30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 ล้านบาท ศาลชั้นต้นมีคำสั่งยกฟ้องแก่โจทก์ และอีก</w:t>
      </w:r>
      <w:r w:rsidR="00777F87">
        <w:rPr>
          <w:rFonts w:ascii="Browallia New" w:hAnsi="Browallia New" w:cs="Browallia New"/>
          <w:sz w:val="28"/>
          <w:szCs w:val="28"/>
        </w:rPr>
        <w:t xml:space="preserve"> 4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 คดี จำนวนเงินรวม</w:t>
      </w:r>
      <w:r w:rsidR="00777F87">
        <w:rPr>
          <w:rFonts w:ascii="Browallia New" w:hAnsi="Browallia New" w:cs="Browallia New"/>
          <w:sz w:val="28"/>
          <w:szCs w:val="28"/>
        </w:rPr>
        <w:t xml:space="preserve"> 1.77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 ล้านบาท บริษัทย่อยทางอ้อมตกลงทำสัญญาประนีประนอมยอมความในศาล </w:t>
      </w:r>
      <w:r w:rsidR="00DC447C">
        <w:rPr>
          <w:rFonts w:ascii="Browallia New" w:hAnsi="Browallia New" w:cs="Browallia New" w:hint="cs"/>
          <w:sz w:val="28"/>
          <w:szCs w:val="28"/>
          <w:cs/>
        </w:rPr>
        <w:t>ซึ่ง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ศาลมีคำพิพากษาตามยอม </w:t>
      </w:r>
    </w:p>
    <w:p w14:paraId="220AF535" w14:textId="77777777" w:rsidR="00717361" w:rsidRDefault="00717361" w:rsidP="000F7318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7753180B" w14:textId="4BB237A4" w:rsidR="00DF0D56" w:rsidRPr="000F7318" w:rsidRDefault="00717361" w:rsidP="000F7318">
      <w:pPr>
        <w:pStyle w:val="Preformatted"/>
        <w:numPr>
          <w:ilvl w:val="0"/>
          <w:numId w:val="51"/>
        </w:numPr>
        <w:tabs>
          <w:tab w:val="clear" w:pos="0"/>
          <w:tab w:val="clear" w:pos="959"/>
          <w:tab w:val="clear" w:pos="1665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851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0F7318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>
        <w:rPr>
          <w:rFonts w:ascii="Browallia New" w:hAnsi="Browallia New" w:cs="Browallia New"/>
          <w:sz w:val="28"/>
          <w:szCs w:val="28"/>
        </w:rPr>
        <w:t>1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 กุม</w:t>
      </w:r>
      <w:r w:rsidR="00C81578">
        <w:rPr>
          <w:rFonts w:ascii="Browallia New" w:hAnsi="Browallia New" w:cs="Browallia New" w:hint="cs"/>
          <w:sz w:val="28"/>
          <w:szCs w:val="28"/>
          <w:cs/>
        </w:rPr>
        <w:t>ภ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าพันธ์ </w:t>
      </w:r>
      <w:r>
        <w:rPr>
          <w:rFonts w:ascii="Browallia New" w:hAnsi="Browallia New" w:cs="Browallia New"/>
          <w:sz w:val="28"/>
          <w:szCs w:val="28"/>
        </w:rPr>
        <w:t>2562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 บริษัทย่อยทางอ้อมถูกฟ้องเรียกค่าเสียหาย จำนวน </w:t>
      </w:r>
      <w:r>
        <w:rPr>
          <w:rFonts w:ascii="Browallia New" w:hAnsi="Browallia New" w:cs="Browallia New"/>
          <w:sz w:val="28"/>
          <w:szCs w:val="28"/>
        </w:rPr>
        <w:t>187.18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 ล้านบาท ซึ่งขณะนี้คดีดังกล่าวอยู่ในระหว่างขั้นตอนการพิจารณาของศาลชั้นต้น</w:t>
      </w:r>
    </w:p>
    <w:p w14:paraId="299E1233" w14:textId="77777777" w:rsidR="0018627A" w:rsidRPr="000F7318" w:rsidRDefault="0018627A" w:rsidP="000F7318">
      <w:pPr>
        <w:pStyle w:val="Preformatted"/>
        <w:tabs>
          <w:tab w:val="clear" w:pos="0"/>
          <w:tab w:val="clear" w:pos="959"/>
          <w:tab w:val="clear" w:pos="9590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0A0CC42" w14:textId="77777777" w:rsidR="00073B73" w:rsidRPr="000F7318" w:rsidRDefault="00073B73" w:rsidP="000F7318">
      <w:pPr>
        <w:pStyle w:val="Preformatted"/>
        <w:tabs>
          <w:tab w:val="clear" w:pos="0"/>
          <w:tab w:val="clear" w:pos="959"/>
          <w:tab w:val="clear" w:pos="9590"/>
        </w:tabs>
        <w:jc w:val="thaiDistribute"/>
        <w:rPr>
          <w:rFonts w:ascii="Browallia New" w:hAnsi="Browallia New" w:cs="Browallia New"/>
        </w:rPr>
      </w:pPr>
      <w:bookmarkStart w:id="12" w:name="_Hlk529193135"/>
      <w:bookmarkStart w:id="13" w:name="_Hlk527644844"/>
      <w:bookmarkEnd w:id="11"/>
    </w:p>
    <w:bookmarkEnd w:id="12"/>
    <w:bookmarkEnd w:id="13"/>
    <w:p w14:paraId="00BAF555" w14:textId="1B47A23C" w:rsidR="002248C5" w:rsidRPr="000F7318" w:rsidRDefault="00645126" w:rsidP="00A60A9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  <w:r w:rsidRPr="000F7318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เหตุการณ์ภายหลังรอบระยะเวลารายงาน</w:t>
      </w:r>
    </w:p>
    <w:p w14:paraId="12366769" w14:textId="77777777" w:rsidR="00645126" w:rsidRPr="000F7318" w:rsidRDefault="00645126" w:rsidP="000A709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4C29F12C" w14:textId="77777777" w:rsidR="00645126" w:rsidRPr="000F7318" w:rsidRDefault="00645126" w:rsidP="000A709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0161083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98417CD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B9205BE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BF30B35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601F182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39AC872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4086413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0F4229E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0E0C897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A7BFD61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1B458BE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EBD3714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BF6F419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BFF4A68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BD66435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ACEF270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0377A78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B6227E2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FA0DE38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979F15F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162D99FD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E793588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B078C35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B9A9304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406B80C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0CF9C04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7A148BA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16FEA67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D803B4C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B6FB032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6C742FB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56188B3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19C61C10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02F4DE7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11CC8AAF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EF12766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4816D5D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44D659F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84060A1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8C7A821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E89B0D7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351DA15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6283764" w14:textId="77777777" w:rsidR="00645126" w:rsidRPr="000F7318" w:rsidRDefault="00645126" w:rsidP="000A70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45B21C57" w14:textId="4F7AF7F8" w:rsidR="005D512C" w:rsidRPr="000F7318" w:rsidRDefault="005D512C" w:rsidP="005D5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  <w:bookmarkStart w:id="14" w:name="_Hlk482188554"/>
      <w:bookmarkEnd w:id="14"/>
    </w:p>
    <w:p w14:paraId="53C0F63C" w14:textId="330EDC11" w:rsidR="005E41C7" w:rsidRPr="000F7318" w:rsidRDefault="00AA3C64" w:rsidP="000F7318">
      <w:pPr>
        <w:pStyle w:val="Preformatted"/>
        <w:numPr>
          <w:ilvl w:val="1"/>
          <w:numId w:val="47"/>
        </w:numPr>
        <w:tabs>
          <w:tab w:val="clear" w:pos="0"/>
          <w:tab w:val="clear" w:pos="959"/>
          <w:tab w:val="clear" w:pos="9590"/>
        </w:tabs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0F7318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ที่ประชุม</w:t>
      </w:r>
      <w:r w:rsidR="0065650F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  <w:cs/>
        </w:rPr>
        <w:t>สามัญ</w:t>
      </w:r>
      <w:r w:rsidRPr="000F7318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 xml:space="preserve">ผู้ถือหุ้นของบริษัท สเปซเมด จำกัด </w:t>
      </w:r>
      <w:r w:rsidR="002466BE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  <w:cs/>
          <w:lang w:val="en-GB"/>
        </w:rPr>
        <w:t xml:space="preserve">ประจำปี </w:t>
      </w:r>
      <w:r w:rsidR="002466BE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2562</w:t>
      </w:r>
      <w:r w:rsidRPr="000F7318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t> </w:t>
      </w:r>
      <w:r w:rsidRPr="000F7318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เมื่อวันที่</w:t>
      </w:r>
      <w:r w:rsidRPr="000F7318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 </w:t>
      </w:r>
      <w:r w:rsidRPr="000F7318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t>30 </w:t>
      </w:r>
      <w:r w:rsidRPr="000F7318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เมษายน</w:t>
      </w:r>
      <w:r w:rsidRPr="000F7318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 </w:t>
      </w:r>
      <w:r w:rsidRPr="000F7318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t>2562 </w:t>
      </w:r>
      <w:r w:rsidRPr="000F7318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มี</w:t>
      </w:r>
      <w:r w:rsidR="002466BE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  <w:cs/>
        </w:rPr>
        <w:t>มติ</w:t>
      </w:r>
      <w:r w:rsidRPr="000F7318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อนุมัติการจ่ายเงินปันผลจากกำไรของผลการดำเนินงานสำหรับปี</w:t>
      </w:r>
      <w:r w:rsidRPr="000F7318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 </w:t>
      </w:r>
      <w:r w:rsidRPr="000F7318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t>256</w:t>
      </w:r>
      <w:r w:rsidRPr="000F7318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1</w:t>
      </w:r>
      <w:r w:rsidRPr="000F7318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t> </w:t>
      </w:r>
      <w:r w:rsidRPr="000F7318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จำนวนรวม</w:t>
      </w:r>
      <w:r w:rsidRPr="000F7318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 </w:t>
      </w:r>
      <w:r w:rsidRPr="000F7318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t>15 </w:t>
      </w:r>
      <w:r w:rsidRPr="000F7318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ล้านบาท โดยจ่ายปันผลเป็น</w:t>
      </w:r>
      <w:r w:rsidR="004E489A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 xml:space="preserve">    </w:t>
      </w:r>
      <w:r w:rsidRPr="000F7318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เงินสดในอัตรา</w:t>
      </w:r>
      <w:r w:rsidRPr="000F7318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 </w:t>
      </w:r>
      <w:r w:rsidRPr="000F7318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t>30 </w:t>
      </w:r>
      <w:r w:rsidRPr="000F7318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บาทต่อหุ้น</w:t>
      </w:r>
    </w:p>
    <w:p w14:paraId="3FE1C9C5" w14:textId="5406569E" w:rsidR="00D71851" w:rsidRPr="000F7318" w:rsidRDefault="00D71851" w:rsidP="000F7318">
      <w:pPr>
        <w:pStyle w:val="Preformatted"/>
        <w:tabs>
          <w:tab w:val="clear" w:pos="0"/>
          <w:tab w:val="clear" w:pos="959"/>
          <w:tab w:val="clear" w:pos="9590"/>
        </w:tabs>
        <w:ind w:left="990"/>
        <w:jc w:val="thaiDistribute"/>
        <w:rPr>
          <w:rFonts w:ascii="Browallia New" w:hAnsi="Browallia New" w:cs="Browallia New"/>
          <w:sz w:val="24"/>
          <w:szCs w:val="24"/>
        </w:rPr>
      </w:pPr>
    </w:p>
    <w:p w14:paraId="627DD29A" w14:textId="77777777" w:rsidR="00AA3C64" w:rsidRPr="004E04F2" w:rsidRDefault="00AA3C64" w:rsidP="000F7318">
      <w:pPr>
        <w:pStyle w:val="Preformatted"/>
        <w:numPr>
          <w:ilvl w:val="1"/>
          <w:numId w:val="47"/>
        </w:numPr>
        <w:tabs>
          <w:tab w:val="clear" w:pos="0"/>
          <w:tab w:val="clear" w:pos="959"/>
          <w:tab w:val="clear" w:pos="9590"/>
        </w:tabs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0F7318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4E04F2">
        <w:rPr>
          <w:rFonts w:ascii="Browallia New" w:hAnsi="Browallia New" w:cs="Browallia New"/>
          <w:sz w:val="28"/>
          <w:szCs w:val="28"/>
        </w:rPr>
        <w:t xml:space="preserve">4 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เมษายน </w:t>
      </w:r>
      <w:r w:rsidRPr="004E04F2">
        <w:rPr>
          <w:rFonts w:ascii="Browallia New" w:hAnsi="Browallia New" w:cs="Browallia New"/>
          <w:sz w:val="28"/>
          <w:szCs w:val="28"/>
        </w:rPr>
        <w:t>2562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 บริษัท ดับบลิวซีไอ โฮลดิ้ง จำกัด (มหาชน) ได้รับชำระเงินค่าหุ้นสามัญเพิ่มทุนที่เสนอขายแก่บุคคลในวงจำกัดจากผู้ถือหุ้นจำนวน </w:t>
      </w:r>
      <w:r w:rsidRPr="004E04F2">
        <w:rPr>
          <w:rFonts w:ascii="Browallia New" w:hAnsi="Browallia New" w:cs="Browallia New"/>
          <w:sz w:val="28"/>
          <w:szCs w:val="28"/>
        </w:rPr>
        <w:t>1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 ราย รวมเป็นเงินทั้งสิ้นจํานวน </w:t>
      </w:r>
      <w:r w:rsidRPr="004E04F2">
        <w:rPr>
          <w:rFonts w:ascii="Browallia New" w:hAnsi="Browallia New" w:cs="Browallia New"/>
          <w:sz w:val="28"/>
          <w:szCs w:val="28"/>
        </w:rPr>
        <w:t>220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 ล้านบาท แบ่งออกเป็นหุ้นสามัญจํานวน </w:t>
      </w:r>
      <w:r w:rsidRPr="004E04F2">
        <w:rPr>
          <w:rFonts w:ascii="Browallia New" w:hAnsi="Browallia New" w:cs="Browallia New"/>
          <w:sz w:val="28"/>
          <w:szCs w:val="28"/>
        </w:rPr>
        <w:t xml:space="preserve">22 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ล้านหุ้น </w:t>
      </w:r>
    </w:p>
    <w:p w14:paraId="4342EF56" w14:textId="77777777" w:rsidR="00C64D48" w:rsidRPr="000F7318" w:rsidRDefault="00C64D48" w:rsidP="000F7318">
      <w:pPr>
        <w:pStyle w:val="CordiaNew"/>
        <w:tabs>
          <w:tab w:val="clear" w:pos="4153"/>
          <w:tab w:val="left" w:pos="426"/>
        </w:tabs>
        <w:ind w:left="993"/>
        <w:jc w:val="thaiDistribute"/>
        <w:rPr>
          <w:rFonts w:ascii="Browallia New" w:eastAsia="Times New Roman" w:hAnsi="Browallia New" w:cs="Browallia New"/>
          <w:color w:val="auto"/>
          <w:lang w:eastAsia="zh-CN"/>
        </w:rPr>
      </w:pPr>
    </w:p>
    <w:p w14:paraId="027983FC" w14:textId="5C1D4A25" w:rsidR="00AA3C64" w:rsidRPr="000F7318" w:rsidRDefault="00AA3C64" w:rsidP="000F7318">
      <w:pPr>
        <w:pStyle w:val="Preformatted"/>
        <w:numPr>
          <w:ilvl w:val="1"/>
          <w:numId w:val="47"/>
        </w:numPr>
        <w:tabs>
          <w:tab w:val="clear" w:pos="0"/>
          <w:tab w:val="clear" w:pos="959"/>
          <w:tab w:val="clear" w:pos="9590"/>
        </w:tabs>
        <w:ind w:left="990" w:hanging="540"/>
        <w:jc w:val="thaiDistribute"/>
        <w:rPr>
          <w:rStyle w:val="normaltextrun"/>
          <w:rFonts w:ascii="Browallia New" w:hAnsi="Browallia New" w:cs="Browallia New"/>
          <w:sz w:val="28"/>
          <w:szCs w:val="28"/>
        </w:rPr>
      </w:pPr>
      <w:r w:rsidRPr="000F7318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ที่ประชุมคณะกรรมการของบริษัท </w:t>
      </w:r>
      <w:r w:rsidR="008A409D" w:rsidRPr="000F7318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วุฒิศักดิ์ </w:t>
      </w:r>
      <w:r w:rsidRPr="000F7318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  <w:cs/>
        </w:rPr>
        <w:t>คอสเมติกอินเตอร์ จำกัด (</w:t>
      </w:r>
      <w:r w:rsidRPr="004E04F2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</w:rPr>
        <w:t>“</w:t>
      </w:r>
      <w:r w:rsidRPr="000F7318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  <w:cs/>
        </w:rPr>
        <w:t>บริษัทย่อยทางอ้อม</w:t>
      </w:r>
      <w:r w:rsidRPr="004E04F2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</w:rPr>
        <w:t>”</w:t>
      </w:r>
      <w:r w:rsidRPr="000F7318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) ครั้งที่ </w:t>
      </w:r>
      <w:r w:rsidR="00F24B5D" w:rsidRPr="000F7318">
        <w:rPr>
          <w:rStyle w:val="normaltextrun"/>
          <w:rFonts w:ascii="Browallia New" w:hAnsi="Browallia New" w:cs="Browallia New"/>
          <w:sz w:val="28"/>
          <w:szCs w:val="28"/>
        </w:rPr>
        <w:t>2</w:t>
      </w:r>
      <w:r w:rsidRPr="000F7318">
        <w:rPr>
          <w:rStyle w:val="normaltextrun"/>
          <w:rFonts w:ascii="Browallia New" w:hAnsi="Browallia New" w:cs="Browallia New"/>
          <w:sz w:val="28"/>
          <w:szCs w:val="28"/>
        </w:rPr>
        <w:t xml:space="preserve">/2562 </w:t>
      </w:r>
      <w:r w:rsidRPr="000F7318">
        <w:rPr>
          <w:rStyle w:val="normaltextrun"/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F24B5D" w:rsidRPr="004E04F2">
        <w:rPr>
          <w:rStyle w:val="normaltextrun"/>
          <w:rFonts w:ascii="Browallia New" w:hAnsi="Browallia New" w:cs="Browallia New"/>
          <w:sz w:val="28"/>
          <w:szCs w:val="28"/>
        </w:rPr>
        <w:t xml:space="preserve">18 </w:t>
      </w:r>
      <w:r w:rsidR="001179CA" w:rsidRPr="000F7318">
        <w:rPr>
          <w:rFonts w:ascii="Browallia New" w:hAnsi="Browallia New" w:cs="Browallia New"/>
          <w:sz w:val="28"/>
          <w:szCs w:val="28"/>
          <w:cs/>
        </w:rPr>
        <w:t>มีนาคม</w:t>
      </w:r>
      <w:r w:rsidR="001179CA" w:rsidRPr="000F7318">
        <w:rPr>
          <w:rFonts w:ascii="Browallia New" w:hAnsi="Browallia New" w:cs="Browallia New"/>
          <w:cs/>
        </w:rPr>
        <w:t xml:space="preserve"> </w:t>
      </w:r>
      <w:r w:rsidR="00F24B5D" w:rsidRPr="004E04F2">
        <w:rPr>
          <w:rStyle w:val="normaltextrun"/>
          <w:rFonts w:ascii="Browallia New" w:hAnsi="Browallia New" w:cs="Browallia New"/>
          <w:sz w:val="28"/>
          <w:szCs w:val="28"/>
        </w:rPr>
        <w:t>2562</w:t>
      </w:r>
      <w:r w:rsidRPr="000F7318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มีมติอนุมัติให้เพิ่มทุนของบริษัทจำนวน </w:t>
      </w:r>
      <w:r w:rsidRPr="004E04F2">
        <w:rPr>
          <w:rFonts w:ascii="Browallia New" w:hAnsi="Browallia New" w:cs="Browallia New"/>
          <w:sz w:val="28"/>
          <w:szCs w:val="28"/>
        </w:rPr>
        <w:t xml:space="preserve">10 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ล้านหุ้น มูลค่าที่ตราไว้หุ้นละ </w:t>
      </w:r>
      <w:r w:rsidRPr="004E04F2">
        <w:rPr>
          <w:rFonts w:ascii="Browallia New" w:hAnsi="Browallia New" w:cs="Browallia New"/>
          <w:sz w:val="28"/>
          <w:szCs w:val="28"/>
        </w:rPr>
        <w:t>10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 บาท ซึ่ง</w:t>
      </w:r>
      <w:r w:rsidRPr="000F7318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บริษัทย่อยทางอ้อมได้รับเงินชำระค่าหุ้นเรียบร้อยแล้ว เมื่อวันที่ </w:t>
      </w:r>
      <w:r w:rsidR="00AC4B96" w:rsidRPr="000F7318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</w:rPr>
        <w:t>4</w:t>
      </w:r>
      <w:r w:rsidRPr="009A02EB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</w:rPr>
        <w:t xml:space="preserve"> </w:t>
      </w:r>
      <w:r w:rsidRPr="000F7318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เมษายน </w:t>
      </w:r>
      <w:r w:rsidRPr="009A02EB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</w:rPr>
        <w:t>2562</w:t>
      </w:r>
      <w:r w:rsidRPr="000F7318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รวมเป็นเงิน </w:t>
      </w:r>
      <w:r w:rsidRPr="009A02EB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</w:rPr>
        <w:t>100</w:t>
      </w:r>
      <w:r w:rsidRPr="000F7318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ล้านบาท (การเพิ่มทุนดังกล่าวได้รับอนุมัติจากที่ประชุมผู้ถือหุ้นของบริษัทย่อยทางอ้อม ครั้งที่</w:t>
      </w:r>
      <w:r w:rsidRPr="009A02EB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</w:rPr>
        <w:t> 3/</w:t>
      </w:r>
      <w:r w:rsidRPr="00AC4B96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  <w:lang w:val="en-GB"/>
        </w:rPr>
        <w:t>2562 </w:t>
      </w:r>
      <w:r w:rsidRPr="000F7318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  <w:cs/>
        </w:rPr>
        <w:t>เมื่อวันที่</w:t>
      </w:r>
      <w:r w:rsidRPr="009A02EB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</w:rPr>
        <w:t> </w:t>
      </w:r>
      <w:r w:rsidRPr="00AC4B96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  <w:lang w:val="en-GB"/>
        </w:rPr>
        <w:t>12 </w:t>
      </w:r>
      <w:r w:rsidRPr="000F7318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  <w:cs/>
        </w:rPr>
        <w:t>เมษายน</w:t>
      </w:r>
      <w:r w:rsidRPr="009A02EB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</w:rPr>
        <w:t> </w:t>
      </w:r>
      <w:r w:rsidRPr="00AC4B96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  <w:lang w:val="en-GB"/>
        </w:rPr>
        <w:t>2562</w:t>
      </w:r>
      <w:r w:rsidRPr="000F7318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  <w:cs/>
        </w:rPr>
        <w:t>)</w:t>
      </w:r>
    </w:p>
    <w:p w14:paraId="1E0AB6BA" w14:textId="77777777" w:rsidR="00F140E4" w:rsidRPr="000F7318" w:rsidRDefault="00F140E4" w:rsidP="000F7318">
      <w:pPr>
        <w:pStyle w:val="ListParagraph"/>
        <w:rPr>
          <w:rFonts w:ascii="Browallia New" w:hAnsi="Browallia New" w:cs="Browallia New"/>
          <w:sz w:val="24"/>
          <w:szCs w:val="24"/>
          <w:highlight w:val="green"/>
          <w:cs/>
          <w:lang w:eastAsia="zh-CN"/>
        </w:rPr>
      </w:pPr>
    </w:p>
    <w:p w14:paraId="7D64F063" w14:textId="79D21062" w:rsidR="0099491B" w:rsidRPr="001B453A" w:rsidRDefault="00F140E4">
      <w:pPr>
        <w:pStyle w:val="ListParagraph"/>
        <w:numPr>
          <w:ilvl w:val="1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1B453A">
        <w:rPr>
          <w:rFonts w:ascii="Browallia New" w:hAnsi="Browallia New" w:cs="Browallia New"/>
          <w:sz w:val="28"/>
          <w:szCs w:val="28"/>
          <w:cs/>
        </w:rPr>
        <w:t xml:space="preserve">ภายหลังวันสิ้นรอบระยะเวลาบัญชี เมื่อวันที่ </w:t>
      </w:r>
      <w:r w:rsidRPr="001B453A">
        <w:rPr>
          <w:rFonts w:ascii="Browallia New" w:hAnsi="Browallia New" w:cs="Browallia New"/>
          <w:sz w:val="28"/>
          <w:szCs w:val="28"/>
        </w:rPr>
        <w:t xml:space="preserve">5 </w:t>
      </w:r>
      <w:r w:rsidRPr="001B453A">
        <w:rPr>
          <w:rFonts w:ascii="Browallia New" w:hAnsi="Browallia New" w:cs="Browallia New"/>
          <w:sz w:val="28"/>
          <w:szCs w:val="28"/>
          <w:cs/>
        </w:rPr>
        <w:t xml:space="preserve">เมษายน </w:t>
      </w:r>
      <w:r w:rsidRPr="001B453A">
        <w:rPr>
          <w:rFonts w:ascii="Browallia New" w:hAnsi="Browallia New" w:cs="Browallia New"/>
          <w:sz w:val="28"/>
          <w:szCs w:val="28"/>
        </w:rPr>
        <w:t xml:space="preserve">2562 </w:t>
      </w:r>
      <w:r w:rsidRPr="001B453A">
        <w:rPr>
          <w:rFonts w:ascii="Browallia New" w:hAnsi="Browallia New" w:cs="Browallia New"/>
          <w:sz w:val="28"/>
          <w:szCs w:val="28"/>
          <w:cs/>
        </w:rPr>
        <w:t xml:space="preserve">สภานิติบัญญัติแห่งชาติได้ประกาศพระราชบัญญัติคุ้มครองแรงงานฉบับที่ </w:t>
      </w:r>
      <w:r w:rsidRPr="001B453A">
        <w:rPr>
          <w:rFonts w:ascii="Browallia New" w:hAnsi="Browallia New" w:cs="Browallia New"/>
          <w:sz w:val="28"/>
          <w:szCs w:val="28"/>
        </w:rPr>
        <w:t xml:space="preserve">7 </w:t>
      </w:r>
      <w:r w:rsidRPr="001B453A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Pr="001B453A">
        <w:rPr>
          <w:rFonts w:ascii="Browallia New" w:hAnsi="Browallia New" w:cs="Browallia New"/>
          <w:sz w:val="28"/>
          <w:szCs w:val="28"/>
        </w:rPr>
        <w:t xml:space="preserve">2562 </w:t>
      </w:r>
      <w:r w:rsidRPr="001B453A">
        <w:rPr>
          <w:rFonts w:ascii="Browallia New" w:hAnsi="Browallia New" w:cs="Browallia New"/>
          <w:sz w:val="28"/>
          <w:szCs w:val="28"/>
          <w:cs/>
        </w:rPr>
        <w:t xml:space="preserve">ในราชกิจจานุเบกษา ซึ่งให้สิทธิแก่ลูกจ้างที่ทำงานติดต่อกันครบ </w:t>
      </w:r>
      <w:r w:rsidRPr="001B453A">
        <w:rPr>
          <w:rFonts w:ascii="Browallia New" w:hAnsi="Browallia New" w:cs="Browallia New"/>
          <w:sz w:val="28"/>
          <w:szCs w:val="28"/>
        </w:rPr>
        <w:t xml:space="preserve">20 </w:t>
      </w:r>
      <w:r w:rsidRPr="001B453A">
        <w:rPr>
          <w:rFonts w:ascii="Browallia New" w:hAnsi="Browallia New" w:cs="Browallia New"/>
          <w:sz w:val="28"/>
          <w:szCs w:val="28"/>
          <w:cs/>
        </w:rPr>
        <w:t xml:space="preserve">ปีขึ้นไป ได้รับค่าชดเชยไม่น้อยกว่าค่าจ้างอัตราสุดท้าย </w:t>
      </w:r>
      <w:r w:rsidRPr="001B453A">
        <w:rPr>
          <w:rFonts w:ascii="Browallia New" w:hAnsi="Browallia New" w:cs="Browallia New"/>
          <w:sz w:val="28"/>
          <w:szCs w:val="28"/>
        </w:rPr>
        <w:t xml:space="preserve">400 </w:t>
      </w:r>
      <w:r w:rsidRPr="001B453A">
        <w:rPr>
          <w:rFonts w:ascii="Browallia New" w:hAnsi="Browallia New" w:cs="Browallia New"/>
          <w:sz w:val="28"/>
          <w:szCs w:val="28"/>
          <w:cs/>
        </w:rPr>
        <w:t xml:space="preserve">วัน กฎหมายฉบับปรับปรุงจะมีผลบังคับใช้ตั้งแต่วันที่ </w:t>
      </w:r>
      <w:r w:rsidRPr="001B453A">
        <w:rPr>
          <w:rFonts w:ascii="Browallia New" w:hAnsi="Browallia New" w:cs="Browallia New"/>
          <w:sz w:val="28"/>
          <w:szCs w:val="28"/>
        </w:rPr>
        <w:t xml:space="preserve">5 </w:t>
      </w:r>
      <w:r w:rsidRPr="001B453A">
        <w:rPr>
          <w:rFonts w:ascii="Browallia New" w:hAnsi="Browallia New" w:cs="Browallia New"/>
          <w:sz w:val="28"/>
          <w:szCs w:val="28"/>
          <w:cs/>
        </w:rPr>
        <w:t xml:space="preserve">พฤษภาคม </w:t>
      </w:r>
      <w:r w:rsidRPr="001B453A">
        <w:rPr>
          <w:rFonts w:ascii="Browallia New" w:hAnsi="Browallia New" w:cs="Browallia New"/>
          <w:sz w:val="28"/>
          <w:szCs w:val="28"/>
        </w:rPr>
        <w:t xml:space="preserve">2562 </w:t>
      </w:r>
      <w:r w:rsidRPr="001B453A">
        <w:rPr>
          <w:rFonts w:ascii="Browallia New" w:hAnsi="Browallia New" w:cs="Browallia New"/>
          <w:sz w:val="28"/>
          <w:szCs w:val="28"/>
          <w:cs/>
        </w:rPr>
        <w:t>และจะส่งผลให้ภาระผูกพันผลประโยชน์พนักงานรวมถึงต้นทุนบริการในอดีตในกำไรขาดทุน</w:t>
      </w:r>
      <w:r w:rsidRPr="00B80335">
        <w:rPr>
          <w:rFonts w:ascii="Browallia New" w:hAnsi="Browallia New" w:cs="Browallia New"/>
          <w:sz w:val="28"/>
          <w:szCs w:val="28"/>
          <w:cs/>
        </w:rPr>
        <w:t>เพิ่มขึ้น</w:t>
      </w:r>
      <w:r w:rsidRPr="000F7318">
        <w:rPr>
          <w:rFonts w:ascii="Browallia New" w:hAnsi="Browallia New" w:cs="Browallia New"/>
          <w:sz w:val="28"/>
          <w:szCs w:val="28"/>
          <w:cs/>
        </w:rPr>
        <w:t>จำนวน</w:t>
      </w:r>
      <w:r w:rsidRPr="000F7318">
        <w:rPr>
          <w:rFonts w:ascii="Browallia New" w:hAnsi="Browallia New" w:cs="Browallia New"/>
          <w:sz w:val="28"/>
          <w:szCs w:val="28"/>
        </w:rPr>
        <w:t xml:space="preserve"> </w:t>
      </w:r>
      <w:r w:rsidR="00DB458E">
        <w:rPr>
          <w:rFonts w:ascii="Browallia New" w:hAnsi="Browallia New" w:cs="Browallia New"/>
          <w:sz w:val="28"/>
          <w:szCs w:val="28"/>
        </w:rPr>
        <w:t>0.</w:t>
      </w:r>
      <w:r w:rsidR="00844C9B" w:rsidRPr="000F7318">
        <w:rPr>
          <w:rFonts w:ascii="Browallia New" w:hAnsi="Browallia New" w:cs="Browallia New"/>
          <w:sz w:val="28"/>
          <w:szCs w:val="28"/>
        </w:rPr>
        <w:t>56</w:t>
      </w:r>
      <w:r w:rsidRPr="000F7318">
        <w:rPr>
          <w:rFonts w:ascii="Browallia New" w:hAnsi="Browallia New" w:cs="Browallia New"/>
          <w:sz w:val="28"/>
          <w:szCs w:val="28"/>
        </w:rPr>
        <w:t xml:space="preserve"> </w:t>
      </w:r>
      <w:r w:rsidR="00844C9B" w:rsidRPr="000F7318">
        <w:rPr>
          <w:rFonts w:ascii="Browallia New" w:hAnsi="Browallia New" w:cs="Browallia New"/>
          <w:sz w:val="28"/>
          <w:szCs w:val="28"/>
          <w:cs/>
        </w:rPr>
        <w:t>ล้าน</w:t>
      </w:r>
      <w:r w:rsidRPr="000F7318">
        <w:rPr>
          <w:rFonts w:ascii="Browallia New" w:hAnsi="Browallia New" w:cs="Browallia New"/>
          <w:sz w:val="28"/>
          <w:szCs w:val="28"/>
          <w:cs/>
        </w:rPr>
        <w:t>บาท</w:t>
      </w:r>
      <w:r w:rsidRPr="00B80335">
        <w:rPr>
          <w:rFonts w:ascii="Browallia New" w:hAnsi="Browallia New" w:cs="Browallia New"/>
          <w:sz w:val="28"/>
          <w:szCs w:val="28"/>
        </w:rPr>
        <w:t xml:space="preserve"> </w:t>
      </w:r>
      <w:r w:rsidRPr="00B80335">
        <w:rPr>
          <w:rFonts w:ascii="Browallia New" w:hAnsi="Browallia New" w:cs="Browallia New"/>
          <w:sz w:val="28"/>
          <w:szCs w:val="28"/>
          <w:cs/>
        </w:rPr>
        <w:t>ในงบการเงินรวม</w:t>
      </w:r>
      <w:r w:rsidRPr="00B80335">
        <w:rPr>
          <w:rFonts w:ascii="Browallia New" w:hAnsi="Browallia New" w:cs="Browallia New"/>
          <w:sz w:val="28"/>
          <w:szCs w:val="28"/>
        </w:rPr>
        <w:t xml:space="preserve"> </w:t>
      </w:r>
      <w:r w:rsidRPr="000F7318">
        <w:rPr>
          <w:rFonts w:ascii="Browallia New" w:hAnsi="Browallia New" w:cs="Browallia New"/>
          <w:sz w:val="28"/>
          <w:szCs w:val="28"/>
          <w:cs/>
        </w:rPr>
        <w:t>และ</w:t>
      </w:r>
      <w:r w:rsidRPr="000F7318">
        <w:rPr>
          <w:rFonts w:ascii="Browallia New" w:hAnsi="Browallia New" w:cs="Browallia New"/>
          <w:sz w:val="28"/>
          <w:szCs w:val="28"/>
        </w:rPr>
        <w:t xml:space="preserve"> </w:t>
      </w:r>
      <w:r w:rsidR="00B80335" w:rsidRPr="000F7318">
        <w:rPr>
          <w:rFonts w:ascii="Browallia New" w:hAnsi="Browallia New" w:cs="Browallia New"/>
          <w:sz w:val="28"/>
          <w:szCs w:val="28"/>
        </w:rPr>
        <w:t>1</w:t>
      </w:r>
      <w:r w:rsidR="00F50604">
        <w:rPr>
          <w:rFonts w:ascii="Browallia New" w:hAnsi="Browallia New" w:cs="Browallia New"/>
          <w:sz w:val="28"/>
          <w:szCs w:val="28"/>
        </w:rPr>
        <w:t>.</w:t>
      </w:r>
      <w:r w:rsidR="00B80335" w:rsidRPr="000F7318">
        <w:rPr>
          <w:rFonts w:ascii="Browallia New" w:hAnsi="Browallia New" w:cs="Browallia New"/>
          <w:sz w:val="28"/>
          <w:szCs w:val="28"/>
        </w:rPr>
        <w:t>0</w:t>
      </w:r>
      <w:r w:rsidR="00F50604">
        <w:rPr>
          <w:rFonts w:ascii="Browallia New" w:hAnsi="Browallia New" w:cs="Browallia New"/>
          <w:sz w:val="28"/>
          <w:szCs w:val="28"/>
        </w:rPr>
        <w:t>1</w:t>
      </w:r>
      <w:r w:rsidRPr="000F7318">
        <w:rPr>
          <w:rFonts w:ascii="Browallia New" w:hAnsi="Browallia New" w:cs="Browallia New"/>
          <w:sz w:val="28"/>
          <w:szCs w:val="28"/>
        </w:rPr>
        <w:t xml:space="preserve"> </w:t>
      </w:r>
      <w:r w:rsidR="00B80335" w:rsidRPr="000F7318">
        <w:rPr>
          <w:rFonts w:ascii="Browallia New" w:hAnsi="Browallia New" w:cs="Browallia New"/>
          <w:sz w:val="28"/>
          <w:szCs w:val="28"/>
          <w:cs/>
        </w:rPr>
        <w:t>ล้าน</w:t>
      </w:r>
      <w:r w:rsidRPr="000F7318">
        <w:rPr>
          <w:rFonts w:ascii="Browallia New" w:hAnsi="Browallia New" w:cs="Browallia New"/>
          <w:sz w:val="28"/>
          <w:szCs w:val="28"/>
          <w:cs/>
        </w:rPr>
        <w:t>บาท</w:t>
      </w:r>
      <w:r w:rsidRPr="00B80335">
        <w:rPr>
          <w:rFonts w:ascii="Browallia New" w:hAnsi="Browallia New" w:cs="Browallia New"/>
          <w:sz w:val="28"/>
          <w:szCs w:val="28"/>
        </w:rPr>
        <w:t xml:space="preserve"> </w:t>
      </w:r>
      <w:r w:rsidRPr="00B80335">
        <w:rPr>
          <w:rFonts w:ascii="Browallia New" w:hAnsi="Browallia New" w:cs="Browallia New"/>
          <w:sz w:val="28"/>
          <w:szCs w:val="28"/>
          <w:cs/>
        </w:rPr>
        <w:t>ใน</w:t>
      </w:r>
      <w:r w:rsidRPr="001B453A">
        <w:rPr>
          <w:rFonts w:ascii="Browallia New" w:hAnsi="Browallia New" w:cs="Browallia New"/>
          <w:sz w:val="28"/>
          <w:szCs w:val="28"/>
          <w:cs/>
        </w:rPr>
        <w:t>งบการเงินเฉพาะกิจการ ตามลำดับ</w:t>
      </w:r>
    </w:p>
    <w:p w14:paraId="2466F84F" w14:textId="77777777" w:rsidR="0099491B" w:rsidRPr="000F7318" w:rsidRDefault="0099491B" w:rsidP="000F7318">
      <w:pPr>
        <w:pStyle w:val="ListParagraph"/>
        <w:rPr>
          <w:rFonts w:ascii="Browallia New" w:hAnsi="Browallia New" w:cs="Browallia New"/>
          <w:sz w:val="24"/>
          <w:szCs w:val="24"/>
          <w:highlight w:val="green"/>
          <w:cs/>
          <w:lang w:eastAsia="zh-CN"/>
        </w:rPr>
      </w:pPr>
    </w:p>
    <w:p w14:paraId="4CD364D0" w14:textId="49843549" w:rsidR="00E91037" w:rsidRDefault="0099491B" w:rsidP="00E91037">
      <w:pPr>
        <w:pStyle w:val="ListParagraph"/>
        <w:numPr>
          <w:ilvl w:val="1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1B453A">
        <w:rPr>
          <w:rFonts w:ascii="Browallia New" w:hAnsi="Browallia New" w:cs="Browallia New"/>
          <w:sz w:val="28"/>
          <w:szCs w:val="28"/>
          <w:cs/>
          <w:lang w:eastAsia="zh-CN"/>
        </w:rPr>
        <w:t>ในเดือน</w:t>
      </w:r>
      <w:r w:rsidRPr="000F7318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เมษายน </w:t>
      </w:r>
      <w:r w:rsidRPr="000F7318">
        <w:rPr>
          <w:rFonts w:ascii="Browallia New" w:hAnsi="Browallia New" w:cs="Browallia New"/>
          <w:sz w:val="28"/>
          <w:szCs w:val="28"/>
          <w:lang w:val="en-GB"/>
        </w:rPr>
        <w:t>256</w:t>
      </w:r>
      <w:r w:rsidRPr="000F7318">
        <w:rPr>
          <w:rFonts w:ascii="Browallia New" w:hAnsi="Browallia New" w:cs="Browallia New"/>
          <w:sz w:val="28"/>
          <w:szCs w:val="28"/>
        </w:rPr>
        <w:t>2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 บริษัทย่อยทางอ้อมทำสัญญาจ้างพรีเซนเตอร์โฆษณา โดยมีภาระผูกพันที่ต้องจ่ายตามสัญญาเป็นจำนวนเงิน </w:t>
      </w:r>
      <w:r w:rsidRPr="000F7318">
        <w:rPr>
          <w:rFonts w:ascii="Browallia New" w:hAnsi="Browallia New" w:cs="Browallia New"/>
          <w:sz w:val="28"/>
          <w:szCs w:val="28"/>
        </w:rPr>
        <w:t xml:space="preserve">330 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ล้านเกาหลีวอน และ </w:t>
      </w:r>
      <w:r w:rsidRPr="000F7318">
        <w:rPr>
          <w:rFonts w:ascii="Browallia New" w:hAnsi="Browallia New" w:cs="Browallia New"/>
          <w:sz w:val="28"/>
          <w:szCs w:val="28"/>
        </w:rPr>
        <w:t xml:space="preserve">420,000 </w:t>
      </w:r>
      <w:r w:rsidRPr="000F7318">
        <w:rPr>
          <w:rFonts w:ascii="Browallia New" w:hAnsi="Browallia New" w:cs="Browallia New"/>
          <w:sz w:val="28"/>
          <w:szCs w:val="28"/>
          <w:cs/>
        </w:rPr>
        <w:t>ดอลลา</w:t>
      </w:r>
      <w:r w:rsidR="0099506D" w:rsidRPr="000F7318">
        <w:rPr>
          <w:rFonts w:ascii="Browallia New" w:hAnsi="Browallia New" w:cs="Browallia New"/>
          <w:sz w:val="28"/>
          <w:szCs w:val="28"/>
          <w:cs/>
        </w:rPr>
        <w:t>ร์</w:t>
      </w:r>
      <w:r w:rsidRPr="000F7318">
        <w:rPr>
          <w:rFonts w:ascii="Browallia New" w:hAnsi="Browallia New" w:cs="Browallia New"/>
          <w:sz w:val="28"/>
          <w:szCs w:val="28"/>
          <w:cs/>
        </w:rPr>
        <w:t>สหรัฐ</w:t>
      </w:r>
    </w:p>
    <w:p w14:paraId="6FFD0849" w14:textId="77777777" w:rsidR="00E91037" w:rsidRPr="000F7318" w:rsidRDefault="00E91037" w:rsidP="000F73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hAnsi="Browallia New" w:cs="Browallia New"/>
          <w:sz w:val="28"/>
          <w:szCs w:val="28"/>
        </w:rPr>
      </w:pPr>
    </w:p>
    <w:p w14:paraId="76F94E0E" w14:textId="5902B05F" w:rsidR="00156DCD" w:rsidRPr="00195A24" w:rsidRDefault="00E91037" w:rsidP="00FE3FC4">
      <w:pPr>
        <w:pStyle w:val="ListParagraph"/>
        <w:numPr>
          <w:ilvl w:val="1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EC2B1A">
        <w:rPr>
          <w:rFonts w:ascii="Browallia New" w:hAnsi="Browallia New" w:cs="Browallia New"/>
          <w:sz w:val="28"/>
          <w:szCs w:val="28"/>
          <w:cs/>
        </w:rPr>
        <w:t>เมื่อ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Pr="000F7318">
        <w:rPr>
          <w:rFonts w:ascii="Browallia New" w:hAnsi="Browallia New" w:cs="Browallia New"/>
          <w:sz w:val="28"/>
          <w:szCs w:val="28"/>
        </w:rPr>
        <w:t>17</w:t>
      </w:r>
      <w:r w:rsidRPr="000F7318">
        <w:rPr>
          <w:rFonts w:ascii="Browallia New" w:hAnsi="Browallia New" w:cs="Browallia New"/>
          <w:sz w:val="28"/>
          <w:szCs w:val="28"/>
          <w:cs/>
        </w:rPr>
        <w:t xml:space="preserve"> กันยาย</w:t>
      </w:r>
      <w:r w:rsidRPr="00EC2B1A">
        <w:rPr>
          <w:rFonts w:ascii="Browallia New" w:hAnsi="Browallia New" w:cs="Browallia New"/>
          <w:sz w:val="28"/>
          <w:szCs w:val="28"/>
          <w:cs/>
        </w:rPr>
        <w:t xml:space="preserve">น </w:t>
      </w:r>
      <w:r w:rsidRPr="00EC2B1A">
        <w:rPr>
          <w:rFonts w:ascii="Browallia New" w:hAnsi="Browallia New" w:cs="Browallia New"/>
          <w:sz w:val="28"/>
          <w:szCs w:val="28"/>
        </w:rPr>
        <w:t>2560</w:t>
      </w:r>
      <w:r w:rsidRPr="00EC2B1A">
        <w:rPr>
          <w:rFonts w:ascii="Browallia New" w:hAnsi="Browallia New" w:cs="Browallia New"/>
          <w:sz w:val="28"/>
          <w:szCs w:val="28"/>
          <w:cs/>
        </w:rPr>
        <w:t xml:space="preserve"> บริษัทถูกฟ้องร้องเป็นจำเลยร่วมกับผู้อื่นอีก </w:t>
      </w:r>
      <w:r w:rsidRPr="00EC2B1A">
        <w:rPr>
          <w:rFonts w:ascii="Browallia New" w:hAnsi="Browallia New" w:cs="Browallia New"/>
          <w:sz w:val="28"/>
          <w:szCs w:val="28"/>
        </w:rPr>
        <w:t>5</w:t>
      </w:r>
      <w:r w:rsidRPr="00EC2B1A">
        <w:rPr>
          <w:rFonts w:ascii="Browallia New" w:hAnsi="Browallia New" w:cs="Browallia New"/>
          <w:sz w:val="28"/>
          <w:szCs w:val="28"/>
          <w:cs/>
        </w:rPr>
        <w:t xml:space="preserve"> ราย โดยโจทย์ขอให้ศาลมีคำสั่งให้การซื้อขายหุ้นเป็นโมฆะและขอให้บริษัทชำระเงินคืนพร้อมดอกเบี้ยถึงวันฟ้องเป็นเงินจำนวน </w:t>
      </w:r>
      <w:r w:rsidRPr="00EC2B1A">
        <w:rPr>
          <w:rFonts w:ascii="Browallia New" w:hAnsi="Browallia New" w:cs="Browallia New"/>
          <w:sz w:val="28"/>
          <w:szCs w:val="28"/>
        </w:rPr>
        <w:t>275</w:t>
      </w:r>
      <w:r w:rsidRPr="00EC2B1A">
        <w:rPr>
          <w:rFonts w:ascii="Browallia New" w:hAnsi="Browallia New" w:cs="Browallia New"/>
          <w:sz w:val="28"/>
          <w:szCs w:val="28"/>
          <w:cs/>
        </w:rPr>
        <w:t xml:space="preserve"> ล้านบาท และชำระดอกเบี้ยอัตราร้อยละ </w:t>
      </w:r>
      <w:r w:rsidRPr="00EC2B1A">
        <w:rPr>
          <w:rFonts w:ascii="Browallia New" w:hAnsi="Browallia New" w:cs="Browallia New"/>
          <w:sz w:val="28"/>
          <w:szCs w:val="28"/>
        </w:rPr>
        <w:t>7.50</w:t>
      </w:r>
      <w:r w:rsidRPr="00EC2B1A">
        <w:rPr>
          <w:rFonts w:ascii="Browallia New" w:hAnsi="Browallia New" w:cs="Browallia New"/>
          <w:sz w:val="28"/>
          <w:szCs w:val="28"/>
          <w:cs/>
        </w:rPr>
        <w:t xml:space="preserve"> ต่อปี ของต้นเงินจำนวน </w:t>
      </w:r>
      <w:r w:rsidRPr="00EC2B1A">
        <w:rPr>
          <w:rFonts w:ascii="Browallia New" w:hAnsi="Browallia New" w:cs="Browallia New"/>
          <w:sz w:val="28"/>
          <w:szCs w:val="28"/>
        </w:rPr>
        <w:t>242</w:t>
      </w:r>
      <w:r w:rsidRPr="00EC2B1A">
        <w:rPr>
          <w:rFonts w:ascii="Browallia New" w:hAnsi="Browallia New" w:cs="Browallia New"/>
          <w:sz w:val="28"/>
          <w:szCs w:val="28"/>
          <w:cs/>
        </w:rPr>
        <w:t xml:space="preserve"> ล้านบาท ให้แก่โจทก์</w:t>
      </w:r>
      <w:r w:rsidR="00195A24">
        <w:rPr>
          <w:rFonts w:ascii="Browallia New" w:hAnsi="Browallia New" w:cs="Browallia New"/>
          <w:sz w:val="28"/>
          <w:szCs w:val="28"/>
        </w:rPr>
        <w:t xml:space="preserve"> </w:t>
      </w:r>
      <w:r w:rsidR="00195A24">
        <w:rPr>
          <w:rFonts w:ascii="Browallia New" w:hAnsi="Browallia New" w:cs="Browallia New" w:hint="cs"/>
          <w:sz w:val="28"/>
          <w:szCs w:val="28"/>
          <w:cs/>
        </w:rPr>
        <w:t>ซึ่ง</w:t>
      </w:r>
      <w:r w:rsidR="00156DCD" w:rsidRPr="00195A24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156DCD" w:rsidRPr="00195A24">
        <w:rPr>
          <w:rFonts w:ascii="Browallia New" w:hAnsi="Browallia New" w:cs="Browallia New"/>
          <w:sz w:val="28"/>
          <w:szCs w:val="28"/>
        </w:rPr>
        <w:t xml:space="preserve">30 </w:t>
      </w:r>
      <w:r w:rsidR="00156DCD" w:rsidRPr="000F7318">
        <w:rPr>
          <w:rFonts w:ascii="Browallia New" w:hAnsi="Browallia New" w:cs="Browallia New"/>
          <w:sz w:val="28"/>
          <w:szCs w:val="28"/>
          <w:cs/>
        </w:rPr>
        <w:t xml:space="preserve">เมษายน </w:t>
      </w:r>
      <w:r w:rsidR="00156DCD" w:rsidRPr="000F7318">
        <w:rPr>
          <w:rFonts w:ascii="Browallia New" w:hAnsi="Browallia New" w:cs="Browallia New"/>
          <w:sz w:val="28"/>
          <w:szCs w:val="28"/>
        </w:rPr>
        <w:t>2562</w:t>
      </w:r>
      <w:r w:rsidR="00156DCD" w:rsidRPr="00195A24">
        <w:rPr>
          <w:rFonts w:ascii="Browallia New" w:hAnsi="Browallia New" w:cs="Browallia New"/>
          <w:sz w:val="28"/>
          <w:szCs w:val="28"/>
        </w:rPr>
        <w:t xml:space="preserve"> </w:t>
      </w:r>
      <w:r w:rsidR="00156DCD" w:rsidRPr="00195A24">
        <w:rPr>
          <w:rFonts w:ascii="Browallia New" w:hAnsi="Browallia New" w:cs="Browallia New"/>
          <w:sz w:val="28"/>
          <w:szCs w:val="28"/>
          <w:cs/>
        </w:rPr>
        <w:t>ศาลชั้นต้นมีคำพิพากษาให้สัญญาซื้อขายหุ้นเป็นโมฆะ อย่างไรก็ตาม</w:t>
      </w:r>
      <w:r w:rsidR="00C7405C" w:rsidRPr="00195A24">
        <w:rPr>
          <w:rFonts w:ascii="Browallia New" w:hAnsi="Browallia New" w:cs="Browallia New"/>
          <w:sz w:val="28"/>
          <w:szCs w:val="28"/>
        </w:rPr>
        <w:t xml:space="preserve"> </w:t>
      </w:r>
      <w:r w:rsidR="00156DCD" w:rsidRPr="00195A24">
        <w:rPr>
          <w:rFonts w:ascii="Browallia New" w:hAnsi="Browallia New" w:cs="Browallia New"/>
          <w:sz w:val="28"/>
          <w:szCs w:val="28"/>
          <w:cs/>
        </w:rPr>
        <w:t>บริษัทไม่เห็นด้วยกับคำพิพากษา</w:t>
      </w:r>
      <w:r w:rsidR="006D0054">
        <w:rPr>
          <w:rFonts w:ascii="Browallia New" w:hAnsi="Browallia New" w:cs="Browallia New" w:hint="cs"/>
          <w:sz w:val="28"/>
          <w:szCs w:val="28"/>
          <w:cs/>
        </w:rPr>
        <w:t>ของ</w:t>
      </w:r>
      <w:r w:rsidR="00156DCD" w:rsidRPr="00195A24">
        <w:rPr>
          <w:rFonts w:ascii="Browallia New" w:hAnsi="Browallia New" w:cs="Browallia New"/>
          <w:sz w:val="28"/>
          <w:szCs w:val="28"/>
          <w:cs/>
        </w:rPr>
        <w:t>ศาลชั้น</w:t>
      </w:r>
      <w:r w:rsidR="006D0054">
        <w:rPr>
          <w:rFonts w:ascii="Browallia New" w:hAnsi="Browallia New" w:cs="Browallia New" w:hint="cs"/>
          <w:sz w:val="28"/>
          <w:szCs w:val="28"/>
          <w:cs/>
        </w:rPr>
        <w:t>ต้น</w:t>
      </w:r>
      <w:r w:rsidR="00156DCD" w:rsidRPr="00195A24">
        <w:rPr>
          <w:rFonts w:ascii="Browallia New" w:hAnsi="Browallia New" w:cs="Browallia New"/>
          <w:sz w:val="28"/>
          <w:szCs w:val="28"/>
          <w:cs/>
        </w:rPr>
        <w:t xml:space="preserve"> และอยู่ระหว่างการอุทธรณ์คำพิพากษา</w:t>
      </w:r>
      <w:r w:rsidR="006D0054">
        <w:rPr>
          <w:rFonts w:ascii="Browallia New" w:hAnsi="Browallia New" w:cs="Browallia New" w:hint="cs"/>
          <w:sz w:val="28"/>
          <w:szCs w:val="28"/>
          <w:cs/>
        </w:rPr>
        <w:t>ของศาล</w:t>
      </w:r>
      <w:r w:rsidR="00156DCD" w:rsidRPr="00195A24">
        <w:rPr>
          <w:rFonts w:ascii="Browallia New" w:hAnsi="Browallia New" w:cs="Browallia New"/>
          <w:sz w:val="28"/>
          <w:szCs w:val="28"/>
          <w:cs/>
        </w:rPr>
        <w:t>ชั้นต้น</w:t>
      </w:r>
    </w:p>
    <w:p w14:paraId="10FF37D5" w14:textId="77777777" w:rsidR="00F22457" w:rsidRPr="008A0967" w:rsidRDefault="00F22457" w:rsidP="000F7318">
      <w:pPr>
        <w:pStyle w:val="Preformatted"/>
        <w:tabs>
          <w:tab w:val="clear" w:pos="0"/>
          <w:tab w:val="clear" w:pos="959"/>
          <w:tab w:val="clear" w:pos="9590"/>
        </w:tabs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sectPr w:rsidR="00F22457" w:rsidRPr="008A0967" w:rsidSect="008D6A2C">
      <w:footerReference w:type="default" r:id="rId11"/>
      <w:pgSz w:w="11909" w:h="16834" w:code="9"/>
      <w:pgMar w:top="1530" w:right="1019" w:bottom="1259" w:left="1418" w:header="720" w:footer="397" w:gutter="0"/>
      <w:pgNumType w:start="9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899D24" w14:textId="77777777" w:rsidR="00235881" w:rsidRDefault="00235881">
      <w:r>
        <w:separator/>
      </w:r>
    </w:p>
  </w:endnote>
  <w:endnote w:type="continuationSeparator" w:id="0">
    <w:p w14:paraId="44C30AFD" w14:textId="77777777" w:rsidR="00235881" w:rsidRDefault="00235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6162158"/>
      <w:docPartObj>
        <w:docPartGallery w:val="Page Numbers (Bottom of Page)"/>
        <w:docPartUnique/>
      </w:docPartObj>
    </w:sdtPr>
    <w:sdtEndPr>
      <w:rPr>
        <w:rFonts w:ascii="Browallia New" w:hAnsi="Browallia New" w:cs="Browallia New" w:hint="cs"/>
        <w:noProof/>
        <w:sz w:val="28"/>
        <w:szCs w:val="28"/>
      </w:rPr>
    </w:sdtEndPr>
    <w:sdtContent>
      <w:p w14:paraId="5E1FBA09" w14:textId="0F417DFC" w:rsidR="0081210C" w:rsidRPr="00B5115E" w:rsidRDefault="0081210C">
        <w:pPr>
          <w:pStyle w:val="Footer"/>
          <w:jc w:val="right"/>
          <w:rPr>
            <w:rFonts w:ascii="Browallia New" w:hAnsi="Browallia New" w:cs="Browallia New"/>
            <w:sz w:val="28"/>
            <w:szCs w:val="28"/>
          </w:rPr>
        </w:pP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begin"/>
        </w:r>
        <w:r w:rsidRPr="00B5115E">
          <w:rPr>
            <w:rFonts w:ascii="Browallia New" w:hAnsi="Browallia New" w:cs="Browallia New" w:hint="cs"/>
            <w:sz w:val="28"/>
            <w:szCs w:val="28"/>
          </w:rPr>
          <w:instrText xml:space="preserve"> PAGE   \* MERGEFORMAT </w:instrTex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30</w:t>
        </w:r>
        <w:r w:rsidRPr="00B5115E">
          <w:rPr>
            <w:rFonts w:ascii="Browallia New" w:hAnsi="Browallia New" w:cs="Browallia New" w:hint="cs"/>
            <w:noProof/>
            <w:sz w:val="28"/>
            <w:szCs w:val="28"/>
          </w:rPr>
          <w:fldChar w:fldCharType="end"/>
        </w:r>
      </w:p>
    </w:sdtContent>
  </w:sdt>
  <w:p w14:paraId="7E777565" w14:textId="3FD15E69" w:rsidR="0081210C" w:rsidRPr="00145EC5" w:rsidRDefault="0081210C" w:rsidP="001559D0">
    <w:pPr>
      <w:pStyle w:val="Footer"/>
      <w:spacing w:line="240" w:lineRule="auto"/>
      <w:ind w:left="446" w:right="360"/>
      <w:rPr>
        <w:rFonts w:ascii="Browallia New" w:hAnsi="Browallia New" w:cs="Browallia New"/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59EB91" w14:textId="77777777" w:rsidR="00235881" w:rsidRDefault="00235881">
      <w:r>
        <w:separator/>
      </w:r>
    </w:p>
  </w:footnote>
  <w:footnote w:type="continuationSeparator" w:id="0">
    <w:p w14:paraId="22FAB510" w14:textId="77777777" w:rsidR="00235881" w:rsidRDefault="002358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02948AE"/>
    <w:multiLevelType w:val="hybridMultilevel"/>
    <w:tmpl w:val="F3584236"/>
    <w:lvl w:ilvl="0" w:tplc="3D729F2A">
      <w:start w:val="17"/>
      <w:numFmt w:val="bullet"/>
      <w:lvlText w:val="-"/>
      <w:lvlJc w:val="left"/>
      <w:pPr>
        <w:ind w:left="1146" w:hanging="360"/>
      </w:pPr>
      <w:rPr>
        <w:rFonts w:ascii="Garamond" w:eastAsia="Times New Roman" w:hAnsi="Garamond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0160625D"/>
    <w:multiLevelType w:val="multilevel"/>
    <w:tmpl w:val="872ADDA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2" w15:restartNumberingAfterBreak="0">
    <w:nsid w:val="050A7E49"/>
    <w:multiLevelType w:val="hybridMultilevel"/>
    <w:tmpl w:val="F712063A"/>
    <w:lvl w:ilvl="0" w:tplc="8E4C7DFC">
      <w:start w:val="1"/>
      <w:numFmt w:val="decimal"/>
      <w:lvlText w:val="17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16840872"/>
    <w:multiLevelType w:val="multilevel"/>
    <w:tmpl w:val="4378E472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7623946"/>
    <w:multiLevelType w:val="multilevel"/>
    <w:tmpl w:val="CCD48F4A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5" w15:restartNumberingAfterBreak="0">
    <w:nsid w:val="205633E5"/>
    <w:multiLevelType w:val="hybridMultilevel"/>
    <w:tmpl w:val="0E0C26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4447802"/>
    <w:multiLevelType w:val="multilevel"/>
    <w:tmpl w:val="69348246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B7630B"/>
    <w:multiLevelType w:val="hybridMultilevel"/>
    <w:tmpl w:val="C5389366"/>
    <w:lvl w:ilvl="0" w:tplc="8E4C7DFC">
      <w:start w:val="1"/>
      <w:numFmt w:val="decimal"/>
      <w:lvlText w:val="17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 w15:restartNumberingAfterBreak="0">
    <w:nsid w:val="2EF661F2"/>
    <w:multiLevelType w:val="hybridMultilevel"/>
    <w:tmpl w:val="7A628578"/>
    <w:lvl w:ilvl="0" w:tplc="479476B0">
      <w:numFmt w:val="bullet"/>
      <w:lvlText w:val="-"/>
      <w:lvlJc w:val="left"/>
      <w:pPr>
        <w:ind w:left="1170" w:hanging="360"/>
      </w:pPr>
      <w:rPr>
        <w:rFonts w:ascii="Browallia New" w:eastAsia="SimSun" w:hAnsi="Browallia New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30795B69"/>
    <w:multiLevelType w:val="multilevel"/>
    <w:tmpl w:val="088E720A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8667C5"/>
    <w:multiLevelType w:val="hybridMultilevel"/>
    <w:tmpl w:val="9B68672A"/>
    <w:lvl w:ilvl="0" w:tplc="F9A0F908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944A3F"/>
    <w:multiLevelType w:val="hybridMultilevel"/>
    <w:tmpl w:val="D9CA98D2"/>
    <w:lvl w:ilvl="0" w:tplc="479476B0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F0275D"/>
    <w:multiLevelType w:val="multilevel"/>
    <w:tmpl w:val="EAC29312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5" w15:restartNumberingAfterBreak="0">
    <w:nsid w:val="36D139D3"/>
    <w:multiLevelType w:val="multilevel"/>
    <w:tmpl w:val="F0C41F2E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Browallia New" w:hAnsi="Browallia New" w:cs="Browallia New" w:hint="cs"/>
        <w:color w:val="000000"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  <w:color w:val="000000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7" w15:restartNumberingAfterBreak="0">
    <w:nsid w:val="3C76432B"/>
    <w:multiLevelType w:val="multilevel"/>
    <w:tmpl w:val="149E6662"/>
    <w:lvl w:ilvl="0">
      <w:start w:val="4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E0759E8"/>
    <w:multiLevelType w:val="hybridMultilevel"/>
    <w:tmpl w:val="73ECB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096E20"/>
    <w:multiLevelType w:val="multilevel"/>
    <w:tmpl w:val="13A4F19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0" w15:restartNumberingAfterBreak="0">
    <w:nsid w:val="3F31084C"/>
    <w:multiLevelType w:val="hybridMultilevel"/>
    <w:tmpl w:val="CC72D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2" w15:restartNumberingAfterBreak="0">
    <w:nsid w:val="4B26411A"/>
    <w:multiLevelType w:val="multilevel"/>
    <w:tmpl w:val="8F6818C6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6"/>
      <w:numFmt w:val="decimal"/>
      <w:lvlText w:val="%1.%2"/>
      <w:lvlJc w:val="left"/>
      <w:pPr>
        <w:ind w:left="81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  <w:color w:val="auto"/>
      </w:rPr>
    </w:lvl>
  </w:abstractNum>
  <w:abstractNum w:abstractNumId="33" w15:restartNumberingAfterBreak="0">
    <w:nsid w:val="536047FE"/>
    <w:multiLevelType w:val="multilevel"/>
    <w:tmpl w:val="45D439E4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5A4362F"/>
    <w:multiLevelType w:val="multilevel"/>
    <w:tmpl w:val="96F00466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5" w15:restartNumberingAfterBreak="0">
    <w:nsid w:val="5756467E"/>
    <w:multiLevelType w:val="hybridMultilevel"/>
    <w:tmpl w:val="1534CE98"/>
    <w:lvl w:ilvl="0" w:tplc="56C2E28A">
      <w:start w:val="1"/>
      <w:numFmt w:val="bullet"/>
      <w:lvlText w:val="•"/>
      <w:lvlJc w:val="left"/>
      <w:pPr>
        <w:ind w:left="2160" w:hanging="360"/>
      </w:pPr>
      <w:rPr>
        <w:rFonts w:ascii="Browallia New" w:eastAsiaTheme="minorHAns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57565710"/>
    <w:multiLevelType w:val="multilevel"/>
    <w:tmpl w:val="96F00466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7" w15:restartNumberingAfterBreak="0">
    <w:nsid w:val="57D5439A"/>
    <w:multiLevelType w:val="multilevel"/>
    <w:tmpl w:val="E9D29F52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38" w15:restartNumberingAfterBreak="0">
    <w:nsid w:val="582B26CC"/>
    <w:multiLevelType w:val="multilevel"/>
    <w:tmpl w:val="3668AD1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7BA228E"/>
    <w:multiLevelType w:val="multilevel"/>
    <w:tmpl w:val="96C0B536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AE82466"/>
    <w:multiLevelType w:val="multilevel"/>
    <w:tmpl w:val="1B1666F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D3A1A28"/>
    <w:multiLevelType w:val="multilevel"/>
    <w:tmpl w:val="A42E0CB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43" w15:restartNumberingAfterBreak="0">
    <w:nsid w:val="726A27C3"/>
    <w:multiLevelType w:val="hybridMultilevel"/>
    <w:tmpl w:val="61C2E0F8"/>
    <w:lvl w:ilvl="0" w:tplc="26D64E48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lang w:bidi="th-TH"/>
      </w:rPr>
    </w:lvl>
    <w:lvl w:ilvl="1" w:tplc="46B6401E">
      <w:numFmt w:val="none"/>
      <w:lvlText w:val=""/>
      <w:lvlJc w:val="left"/>
      <w:pPr>
        <w:tabs>
          <w:tab w:val="num" w:pos="360"/>
        </w:tabs>
      </w:pPr>
    </w:lvl>
    <w:lvl w:ilvl="2" w:tplc="291EACF0">
      <w:numFmt w:val="none"/>
      <w:lvlText w:val=""/>
      <w:lvlJc w:val="left"/>
      <w:pPr>
        <w:tabs>
          <w:tab w:val="num" w:pos="360"/>
        </w:tabs>
      </w:pPr>
    </w:lvl>
    <w:lvl w:ilvl="3" w:tplc="0EB6B06A">
      <w:numFmt w:val="none"/>
      <w:lvlText w:val=""/>
      <w:lvlJc w:val="left"/>
      <w:pPr>
        <w:tabs>
          <w:tab w:val="num" w:pos="360"/>
        </w:tabs>
      </w:pPr>
    </w:lvl>
    <w:lvl w:ilvl="4" w:tplc="5A1C3B74">
      <w:numFmt w:val="none"/>
      <w:lvlText w:val=""/>
      <w:lvlJc w:val="left"/>
      <w:pPr>
        <w:tabs>
          <w:tab w:val="num" w:pos="360"/>
        </w:tabs>
      </w:pPr>
    </w:lvl>
    <w:lvl w:ilvl="5" w:tplc="56823492">
      <w:numFmt w:val="none"/>
      <w:lvlText w:val=""/>
      <w:lvlJc w:val="left"/>
      <w:pPr>
        <w:tabs>
          <w:tab w:val="num" w:pos="360"/>
        </w:tabs>
      </w:pPr>
    </w:lvl>
    <w:lvl w:ilvl="6" w:tplc="29B089F0">
      <w:numFmt w:val="none"/>
      <w:lvlText w:val=""/>
      <w:lvlJc w:val="left"/>
      <w:pPr>
        <w:tabs>
          <w:tab w:val="num" w:pos="360"/>
        </w:tabs>
      </w:pPr>
    </w:lvl>
    <w:lvl w:ilvl="7" w:tplc="42A66D00">
      <w:numFmt w:val="none"/>
      <w:lvlText w:val=""/>
      <w:lvlJc w:val="left"/>
      <w:pPr>
        <w:tabs>
          <w:tab w:val="num" w:pos="360"/>
        </w:tabs>
      </w:pPr>
    </w:lvl>
    <w:lvl w:ilvl="8" w:tplc="1760FCD4">
      <w:numFmt w:val="none"/>
      <w:lvlText w:val=""/>
      <w:lvlJc w:val="left"/>
      <w:pPr>
        <w:tabs>
          <w:tab w:val="num" w:pos="360"/>
        </w:tabs>
      </w:pPr>
    </w:lvl>
  </w:abstractNum>
  <w:abstractNum w:abstractNumId="44" w15:restartNumberingAfterBreak="0">
    <w:nsid w:val="72700E1D"/>
    <w:multiLevelType w:val="multilevel"/>
    <w:tmpl w:val="37D0AA3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2F0446F"/>
    <w:multiLevelType w:val="multilevel"/>
    <w:tmpl w:val="4B2C36D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46" w15:restartNumberingAfterBreak="0">
    <w:nsid w:val="73AE20AC"/>
    <w:multiLevelType w:val="multilevel"/>
    <w:tmpl w:val="40543A22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741103CD"/>
    <w:multiLevelType w:val="multilevel"/>
    <w:tmpl w:val="0409001D"/>
    <w:styleLink w:val="Style1"/>
    <w:lvl w:ilvl="0">
      <w:start w:val="2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17"/>
  </w:num>
  <w:num w:numId="13">
    <w:abstractNumId w:val="39"/>
  </w:num>
  <w:num w:numId="14">
    <w:abstractNumId w:val="21"/>
  </w:num>
  <w:num w:numId="15">
    <w:abstractNumId w:val="31"/>
  </w:num>
  <w:num w:numId="16">
    <w:abstractNumId w:val="43"/>
  </w:num>
  <w:num w:numId="17">
    <w:abstractNumId w:val="23"/>
  </w:num>
  <w:num w:numId="18">
    <w:abstractNumId w:val="35"/>
  </w:num>
  <w:num w:numId="19">
    <w:abstractNumId w:val="27"/>
  </w:num>
  <w:num w:numId="20">
    <w:abstractNumId w:val="28"/>
  </w:num>
  <w:num w:numId="21">
    <w:abstractNumId w:val="34"/>
  </w:num>
  <w:num w:numId="22">
    <w:abstractNumId w:val="47"/>
  </w:num>
  <w:num w:numId="23">
    <w:abstractNumId w:val="22"/>
  </w:num>
  <w:num w:numId="24">
    <w:abstractNumId w:val="30"/>
  </w:num>
  <w:num w:numId="25">
    <w:abstractNumId w:val="36"/>
  </w:num>
  <w:num w:numId="26">
    <w:abstractNumId w:val="44"/>
  </w:num>
  <w:num w:numId="27">
    <w:abstractNumId w:val="24"/>
  </w:num>
  <w:num w:numId="28">
    <w:abstractNumId w:val="20"/>
  </w:num>
  <w:num w:numId="29">
    <w:abstractNumId w:val="32"/>
  </w:num>
  <w:num w:numId="30">
    <w:abstractNumId w:val="42"/>
  </w:num>
  <w:num w:numId="31">
    <w:abstractNumId w:val="37"/>
  </w:num>
  <w:num w:numId="32">
    <w:abstractNumId w:val="40"/>
  </w:num>
  <w:num w:numId="33">
    <w:abstractNumId w:val="14"/>
  </w:num>
  <w:num w:numId="34">
    <w:abstractNumId w:val="33"/>
  </w:num>
  <w:num w:numId="35">
    <w:abstractNumId w:val="16"/>
  </w:num>
  <w:num w:numId="36">
    <w:abstractNumId w:val="45"/>
  </w:num>
  <w:num w:numId="37">
    <w:abstractNumId w:val="11"/>
  </w:num>
  <w:num w:numId="38">
    <w:abstractNumId w:val="41"/>
  </w:num>
  <w:num w:numId="39">
    <w:abstractNumId w:val="13"/>
  </w:num>
  <w:num w:numId="40">
    <w:abstractNumId w:val="38"/>
  </w:num>
  <w:num w:numId="41">
    <w:abstractNumId w:val="30"/>
  </w:num>
  <w:num w:numId="42">
    <w:abstractNumId w:val="15"/>
  </w:num>
  <w:num w:numId="43">
    <w:abstractNumId w:val="15"/>
  </w:num>
  <w:num w:numId="44">
    <w:abstractNumId w:val="19"/>
  </w:num>
  <w:num w:numId="45">
    <w:abstractNumId w:val="12"/>
  </w:num>
  <w:num w:numId="46">
    <w:abstractNumId w:val="18"/>
  </w:num>
  <w:num w:numId="47">
    <w:abstractNumId w:val="25"/>
  </w:num>
  <w:num w:numId="48">
    <w:abstractNumId w:val="29"/>
  </w:num>
  <w:num w:numId="49">
    <w:abstractNumId w:val="10"/>
  </w:num>
  <w:num w:numId="50">
    <w:abstractNumId w:val="25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3"/>
  </w:num>
  <w:num w:numId="52">
    <w:abstractNumId w:val="4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968"/>
    <w:rsid w:val="0000063B"/>
    <w:rsid w:val="000006B0"/>
    <w:rsid w:val="00001D67"/>
    <w:rsid w:val="0000254D"/>
    <w:rsid w:val="00002ECA"/>
    <w:rsid w:val="0000366C"/>
    <w:rsid w:val="000038E7"/>
    <w:rsid w:val="00003942"/>
    <w:rsid w:val="00003C2C"/>
    <w:rsid w:val="00003C35"/>
    <w:rsid w:val="000045E5"/>
    <w:rsid w:val="00005C37"/>
    <w:rsid w:val="0000603F"/>
    <w:rsid w:val="00006C77"/>
    <w:rsid w:val="00007036"/>
    <w:rsid w:val="00007362"/>
    <w:rsid w:val="000073AE"/>
    <w:rsid w:val="0000797E"/>
    <w:rsid w:val="00007AAC"/>
    <w:rsid w:val="00007BD1"/>
    <w:rsid w:val="0001083F"/>
    <w:rsid w:val="00010B43"/>
    <w:rsid w:val="00010BB6"/>
    <w:rsid w:val="000111BE"/>
    <w:rsid w:val="000112CB"/>
    <w:rsid w:val="00011C79"/>
    <w:rsid w:val="00012810"/>
    <w:rsid w:val="00012983"/>
    <w:rsid w:val="000129E1"/>
    <w:rsid w:val="000136C0"/>
    <w:rsid w:val="0001389A"/>
    <w:rsid w:val="00013D48"/>
    <w:rsid w:val="00013F8B"/>
    <w:rsid w:val="00014290"/>
    <w:rsid w:val="00014412"/>
    <w:rsid w:val="00014765"/>
    <w:rsid w:val="00014CFE"/>
    <w:rsid w:val="000151E2"/>
    <w:rsid w:val="000153ED"/>
    <w:rsid w:val="00015D57"/>
    <w:rsid w:val="00016753"/>
    <w:rsid w:val="000167E8"/>
    <w:rsid w:val="000168B9"/>
    <w:rsid w:val="000169A2"/>
    <w:rsid w:val="00016E83"/>
    <w:rsid w:val="00020883"/>
    <w:rsid w:val="00020963"/>
    <w:rsid w:val="0002117E"/>
    <w:rsid w:val="000217EA"/>
    <w:rsid w:val="000218F8"/>
    <w:rsid w:val="00021BD9"/>
    <w:rsid w:val="0002246A"/>
    <w:rsid w:val="00022B04"/>
    <w:rsid w:val="00022EBB"/>
    <w:rsid w:val="0002372E"/>
    <w:rsid w:val="0002414B"/>
    <w:rsid w:val="000248A4"/>
    <w:rsid w:val="0002491D"/>
    <w:rsid w:val="0002497D"/>
    <w:rsid w:val="00025535"/>
    <w:rsid w:val="00025FDD"/>
    <w:rsid w:val="0002634B"/>
    <w:rsid w:val="00026BE5"/>
    <w:rsid w:val="00026C00"/>
    <w:rsid w:val="000270F6"/>
    <w:rsid w:val="00027601"/>
    <w:rsid w:val="0002791A"/>
    <w:rsid w:val="00027BD0"/>
    <w:rsid w:val="00027F50"/>
    <w:rsid w:val="000306E1"/>
    <w:rsid w:val="0003092B"/>
    <w:rsid w:val="00030D81"/>
    <w:rsid w:val="000316C2"/>
    <w:rsid w:val="000319EE"/>
    <w:rsid w:val="00031DCF"/>
    <w:rsid w:val="000323C1"/>
    <w:rsid w:val="00033413"/>
    <w:rsid w:val="00033520"/>
    <w:rsid w:val="000335F1"/>
    <w:rsid w:val="0003368F"/>
    <w:rsid w:val="00033BCA"/>
    <w:rsid w:val="00033EEA"/>
    <w:rsid w:val="0003438E"/>
    <w:rsid w:val="00034532"/>
    <w:rsid w:val="00034FA2"/>
    <w:rsid w:val="00035BCC"/>
    <w:rsid w:val="00035D7F"/>
    <w:rsid w:val="00035E27"/>
    <w:rsid w:val="00036A4C"/>
    <w:rsid w:val="00037A0A"/>
    <w:rsid w:val="00037C89"/>
    <w:rsid w:val="000400A1"/>
    <w:rsid w:val="0004093C"/>
    <w:rsid w:val="00040F92"/>
    <w:rsid w:val="0004127D"/>
    <w:rsid w:val="00041875"/>
    <w:rsid w:val="00042A8A"/>
    <w:rsid w:val="0004419C"/>
    <w:rsid w:val="00044B43"/>
    <w:rsid w:val="00044C07"/>
    <w:rsid w:val="0004526E"/>
    <w:rsid w:val="00045A82"/>
    <w:rsid w:val="00045E51"/>
    <w:rsid w:val="00046042"/>
    <w:rsid w:val="0004609F"/>
    <w:rsid w:val="0004667D"/>
    <w:rsid w:val="00046B63"/>
    <w:rsid w:val="00046E30"/>
    <w:rsid w:val="00047C47"/>
    <w:rsid w:val="00047CD9"/>
    <w:rsid w:val="00047E9A"/>
    <w:rsid w:val="00047F33"/>
    <w:rsid w:val="0005060E"/>
    <w:rsid w:val="00050ADF"/>
    <w:rsid w:val="00050F55"/>
    <w:rsid w:val="000511D6"/>
    <w:rsid w:val="000516AF"/>
    <w:rsid w:val="0005196D"/>
    <w:rsid w:val="00052412"/>
    <w:rsid w:val="0005299F"/>
    <w:rsid w:val="00052CF0"/>
    <w:rsid w:val="000535BC"/>
    <w:rsid w:val="000537A6"/>
    <w:rsid w:val="00053B82"/>
    <w:rsid w:val="00054AF2"/>
    <w:rsid w:val="00054E1D"/>
    <w:rsid w:val="00055180"/>
    <w:rsid w:val="0005523F"/>
    <w:rsid w:val="000554E0"/>
    <w:rsid w:val="000555F4"/>
    <w:rsid w:val="00055D89"/>
    <w:rsid w:val="00056BCC"/>
    <w:rsid w:val="0005739A"/>
    <w:rsid w:val="000574CD"/>
    <w:rsid w:val="000579E2"/>
    <w:rsid w:val="00057AF7"/>
    <w:rsid w:val="00057E98"/>
    <w:rsid w:val="00060976"/>
    <w:rsid w:val="000609D2"/>
    <w:rsid w:val="00060B5D"/>
    <w:rsid w:val="00061182"/>
    <w:rsid w:val="00061605"/>
    <w:rsid w:val="0006257A"/>
    <w:rsid w:val="000628DF"/>
    <w:rsid w:val="00062B1E"/>
    <w:rsid w:val="00063338"/>
    <w:rsid w:val="0006334F"/>
    <w:rsid w:val="00064697"/>
    <w:rsid w:val="00064E34"/>
    <w:rsid w:val="00065A7D"/>
    <w:rsid w:val="00067002"/>
    <w:rsid w:val="000670FD"/>
    <w:rsid w:val="00067921"/>
    <w:rsid w:val="00067CFA"/>
    <w:rsid w:val="00067EB2"/>
    <w:rsid w:val="000708B9"/>
    <w:rsid w:val="000717D8"/>
    <w:rsid w:val="00071894"/>
    <w:rsid w:val="000718F7"/>
    <w:rsid w:val="000720FA"/>
    <w:rsid w:val="00072569"/>
    <w:rsid w:val="00072B4A"/>
    <w:rsid w:val="00072EA1"/>
    <w:rsid w:val="000737A1"/>
    <w:rsid w:val="000738BC"/>
    <w:rsid w:val="00073B73"/>
    <w:rsid w:val="00073FD1"/>
    <w:rsid w:val="00075228"/>
    <w:rsid w:val="00075271"/>
    <w:rsid w:val="000755C1"/>
    <w:rsid w:val="000759F5"/>
    <w:rsid w:val="00075BF4"/>
    <w:rsid w:val="00076D6D"/>
    <w:rsid w:val="00076D8F"/>
    <w:rsid w:val="00076F1E"/>
    <w:rsid w:val="000770F5"/>
    <w:rsid w:val="000771A0"/>
    <w:rsid w:val="0007750A"/>
    <w:rsid w:val="00077BDA"/>
    <w:rsid w:val="00077BDB"/>
    <w:rsid w:val="000801CD"/>
    <w:rsid w:val="00080C94"/>
    <w:rsid w:val="00080FAB"/>
    <w:rsid w:val="00081036"/>
    <w:rsid w:val="0008154D"/>
    <w:rsid w:val="000817CC"/>
    <w:rsid w:val="00081E54"/>
    <w:rsid w:val="00082277"/>
    <w:rsid w:val="00082819"/>
    <w:rsid w:val="00082889"/>
    <w:rsid w:val="00083198"/>
    <w:rsid w:val="000832C1"/>
    <w:rsid w:val="00083550"/>
    <w:rsid w:val="000840AD"/>
    <w:rsid w:val="00084127"/>
    <w:rsid w:val="00084FE2"/>
    <w:rsid w:val="00086B2B"/>
    <w:rsid w:val="0008737E"/>
    <w:rsid w:val="00087382"/>
    <w:rsid w:val="000877BF"/>
    <w:rsid w:val="00087CDA"/>
    <w:rsid w:val="00087DEE"/>
    <w:rsid w:val="000901EE"/>
    <w:rsid w:val="000909D9"/>
    <w:rsid w:val="00090AD7"/>
    <w:rsid w:val="00091036"/>
    <w:rsid w:val="0009128E"/>
    <w:rsid w:val="000912AA"/>
    <w:rsid w:val="00091329"/>
    <w:rsid w:val="00091870"/>
    <w:rsid w:val="0009275A"/>
    <w:rsid w:val="0009360A"/>
    <w:rsid w:val="00093E57"/>
    <w:rsid w:val="00093E7F"/>
    <w:rsid w:val="00095132"/>
    <w:rsid w:val="000952E6"/>
    <w:rsid w:val="000954C3"/>
    <w:rsid w:val="00095824"/>
    <w:rsid w:val="000958B3"/>
    <w:rsid w:val="00095A3C"/>
    <w:rsid w:val="00096930"/>
    <w:rsid w:val="0009695A"/>
    <w:rsid w:val="000A00B8"/>
    <w:rsid w:val="000A01AC"/>
    <w:rsid w:val="000A0ED9"/>
    <w:rsid w:val="000A11C7"/>
    <w:rsid w:val="000A15D9"/>
    <w:rsid w:val="000A17B5"/>
    <w:rsid w:val="000A17D5"/>
    <w:rsid w:val="000A1DC7"/>
    <w:rsid w:val="000A22A0"/>
    <w:rsid w:val="000A22BC"/>
    <w:rsid w:val="000A24EA"/>
    <w:rsid w:val="000A2C48"/>
    <w:rsid w:val="000A3ABB"/>
    <w:rsid w:val="000A3BFE"/>
    <w:rsid w:val="000A588E"/>
    <w:rsid w:val="000A5FBD"/>
    <w:rsid w:val="000A6374"/>
    <w:rsid w:val="000A6859"/>
    <w:rsid w:val="000A7090"/>
    <w:rsid w:val="000A7154"/>
    <w:rsid w:val="000A7222"/>
    <w:rsid w:val="000B02F6"/>
    <w:rsid w:val="000B0C57"/>
    <w:rsid w:val="000B0FC2"/>
    <w:rsid w:val="000B102B"/>
    <w:rsid w:val="000B1D15"/>
    <w:rsid w:val="000B1ED5"/>
    <w:rsid w:val="000B21E4"/>
    <w:rsid w:val="000B2A7E"/>
    <w:rsid w:val="000B3CA1"/>
    <w:rsid w:val="000B4505"/>
    <w:rsid w:val="000B455D"/>
    <w:rsid w:val="000B48CD"/>
    <w:rsid w:val="000B4A33"/>
    <w:rsid w:val="000B4D9C"/>
    <w:rsid w:val="000B53B0"/>
    <w:rsid w:val="000B53BD"/>
    <w:rsid w:val="000B54AE"/>
    <w:rsid w:val="000B5DE2"/>
    <w:rsid w:val="000B6639"/>
    <w:rsid w:val="000B68E9"/>
    <w:rsid w:val="000B6BA4"/>
    <w:rsid w:val="000B7CE4"/>
    <w:rsid w:val="000B7DD1"/>
    <w:rsid w:val="000C04E0"/>
    <w:rsid w:val="000C1140"/>
    <w:rsid w:val="000C145F"/>
    <w:rsid w:val="000C16B8"/>
    <w:rsid w:val="000C1717"/>
    <w:rsid w:val="000C1950"/>
    <w:rsid w:val="000C2365"/>
    <w:rsid w:val="000C25A0"/>
    <w:rsid w:val="000C2978"/>
    <w:rsid w:val="000C2B70"/>
    <w:rsid w:val="000C3252"/>
    <w:rsid w:val="000C35E5"/>
    <w:rsid w:val="000C3C0D"/>
    <w:rsid w:val="000C40FF"/>
    <w:rsid w:val="000C44EE"/>
    <w:rsid w:val="000C4D35"/>
    <w:rsid w:val="000C4F23"/>
    <w:rsid w:val="000C51AB"/>
    <w:rsid w:val="000C5540"/>
    <w:rsid w:val="000C55F2"/>
    <w:rsid w:val="000C56F3"/>
    <w:rsid w:val="000C6071"/>
    <w:rsid w:val="000C60A0"/>
    <w:rsid w:val="000C6509"/>
    <w:rsid w:val="000C686B"/>
    <w:rsid w:val="000C68B2"/>
    <w:rsid w:val="000C6956"/>
    <w:rsid w:val="000C6C88"/>
    <w:rsid w:val="000C71EF"/>
    <w:rsid w:val="000C7555"/>
    <w:rsid w:val="000C777C"/>
    <w:rsid w:val="000C7B05"/>
    <w:rsid w:val="000D0398"/>
    <w:rsid w:val="000D0543"/>
    <w:rsid w:val="000D0B7E"/>
    <w:rsid w:val="000D0CF4"/>
    <w:rsid w:val="000D131C"/>
    <w:rsid w:val="000D143B"/>
    <w:rsid w:val="000D15DC"/>
    <w:rsid w:val="000D15F3"/>
    <w:rsid w:val="000D1D07"/>
    <w:rsid w:val="000D2024"/>
    <w:rsid w:val="000D20FE"/>
    <w:rsid w:val="000D235F"/>
    <w:rsid w:val="000D2792"/>
    <w:rsid w:val="000D2E19"/>
    <w:rsid w:val="000D30DD"/>
    <w:rsid w:val="000D3274"/>
    <w:rsid w:val="000D34CF"/>
    <w:rsid w:val="000D39C2"/>
    <w:rsid w:val="000D477C"/>
    <w:rsid w:val="000D4FD2"/>
    <w:rsid w:val="000D5163"/>
    <w:rsid w:val="000D56A2"/>
    <w:rsid w:val="000D5A30"/>
    <w:rsid w:val="000D5E57"/>
    <w:rsid w:val="000D61EF"/>
    <w:rsid w:val="000D681F"/>
    <w:rsid w:val="000D7919"/>
    <w:rsid w:val="000E025C"/>
    <w:rsid w:val="000E0795"/>
    <w:rsid w:val="000E0CE3"/>
    <w:rsid w:val="000E0E7E"/>
    <w:rsid w:val="000E11C0"/>
    <w:rsid w:val="000E210A"/>
    <w:rsid w:val="000E24A9"/>
    <w:rsid w:val="000E2B6D"/>
    <w:rsid w:val="000E2BB2"/>
    <w:rsid w:val="000E2C0D"/>
    <w:rsid w:val="000E2C30"/>
    <w:rsid w:val="000E2D4A"/>
    <w:rsid w:val="000E3626"/>
    <w:rsid w:val="000E38D5"/>
    <w:rsid w:val="000E3D11"/>
    <w:rsid w:val="000E450B"/>
    <w:rsid w:val="000E4529"/>
    <w:rsid w:val="000E519E"/>
    <w:rsid w:val="000E575B"/>
    <w:rsid w:val="000E57A8"/>
    <w:rsid w:val="000E5DAA"/>
    <w:rsid w:val="000E6AA8"/>
    <w:rsid w:val="000E6E7D"/>
    <w:rsid w:val="000F0022"/>
    <w:rsid w:val="000F085F"/>
    <w:rsid w:val="000F112E"/>
    <w:rsid w:val="000F1B79"/>
    <w:rsid w:val="000F2190"/>
    <w:rsid w:val="000F2D67"/>
    <w:rsid w:val="000F41EB"/>
    <w:rsid w:val="000F42AB"/>
    <w:rsid w:val="000F456D"/>
    <w:rsid w:val="000F4880"/>
    <w:rsid w:val="000F4CCA"/>
    <w:rsid w:val="000F4FB8"/>
    <w:rsid w:val="000F5287"/>
    <w:rsid w:val="000F5B67"/>
    <w:rsid w:val="000F5FB3"/>
    <w:rsid w:val="000F6329"/>
    <w:rsid w:val="000F6700"/>
    <w:rsid w:val="000F7318"/>
    <w:rsid w:val="000F7B09"/>
    <w:rsid w:val="000F7DCB"/>
    <w:rsid w:val="0010080E"/>
    <w:rsid w:val="0010089C"/>
    <w:rsid w:val="00100A36"/>
    <w:rsid w:val="00101351"/>
    <w:rsid w:val="00101805"/>
    <w:rsid w:val="00101C0A"/>
    <w:rsid w:val="00101F95"/>
    <w:rsid w:val="001029E9"/>
    <w:rsid w:val="001034CC"/>
    <w:rsid w:val="00103C3E"/>
    <w:rsid w:val="00104556"/>
    <w:rsid w:val="001045A8"/>
    <w:rsid w:val="00104786"/>
    <w:rsid w:val="00104B27"/>
    <w:rsid w:val="00104B7F"/>
    <w:rsid w:val="00105E55"/>
    <w:rsid w:val="00106215"/>
    <w:rsid w:val="001066F9"/>
    <w:rsid w:val="001068A4"/>
    <w:rsid w:val="00106D2A"/>
    <w:rsid w:val="00106E99"/>
    <w:rsid w:val="00107110"/>
    <w:rsid w:val="0010712E"/>
    <w:rsid w:val="001079CF"/>
    <w:rsid w:val="00107A80"/>
    <w:rsid w:val="00107BF8"/>
    <w:rsid w:val="001102EE"/>
    <w:rsid w:val="0011045A"/>
    <w:rsid w:val="00110BF1"/>
    <w:rsid w:val="001114DD"/>
    <w:rsid w:val="00111535"/>
    <w:rsid w:val="00111A2C"/>
    <w:rsid w:val="00112131"/>
    <w:rsid w:val="00112F02"/>
    <w:rsid w:val="00113521"/>
    <w:rsid w:val="00113AB2"/>
    <w:rsid w:val="00114171"/>
    <w:rsid w:val="00114908"/>
    <w:rsid w:val="00114D67"/>
    <w:rsid w:val="00115516"/>
    <w:rsid w:val="00115716"/>
    <w:rsid w:val="00115857"/>
    <w:rsid w:val="00115D69"/>
    <w:rsid w:val="0011612D"/>
    <w:rsid w:val="00116175"/>
    <w:rsid w:val="001173F2"/>
    <w:rsid w:val="001179CA"/>
    <w:rsid w:val="00117A2B"/>
    <w:rsid w:val="00117BC1"/>
    <w:rsid w:val="00117CCC"/>
    <w:rsid w:val="00120044"/>
    <w:rsid w:val="0012087C"/>
    <w:rsid w:val="00121180"/>
    <w:rsid w:val="0012181F"/>
    <w:rsid w:val="00121908"/>
    <w:rsid w:val="00121A7D"/>
    <w:rsid w:val="001230EA"/>
    <w:rsid w:val="00123DF4"/>
    <w:rsid w:val="0012425E"/>
    <w:rsid w:val="001246C2"/>
    <w:rsid w:val="00125667"/>
    <w:rsid w:val="00125AA4"/>
    <w:rsid w:val="001264E8"/>
    <w:rsid w:val="00126B4A"/>
    <w:rsid w:val="00127188"/>
    <w:rsid w:val="00127400"/>
    <w:rsid w:val="00127439"/>
    <w:rsid w:val="001275DC"/>
    <w:rsid w:val="00130507"/>
    <w:rsid w:val="00130530"/>
    <w:rsid w:val="001309D7"/>
    <w:rsid w:val="0013129D"/>
    <w:rsid w:val="001315F5"/>
    <w:rsid w:val="001320FB"/>
    <w:rsid w:val="001321BF"/>
    <w:rsid w:val="00132A1E"/>
    <w:rsid w:val="00132E9F"/>
    <w:rsid w:val="00132F62"/>
    <w:rsid w:val="00133260"/>
    <w:rsid w:val="001332E4"/>
    <w:rsid w:val="00133524"/>
    <w:rsid w:val="001339D3"/>
    <w:rsid w:val="00133A94"/>
    <w:rsid w:val="00134312"/>
    <w:rsid w:val="0013439F"/>
    <w:rsid w:val="00134799"/>
    <w:rsid w:val="00134A4A"/>
    <w:rsid w:val="0013505C"/>
    <w:rsid w:val="00135394"/>
    <w:rsid w:val="00135462"/>
    <w:rsid w:val="00135ECC"/>
    <w:rsid w:val="0013614B"/>
    <w:rsid w:val="00136389"/>
    <w:rsid w:val="0013654F"/>
    <w:rsid w:val="00136C22"/>
    <w:rsid w:val="00136FAF"/>
    <w:rsid w:val="00136FB8"/>
    <w:rsid w:val="00137BEA"/>
    <w:rsid w:val="001409EF"/>
    <w:rsid w:val="001416A1"/>
    <w:rsid w:val="00141D06"/>
    <w:rsid w:val="00141EDB"/>
    <w:rsid w:val="001426D8"/>
    <w:rsid w:val="001429DB"/>
    <w:rsid w:val="00142AEE"/>
    <w:rsid w:val="00142E26"/>
    <w:rsid w:val="00143556"/>
    <w:rsid w:val="00143A3E"/>
    <w:rsid w:val="00143EA8"/>
    <w:rsid w:val="00145EC5"/>
    <w:rsid w:val="0014665D"/>
    <w:rsid w:val="00147188"/>
    <w:rsid w:val="00150B51"/>
    <w:rsid w:val="00150CE8"/>
    <w:rsid w:val="00150FD2"/>
    <w:rsid w:val="001512A1"/>
    <w:rsid w:val="00151BF0"/>
    <w:rsid w:val="00152465"/>
    <w:rsid w:val="00152C3C"/>
    <w:rsid w:val="00152CEE"/>
    <w:rsid w:val="001540A2"/>
    <w:rsid w:val="001542A4"/>
    <w:rsid w:val="0015462E"/>
    <w:rsid w:val="00154820"/>
    <w:rsid w:val="0015483A"/>
    <w:rsid w:val="00154A2F"/>
    <w:rsid w:val="00154F02"/>
    <w:rsid w:val="00155177"/>
    <w:rsid w:val="001557D2"/>
    <w:rsid w:val="001558B2"/>
    <w:rsid w:val="001559A4"/>
    <w:rsid w:val="001559D0"/>
    <w:rsid w:val="00155AA6"/>
    <w:rsid w:val="0015663A"/>
    <w:rsid w:val="00156DCD"/>
    <w:rsid w:val="00156F48"/>
    <w:rsid w:val="00156F79"/>
    <w:rsid w:val="001570C2"/>
    <w:rsid w:val="00157383"/>
    <w:rsid w:val="0015754A"/>
    <w:rsid w:val="00157D5E"/>
    <w:rsid w:val="00160299"/>
    <w:rsid w:val="001602C5"/>
    <w:rsid w:val="001608DB"/>
    <w:rsid w:val="00160C03"/>
    <w:rsid w:val="00160C2B"/>
    <w:rsid w:val="0016173A"/>
    <w:rsid w:val="0016205E"/>
    <w:rsid w:val="00162565"/>
    <w:rsid w:val="001625E1"/>
    <w:rsid w:val="001630A9"/>
    <w:rsid w:val="0016320E"/>
    <w:rsid w:val="00163212"/>
    <w:rsid w:val="0016325D"/>
    <w:rsid w:val="00163441"/>
    <w:rsid w:val="0016389F"/>
    <w:rsid w:val="001638BD"/>
    <w:rsid w:val="00163F97"/>
    <w:rsid w:val="00164302"/>
    <w:rsid w:val="0016454D"/>
    <w:rsid w:val="00164C28"/>
    <w:rsid w:val="00164DCC"/>
    <w:rsid w:val="00164E93"/>
    <w:rsid w:val="0016532D"/>
    <w:rsid w:val="00165530"/>
    <w:rsid w:val="001659C4"/>
    <w:rsid w:val="0016643F"/>
    <w:rsid w:val="001664F5"/>
    <w:rsid w:val="00166ABD"/>
    <w:rsid w:val="00166FC0"/>
    <w:rsid w:val="00167110"/>
    <w:rsid w:val="0016750F"/>
    <w:rsid w:val="001676BB"/>
    <w:rsid w:val="001678EF"/>
    <w:rsid w:val="00167989"/>
    <w:rsid w:val="00170330"/>
    <w:rsid w:val="00170447"/>
    <w:rsid w:val="001708BE"/>
    <w:rsid w:val="001708EA"/>
    <w:rsid w:val="00170CA0"/>
    <w:rsid w:val="00170E71"/>
    <w:rsid w:val="001711C6"/>
    <w:rsid w:val="00171723"/>
    <w:rsid w:val="0017219C"/>
    <w:rsid w:val="00172CAA"/>
    <w:rsid w:val="001743DB"/>
    <w:rsid w:val="00174A29"/>
    <w:rsid w:val="00174D70"/>
    <w:rsid w:val="001751B5"/>
    <w:rsid w:val="0017538E"/>
    <w:rsid w:val="00175CED"/>
    <w:rsid w:val="00175F00"/>
    <w:rsid w:val="00176088"/>
    <w:rsid w:val="0017633C"/>
    <w:rsid w:val="001768EF"/>
    <w:rsid w:val="001769CA"/>
    <w:rsid w:val="00176CDC"/>
    <w:rsid w:val="00177306"/>
    <w:rsid w:val="0017731C"/>
    <w:rsid w:val="0018067C"/>
    <w:rsid w:val="00180DB0"/>
    <w:rsid w:val="00180F06"/>
    <w:rsid w:val="00180FD4"/>
    <w:rsid w:val="00181BD7"/>
    <w:rsid w:val="00181C06"/>
    <w:rsid w:val="00181CF9"/>
    <w:rsid w:val="00181E35"/>
    <w:rsid w:val="00181ECC"/>
    <w:rsid w:val="00182066"/>
    <w:rsid w:val="0018214D"/>
    <w:rsid w:val="0018280D"/>
    <w:rsid w:val="00182D0A"/>
    <w:rsid w:val="00182F2D"/>
    <w:rsid w:val="00184237"/>
    <w:rsid w:val="00184574"/>
    <w:rsid w:val="00184808"/>
    <w:rsid w:val="00184868"/>
    <w:rsid w:val="00184C81"/>
    <w:rsid w:val="00185044"/>
    <w:rsid w:val="00185186"/>
    <w:rsid w:val="00185892"/>
    <w:rsid w:val="0018609F"/>
    <w:rsid w:val="0018627A"/>
    <w:rsid w:val="00186334"/>
    <w:rsid w:val="0018694B"/>
    <w:rsid w:val="00186AF8"/>
    <w:rsid w:val="00186C87"/>
    <w:rsid w:val="0018767F"/>
    <w:rsid w:val="00187E08"/>
    <w:rsid w:val="00187E88"/>
    <w:rsid w:val="00190A58"/>
    <w:rsid w:val="00190B74"/>
    <w:rsid w:val="0019155E"/>
    <w:rsid w:val="001928CE"/>
    <w:rsid w:val="0019293B"/>
    <w:rsid w:val="00192EC8"/>
    <w:rsid w:val="00193284"/>
    <w:rsid w:val="001934B4"/>
    <w:rsid w:val="0019353C"/>
    <w:rsid w:val="001935EF"/>
    <w:rsid w:val="00193AE0"/>
    <w:rsid w:val="00193B32"/>
    <w:rsid w:val="00193EC2"/>
    <w:rsid w:val="00194B85"/>
    <w:rsid w:val="0019570B"/>
    <w:rsid w:val="00195A24"/>
    <w:rsid w:val="00196160"/>
    <w:rsid w:val="00196DB6"/>
    <w:rsid w:val="001972D7"/>
    <w:rsid w:val="001975C8"/>
    <w:rsid w:val="00197B93"/>
    <w:rsid w:val="00197DB2"/>
    <w:rsid w:val="001A036F"/>
    <w:rsid w:val="001A05B7"/>
    <w:rsid w:val="001A0C4D"/>
    <w:rsid w:val="001A0D28"/>
    <w:rsid w:val="001A1399"/>
    <w:rsid w:val="001A2691"/>
    <w:rsid w:val="001A2EC9"/>
    <w:rsid w:val="001A3320"/>
    <w:rsid w:val="001A3501"/>
    <w:rsid w:val="001A360F"/>
    <w:rsid w:val="001A4631"/>
    <w:rsid w:val="001A4C75"/>
    <w:rsid w:val="001A5070"/>
    <w:rsid w:val="001A61AC"/>
    <w:rsid w:val="001A6321"/>
    <w:rsid w:val="001A73A7"/>
    <w:rsid w:val="001A73C1"/>
    <w:rsid w:val="001A7454"/>
    <w:rsid w:val="001A7D1A"/>
    <w:rsid w:val="001A7FBA"/>
    <w:rsid w:val="001B0684"/>
    <w:rsid w:val="001B085F"/>
    <w:rsid w:val="001B1100"/>
    <w:rsid w:val="001B1E6D"/>
    <w:rsid w:val="001B2417"/>
    <w:rsid w:val="001B289D"/>
    <w:rsid w:val="001B2AB6"/>
    <w:rsid w:val="001B328E"/>
    <w:rsid w:val="001B3486"/>
    <w:rsid w:val="001B348D"/>
    <w:rsid w:val="001B3538"/>
    <w:rsid w:val="001B37E3"/>
    <w:rsid w:val="001B41D4"/>
    <w:rsid w:val="001B4289"/>
    <w:rsid w:val="001B4365"/>
    <w:rsid w:val="001B453A"/>
    <w:rsid w:val="001B528B"/>
    <w:rsid w:val="001B5EFB"/>
    <w:rsid w:val="001B6092"/>
    <w:rsid w:val="001B6343"/>
    <w:rsid w:val="001B6CFB"/>
    <w:rsid w:val="001B7D8B"/>
    <w:rsid w:val="001C0B92"/>
    <w:rsid w:val="001C2177"/>
    <w:rsid w:val="001C2345"/>
    <w:rsid w:val="001C2C05"/>
    <w:rsid w:val="001C346A"/>
    <w:rsid w:val="001C3546"/>
    <w:rsid w:val="001C37E5"/>
    <w:rsid w:val="001C3B0B"/>
    <w:rsid w:val="001C4177"/>
    <w:rsid w:val="001C4339"/>
    <w:rsid w:val="001C4456"/>
    <w:rsid w:val="001C4932"/>
    <w:rsid w:val="001C4C93"/>
    <w:rsid w:val="001C5111"/>
    <w:rsid w:val="001C59C0"/>
    <w:rsid w:val="001C65B4"/>
    <w:rsid w:val="001C679E"/>
    <w:rsid w:val="001C67A9"/>
    <w:rsid w:val="001C68CE"/>
    <w:rsid w:val="001C6BEA"/>
    <w:rsid w:val="001C6E9F"/>
    <w:rsid w:val="001C6F94"/>
    <w:rsid w:val="001D05BE"/>
    <w:rsid w:val="001D06BE"/>
    <w:rsid w:val="001D0FA2"/>
    <w:rsid w:val="001D1789"/>
    <w:rsid w:val="001D1AF5"/>
    <w:rsid w:val="001D1DCC"/>
    <w:rsid w:val="001D1DFC"/>
    <w:rsid w:val="001D1F91"/>
    <w:rsid w:val="001D22C1"/>
    <w:rsid w:val="001D2A31"/>
    <w:rsid w:val="001D3477"/>
    <w:rsid w:val="001D3C82"/>
    <w:rsid w:val="001D3E14"/>
    <w:rsid w:val="001D4443"/>
    <w:rsid w:val="001D4EAC"/>
    <w:rsid w:val="001D5705"/>
    <w:rsid w:val="001D5804"/>
    <w:rsid w:val="001D5AF1"/>
    <w:rsid w:val="001D5B5D"/>
    <w:rsid w:val="001D6BD7"/>
    <w:rsid w:val="001D7911"/>
    <w:rsid w:val="001D7D53"/>
    <w:rsid w:val="001D7ED1"/>
    <w:rsid w:val="001E0495"/>
    <w:rsid w:val="001E0C8E"/>
    <w:rsid w:val="001E0DD0"/>
    <w:rsid w:val="001E15A7"/>
    <w:rsid w:val="001E1AB9"/>
    <w:rsid w:val="001E1D45"/>
    <w:rsid w:val="001E20B0"/>
    <w:rsid w:val="001E2A6B"/>
    <w:rsid w:val="001E2C5F"/>
    <w:rsid w:val="001E2F02"/>
    <w:rsid w:val="001E36D1"/>
    <w:rsid w:val="001E39F8"/>
    <w:rsid w:val="001E3A8C"/>
    <w:rsid w:val="001E401B"/>
    <w:rsid w:val="001E4098"/>
    <w:rsid w:val="001E429A"/>
    <w:rsid w:val="001E4441"/>
    <w:rsid w:val="001E4954"/>
    <w:rsid w:val="001E4BF6"/>
    <w:rsid w:val="001E639A"/>
    <w:rsid w:val="001E653A"/>
    <w:rsid w:val="001E656D"/>
    <w:rsid w:val="001E7A9E"/>
    <w:rsid w:val="001E7DCD"/>
    <w:rsid w:val="001F0513"/>
    <w:rsid w:val="001F1AC2"/>
    <w:rsid w:val="001F1B35"/>
    <w:rsid w:val="001F29B3"/>
    <w:rsid w:val="001F2C83"/>
    <w:rsid w:val="001F2E9F"/>
    <w:rsid w:val="001F3278"/>
    <w:rsid w:val="001F3A47"/>
    <w:rsid w:val="001F5134"/>
    <w:rsid w:val="001F5890"/>
    <w:rsid w:val="001F5D3C"/>
    <w:rsid w:val="001F605B"/>
    <w:rsid w:val="001F6363"/>
    <w:rsid w:val="001F65D9"/>
    <w:rsid w:val="001F6BBC"/>
    <w:rsid w:val="001F6F76"/>
    <w:rsid w:val="001F70C6"/>
    <w:rsid w:val="001F7A82"/>
    <w:rsid w:val="001F7B7F"/>
    <w:rsid w:val="0020071F"/>
    <w:rsid w:val="00200A34"/>
    <w:rsid w:val="00200FF4"/>
    <w:rsid w:val="00201CA4"/>
    <w:rsid w:val="00201CB3"/>
    <w:rsid w:val="00201E96"/>
    <w:rsid w:val="0020247E"/>
    <w:rsid w:val="0020278C"/>
    <w:rsid w:val="00203326"/>
    <w:rsid w:val="00203682"/>
    <w:rsid w:val="00204195"/>
    <w:rsid w:val="0020425E"/>
    <w:rsid w:val="002042E4"/>
    <w:rsid w:val="00204ADC"/>
    <w:rsid w:val="00204FFE"/>
    <w:rsid w:val="00205109"/>
    <w:rsid w:val="00205300"/>
    <w:rsid w:val="00205CFE"/>
    <w:rsid w:val="0020634C"/>
    <w:rsid w:val="0020687E"/>
    <w:rsid w:val="002069AD"/>
    <w:rsid w:val="002072AB"/>
    <w:rsid w:val="0020734B"/>
    <w:rsid w:val="00207785"/>
    <w:rsid w:val="00207ED0"/>
    <w:rsid w:val="00210D0B"/>
    <w:rsid w:val="00210D34"/>
    <w:rsid w:val="00211273"/>
    <w:rsid w:val="00211525"/>
    <w:rsid w:val="00211C88"/>
    <w:rsid w:val="0021234E"/>
    <w:rsid w:val="0021267E"/>
    <w:rsid w:val="00212C87"/>
    <w:rsid w:val="00212DAC"/>
    <w:rsid w:val="0021306C"/>
    <w:rsid w:val="002130A6"/>
    <w:rsid w:val="00213559"/>
    <w:rsid w:val="0021438E"/>
    <w:rsid w:val="00214A71"/>
    <w:rsid w:val="00214AA8"/>
    <w:rsid w:val="00214DFE"/>
    <w:rsid w:val="00214EB3"/>
    <w:rsid w:val="002150B6"/>
    <w:rsid w:val="002154C0"/>
    <w:rsid w:val="0021633C"/>
    <w:rsid w:val="002166F6"/>
    <w:rsid w:val="002167B9"/>
    <w:rsid w:val="00216D60"/>
    <w:rsid w:val="00216ED4"/>
    <w:rsid w:val="00216F8A"/>
    <w:rsid w:val="00217266"/>
    <w:rsid w:val="002201AC"/>
    <w:rsid w:val="0022023D"/>
    <w:rsid w:val="00220547"/>
    <w:rsid w:val="002208E7"/>
    <w:rsid w:val="00220AE8"/>
    <w:rsid w:val="00220E24"/>
    <w:rsid w:val="00221314"/>
    <w:rsid w:val="00221B6D"/>
    <w:rsid w:val="00221CEB"/>
    <w:rsid w:val="0022290B"/>
    <w:rsid w:val="00222E56"/>
    <w:rsid w:val="002232B6"/>
    <w:rsid w:val="0022391A"/>
    <w:rsid w:val="00224386"/>
    <w:rsid w:val="00224504"/>
    <w:rsid w:val="00224705"/>
    <w:rsid w:val="002248C5"/>
    <w:rsid w:val="00224927"/>
    <w:rsid w:val="00224941"/>
    <w:rsid w:val="002255DD"/>
    <w:rsid w:val="00225993"/>
    <w:rsid w:val="002271B6"/>
    <w:rsid w:val="00227259"/>
    <w:rsid w:val="00227BCB"/>
    <w:rsid w:val="0023006F"/>
    <w:rsid w:val="002301C9"/>
    <w:rsid w:val="00231249"/>
    <w:rsid w:val="00231C16"/>
    <w:rsid w:val="00231F2B"/>
    <w:rsid w:val="00231FCE"/>
    <w:rsid w:val="0023245C"/>
    <w:rsid w:val="002327C3"/>
    <w:rsid w:val="00232953"/>
    <w:rsid w:val="002336EF"/>
    <w:rsid w:val="00233A3E"/>
    <w:rsid w:val="00233A66"/>
    <w:rsid w:val="00233A8E"/>
    <w:rsid w:val="00234108"/>
    <w:rsid w:val="0023490C"/>
    <w:rsid w:val="00235483"/>
    <w:rsid w:val="002355C8"/>
    <w:rsid w:val="002357F9"/>
    <w:rsid w:val="00235881"/>
    <w:rsid w:val="00235B98"/>
    <w:rsid w:val="002364AE"/>
    <w:rsid w:val="00236614"/>
    <w:rsid w:val="00237BBC"/>
    <w:rsid w:val="00240279"/>
    <w:rsid w:val="00240423"/>
    <w:rsid w:val="00240837"/>
    <w:rsid w:val="00240B20"/>
    <w:rsid w:val="002415C7"/>
    <w:rsid w:val="002416F4"/>
    <w:rsid w:val="00241B83"/>
    <w:rsid w:val="00242156"/>
    <w:rsid w:val="0024256E"/>
    <w:rsid w:val="00242F81"/>
    <w:rsid w:val="0024329A"/>
    <w:rsid w:val="002434A6"/>
    <w:rsid w:val="002442DE"/>
    <w:rsid w:val="002449BE"/>
    <w:rsid w:val="00244BBF"/>
    <w:rsid w:val="00245095"/>
    <w:rsid w:val="00245623"/>
    <w:rsid w:val="00245817"/>
    <w:rsid w:val="0024582C"/>
    <w:rsid w:val="00245EC7"/>
    <w:rsid w:val="0024609C"/>
    <w:rsid w:val="002466BE"/>
    <w:rsid w:val="00246A15"/>
    <w:rsid w:val="00246B95"/>
    <w:rsid w:val="00246CE3"/>
    <w:rsid w:val="00247157"/>
    <w:rsid w:val="00247609"/>
    <w:rsid w:val="00247B20"/>
    <w:rsid w:val="00247BFC"/>
    <w:rsid w:val="00247E94"/>
    <w:rsid w:val="00247F7B"/>
    <w:rsid w:val="002503E2"/>
    <w:rsid w:val="00250D03"/>
    <w:rsid w:val="002510ED"/>
    <w:rsid w:val="002511D8"/>
    <w:rsid w:val="00251CBD"/>
    <w:rsid w:val="00251D49"/>
    <w:rsid w:val="002521E9"/>
    <w:rsid w:val="002525A3"/>
    <w:rsid w:val="002528AC"/>
    <w:rsid w:val="00253540"/>
    <w:rsid w:val="002536DD"/>
    <w:rsid w:val="00253AD9"/>
    <w:rsid w:val="00253E0E"/>
    <w:rsid w:val="002544FA"/>
    <w:rsid w:val="002547DC"/>
    <w:rsid w:val="00254912"/>
    <w:rsid w:val="00254A9D"/>
    <w:rsid w:val="00254D5F"/>
    <w:rsid w:val="00255A0D"/>
    <w:rsid w:val="00256559"/>
    <w:rsid w:val="0025679D"/>
    <w:rsid w:val="00256B2C"/>
    <w:rsid w:val="00256B42"/>
    <w:rsid w:val="00256F0D"/>
    <w:rsid w:val="0025727E"/>
    <w:rsid w:val="00257B4A"/>
    <w:rsid w:val="00260012"/>
    <w:rsid w:val="002602DA"/>
    <w:rsid w:val="00260324"/>
    <w:rsid w:val="00260D2B"/>
    <w:rsid w:val="0026193E"/>
    <w:rsid w:val="002619D4"/>
    <w:rsid w:val="00261C7E"/>
    <w:rsid w:val="00261F19"/>
    <w:rsid w:val="002622E0"/>
    <w:rsid w:val="00263B72"/>
    <w:rsid w:val="0026466C"/>
    <w:rsid w:val="0026493A"/>
    <w:rsid w:val="00264BC9"/>
    <w:rsid w:val="00264C04"/>
    <w:rsid w:val="00264C1B"/>
    <w:rsid w:val="00265089"/>
    <w:rsid w:val="00265619"/>
    <w:rsid w:val="00265EAA"/>
    <w:rsid w:val="002669E0"/>
    <w:rsid w:val="00266B52"/>
    <w:rsid w:val="00266D5C"/>
    <w:rsid w:val="0026709F"/>
    <w:rsid w:val="00267EEA"/>
    <w:rsid w:val="00270000"/>
    <w:rsid w:val="002701E3"/>
    <w:rsid w:val="002704AF"/>
    <w:rsid w:val="0027129E"/>
    <w:rsid w:val="002717BC"/>
    <w:rsid w:val="00271A25"/>
    <w:rsid w:val="00271ABE"/>
    <w:rsid w:val="00271AC4"/>
    <w:rsid w:val="00272192"/>
    <w:rsid w:val="00272289"/>
    <w:rsid w:val="00273141"/>
    <w:rsid w:val="00273590"/>
    <w:rsid w:val="0027427D"/>
    <w:rsid w:val="00274688"/>
    <w:rsid w:val="0027517F"/>
    <w:rsid w:val="00275911"/>
    <w:rsid w:val="00275AB5"/>
    <w:rsid w:val="00277121"/>
    <w:rsid w:val="0027749D"/>
    <w:rsid w:val="002775EE"/>
    <w:rsid w:val="0027796D"/>
    <w:rsid w:val="0028001B"/>
    <w:rsid w:val="00280ABE"/>
    <w:rsid w:val="0028112F"/>
    <w:rsid w:val="00281C1D"/>
    <w:rsid w:val="002824E6"/>
    <w:rsid w:val="00282541"/>
    <w:rsid w:val="002825EB"/>
    <w:rsid w:val="0028266A"/>
    <w:rsid w:val="00282862"/>
    <w:rsid w:val="00282E47"/>
    <w:rsid w:val="00282E63"/>
    <w:rsid w:val="00283D95"/>
    <w:rsid w:val="00284027"/>
    <w:rsid w:val="002846E6"/>
    <w:rsid w:val="00284963"/>
    <w:rsid w:val="00284F18"/>
    <w:rsid w:val="00285110"/>
    <w:rsid w:val="0028609D"/>
    <w:rsid w:val="0028640B"/>
    <w:rsid w:val="00286BC9"/>
    <w:rsid w:val="00286BD7"/>
    <w:rsid w:val="00287185"/>
    <w:rsid w:val="0028736D"/>
    <w:rsid w:val="00287B05"/>
    <w:rsid w:val="00287E8B"/>
    <w:rsid w:val="002902A6"/>
    <w:rsid w:val="002904CF"/>
    <w:rsid w:val="002907F1"/>
    <w:rsid w:val="002914A3"/>
    <w:rsid w:val="00291875"/>
    <w:rsid w:val="00291D6F"/>
    <w:rsid w:val="002923B8"/>
    <w:rsid w:val="0029295A"/>
    <w:rsid w:val="00292B1F"/>
    <w:rsid w:val="0029329E"/>
    <w:rsid w:val="002936BE"/>
    <w:rsid w:val="00293727"/>
    <w:rsid w:val="002940CF"/>
    <w:rsid w:val="00294A9C"/>
    <w:rsid w:val="0029555A"/>
    <w:rsid w:val="00295B72"/>
    <w:rsid w:val="002976A6"/>
    <w:rsid w:val="00297FBB"/>
    <w:rsid w:val="002A07A1"/>
    <w:rsid w:val="002A0851"/>
    <w:rsid w:val="002A1822"/>
    <w:rsid w:val="002A1AB0"/>
    <w:rsid w:val="002A1EA4"/>
    <w:rsid w:val="002A22E3"/>
    <w:rsid w:val="002A23D2"/>
    <w:rsid w:val="002A2AB4"/>
    <w:rsid w:val="002A2B39"/>
    <w:rsid w:val="002A2E23"/>
    <w:rsid w:val="002A31D3"/>
    <w:rsid w:val="002A43CF"/>
    <w:rsid w:val="002A4709"/>
    <w:rsid w:val="002A48A7"/>
    <w:rsid w:val="002A4B39"/>
    <w:rsid w:val="002A4C29"/>
    <w:rsid w:val="002A502F"/>
    <w:rsid w:val="002A5A4D"/>
    <w:rsid w:val="002A5F32"/>
    <w:rsid w:val="002A6351"/>
    <w:rsid w:val="002A6F45"/>
    <w:rsid w:val="002A749A"/>
    <w:rsid w:val="002A761C"/>
    <w:rsid w:val="002B0164"/>
    <w:rsid w:val="002B0326"/>
    <w:rsid w:val="002B0BC6"/>
    <w:rsid w:val="002B19BD"/>
    <w:rsid w:val="002B1FF2"/>
    <w:rsid w:val="002B20F3"/>
    <w:rsid w:val="002B225F"/>
    <w:rsid w:val="002B275C"/>
    <w:rsid w:val="002B27B7"/>
    <w:rsid w:val="002B2C79"/>
    <w:rsid w:val="002B2F3A"/>
    <w:rsid w:val="002B3921"/>
    <w:rsid w:val="002B3E5E"/>
    <w:rsid w:val="002B4203"/>
    <w:rsid w:val="002B4A9A"/>
    <w:rsid w:val="002B4F27"/>
    <w:rsid w:val="002B5F62"/>
    <w:rsid w:val="002B6141"/>
    <w:rsid w:val="002B6180"/>
    <w:rsid w:val="002B6458"/>
    <w:rsid w:val="002B64C8"/>
    <w:rsid w:val="002B6D3A"/>
    <w:rsid w:val="002B709D"/>
    <w:rsid w:val="002B7271"/>
    <w:rsid w:val="002B7488"/>
    <w:rsid w:val="002B768E"/>
    <w:rsid w:val="002B7743"/>
    <w:rsid w:val="002B7AEA"/>
    <w:rsid w:val="002C0970"/>
    <w:rsid w:val="002C0D54"/>
    <w:rsid w:val="002C0D6A"/>
    <w:rsid w:val="002C14CB"/>
    <w:rsid w:val="002C198A"/>
    <w:rsid w:val="002C1A2C"/>
    <w:rsid w:val="002C263A"/>
    <w:rsid w:val="002C2895"/>
    <w:rsid w:val="002C2C23"/>
    <w:rsid w:val="002C2DA0"/>
    <w:rsid w:val="002C2F89"/>
    <w:rsid w:val="002C39E6"/>
    <w:rsid w:val="002C3E9E"/>
    <w:rsid w:val="002C3F5E"/>
    <w:rsid w:val="002C4731"/>
    <w:rsid w:val="002C4D47"/>
    <w:rsid w:val="002C4E9E"/>
    <w:rsid w:val="002C51C4"/>
    <w:rsid w:val="002C5934"/>
    <w:rsid w:val="002C5F90"/>
    <w:rsid w:val="002C66AE"/>
    <w:rsid w:val="002C69A9"/>
    <w:rsid w:val="002C6E67"/>
    <w:rsid w:val="002C7032"/>
    <w:rsid w:val="002C75D2"/>
    <w:rsid w:val="002C78EA"/>
    <w:rsid w:val="002C7A45"/>
    <w:rsid w:val="002C7B8A"/>
    <w:rsid w:val="002C7E1B"/>
    <w:rsid w:val="002D01AB"/>
    <w:rsid w:val="002D069A"/>
    <w:rsid w:val="002D06FA"/>
    <w:rsid w:val="002D12F1"/>
    <w:rsid w:val="002D1436"/>
    <w:rsid w:val="002D1734"/>
    <w:rsid w:val="002D1851"/>
    <w:rsid w:val="002D2008"/>
    <w:rsid w:val="002D26F3"/>
    <w:rsid w:val="002D2E6C"/>
    <w:rsid w:val="002D329B"/>
    <w:rsid w:val="002D3D24"/>
    <w:rsid w:val="002D4929"/>
    <w:rsid w:val="002D4AD6"/>
    <w:rsid w:val="002D4DB8"/>
    <w:rsid w:val="002D5115"/>
    <w:rsid w:val="002D5475"/>
    <w:rsid w:val="002D5F2A"/>
    <w:rsid w:val="002D66A4"/>
    <w:rsid w:val="002D66B7"/>
    <w:rsid w:val="002D75F8"/>
    <w:rsid w:val="002E094F"/>
    <w:rsid w:val="002E0B08"/>
    <w:rsid w:val="002E0BE7"/>
    <w:rsid w:val="002E0D19"/>
    <w:rsid w:val="002E12D0"/>
    <w:rsid w:val="002E12F2"/>
    <w:rsid w:val="002E1753"/>
    <w:rsid w:val="002E19A8"/>
    <w:rsid w:val="002E1B51"/>
    <w:rsid w:val="002E2043"/>
    <w:rsid w:val="002E2100"/>
    <w:rsid w:val="002E2115"/>
    <w:rsid w:val="002E227B"/>
    <w:rsid w:val="002E231B"/>
    <w:rsid w:val="002E2A99"/>
    <w:rsid w:val="002E2D04"/>
    <w:rsid w:val="002E2E32"/>
    <w:rsid w:val="002E3503"/>
    <w:rsid w:val="002E39D1"/>
    <w:rsid w:val="002E473E"/>
    <w:rsid w:val="002E5145"/>
    <w:rsid w:val="002E55EF"/>
    <w:rsid w:val="002E57AB"/>
    <w:rsid w:val="002E59C7"/>
    <w:rsid w:val="002E695D"/>
    <w:rsid w:val="002E74C0"/>
    <w:rsid w:val="002E75C4"/>
    <w:rsid w:val="002E77C1"/>
    <w:rsid w:val="002F0193"/>
    <w:rsid w:val="002F01FF"/>
    <w:rsid w:val="002F078D"/>
    <w:rsid w:val="002F0E96"/>
    <w:rsid w:val="002F0EB4"/>
    <w:rsid w:val="002F0EC6"/>
    <w:rsid w:val="002F14A3"/>
    <w:rsid w:val="002F14CE"/>
    <w:rsid w:val="002F1AEC"/>
    <w:rsid w:val="002F2818"/>
    <w:rsid w:val="002F2DED"/>
    <w:rsid w:val="002F3EAE"/>
    <w:rsid w:val="002F4327"/>
    <w:rsid w:val="002F4640"/>
    <w:rsid w:val="002F54A7"/>
    <w:rsid w:val="002F551B"/>
    <w:rsid w:val="002F567A"/>
    <w:rsid w:val="002F5A87"/>
    <w:rsid w:val="002F6677"/>
    <w:rsid w:val="002F6A83"/>
    <w:rsid w:val="002F6CFC"/>
    <w:rsid w:val="002F72B0"/>
    <w:rsid w:val="002F744C"/>
    <w:rsid w:val="002F7726"/>
    <w:rsid w:val="002F7F49"/>
    <w:rsid w:val="002F7FF3"/>
    <w:rsid w:val="0030015B"/>
    <w:rsid w:val="00300258"/>
    <w:rsid w:val="00300B7A"/>
    <w:rsid w:val="00300B9A"/>
    <w:rsid w:val="00301B4B"/>
    <w:rsid w:val="00301DBB"/>
    <w:rsid w:val="003029DD"/>
    <w:rsid w:val="00302B2E"/>
    <w:rsid w:val="00302C4A"/>
    <w:rsid w:val="00302E8C"/>
    <w:rsid w:val="0030341B"/>
    <w:rsid w:val="003034E9"/>
    <w:rsid w:val="0030371B"/>
    <w:rsid w:val="003040FD"/>
    <w:rsid w:val="003043D6"/>
    <w:rsid w:val="00304668"/>
    <w:rsid w:val="00304865"/>
    <w:rsid w:val="00304CD0"/>
    <w:rsid w:val="003050A1"/>
    <w:rsid w:val="003051B2"/>
    <w:rsid w:val="00305314"/>
    <w:rsid w:val="00305D0E"/>
    <w:rsid w:val="00305F73"/>
    <w:rsid w:val="00306243"/>
    <w:rsid w:val="00306708"/>
    <w:rsid w:val="003076C0"/>
    <w:rsid w:val="003076ED"/>
    <w:rsid w:val="0030786C"/>
    <w:rsid w:val="00307E24"/>
    <w:rsid w:val="0031041F"/>
    <w:rsid w:val="003109D3"/>
    <w:rsid w:val="00311641"/>
    <w:rsid w:val="00311810"/>
    <w:rsid w:val="00311CCC"/>
    <w:rsid w:val="0031213B"/>
    <w:rsid w:val="003126A3"/>
    <w:rsid w:val="00313026"/>
    <w:rsid w:val="003131B5"/>
    <w:rsid w:val="00316487"/>
    <w:rsid w:val="0031657C"/>
    <w:rsid w:val="00316CC3"/>
    <w:rsid w:val="0031708A"/>
    <w:rsid w:val="003170F1"/>
    <w:rsid w:val="003172CE"/>
    <w:rsid w:val="003174D0"/>
    <w:rsid w:val="003204CF"/>
    <w:rsid w:val="003207A2"/>
    <w:rsid w:val="003212DB"/>
    <w:rsid w:val="00321576"/>
    <w:rsid w:val="00321723"/>
    <w:rsid w:val="0032237D"/>
    <w:rsid w:val="003233AD"/>
    <w:rsid w:val="003237A8"/>
    <w:rsid w:val="00323F5E"/>
    <w:rsid w:val="0032471B"/>
    <w:rsid w:val="0032493C"/>
    <w:rsid w:val="00325070"/>
    <w:rsid w:val="00325493"/>
    <w:rsid w:val="00325E48"/>
    <w:rsid w:val="003266F1"/>
    <w:rsid w:val="00326A72"/>
    <w:rsid w:val="00326B5E"/>
    <w:rsid w:val="003275F4"/>
    <w:rsid w:val="00327E36"/>
    <w:rsid w:val="0033011F"/>
    <w:rsid w:val="00331DF8"/>
    <w:rsid w:val="00332311"/>
    <w:rsid w:val="00332533"/>
    <w:rsid w:val="00332606"/>
    <w:rsid w:val="00332752"/>
    <w:rsid w:val="00332E70"/>
    <w:rsid w:val="00332EC7"/>
    <w:rsid w:val="00333370"/>
    <w:rsid w:val="00333897"/>
    <w:rsid w:val="0033395A"/>
    <w:rsid w:val="00334104"/>
    <w:rsid w:val="00334187"/>
    <w:rsid w:val="003344F1"/>
    <w:rsid w:val="00334CBB"/>
    <w:rsid w:val="00335074"/>
    <w:rsid w:val="003350C5"/>
    <w:rsid w:val="00335557"/>
    <w:rsid w:val="003356D8"/>
    <w:rsid w:val="00335A04"/>
    <w:rsid w:val="00335F19"/>
    <w:rsid w:val="00336857"/>
    <w:rsid w:val="00336CFB"/>
    <w:rsid w:val="00337D90"/>
    <w:rsid w:val="0034004A"/>
    <w:rsid w:val="003402C9"/>
    <w:rsid w:val="00340C2C"/>
    <w:rsid w:val="00340D66"/>
    <w:rsid w:val="00340D67"/>
    <w:rsid w:val="00340E57"/>
    <w:rsid w:val="00340F58"/>
    <w:rsid w:val="003410C3"/>
    <w:rsid w:val="003424AD"/>
    <w:rsid w:val="003424D4"/>
    <w:rsid w:val="0034272D"/>
    <w:rsid w:val="00342EDA"/>
    <w:rsid w:val="00343F62"/>
    <w:rsid w:val="0034475A"/>
    <w:rsid w:val="00345554"/>
    <w:rsid w:val="00345735"/>
    <w:rsid w:val="003458F4"/>
    <w:rsid w:val="00345B8B"/>
    <w:rsid w:val="00346F9C"/>
    <w:rsid w:val="00347F76"/>
    <w:rsid w:val="0035024F"/>
    <w:rsid w:val="00350576"/>
    <w:rsid w:val="00350E79"/>
    <w:rsid w:val="00351638"/>
    <w:rsid w:val="00351BBD"/>
    <w:rsid w:val="00352247"/>
    <w:rsid w:val="00352297"/>
    <w:rsid w:val="0035279F"/>
    <w:rsid w:val="00352EC9"/>
    <w:rsid w:val="003535D0"/>
    <w:rsid w:val="00353FDD"/>
    <w:rsid w:val="0035421F"/>
    <w:rsid w:val="00354BCB"/>
    <w:rsid w:val="00355B85"/>
    <w:rsid w:val="003567AF"/>
    <w:rsid w:val="003573FC"/>
    <w:rsid w:val="00357550"/>
    <w:rsid w:val="00357F51"/>
    <w:rsid w:val="00360515"/>
    <w:rsid w:val="00360643"/>
    <w:rsid w:val="003606B3"/>
    <w:rsid w:val="0036071D"/>
    <w:rsid w:val="003618EB"/>
    <w:rsid w:val="003619BE"/>
    <w:rsid w:val="00361BB5"/>
    <w:rsid w:val="00362668"/>
    <w:rsid w:val="00362884"/>
    <w:rsid w:val="0036364E"/>
    <w:rsid w:val="00363826"/>
    <w:rsid w:val="0036441C"/>
    <w:rsid w:val="00364C8C"/>
    <w:rsid w:val="00364EA2"/>
    <w:rsid w:val="003664A0"/>
    <w:rsid w:val="003665C2"/>
    <w:rsid w:val="00366D99"/>
    <w:rsid w:val="00366FB7"/>
    <w:rsid w:val="0036712D"/>
    <w:rsid w:val="00367B25"/>
    <w:rsid w:val="0037028B"/>
    <w:rsid w:val="003704A3"/>
    <w:rsid w:val="0037062B"/>
    <w:rsid w:val="00370C85"/>
    <w:rsid w:val="00370D78"/>
    <w:rsid w:val="00370DD5"/>
    <w:rsid w:val="003718B8"/>
    <w:rsid w:val="003719C1"/>
    <w:rsid w:val="00372019"/>
    <w:rsid w:val="0037213E"/>
    <w:rsid w:val="003736AB"/>
    <w:rsid w:val="00373E45"/>
    <w:rsid w:val="00373FE4"/>
    <w:rsid w:val="003740F6"/>
    <w:rsid w:val="00374CD9"/>
    <w:rsid w:val="00375008"/>
    <w:rsid w:val="003756B3"/>
    <w:rsid w:val="00375B39"/>
    <w:rsid w:val="00375E13"/>
    <w:rsid w:val="00375F48"/>
    <w:rsid w:val="00376014"/>
    <w:rsid w:val="003761C4"/>
    <w:rsid w:val="00376406"/>
    <w:rsid w:val="00376BF0"/>
    <w:rsid w:val="003772CD"/>
    <w:rsid w:val="00377730"/>
    <w:rsid w:val="00377A29"/>
    <w:rsid w:val="00380341"/>
    <w:rsid w:val="003804BD"/>
    <w:rsid w:val="003805A5"/>
    <w:rsid w:val="00382642"/>
    <w:rsid w:val="0038265E"/>
    <w:rsid w:val="00382760"/>
    <w:rsid w:val="0038317A"/>
    <w:rsid w:val="003834AB"/>
    <w:rsid w:val="003838D2"/>
    <w:rsid w:val="00383CEF"/>
    <w:rsid w:val="00383D5C"/>
    <w:rsid w:val="00384C08"/>
    <w:rsid w:val="003852D0"/>
    <w:rsid w:val="00385905"/>
    <w:rsid w:val="00385C25"/>
    <w:rsid w:val="00385F01"/>
    <w:rsid w:val="003866E1"/>
    <w:rsid w:val="00386A23"/>
    <w:rsid w:val="003871F9"/>
    <w:rsid w:val="0038723D"/>
    <w:rsid w:val="00387D0E"/>
    <w:rsid w:val="00387ECC"/>
    <w:rsid w:val="003904EF"/>
    <w:rsid w:val="00390839"/>
    <w:rsid w:val="00391368"/>
    <w:rsid w:val="0039172A"/>
    <w:rsid w:val="003917AE"/>
    <w:rsid w:val="00391C70"/>
    <w:rsid w:val="0039207F"/>
    <w:rsid w:val="00392DBF"/>
    <w:rsid w:val="00392EDC"/>
    <w:rsid w:val="003932D5"/>
    <w:rsid w:val="00393C4D"/>
    <w:rsid w:val="00394FBB"/>
    <w:rsid w:val="00395973"/>
    <w:rsid w:val="00396077"/>
    <w:rsid w:val="00396781"/>
    <w:rsid w:val="00397B13"/>
    <w:rsid w:val="00397D45"/>
    <w:rsid w:val="003A0464"/>
    <w:rsid w:val="003A07A4"/>
    <w:rsid w:val="003A1D13"/>
    <w:rsid w:val="003A1F65"/>
    <w:rsid w:val="003A231B"/>
    <w:rsid w:val="003A23F0"/>
    <w:rsid w:val="003A296F"/>
    <w:rsid w:val="003A2A2C"/>
    <w:rsid w:val="003A2ADF"/>
    <w:rsid w:val="003A3689"/>
    <w:rsid w:val="003A3EC4"/>
    <w:rsid w:val="003A4CBD"/>
    <w:rsid w:val="003A4E86"/>
    <w:rsid w:val="003A57E4"/>
    <w:rsid w:val="003A58F0"/>
    <w:rsid w:val="003A5D70"/>
    <w:rsid w:val="003A60B9"/>
    <w:rsid w:val="003A6170"/>
    <w:rsid w:val="003A68FF"/>
    <w:rsid w:val="003A6FDF"/>
    <w:rsid w:val="003A780C"/>
    <w:rsid w:val="003B0CE9"/>
    <w:rsid w:val="003B14DD"/>
    <w:rsid w:val="003B16B2"/>
    <w:rsid w:val="003B1C63"/>
    <w:rsid w:val="003B2087"/>
    <w:rsid w:val="003B24A3"/>
    <w:rsid w:val="003B265C"/>
    <w:rsid w:val="003B2BE0"/>
    <w:rsid w:val="003B2F93"/>
    <w:rsid w:val="003B3024"/>
    <w:rsid w:val="003B3266"/>
    <w:rsid w:val="003B36B2"/>
    <w:rsid w:val="003B3D5A"/>
    <w:rsid w:val="003B4001"/>
    <w:rsid w:val="003B4324"/>
    <w:rsid w:val="003B4662"/>
    <w:rsid w:val="003B46FA"/>
    <w:rsid w:val="003B4A8A"/>
    <w:rsid w:val="003B4E2E"/>
    <w:rsid w:val="003B51E4"/>
    <w:rsid w:val="003B5737"/>
    <w:rsid w:val="003B5924"/>
    <w:rsid w:val="003B5A98"/>
    <w:rsid w:val="003B5BB9"/>
    <w:rsid w:val="003B69A0"/>
    <w:rsid w:val="003B7942"/>
    <w:rsid w:val="003B7B72"/>
    <w:rsid w:val="003C07A9"/>
    <w:rsid w:val="003C08F5"/>
    <w:rsid w:val="003C0F82"/>
    <w:rsid w:val="003C13E6"/>
    <w:rsid w:val="003C3BBB"/>
    <w:rsid w:val="003C46B5"/>
    <w:rsid w:val="003C4D30"/>
    <w:rsid w:val="003C4D62"/>
    <w:rsid w:val="003C661D"/>
    <w:rsid w:val="003C672E"/>
    <w:rsid w:val="003C6829"/>
    <w:rsid w:val="003C6EBC"/>
    <w:rsid w:val="003C6F71"/>
    <w:rsid w:val="003C725B"/>
    <w:rsid w:val="003C7286"/>
    <w:rsid w:val="003C72DE"/>
    <w:rsid w:val="003C7347"/>
    <w:rsid w:val="003D0073"/>
    <w:rsid w:val="003D0637"/>
    <w:rsid w:val="003D1494"/>
    <w:rsid w:val="003D1A4C"/>
    <w:rsid w:val="003D1FA1"/>
    <w:rsid w:val="003D2DE8"/>
    <w:rsid w:val="003D31CA"/>
    <w:rsid w:val="003D35C5"/>
    <w:rsid w:val="003D3730"/>
    <w:rsid w:val="003D385E"/>
    <w:rsid w:val="003D39BE"/>
    <w:rsid w:val="003D4A0C"/>
    <w:rsid w:val="003D4ACB"/>
    <w:rsid w:val="003D5455"/>
    <w:rsid w:val="003D6037"/>
    <w:rsid w:val="003D6A05"/>
    <w:rsid w:val="003D6A30"/>
    <w:rsid w:val="003D6AB5"/>
    <w:rsid w:val="003D6C38"/>
    <w:rsid w:val="003D6D00"/>
    <w:rsid w:val="003D75DE"/>
    <w:rsid w:val="003D78C2"/>
    <w:rsid w:val="003D7D72"/>
    <w:rsid w:val="003D7D7C"/>
    <w:rsid w:val="003E029E"/>
    <w:rsid w:val="003E0751"/>
    <w:rsid w:val="003E0808"/>
    <w:rsid w:val="003E0DD9"/>
    <w:rsid w:val="003E0E6F"/>
    <w:rsid w:val="003E0FD0"/>
    <w:rsid w:val="003E1238"/>
    <w:rsid w:val="003E14D8"/>
    <w:rsid w:val="003E17FF"/>
    <w:rsid w:val="003E18C0"/>
    <w:rsid w:val="003E1A32"/>
    <w:rsid w:val="003E1C5C"/>
    <w:rsid w:val="003E2799"/>
    <w:rsid w:val="003E2873"/>
    <w:rsid w:val="003E33F4"/>
    <w:rsid w:val="003E3B24"/>
    <w:rsid w:val="003E49DE"/>
    <w:rsid w:val="003E5084"/>
    <w:rsid w:val="003E606E"/>
    <w:rsid w:val="003E6456"/>
    <w:rsid w:val="003E64F8"/>
    <w:rsid w:val="003E6A2B"/>
    <w:rsid w:val="003E6BED"/>
    <w:rsid w:val="003F0373"/>
    <w:rsid w:val="003F054C"/>
    <w:rsid w:val="003F1124"/>
    <w:rsid w:val="003F13F5"/>
    <w:rsid w:val="003F1CC9"/>
    <w:rsid w:val="003F1F22"/>
    <w:rsid w:val="003F275C"/>
    <w:rsid w:val="003F3A05"/>
    <w:rsid w:val="003F3F5F"/>
    <w:rsid w:val="003F40D4"/>
    <w:rsid w:val="003F42E7"/>
    <w:rsid w:val="003F483B"/>
    <w:rsid w:val="003F49ED"/>
    <w:rsid w:val="003F4A7D"/>
    <w:rsid w:val="003F4C57"/>
    <w:rsid w:val="003F56EA"/>
    <w:rsid w:val="003F5E54"/>
    <w:rsid w:val="003F5EEE"/>
    <w:rsid w:val="003F5FDF"/>
    <w:rsid w:val="003F7248"/>
    <w:rsid w:val="003F744A"/>
    <w:rsid w:val="003F7E3A"/>
    <w:rsid w:val="003F7F2B"/>
    <w:rsid w:val="004003A4"/>
    <w:rsid w:val="00400C65"/>
    <w:rsid w:val="00400E7F"/>
    <w:rsid w:val="004010E5"/>
    <w:rsid w:val="00401657"/>
    <w:rsid w:val="0040216E"/>
    <w:rsid w:val="0040262A"/>
    <w:rsid w:val="00402926"/>
    <w:rsid w:val="004036AC"/>
    <w:rsid w:val="004036B9"/>
    <w:rsid w:val="00403F35"/>
    <w:rsid w:val="00404630"/>
    <w:rsid w:val="004048BD"/>
    <w:rsid w:val="00404958"/>
    <w:rsid w:val="00404BCB"/>
    <w:rsid w:val="0040529B"/>
    <w:rsid w:val="0040554B"/>
    <w:rsid w:val="004057AC"/>
    <w:rsid w:val="00405C94"/>
    <w:rsid w:val="00405D29"/>
    <w:rsid w:val="004062CD"/>
    <w:rsid w:val="00406DDE"/>
    <w:rsid w:val="00406FBC"/>
    <w:rsid w:val="00407BE0"/>
    <w:rsid w:val="00410071"/>
    <w:rsid w:val="004102D6"/>
    <w:rsid w:val="004103F4"/>
    <w:rsid w:val="004104C8"/>
    <w:rsid w:val="00411BB0"/>
    <w:rsid w:val="00411BC8"/>
    <w:rsid w:val="00411FBD"/>
    <w:rsid w:val="0041206D"/>
    <w:rsid w:val="00412DC9"/>
    <w:rsid w:val="00414646"/>
    <w:rsid w:val="00415011"/>
    <w:rsid w:val="00416277"/>
    <w:rsid w:val="00416A30"/>
    <w:rsid w:val="00416A3C"/>
    <w:rsid w:val="004170B9"/>
    <w:rsid w:val="00417182"/>
    <w:rsid w:val="00417310"/>
    <w:rsid w:val="00417837"/>
    <w:rsid w:val="004178AA"/>
    <w:rsid w:val="004201F5"/>
    <w:rsid w:val="00420268"/>
    <w:rsid w:val="004206AB"/>
    <w:rsid w:val="00421345"/>
    <w:rsid w:val="004215E2"/>
    <w:rsid w:val="00421AE2"/>
    <w:rsid w:val="00421B9C"/>
    <w:rsid w:val="00421E6E"/>
    <w:rsid w:val="00422175"/>
    <w:rsid w:val="0042258A"/>
    <w:rsid w:val="00422882"/>
    <w:rsid w:val="00423AF7"/>
    <w:rsid w:val="00423DF8"/>
    <w:rsid w:val="00423E03"/>
    <w:rsid w:val="00424037"/>
    <w:rsid w:val="00424C51"/>
    <w:rsid w:val="00424D9C"/>
    <w:rsid w:val="00424E9F"/>
    <w:rsid w:val="00425871"/>
    <w:rsid w:val="0042597B"/>
    <w:rsid w:val="00426593"/>
    <w:rsid w:val="00426618"/>
    <w:rsid w:val="004267C2"/>
    <w:rsid w:val="00426A73"/>
    <w:rsid w:val="004273C8"/>
    <w:rsid w:val="0042745C"/>
    <w:rsid w:val="00427C84"/>
    <w:rsid w:val="00427D2C"/>
    <w:rsid w:val="00427E18"/>
    <w:rsid w:val="00430880"/>
    <w:rsid w:val="0043088D"/>
    <w:rsid w:val="0043141C"/>
    <w:rsid w:val="004321F1"/>
    <w:rsid w:val="00432382"/>
    <w:rsid w:val="0043251E"/>
    <w:rsid w:val="00432EA5"/>
    <w:rsid w:val="0043317C"/>
    <w:rsid w:val="00434208"/>
    <w:rsid w:val="004344FC"/>
    <w:rsid w:val="00434C62"/>
    <w:rsid w:val="00435251"/>
    <w:rsid w:val="004354CA"/>
    <w:rsid w:val="00435714"/>
    <w:rsid w:val="00435925"/>
    <w:rsid w:val="00435A0B"/>
    <w:rsid w:val="00436165"/>
    <w:rsid w:val="004361BF"/>
    <w:rsid w:val="004371EF"/>
    <w:rsid w:val="00437827"/>
    <w:rsid w:val="00437E87"/>
    <w:rsid w:val="00440E20"/>
    <w:rsid w:val="0044103A"/>
    <w:rsid w:val="00441047"/>
    <w:rsid w:val="0044168A"/>
    <w:rsid w:val="0044168B"/>
    <w:rsid w:val="00442284"/>
    <w:rsid w:val="004428EE"/>
    <w:rsid w:val="00442DDC"/>
    <w:rsid w:val="00443677"/>
    <w:rsid w:val="00443B39"/>
    <w:rsid w:val="004448F7"/>
    <w:rsid w:val="004449F9"/>
    <w:rsid w:val="00444EAE"/>
    <w:rsid w:val="00444F14"/>
    <w:rsid w:val="00445390"/>
    <w:rsid w:val="0044559A"/>
    <w:rsid w:val="00445D3B"/>
    <w:rsid w:val="00446EBD"/>
    <w:rsid w:val="004471D5"/>
    <w:rsid w:val="004471E0"/>
    <w:rsid w:val="00447DB7"/>
    <w:rsid w:val="0045144A"/>
    <w:rsid w:val="00451466"/>
    <w:rsid w:val="00451488"/>
    <w:rsid w:val="0045181B"/>
    <w:rsid w:val="00451C54"/>
    <w:rsid w:val="00451C90"/>
    <w:rsid w:val="00452425"/>
    <w:rsid w:val="00453338"/>
    <w:rsid w:val="00453E3B"/>
    <w:rsid w:val="004542EC"/>
    <w:rsid w:val="00454A18"/>
    <w:rsid w:val="00455166"/>
    <w:rsid w:val="00455B0D"/>
    <w:rsid w:val="00455F1E"/>
    <w:rsid w:val="004567E4"/>
    <w:rsid w:val="00456971"/>
    <w:rsid w:val="00457A91"/>
    <w:rsid w:val="00457B13"/>
    <w:rsid w:val="004602E7"/>
    <w:rsid w:val="00460346"/>
    <w:rsid w:val="0046068B"/>
    <w:rsid w:val="00460B2C"/>
    <w:rsid w:val="0046131B"/>
    <w:rsid w:val="004616B6"/>
    <w:rsid w:val="00461999"/>
    <w:rsid w:val="00462273"/>
    <w:rsid w:val="004622AD"/>
    <w:rsid w:val="00462D8B"/>
    <w:rsid w:val="00463626"/>
    <w:rsid w:val="00464C99"/>
    <w:rsid w:val="00464F87"/>
    <w:rsid w:val="004654B6"/>
    <w:rsid w:val="00465EF0"/>
    <w:rsid w:val="0046664A"/>
    <w:rsid w:val="004667FA"/>
    <w:rsid w:val="00466F85"/>
    <w:rsid w:val="00467499"/>
    <w:rsid w:val="00467D1B"/>
    <w:rsid w:val="00467FE2"/>
    <w:rsid w:val="0047074B"/>
    <w:rsid w:val="00470870"/>
    <w:rsid w:val="00470F0D"/>
    <w:rsid w:val="004714C2"/>
    <w:rsid w:val="004714D7"/>
    <w:rsid w:val="004718FC"/>
    <w:rsid w:val="00471C18"/>
    <w:rsid w:val="004720D5"/>
    <w:rsid w:val="004732EC"/>
    <w:rsid w:val="00473502"/>
    <w:rsid w:val="0047437E"/>
    <w:rsid w:val="004745DC"/>
    <w:rsid w:val="0047516F"/>
    <w:rsid w:val="00475797"/>
    <w:rsid w:val="004759AC"/>
    <w:rsid w:val="00475F60"/>
    <w:rsid w:val="00475F85"/>
    <w:rsid w:val="0047675E"/>
    <w:rsid w:val="004769A2"/>
    <w:rsid w:val="00477B78"/>
    <w:rsid w:val="00477C3E"/>
    <w:rsid w:val="00480088"/>
    <w:rsid w:val="00480A5C"/>
    <w:rsid w:val="004817DD"/>
    <w:rsid w:val="0048238E"/>
    <w:rsid w:val="0048245C"/>
    <w:rsid w:val="0048395C"/>
    <w:rsid w:val="00484AF0"/>
    <w:rsid w:val="004862D5"/>
    <w:rsid w:val="00487E25"/>
    <w:rsid w:val="004907D6"/>
    <w:rsid w:val="00490C0A"/>
    <w:rsid w:val="00491014"/>
    <w:rsid w:val="004921EE"/>
    <w:rsid w:val="0049238B"/>
    <w:rsid w:val="0049267F"/>
    <w:rsid w:val="004928FA"/>
    <w:rsid w:val="004929E5"/>
    <w:rsid w:val="004930F1"/>
    <w:rsid w:val="00493144"/>
    <w:rsid w:val="004935D4"/>
    <w:rsid w:val="004935FA"/>
    <w:rsid w:val="004939F4"/>
    <w:rsid w:val="00493AAA"/>
    <w:rsid w:val="00493DF6"/>
    <w:rsid w:val="00494491"/>
    <w:rsid w:val="00494D66"/>
    <w:rsid w:val="00494E9C"/>
    <w:rsid w:val="00495198"/>
    <w:rsid w:val="004952C8"/>
    <w:rsid w:val="00495418"/>
    <w:rsid w:val="00495515"/>
    <w:rsid w:val="00495B27"/>
    <w:rsid w:val="00496937"/>
    <w:rsid w:val="00496C2E"/>
    <w:rsid w:val="00497029"/>
    <w:rsid w:val="004A00D4"/>
    <w:rsid w:val="004A0426"/>
    <w:rsid w:val="004A07DB"/>
    <w:rsid w:val="004A0F74"/>
    <w:rsid w:val="004A1A16"/>
    <w:rsid w:val="004A1E78"/>
    <w:rsid w:val="004A2232"/>
    <w:rsid w:val="004A2A0E"/>
    <w:rsid w:val="004A4C0A"/>
    <w:rsid w:val="004A4C14"/>
    <w:rsid w:val="004A4F38"/>
    <w:rsid w:val="004A51A2"/>
    <w:rsid w:val="004A59C8"/>
    <w:rsid w:val="004A634F"/>
    <w:rsid w:val="004A6AB0"/>
    <w:rsid w:val="004A6E33"/>
    <w:rsid w:val="004A7009"/>
    <w:rsid w:val="004A7F5A"/>
    <w:rsid w:val="004B0226"/>
    <w:rsid w:val="004B05D2"/>
    <w:rsid w:val="004B0F96"/>
    <w:rsid w:val="004B1433"/>
    <w:rsid w:val="004B151C"/>
    <w:rsid w:val="004B199C"/>
    <w:rsid w:val="004B1BCA"/>
    <w:rsid w:val="004B2C67"/>
    <w:rsid w:val="004B2E23"/>
    <w:rsid w:val="004B35A2"/>
    <w:rsid w:val="004B43DA"/>
    <w:rsid w:val="004B4CE3"/>
    <w:rsid w:val="004B52A4"/>
    <w:rsid w:val="004B53D9"/>
    <w:rsid w:val="004B57C1"/>
    <w:rsid w:val="004B5B1C"/>
    <w:rsid w:val="004B5CF1"/>
    <w:rsid w:val="004B644B"/>
    <w:rsid w:val="004B68E5"/>
    <w:rsid w:val="004B6E8E"/>
    <w:rsid w:val="004B70F5"/>
    <w:rsid w:val="004B7138"/>
    <w:rsid w:val="004B7A58"/>
    <w:rsid w:val="004B7C0B"/>
    <w:rsid w:val="004B7EB8"/>
    <w:rsid w:val="004C0362"/>
    <w:rsid w:val="004C039C"/>
    <w:rsid w:val="004C053B"/>
    <w:rsid w:val="004C07F2"/>
    <w:rsid w:val="004C0A20"/>
    <w:rsid w:val="004C0E28"/>
    <w:rsid w:val="004C1335"/>
    <w:rsid w:val="004C1638"/>
    <w:rsid w:val="004C23DD"/>
    <w:rsid w:val="004C2B31"/>
    <w:rsid w:val="004C35DB"/>
    <w:rsid w:val="004C42C4"/>
    <w:rsid w:val="004C4707"/>
    <w:rsid w:val="004C4A44"/>
    <w:rsid w:val="004C4A98"/>
    <w:rsid w:val="004C4B69"/>
    <w:rsid w:val="004C5C43"/>
    <w:rsid w:val="004C5E53"/>
    <w:rsid w:val="004C5F20"/>
    <w:rsid w:val="004C6098"/>
    <w:rsid w:val="004C62FA"/>
    <w:rsid w:val="004C69A4"/>
    <w:rsid w:val="004C7149"/>
    <w:rsid w:val="004C7C16"/>
    <w:rsid w:val="004D0991"/>
    <w:rsid w:val="004D0C51"/>
    <w:rsid w:val="004D0CDB"/>
    <w:rsid w:val="004D0F71"/>
    <w:rsid w:val="004D1A0C"/>
    <w:rsid w:val="004D1D63"/>
    <w:rsid w:val="004D32D9"/>
    <w:rsid w:val="004D377A"/>
    <w:rsid w:val="004D3B58"/>
    <w:rsid w:val="004D4EA0"/>
    <w:rsid w:val="004D5770"/>
    <w:rsid w:val="004D5838"/>
    <w:rsid w:val="004D647F"/>
    <w:rsid w:val="004D6715"/>
    <w:rsid w:val="004D6C7F"/>
    <w:rsid w:val="004D6FFD"/>
    <w:rsid w:val="004D7EFA"/>
    <w:rsid w:val="004E04F2"/>
    <w:rsid w:val="004E0CF3"/>
    <w:rsid w:val="004E105A"/>
    <w:rsid w:val="004E169D"/>
    <w:rsid w:val="004E16EB"/>
    <w:rsid w:val="004E1B2A"/>
    <w:rsid w:val="004E1E7A"/>
    <w:rsid w:val="004E22C1"/>
    <w:rsid w:val="004E2A50"/>
    <w:rsid w:val="004E2E81"/>
    <w:rsid w:val="004E3470"/>
    <w:rsid w:val="004E382A"/>
    <w:rsid w:val="004E3DB5"/>
    <w:rsid w:val="004E43C0"/>
    <w:rsid w:val="004E4547"/>
    <w:rsid w:val="004E489A"/>
    <w:rsid w:val="004E4D2B"/>
    <w:rsid w:val="004E4F3B"/>
    <w:rsid w:val="004E54C9"/>
    <w:rsid w:val="004E5764"/>
    <w:rsid w:val="004E57DB"/>
    <w:rsid w:val="004E5844"/>
    <w:rsid w:val="004E5973"/>
    <w:rsid w:val="004E5BF6"/>
    <w:rsid w:val="004E5CF5"/>
    <w:rsid w:val="004E613B"/>
    <w:rsid w:val="004E62DE"/>
    <w:rsid w:val="004E7208"/>
    <w:rsid w:val="004F0C34"/>
    <w:rsid w:val="004F0D94"/>
    <w:rsid w:val="004F117A"/>
    <w:rsid w:val="004F1FA7"/>
    <w:rsid w:val="004F20BE"/>
    <w:rsid w:val="004F22FE"/>
    <w:rsid w:val="004F3195"/>
    <w:rsid w:val="004F3643"/>
    <w:rsid w:val="004F3817"/>
    <w:rsid w:val="004F3B41"/>
    <w:rsid w:val="004F4143"/>
    <w:rsid w:val="004F4721"/>
    <w:rsid w:val="004F4EE5"/>
    <w:rsid w:val="004F4F19"/>
    <w:rsid w:val="004F581F"/>
    <w:rsid w:val="004F6339"/>
    <w:rsid w:val="004F6399"/>
    <w:rsid w:val="004F6482"/>
    <w:rsid w:val="004F65E2"/>
    <w:rsid w:val="004F6C7F"/>
    <w:rsid w:val="004F6CD4"/>
    <w:rsid w:val="004F6D3F"/>
    <w:rsid w:val="004F722C"/>
    <w:rsid w:val="004F7336"/>
    <w:rsid w:val="004F742E"/>
    <w:rsid w:val="004F744F"/>
    <w:rsid w:val="004F7455"/>
    <w:rsid w:val="0050014E"/>
    <w:rsid w:val="00500E2C"/>
    <w:rsid w:val="00501C8A"/>
    <w:rsid w:val="00501C8D"/>
    <w:rsid w:val="00501C94"/>
    <w:rsid w:val="00503F74"/>
    <w:rsid w:val="005041FC"/>
    <w:rsid w:val="005043DF"/>
    <w:rsid w:val="00505AAC"/>
    <w:rsid w:val="005065CD"/>
    <w:rsid w:val="005068FE"/>
    <w:rsid w:val="00506EBE"/>
    <w:rsid w:val="00507AA8"/>
    <w:rsid w:val="00507D9E"/>
    <w:rsid w:val="00510216"/>
    <w:rsid w:val="0051061C"/>
    <w:rsid w:val="00510BF6"/>
    <w:rsid w:val="0051118E"/>
    <w:rsid w:val="005115C3"/>
    <w:rsid w:val="005116B3"/>
    <w:rsid w:val="00511A0E"/>
    <w:rsid w:val="00511E02"/>
    <w:rsid w:val="00511F48"/>
    <w:rsid w:val="00512B76"/>
    <w:rsid w:val="00513B99"/>
    <w:rsid w:val="00513BB6"/>
    <w:rsid w:val="00513D6B"/>
    <w:rsid w:val="00514058"/>
    <w:rsid w:val="005141FA"/>
    <w:rsid w:val="00514C0A"/>
    <w:rsid w:val="00515549"/>
    <w:rsid w:val="005158E6"/>
    <w:rsid w:val="00515D55"/>
    <w:rsid w:val="00516491"/>
    <w:rsid w:val="00516AFB"/>
    <w:rsid w:val="00516B91"/>
    <w:rsid w:val="00516C1C"/>
    <w:rsid w:val="00516D13"/>
    <w:rsid w:val="005174B8"/>
    <w:rsid w:val="00517528"/>
    <w:rsid w:val="005177DF"/>
    <w:rsid w:val="005179B7"/>
    <w:rsid w:val="00517E5D"/>
    <w:rsid w:val="00517FA3"/>
    <w:rsid w:val="005205D4"/>
    <w:rsid w:val="00520CE1"/>
    <w:rsid w:val="00520D32"/>
    <w:rsid w:val="00520FBB"/>
    <w:rsid w:val="005218AB"/>
    <w:rsid w:val="00521991"/>
    <w:rsid w:val="005220EC"/>
    <w:rsid w:val="00522A5B"/>
    <w:rsid w:val="0052321C"/>
    <w:rsid w:val="0052372A"/>
    <w:rsid w:val="00523925"/>
    <w:rsid w:val="00523C30"/>
    <w:rsid w:val="0052427D"/>
    <w:rsid w:val="0052523E"/>
    <w:rsid w:val="00525269"/>
    <w:rsid w:val="0052569E"/>
    <w:rsid w:val="00525A9F"/>
    <w:rsid w:val="00526544"/>
    <w:rsid w:val="00527055"/>
    <w:rsid w:val="00527E47"/>
    <w:rsid w:val="005313BD"/>
    <w:rsid w:val="005315F2"/>
    <w:rsid w:val="005325CF"/>
    <w:rsid w:val="00532FC8"/>
    <w:rsid w:val="00533676"/>
    <w:rsid w:val="00533B87"/>
    <w:rsid w:val="00533BB2"/>
    <w:rsid w:val="00533DA7"/>
    <w:rsid w:val="00534065"/>
    <w:rsid w:val="00534870"/>
    <w:rsid w:val="00534921"/>
    <w:rsid w:val="00534958"/>
    <w:rsid w:val="00535983"/>
    <w:rsid w:val="005359FD"/>
    <w:rsid w:val="00536296"/>
    <w:rsid w:val="005376EB"/>
    <w:rsid w:val="00537E7B"/>
    <w:rsid w:val="0054011F"/>
    <w:rsid w:val="005405C0"/>
    <w:rsid w:val="00540AD5"/>
    <w:rsid w:val="00540BDE"/>
    <w:rsid w:val="00542098"/>
    <w:rsid w:val="005420F5"/>
    <w:rsid w:val="00542805"/>
    <w:rsid w:val="005428CC"/>
    <w:rsid w:val="0054299F"/>
    <w:rsid w:val="005429A0"/>
    <w:rsid w:val="00544683"/>
    <w:rsid w:val="00544C32"/>
    <w:rsid w:val="00544E9F"/>
    <w:rsid w:val="00544FA2"/>
    <w:rsid w:val="00545450"/>
    <w:rsid w:val="0054574C"/>
    <w:rsid w:val="00545E2C"/>
    <w:rsid w:val="00546013"/>
    <w:rsid w:val="005466D3"/>
    <w:rsid w:val="00546F97"/>
    <w:rsid w:val="0054772A"/>
    <w:rsid w:val="00547774"/>
    <w:rsid w:val="00547FEC"/>
    <w:rsid w:val="00550457"/>
    <w:rsid w:val="00551AB8"/>
    <w:rsid w:val="00551B89"/>
    <w:rsid w:val="005523C5"/>
    <w:rsid w:val="00552EF4"/>
    <w:rsid w:val="00552FB7"/>
    <w:rsid w:val="005532C9"/>
    <w:rsid w:val="00554153"/>
    <w:rsid w:val="0055472C"/>
    <w:rsid w:val="00554DE0"/>
    <w:rsid w:val="00555178"/>
    <w:rsid w:val="00555FB1"/>
    <w:rsid w:val="00556401"/>
    <w:rsid w:val="005565BD"/>
    <w:rsid w:val="00557091"/>
    <w:rsid w:val="0055714E"/>
    <w:rsid w:val="00557202"/>
    <w:rsid w:val="0055766E"/>
    <w:rsid w:val="00557AD7"/>
    <w:rsid w:val="00557F95"/>
    <w:rsid w:val="00560433"/>
    <w:rsid w:val="005608D4"/>
    <w:rsid w:val="005617D8"/>
    <w:rsid w:val="00561C42"/>
    <w:rsid w:val="0056200C"/>
    <w:rsid w:val="00562BAD"/>
    <w:rsid w:val="00562E0B"/>
    <w:rsid w:val="005631AF"/>
    <w:rsid w:val="005632B4"/>
    <w:rsid w:val="005637C9"/>
    <w:rsid w:val="00563CAA"/>
    <w:rsid w:val="00563D87"/>
    <w:rsid w:val="00563F7F"/>
    <w:rsid w:val="005647D0"/>
    <w:rsid w:val="005648C4"/>
    <w:rsid w:val="005652B3"/>
    <w:rsid w:val="00565979"/>
    <w:rsid w:val="00565A5C"/>
    <w:rsid w:val="00565BED"/>
    <w:rsid w:val="00566816"/>
    <w:rsid w:val="00566B2B"/>
    <w:rsid w:val="00566E70"/>
    <w:rsid w:val="005671CD"/>
    <w:rsid w:val="0056791C"/>
    <w:rsid w:val="00567FE8"/>
    <w:rsid w:val="005702DD"/>
    <w:rsid w:val="005704AB"/>
    <w:rsid w:val="00570FE5"/>
    <w:rsid w:val="005729AE"/>
    <w:rsid w:val="00572B34"/>
    <w:rsid w:val="00572F65"/>
    <w:rsid w:val="00573BA1"/>
    <w:rsid w:val="00573F92"/>
    <w:rsid w:val="00574BD1"/>
    <w:rsid w:val="00574FEF"/>
    <w:rsid w:val="005753E0"/>
    <w:rsid w:val="00575975"/>
    <w:rsid w:val="00575F72"/>
    <w:rsid w:val="0057635F"/>
    <w:rsid w:val="00576A14"/>
    <w:rsid w:val="00576AA3"/>
    <w:rsid w:val="00576D1A"/>
    <w:rsid w:val="00577936"/>
    <w:rsid w:val="00577D23"/>
    <w:rsid w:val="00577DF2"/>
    <w:rsid w:val="00580A9C"/>
    <w:rsid w:val="0058147B"/>
    <w:rsid w:val="005814CB"/>
    <w:rsid w:val="005818A2"/>
    <w:rsid w:val="00581AA6"/>
    <w:rsid w:val="00581C2D"/>
    <w:rsid w:val="00581DD8"/>
    <w:rsid w:val="00582090"/>
    <w:rsid w:val="005821C2"/>
    <w:rsid w:val="005830C0"/>
    <w:rsid w:val="005831CC"/>
    <w:rsid w:val="00583F8D"/>
    <w:rsid w:val="00584043"/>
    <w:rsid w:val="005842D1"/>
    <w:rsid w:val="00584B29"/>
    <w:rsid w:val="00584BB6"/>
    <w:rsid w:val="00584CC9"/>
    <w:rsid w:val="00584FE3"/>
    <w:rsid w:val="00585DB8"/>
    <w:rsid w:val="005862F1"/>
    <w:rsid w:val="005867A9"/>
    <w:rsid w:val="00586ACB"/>
    <w:rsid w:val="00586E9C"/>
    <w:rsid w:val="00587D18"/>
    <w:rsid w:val="00590037"/>
    <w:rsid w:val="00590D13"/>
    <w:rsid w:val="00590F11"/>
    <w:rsid w:val="00591157"/>
    <w:rsid w:val="005918E6"/>
    <w:rsid w:val="00591B74"/>
    <w:rsid w:val="00591D91"/>
    <w:rsid w:val="00591F53"/>
    <w:rsid w:val="00592330"/>
    <w:rsid w:val="005923AE"/>
    <w:rsid w:val="00592806"/>
    <w:rsid w:val="00592A24"/>
    <w:rsid w:val="00592B86"/>
    <w:rsid w:val="00592BAA"/>
    <w:rsid w:val="005931AA"/>
    <w:rsid w:val="005933ED"/>
    <w:rsid w:val="005934A2"/>
    <w:rsid w:val="00593F67"/>
    <w:rsid w:val="005942F0"/>
    <w:rsid w:val="00594ED2"/>
    <w:rsid w:val="00594FA6"/>
    <w:rsid w:val="005957C7"/>
    <w:rsid w:val="00595826"/>
    <w:rsid w:val="00595925"/>
    <w:rsid w:val="0059596C"/>
    <w:rsid w:val="005960AD"/>
    <w:rsid w:val="005962C7"/>
    <w:rsid w:val="00596C7B"/>
    <w:rsid w:val="00596CAB"/>
    <w:rsid w:val="005978A6"/>
    <w:rsid w:val="005A08D1"/>
    <w:rsid w:val="005A0A7E"/>
    <w:rsid w:val="005A118C"/>
    <w:rsid w:val="005A1304"/>
    <w:rsid w:val="005A1314"/>
    <w:rsid w:val="005A138E"/>
    <w:rsid w:val="005A1584"/>
    <w:rsid w:val="005A179F"/>
    <w:rsid w:val="005A17F8"/>
    <w:rsid w:val="005A18C4"/>
    <w:rsid w:val="005A1AAE"/>
    <w:rsid w:val="005A1FA7"/>
    <w:rsid w:val="005A2FC0"/>
    <w:rsid w:val="005A3011"/>
    <w:rsid w:val="005A4155"/>
    <w:rsid w:val="005A4667"/>
    <w:rsid w:val="005A4FA6"/>
    <w:rsid w:val="005A5670"/>
    <w:rsid w:val="005A624E"/>
    <w:rsid w:val="005A6FE9"/>
    <w:rsid w:val="005A719B"/>
    <w:rsid w:val="005A7299"/>
    <w:rsid w:val="005A759B"/>
    <w:rsid w:val="005B0768"/>
    <w:rsid w:val="005B0EB6"/>
    <w:rsid w:val="005B1098"/>
    <w:rsid w:val="005B2046"/>
    <w:rsid w:val="005B20E5"/>
    <w:rsid w:val="005B252C"/>
    <w:rsid w:val="005B25EE"/>
    <w:rsid w:val="005B27D5"/>
    <w:rsid w:val="005B2943"/>
    <w:rsid w:val="005B2B9C"/>
    <w:rsid w:val="005B2D09"/>
    <w:rsid w:val="005B2DC8"/>
    <w:rsid w:val="005B2FDF"/>
    <w:rsid w:val="005B3123"/>
    <w:rsid w:val="005B380B"/>
    <w:rsid w:val="005B4955"/>
    <w:rsid w:val="005B4F75"/>
    <w:rsid w:val="005B54E2"/>
    <w:rsid w:val="005B55C7"/>
    <w:rsid w:val="005B5B78"/>
    <w:rsid w:val="005B5BDA"/>
    <w:rsid w:val="005B5D0D"/>
    <w:rsid w:val="005B6F44"/>
    <w:rsid w:val="005B7011"/>
    <w:rsid w:val="005B764F"/>
    <w:rsid w:val="005B7E18"/>
    <w:rsid w:val="005C03F1"/>
    <w:rsid w:val="005C10A7"/>
    <w:rsid w:val="005C133F"/>
    <w:rsid w:val="005C3309"/>
    <w:rsid w:val="005C332F"/>
    <w:rsid w:val="005C337F"/>
    <w:rsid w:val="005C3740"/>
    <w:rsid w:val="005C392A"/>
    <w:rsid w:val="005C3F7E"/>
    <w:rsid w:val="005C447A"/>
    <w:rsid w:val="005C4610"/>
    <w:rsid w:val="005C480A"/>
    <w:rsid w:val="005C4CE0"/>
    <w:rsid w:val="005C50BE"/>
    <w:rsid w:val="005C5127"/>
    <w:rsid w:val="005C587B"/>
    <w:rsid w:val="005C5A9B"/>
    <w:rsid w:val="005C5F20"/>
    <w:rsid w:val="005C62D7"/>
    <w:rsid w:val="005C6302"/>
    <w:rsid w:val="005C6874"/>
    <w:rsid w:val="005C7092"/>
    <w:rsid w:val="005C7759"/>
    <w:rsid w:val="005D0154"/>
    <w:rsid w:val="005D15DD"/>
    <w:rsid w:val="005D2A59"/>
    <w:rsid w:val="005D2F59"/>
    <w:rsid w:val="005D41E8"/>
    <w:rsid w:val="005D45A1"/>
    <w:rsid w:val="005D4860"/>
    <w:rsid w:val="005D4B68"/>
    <w:rsid w:val="005D4BE0"/>
    <w:rsid w:val="005D4D52"/>
    <w:rsid w:val="005D4E54"/>
    <w:rsid w:val="005D512C"/>
    <w:rsid w:val="005D5BB9"/>
    <w:rsid w:val="005D5D57"/>
    <w:rsid w:val="005D5F6E"/>
    <w:rsid w:val="005D6AEC"/>
    <w:rsid w:val="005D7487"/>
    <w:rsid w:val="005D7A10"/>
    <w:rsid w:val="005E05D5"/>
    <w:rsid w:val="005E0A51"/>
    <w:rsid w:val="005E0C5D"/>
    <w:rsid w:val="005E0F8E"/>
    <w:rsid w:val="005E1618"/>
    <w:rsid w:val="005E2369"/>
    <w:rsid w:val="005E23D9"/>
    <w:rsid w:val="005E2A49"/>
    <w:rsid w:val="005E2C7E"/>
    <w:rsid w:val="005E2E9D"/>
    <w:rsid w:val="005E2EA3"/>
    <w:rsid w:val="005E412F"/>
    <w:rsid w:val="005E41C7"/>
    <w:rsid w:val="005E42AF"/>
    <w:rsid w:val="005E4342"/>
    <w:rsid w:val="005E46BD"/>
    <w:rsid w:val="005E4D75"/>
    <w:rsid w:val="005E4E52"/>
    <w:rsid w:val="005E5495"/>
    <w:rsid w:val="005E57DE"/>
    <w:rsid w:val="005E59E3"/>
    <w:rsid w:val="005E5D5D"/>
    <w:rsid w:val="005E5E15"/>
    <w:rsid w:val="005E6C74"/>
    <w:rsid w:val="005E6E8A"/>
    <w:rsid w:val="005E74FD"/>
    <w:rsid w:val="005E76E3"/>
    <w:rsid w:val="005E7764"/>
    <w:rsid w:val="005E7854"/>
    <w:rsid w:val="005E7A1B"/>
    <w:rsid w:val="005F00CF"/>
    <w:rsid w:val="005F07C7"/>
    <w:rsid w:val="005F09E5"/>
    <w:rsid w:val="005F0A9D"/>
    <w:rsid w:val="005F125C"/>
    <w:rsid w:val="005F1846"/>
    <w:rsid w:val="005F3735"/>
    <w:rsid w:val="005F3F1C"/>
    <w:rsid w:val="005F4543"/>
    <w:rsid w:val="005F457B"/>
    <w:rsid w:val="005F4A28"/>
    <w:rsid w:val="005F5047"/>
    <w:rsid w:val="005F5328"/>
    <w:rsid w:val="005F542D"/>
    <w:rsid w:val="005F6185"/>
    <w:rsid w:val="005F619F"/>
    <w:rsid w:val="005F64B3"/>
    <w:rsid w:val="005F6A3C"/>
    <w:rsid w:val="005F6EEC"/>
    <w:rsid w:val="005F7332"/>
    <w:rsid w:val="005F7560"/>
    <w:rsid w:val="005F7C76"/>
    <w:rsid w:val="00600BA9"/>
    <w:rsid w:val="006014EA"/>
    <w:rsid w:val="006015CF"/>
    <w:rsid w:val="006015FC"/>
    <w:rsid w:val="00601E73"/>
    <w:rsid w:val="00602724"/>
    <w:rsid w:val="00602762"/>
    <w:rsid w:val="00602B81"/>
    <w:rsid w:val="0060303F"/>
    <w:rsid w:val="00603EE7"/>
    <w:rsid w:val="00603EFB"/>
    <w:rsid w:val="00603FFD"/>
    <w:rsid w:val="006052D7"/>
    <w:rsid w:val="006053DC"/>
    <w:rsid w:val="00605435"/>
    <w:rsid w:val="00605A11"/>
    <w:rsid w:val="00605C60"/>
    <w:rsid w:val="00605FFA"/>
    <w:rsid w:val="00607B54"/>
    <w:rsid w:val="00607FDD"/>
    <w:rsid w:val="00610059"/>
    <w:rsid w:val="006103DA"/>
    <w:rsid w:val="00610521"/>
    <w:rsid w:val="006109A6"/>
    <w:rsid w:val="00610E15"/>
    <w:rsid w:val="00611197"/>
    <w:rsid w:val="006114FD"/>
    <w:rsid w:val="006116D0"/>
    <w:rsid w:val="00611867"/>
    <w:rsid w:val="00611EC1"/>
    <w:rsid w:val="00612457"/>
    <w:rsid w:val="006124F4"/>
    <w:rsid w:val="00612965"/>
    <w:rsid w:val="006130C0"/>
    <w:rsid w:val="0061376E"/>
    <w:rsid w:val="006139D2"/>
    <w:rsid w:val="00613D36"/>
    <w:rsid w:val="0061433B"/>
    <w:rsid w:val="00614616"/>
    <w:rsid w:val="00614873"/>
    <w:rsid w:val="006148BF"/>
    <w:rsid w:val="006150C6"/>
    <w:rsid w:val="00615E38"/>
    <w:rsid w:val="00616021"/>
    <w:rsid w:val="00616417"/>
    <w:rsid w:val="00616A16"/>
    <w:rsid w:val="00617155"/>
    <w:rsid w:val="0061737F"/>
    <w:rsid w:val="00617617"/>
    <w:rsid w:val="0061763D"/>
    <w:rsid w:val="00617C31"/>
    <w:rsid w:val="00617C4D"/>
    <w:rsid w:val="006207EF"/>
    <w:rsid w:val="00620DF5"/>
    <w:rsid w:val="00620E8E"/>
    <w:rsid w:val="00620EDD"/>
    <w:rsid w:val="0062115A"/>
    <w:rsid w:val="00621258"/>
    <w:rsid w:val="006219F8"/>
    <w:rsid w:val="00621FF0"/>
    <w:rsid w:val="00622053"/>
    <w:rsid w:val="0062227F"/>
    <w:rsid w:val="00622684"/>
    <w:rsid w:val="006230A3"/>
    <w:rsid w:val="0062367D"/>
    <w:rsid w:val="0062398B"/>
    <w:rsid w:val="00625285"/>
    <w:rsid w:val="006254F9"/>
    <w:rsid w:val="006257A0"/>
    <w:rsid w:val="00625B25"/>
    <w:rsid w:val="00626723"/>
    <w:rsid w:val="0062697A"/>
    <w:rsid w:val="00626FB3"/>
    <w:rsid w:val="0062789E"/>
    <w:rsid w:val="006304A8"/>
    <w:rsid w:val="006308E8"/>
    <w:rsid w:val="00630909"/>
    <w:rsid w:val="00630E01"/>
    <w:rsid w:val="00630EDB"/>
    <w:rsid w:val="006314A5"/>
    <w:rsid w:val="0063171E"/>
    <w:rsid w:val="006325D5"/>
    <w:rsid w:val="00632EC4"/>
    <w:rsid w:val="0063364B"/>
    <w:rsid w:val="00633F47"/>
    <w:rsid w:val="006355FC"/>
    <w:rsid w:val="00635E15"/>
    <w:rsid w:val="00636066"/>
    <w:rsid w:val="00636B01"/>
    <w:rsid w:val="00637208"/>
    <w:rsid w:val="0063734E"/>
    <w:rsid w:val="0063739F"/>
    <w:rsid w:val="00637994"/>
    <w:rsid w:val="00637F2B"/>
    <w:rsid w:val="006401D5"/>
    <w:rsid w:val="00640238"/>
    <w:rsid w:val="006403F8"/>
    <w:rsid w:val="006406A4"/>
    <w:rsid w:val="006407CD"/>
    <w:rsid w:val="00640A3B"/>
    <w:rsid w:val="00640F6D"/>
    <w:rsid w:val="00641278"/>
    <w:rsid w:val="006417F9"/>
    <w:rsid w:val="00642262"/>
    <w:rsid w:val="006423A1"/>
    <w:rsid w:val="00642AE4"/>
    <w:rsid w:val="0064339C"/>
    <w:rsid w:val="006434A0"/>
    <w:rsid w:val="00643597"/>
    <w:rsid w:val="006439F3"/>
    <w:rsid w:val="00643A3F"/>
    <w:rsid w:val="006447F7"/>
    <w:rsid w:val="00644818"/>
    <w:rsid w:val="006448F8"/>
    <w:rsid w:val="00644C03"/>
    <w:rsid w:val="00644C65"/>
    <w:rsid w:val="00644D85"/>
    <w:rsid w:val="00645126"/>
    <w:rsid w:val="00645881"/>
    <w:rsid w:val="00645BAE"/>
    <w:rsid w:val="00645E64"/>
    <w:rsid w:val="00645FAF"/>
    <w:rsid w:val="006462C5"/>
    <w:rsid w:val="00646E64"/>
    <w:rsid w:val="00646F18"/>
    <w:rsid w:val="0064753B"/>
    <w:rsid w:val="00647985"/>
    <w:rsid w:val="006500A5"/>
    <w:rsid w:val="00650EC0"/>
    <w:rsid w:val="0065100A"/>
    <w:rsid w:val="006510FB"/>
    <w:rsid w:val="006512DC"/>
    <w:rsid w:val="00651A4F"/>
    <w:rsid w:val="00651A55"/>
    <w:rsid w:val="00652026"/>
    <w:rsid w:val="006520F0"/>
    <w:rsid w:val="006522DD"/>
    <w:rsid w:val="00652C52"/>
    <w:rsid w:val="00652D3A"/>
    <w:rsid w:val="00652E62"/>
    <w:rsid w:val="00652F36"/>
    <w:rsid w:val="00652F76"/>
    <w:rsid w:val="00653287"/>
    <w:rsid w:val="006532AD"/>
    <w:rsid w:val="006539DC"/>
    <w:rsid w:val="00653ACC"/>
    <w:rsid w:val="00654038"/>
    <w:rsid w:val="006540CB"/>
    <w:rsid w:val="006543BE"/>
    <w:rsid w:val="006549C0"/>
    <w:rsid w:val="00655076"/>
    <w:rsid w:val="006550F3"/>
    <w:rsid w:val="00655498"/>
    <w:rsid w:val="0065591C"/>
    <w:rsid w:val="0065650F"/>
    <w:rsid w:val="006569D7"/>
    <w:rsid w:val="00656B68"/>
    <w:rsid w:val="00656BD2"/>
    <w:rsid w:val="00656C14"/>
    <w:rsid w:val="00656D84"/>
    <w:rsid w:val="0065726A"/>
    <w:rsid w:val="00657915"/>
    <w:rsid w:val="00657C4D"/>
    <w:rsid w:val="00657CF9"/>
    <w:rsid w:val="00657FAA"/>
    <w:rsid w:val="0066030C"/>
    <w:rsid w:val="006603E6"/>
    <w:rsid w:val="00660D85"/>
    <w:rsid w:val="00661728"/>
    <w:rsid w:val="00661E1C"/>
    <w:rsid w:val="00662D9E"/>
    <w:rsid w:val="00662EE2"/>
    <w:rsid w:val="00663709"/>
    <w:rsid w:val="006646A6"/>
    <w:rsid w:val="006649EB"/>
    <w:rsid w:val="006656BC"/>
    <w:rsid w:val="00665CE2"/>
    <w:rsid w:val="00666DEB"/>
    <w:rsid w:val="0066715F"/>
    <w:rsid w:val="0066752F"/>
    <w:rsid w:val="00667919"/>
    <w:rsid w:val="00667C7D"/>
    <w:rsid w:val="0067025C"/>
    <w:rsid w:val="006727FA"/>
    <w:rsid w:val="00672E64"/>
    <w:rsid w:val="00673CB4"/>
    <w:rsid w:val="00673FF9"/>
    <w:rsid w:val="00674BAF"/>
    <w:rsid w:val="00674C08"/>
    <w:rsid w:val="006750DE"/>
    <w:rsid w:val="00675541"/>
    <w:rsid w:val="0067562B"/>
    <w:rsid w:val="00675A73"/>
    <w:rsid w:val="006760F0"/>
    <w:rsid w:val="00677082"/>
    <w:rsid w:val="0067710B"/>
    <w:rsid w:val="006771FA"/>
    <w:rsid w:val="00677C2F"/>
    <w:rsid w:val="00680399"/>
    <w:rsid w:val="006810D8"/>
    <w:rsid w:val="006811C0"/>
    <w:rsid w:val="00681453"/>
    <w:rsid w:val="00682120"/>
    <w:rsid w:val="00683132"/>
    <w:rsid w:val="006835D5"/>
    <w:rsid w:val="006838D9"/>
    <w:rsid w:val="00683907"/>
    <w:rsid w:val="00683B1F"/>
    <w:rsid w:val="00683D64"/>
    <w:rsid w:val="0068410D"/>
    <w:rsid w:val="00684218"/>
    <w:rsid w:val="0068491A"/>
    <w:rsid w:val="00684924"/>
    <w:rsid w:val="00684C54"/>
    <w:rsid w:val="00685608"/>
    <w:rsid w:val="00686893"/>
    <w:rsid w:val="00686974"/>
    <w:rsid w:val="00687749"/>
    <w:rsid w:val="00690436"/>
    <w:rsid w:val="00691156"/>
    <w:rsid w:val="00691D21"/>
    <w:rsid w:val="00691D36"/>
    <w:rsid w:val="00692275"/>
    <w:rsid w:val="006929AF"/>
    <w:rsid w:val="006930E7"/>
    <w:rsid w:val="006946F8"/>
    <w:rsid w:val="0069485C"/>
    <w:rsid w:val="00694A20"/>
    <w:rsid w:val="00695199"/>
    <w:rsid w:val="0069567F"/>
    <w:rsid w:val="00696048"/>
    <w:rsid w:val="00697769"/>
    <w:rsid w:val="00697B13"/>
    <w:rsid w:val="00697B30"/>
    <w:rsid w:val="006A0A4C"/>
    <w:rsid w:val="006A0C13"/>
    <w:rsid w:val="006A0CF0"/>
    <w:rsid w:val="006A0E1B"/>
    <w:rsid w:val="006A1086"/>
    <w:rsid w:val="006A18F9"/>
    <w:rsid w:val="006A1C6B"/>
    <w:rsid w:val="006A1E4D"/>
    <w:rsid w:val="006A22E4"/>
    <w:rsid w:val="006A23A6"/>
    <w:rsid w:val="006A2977"/>
    <w:rsid w:val="006A2BBB"/>
    <w:rsid w:val="006A3043"/>
    <w:rsid w:val="006A3788"/>
    <w:rsid w:val="006A4044"/>
    <w:rsid w:val="006A4ABC"/>
    <w:rsid w:val="006A4E0F"/>
    <w:rsid w:val="006A51AA"/>
    <w:rsid w:val="006A52B4"/>
    <w:rsid w:val="006A563F"/>
    <w:rsid w:val="006A60AB"/>
    <w:rsid w:val="006A6253"/>
    <w:rsid w:val="006A6DB5"/>
    <w:rsid w:val="006A7010"/>
    <w:rsid w:val="006A7356"/>
    <w:rsid w:val="006A7A67"/>
    <w:rsid w:val="006A7C1C"/>
    <w:rsid w:val="006B02EF"/>
    <w:rsid w:val="006B0ADF"/>
    <w:rsid w:val="006B0F69"/>
    <w:rsid w:val="006B104B"/>
    <w:rsid w:val="006B1446"/>
    <w:rsid w:val="006B17B8"/>
    <w:rsid w:val="006B1879"/>
    <w:rsid w:val="006B1CBC"/>
    <w:rsid w:val="006B1E82"/>
    <w:rsid w:val="006B2164"/>
    <w:rsid w:val="006B24C1"/>
    <w:rsid w:val="006B2650"/>
    <w:rsid w:val="006B2A89"/>
    <w:rsid w:val="006B321E"/>
    <w:rsid w:val="006B3271"/>
    <w:rsid w:val="006B3809"/>
    <w:rsid w:val="006B39C5"/>
    <w:rsid w:val="006B3D61"/>
    <w:rsid w:val="006B4670"/>
    <w:rsid w:val="006B4E53"/>
    <w:rsid w:val="006B50BE"/>
    <w:rsid w:val="006B5260"/>
    <w:rsid w:val="006B665E"/>
    <w:rsid w:val="006B6895"/>
    <w:rsid w:val="006B6B0F"/>
    <w:rsid w:val="006B6DBE"/>
    <w:rsid w:val="006B721C"/>
    <w:rsid w:val="006B7351"/>
    <w:rsid w:val="006B7A4A"/>
    <w:rsid w:val="006B7F8E"/>
    <w:rsid w:val="006C0FD2"/>
    <w:rsid w:val="006C1406"/>
    <w:rsid w:val="006C1599"/>
    <w:rsid w:val="006C1918"/>
    <w:rsid w:val="006C1E7D"/>
    <w:rsid w:val="006C22F3"/>
    <w:rsid w:val="006C23DC"/>
    <w:rsid w:val="006C278D"/>
    <w:rsid w:val="006C27AC"/>
    <w:rsid w:val="006C2835"/>
    <w:rsid w:val="006C2BEF"/>
    <w:rsid w:val="006C2E8D"/>
    <w:rsid w:val="006C3503"/>
    <w:rsid w:val="006C38AD"/>
    <w:rsid w:val="006C38D9"/>
    <w:rsid w:val="006C3BBC"/>
    <w:rsid w:val="006C45F1"/>
    <w:rsid w:val="006C465F"/>
    <w:rsid w:val="006C4E1E"/>
    <w:rsid w:val="006C4E24"/>
    <w:rsid w:val="006C55B2"/>
    <w:rsid w:val="006C57DC"/>
    <w:rsid w:val="006C5DA5"/>
    <w:rsid w:val="006C62CC"/>
    <w:rsid w:val="006C662B"/>
    <w:rsid w:val="006C6FDD"/>
    <w:rsid w:val="006C7D69"/>
    <w:rsid w:val="006D0054"/>
    <w:rsid w:val="006D03A0"/>
    <w:rsid w:val="006D0781"/>
    <w:rsid w:val="006D0B3B"/>
    <w:rsid w:val="006D1036"/>
    <w:rsid w:val="006D1097"/>
    <w:rsid w:val="006D126A"/>
    <w:rsid w:val="006D1665"/>
    <w:rsid w:val="006D1752"/>
    <w:rsid w:val="006D1A72"/>
    <w:rsid w:val="006D1E48"/>
    <w:rsid w:val="006D1F6A"/>
    <w:rsid w:val="006D2090"/>
    <w:rsid w:val="006D2298"/>
    <w:rsid w:val="006D2641"/>
    <w:rsid w:val="006D285D"/>
    <w:rsid w:val="006D2C25"/>
    <w:rsid w:val="006D2CD3"/>
    <w:rsid w:val="006D3D72"/>
    <w:rsid w:val="006D427F"/>
    <w:rsid w:val="006D4768"/>
    <w:rsid w:val="006D4973"/>
    <w:rsid w:val="006D4B50"/>
    <w:rsid w:val="006D5357"/>
    <w:rsid w:val="006D5395"/>
    <w:rsid w:val="006D53B5"/>
    <w:rsid w:val="006D56C2"/>
    <w:rsid w:val="006D5B9C"/>
    <w:rsid w:val="006D5CD4"/>
    <w:rsid w:val="006D5DDB"/>
    <w:rsid w:val="006D60B0"/>
    <w:rsid w:val="006D673A"/>
    <w:rsid w:val="006D6B2F"/>
    <w:rsid w:val="006E0389"/>
    <w:rsid w:val="006E03FF"/>
    <w:rsid w:val="006E08DF"/>
    <w:rsid w:val="006E0E21"/>
    <w:rsid w:val="006E103B"/>
    <w:rsid w:val="006E1078"/>
    <w:rsid w:val="006E1540"/>
    <w:rsid w:val="006E1698"/>
    <w:rsid w:val="006E173A"/>
    <w:rsid w:val="006E1772"/>
    <w:rsid w:val="006E177D"/>
    <w:rsid w:val="006E20A3"/>
    <w:rsid w:val="006E27AA"/>
    <w:rsid w:val="006E2988"/>
    <w:rsid w:val="006E2A18"/>
    <w:rsid w:val="006E2AC6"/>
    <w:rsid w:val="006E301D"/>
    <w:rsid w:val="006E3670"/>
    <w:rsid w:val="006E38D7"/>
    <w:rsid w:val="006E3BD8"/>
    <w:rsid w:val="006E3D6B"/>
    <w:rsid w:val="006E3E67"/>
    <w:rsid w:val="006E4B0B"/>
    <w:rsid w:val="006E55BB"/>
    <w:rsid w:val="006E65C2"/>
    <w:rsid w:val="006E6F26"/>
    <w:rsid w:val="006E732D"/>
    <w:rsid w:val="006F0102"/>
    <w:rsid w:val="006F0327"/>
    <w:rsid w:val="006F0546"/>
    <w:rsid w:val="006F0583"/>
    <w:rsid w:val="006F0A53"/>
    <w:rsid w:val="006F0A8F"/>
    <w:rsid w:val="006F0DF4"/>
    <w:rsid w:val="006F0E0D"/>
    <w:rsid w:val="006F0EB4"/>
    <w:rsid w:val="006F1262"/>
    <w:rsid w:val="006F178E"/>
    <w:rsid w:val="006F23DC"/>
    <w:rsid w:val="006F2682"/>
    <w:rsid w:val="006F2BA7"/>
    <w:rsid w:val="006F3314"/>
    <w:rsid w:val="006F34EE"/>
    <w:rsid w:val="006F3EEE"/>
    <w:rsid w:val="006F4A50"/>
    <w:rsid w:val="006F4CFE"/>
    <w:rsid w:val="006F4E48"/>
    <w:rsid w:val="006F5118"/>
    <w:rsid w:val="006F571F"/>
    <w:rsid w:val="006F58FA"/>
    <w:rsid w:val="006F6B2E"/>
    <w:rsid w:val="006F718C"/>
    <w:rsid w:val="006F76ED"/>
    <w:rsid w:val="0070025D"/>
    <w:rsid w:val="007004EE"/>
    <w:rsid w:val="00700643"/>
    <w:rsid w:val="00700762"/>
    <w:rsid w:val="00700897"/>
    <w:rsid w:val="00700D08"/>
    <w:rsid w:val="00700D93"/>
    <w:rsid w:val="0070104A"/>
    <w:rsid w:val="0070220C"/>
    <w:rsid w:val="0070249F"/>
    <w:rsid w:val="00702F91"/>
    <w:rsid w:val="007031A3"/>
    <w:rsid w:val="007033AD"/>
    <w:rsid w:val="00703606"/>
    <w:rsid w:val="00705072"/>
    <w:rsid w:val="00705AB0"/>
    <w:rsid w:val="00705AC7"/>
    <w:rsid w:val="00706304"/>
    <w:rsid w:val="0070691D"/>
    <w:rsid w:val="00706B03"/>
    <w:rsid w:val="007073D5"/>
    <w:rsid w:val="0070762F"/>
    <w:rsid w:val="00707B9F"/>
    <w:rsid w:val="00710549"/>
    <w:rsid w:val="00711057"/>
    <w:rsid w:val="007116A4"/>
    <w:rsid w:val="00711AB1"/>
    <w:rsid w:val="00711AFA"/>
    <w:rsid w:val="00712767"/>
    <w:rsid w:val="00712772"/>
    <w:rsid w:val="0071287F"/>
    <w:rsid w:val="00713388"/>
    <w:rsid w:val="00713947"/>
    <w:rsid w:val="00713AB8"/>
    <w:rsid w:val="00713ECD"/>
    <w:rsid w:val="007144F0"/>
    <w:rsid w:val="00714559"/>
    <w:rsid w:val="00714B8D"/>
    <w:rsid w:val="00714F9E"/>
    <w:rsid w:val="00715392"/>
    <w:rsid w:val="00715FDF"/>
    <w:rsid w:val="0071668E"/>
    <w:rsid w:val="00717353"/>
    <w:rsid w:val="00717361"/>
    <w:rsid w:val="0072072C"/>
    <w:rsid w:val="00721576"/>
    <w:rsid w:val="0072225D"/>
    <w:rsid w:val="007225FF"/>
    <w:rsid w:val="007228AE"/>
    <w:rsid w:val="00722E96"/>
    <w:rsid w:val="007231B4"/>
    <w:rsid w:val="007232E7"/>
    <w:rsid w:val="00723848"/>
    <w:rsid w:val="007238D8"/>
    <w:rsid w:val="00723A05"/>
    <w:rsid w:val="00724425"/>
    <w:rsid w:val="00724B92"/>
    <w:rsid w:val="00724EE3"/>
    <w:rsid w:val="00725238"/>
    <w:rsid w:val="00725703"/>
    <w:rsid w:val="00726303"/>
    <w:rsid w:val="00726500"/>
    <w:rsid w:val="00726546"/>
    <w:rsid w:val="00726ED0"/>
    <w:rsid w:val="00726EFD"/>
    <w:rsid w:val="0073024D"/>
    <w:rsid w:val="0073025C"/>
    <w:rsid w:val="00730884"/>
    <w:rsid w:val="00730AF5"/>
    <w:rsid w:val="00730C99"/>
    <w:rsid w:val="00731245"/>
    <w:rsid w:val="00733277"/>
    <w:rsid w:val="007332B4"/>
    <w:rsid w:val="007338D2"/>
    <w:rsid w:val="00733EA5"/>
    <w:rsid w:val="00734107"/>
    <w:rsid w:val="007343FC"/>
    <w:rsid w:val="00734432"/>
    <w:rsid w:val="0073448C"/>
    <w:rsid w:val="0073473B"/>
    <w:rsid w:val="00734D53"/>
    <w:rsid w:val="00735192"/>
    <w:rsid w:val="007352E9"/>
    <w:rsid w:val="007358CF"/>
    <w:rsid w:val="00735E64"/>
    <w:rsid w:val="00736484"/>
    <w:rsid w:val="00736768"/>
    <w:rsid w:val="007367E6"/>
    <w:rsid w:val="00736E4B"/>
    <w:rsid w:val="00737332"/>
    <w:rsid w:val="0073758A"/>
    <w:rsid w:val="00737937"/>
    <w:rsid w:val="00737E8B"/>
    <w:rsid w:val="00737F5E"/>
    <w:rsid w:val="007403E8"/>
    <w:rsid w:val="007407BB"/>
    <w:rsid w:val="007409B9"/>
    <w:rsid w:val="00740F3B"/>
    <w:rsid w:val="007410B9"/>
    <w:rsid w:val="00741172"/>
    <w:rsid w:val="00741617"/>
    <w:rsid w:val="00742062"/>
    <w:rsid w:val="0074236E"/>
    <w:rsid w:val="00742711"/>
    <w:rsid w:val="0074281C"/>
    <w:rsid w:val="00742B3F"/>
    <w:rsid w:val="00742BC8"/>
    <w:rsid w:val="00742F38"/>
    <w:rsid w:val="00743033"/>
    <w:rsid w:val="007435D6"/>
    <w:rsid w:val="007435F7"/>
    <w:rsid w:val="00744073"/>
    <w:rsid w:val="007441AB"/>
    <w:rsid w:val="007444CA"/>
    <w:rsid w:val="007456C9"/>
    <w:rsid w:val="00745820"/>
    <w:rsid w:val="007458EF"/>
    <w:rsid w:val="00745E12"/>
    <w:rsid w:val="00745E2B"/>
    <w:rsid w:val="00746383"/>
    <w:rsid w:val="00746A49"/>
    <w:rsid w:val="00746C23"/>
    <w:rsid w:val="00747CF1"/>
    <w:rsid w:val="00747DBF"/>
    <w:rsid w:val="00747FB0"/>
    <w:rsid w:val="0075019E"/>
    <w:rsid w:val="00750A87"/>
    <w:rsid w:val="00750BC8"/>
    <w:rsid w:val="00750FE5"/>
    <w:rsid w:val="007511A2"/>
    <w:rsid w:val="007518DA"/>
    <w:rsid w:val="00751B0A"/>
    <w:rsid w:val="00752030"/>
    <w:rsid w:val="007526E3"/>
    <w:rsid w:val="00752A8B"/>
    <w:rsid w:val="00752D3E"/>
    <w:rsid w:val="0075308C"/>
    <w:rsid w:val="0075366F"/>
    <w:rsid w:val="00753B21"/>
    <w:rsid w:val="00753EB5"/>
    <w:rsid w:val="00754422"/>
    <w:rsid w:val="00754A86"/>
    <w:rsid w:val="00754D10"/>
    <w:rsid w:val="00756177"/>
    <w:rsid w:val="00756CB2"/>
    <w:rsid w:val="0075721B"/>
    <w:rsid w:val="0075780E"/>
    <w:rsid w:val="00757820"/>
    <w:rsid w:val="00757C94"/>
    <w:rsid w:val="00760096"/>
    <w:rsid w:val="00760211"/>
    <w:rsid w:val="0076071B"/>
    <w:rsid w:val="007609D7"/>
    <w:rsid w:val="00760ADE"/>
    <w:rsid w:val="00761DAF"/>
    <w:rsid w:val="007620F5"/>
    <w:rsid w:val="00762432"/>
    <w:rsid w:val="00763556"/>
    <w:rsid w:val="007637D9"/>
    <w:rsid w:val="00763DF9"/>
    <w:rsid w:val="00763EC4"/>
    <w:rsid w:val="00763FB7"/>
    <w:rsid w:val="007646D9"/>
    <w:rsid w:val="00764706"/>
    <w:rsid w:val="007648EC"/>
    <w:rsid w:val="00764A0F"/>
    <w:rsid w:val="00764BFE"/>
    <w:rsid w:val="00764D8C"/>
    <w:rsid w:val="00765250"/>
    <w:rsid w:val="0076542C"/>
    <w:rsid w:val="0076567B"/>
    <w:rsid w:val="00765A77"/>
    <w:rsid w:val="00766045"/>
    <w:rsid w:val="00766CAA"/>
    <w:rsid w:val="00766D81"/>
    <w:rsid w:val="00767363"/>
    <w:rsid w:val="00767752"/>
    <w:rsid w:val="00767767"/>
    <w:rsid w:val="0076777E"/>
    <w:rsid w:val="00767A5B"/>
    <w:rsid w:val="00767E92"/>
    <w:rsid w:val="007702F1"/>
    <w:rsid w:val="00770561"/>
    <w:rsid w:val="00770744"/>
    <w:rsid w:val="00773529"/>
    <w:rsid w:val="007738A1"/>
    <w:rsid w:val="00774039"/>
    <w:rsid w:val="0077462F"/>
    <w:rsid w:val="007747F5"/>
    <w:rsid w:val="007754A0"/>
    <w:rsid w:val="00775520"/>
    <w:rsid w:val="00775936"/>
    <w:rsid w:val="00775A90"/>
    <w:rsid w:val="00775BE2"/>
    <w:rsid w:val="00775CA4"/>
    <w:rsid w:val="00776014"/>
    <w:rsid w:val="007760D6"/>
    <w:rsid w:val="00776701"/>
    <w:rsid w:val="0077673A"/>
    <w:rsid w:val="00776A0A"/>
    <w:rsid w:val="00776B20"/>
    <w:rsid w:val="0077721F"/>
    <w:rsid w:val="00777A7C"/>
    <w:rsid w:val="00777CAD"/>
    <w:rsid w:val="00777E34"/>
    <w:rsid w:val="00777F87"/>
    <w:rsid w:val="007807A5"/>
    <w:rsid w:val="00780987"/>
    <w:rsid w:val="00780A08"/>
    <w:rsid w:val="007811EB"/>
    <w:rsid w:val="00781AB9"/>
    <w:rsid w:val="00781DEB"/>
    <w:rsid w:val="0078271E"/>
    <w:rsid w:val="007828D7"/>
    <w:rsid w:val="007834E8"/>
    <w:rsid w:val="00783749"/>
    <w:rsid w:val="007839EB"/>
    <w:rsid w:val="00783CD2"/>
    <w:rsid w:val="0078413A"/>
    <w:rsid w:val="007841C9"/>
    <w:rsid w:val="007842D2"/>
    <w:rsid w:val="0078451F"/>
    <w:rsid w:val="00784935"/>
    <w:rsid w:val="00784AB6"/>
    <w:rsid w:val="007850A0"/>
    <w:rsid w:val="007852FF"/>
    <w:rsid w:val="007854C8"/>
    <w:rsid w:val="00785FD1"/>
    <w:rsid w:val="00786078"/>
    <w:rsid w:val="00786736"/>
    <w:rsid w:val="00786CDF"/>
    <w:rsid w:val="00787CA9"/>
    <w:rsid w:val="00790609"/>
    <w:rsid w:val="00790721"/>
    <w:rsid w:val="00790C78"/>
    <w:rsid w:val="00790D1B"/>
    <w:rsid w:val="00790DB0"/>
    <w:rsid w:val="0079104F"/>
    <w:rsid w:val="007917B2"/>
    <w:rsid w:val="00791C45"/>
    <w:rsid w:val="00791EE1"/>
    <w:rsid w:val="0079218A"/>
    <w:rsid w:val="007923DF"/>
    <w:rsid w:val="007928A8"/>
    <w:rsid w:val="00793670"/>
    <w:rsid w:val="007939A3"/>
    <w:rsid w:val="0079407F"/>
    <w:rsid w:val="0079434A"/>
    <w:rsid w:val="00794632"/>
    <w:rsid w:val="0079471D"/>
    <w:rsid w:val="0079485B"/>
    <w:rsid w:val="00794879"/>
    <w:rsid w:val="00795088"/>
    <w:rsid w:val="00795118"/>
    <w:rsid w:val="007955F7"/>
    <w:rsid w:val="00795612"/>
    <w:rsid w:val="00795974"/>
    <w:rsid w:val="0079598E"/>
    <w:rsid w:val="00795BA8"/>
    <w:rsid w:val="00795CDB"/>
    <w:rsid w:val="0079603E"/>
    <w:rsid w:val="007968D3"/>
    <w:rsid w:val="0079717E"/>
    <w:rsid w:val="007975CB"/>
    <w:rsid w:val="00797CDD"/>
    <w:rsid w:val="007A0292"/>
    <w:rsid w:val="007A06A3"/>
    <w:rsid w:val="007A078B"/>
    <w:rsid w:val="007A0D4F"/>
    <w:rsid w:val="007A1854"/>
    <w:rsid w:val="007A1CD3"/>
    <w:rsid w:val="007A27A5"/>
    <w:rsid w:val="007A27AA"/>
    <w:rsid w:val="007A285C"/>
    <w:rsid w:val="007A397B"/>
    <w:rsid w:val="007A39CB"/>
    <w:rsid w:val="007A3A49"/>
    <w:rsid w:val="007A3AA8"/>
    <w:rsid w:val="007A3B94"/>
    <w:rsid w:val="007A4560"/>
    <w:rsid w:val="007A48F4"/>
    <w:rsid w:val="007A4EB9"/>
    <w:rsid w:val="007A567A"/>
    <w:rsid w:val="007A586B"/>
    <w:rsid w:val="007A5C6C"/>
    <w:rsid w:val="007A5D6C"/>
    <w:rsid w:val="007A5DD1"/>
    <w:rsid w:val="007A5F03"/>
    <w:rsid w:val="007A5FC9"/>
    <w:rsid w:val="007A62D7"/>
    <w:rsid w:val="007A6697"/>
    <w:rsid w:val="007A680B"/>
    <w:rsid w:val="007A6C69"/>
    <w:rsid w:val="007A74C3"/>
    <w:rsid w:val="007A7CAA"/>
    <w:rsid w:val="007B07DB"/>
    <w:rsid w:val="007B0A7C"/>
    <w:rsid w:val="007B0C4F"/>
    <w:rsid w:val="007B1244"/>
    <w:rsid w:val="007B12EA"/>
    <w:rsid w:val="007B1BF1"/>
    <w:rsid w:val="007B1D4A"/>
    <w:rsid w:val="007B25B3"/>
    <w:rsid w:val="007B2811"/>
    <w:rsid w:val="007B2869"/>
    <w:rsid w:val="007B2CA1"/>
    <w:rsid w:val="007B2D06"/>
    <w:rsid w:val="007B3246"/>
    <w:rsid w:val="007B3355"/>
    <w:rsid w:val="007B34CA"/>
    <w:rsid w:val="007B36F4"/>
    <w:rsid w:val="007B3AE2"/>
    <w:rsid w:val="007B3D4F"/>
    <w:rsid w:val="007B43EB"/>
    <w:rsid w:val="007B495F"/>
    <w:rsid w:val="007B4C81"/>
    <w:rsid w:val="007B50F5"/>
    <w:rsid w:val="007B5A2F"/>
    <w:rsid w:val="007B5DAE"/>
    <w:rsid w:val="007B6083"/>
    <w:rsid w:val="007B6280"/>
    <w:rsid w:val="007B62CB"/>
    <w:rsid w:val="007B6B5F"/>
    <w:rsid w:val="007B6D8D"/>
    <w:rsid w:val="007B6D94"/>
    <w:rsid w:val="007B6DA4"/>
    <w:rsid w:val="007B75E7"/>
    <w:rsid w:val="007C076A"/>
    <w:rsid w:val="007C152C"/>
    <w:rsid w:val="007C15F7"/>
    <w:rsid w:val="007C1878"/>
    <w:rsid w:val="007C27BD"/>
    <w:rsid w:val="007C28D9"/>
    <w:rsid w:val="007C28E1"/>
    <w:rsid w:val="007C29AF"/>
    <w:rsid w:val="007C2DC1"/>
    <w:rsid w:val="007C31B5"/>
    <w:rsid w:val="007C331E"/>
    <w:rsid w:val="007C37BC"/>
    <w:rsid w:val="007C3F5B"/>
    <w:rsid w:val="007C4C59"/>
    <w:rsid w:val="007C4C62"/>
    <w:rsid w:val="007C4D20"/>
    <w:rsid w:val="007C622C"/>
    <w:rsid w:val="007C62C4"/>
    <w:rsid w:val="007C652D"/>
    <w:rsid w:val="007C6567"/>
    <w:rsid w:val="007C66D1"/>
    <w:rsid w:val="007C6E50"/>
    <w:rsid w:val="007C7021"/>
    <w:rsid w:val="007C7693"/>
    <w:rsid w:val="007C769C"/>
    <w:rsid w:val="007C7969"/>
    <w:rsid w:val="007C7AF2"/>
    <w:rsid w:val="007D04F3"/>
    <w:rsid w:val="007D0773"/>
    <w:rsid w:val="007D0A52"/>
    <w:rsid w:val="007D104C"/>
    <w:rsid w:val="007D11BE"/>
    <w:rsid w:val="007D2E48"/>
    <w:rsid w:val="007D4C22"/>
    <w:rsid w:val="007D5593"/>
    <w:rsid w:val="007D56F7"/>
    <w:rsid w:val="007D5A48"/>
    <w:rsid w:val="007D5A76"/>
    <w:rsid w:val="007D5A82"/>
    <w:rsid w:val="007D5DE2"/>
    <w:rsid w:val="007D618D"/>
    <w:rsid w:val="007D6DF6"/>
    <w:rsid w:val="007E032F"/>
    <w:rsid w:val="007E06DD"/>
    <w:rsid w:val="007E0ABB"/>
    <w:rsid w:val="007E0D45"/>
    <w:rsid w:val="007E0EFD"/>
    <w:rsid w:val="007E1102"/>
    <w:rsid w:val="007E1303"/>
    <w:rsid w:val="007E1500"/>
    <w:rsid w:val="007E16BF"/>
    <w:rsid w:val="007E16C9"/>
    <w:rsid w:val="007E1A9E"/>
    <w:rsid w:val="007E1AC8"/>
    <w:rsid w:val="007E1C5B"/>
    <w:rsid w:val="007E2641"/>
    <w:rsid w:val="007E31F8"/>
    <w:rsid w:val="007E413E"/>
    <w:rsid w:val="007E41AF"/>
    <w:rsid w:val="007E45D4"/>
    <w:rsid w:val="007E4B7B"/>
    <w:rsid w:val="007E4C77"/>
    <w:rsid w:val="007E5154"/>
    <w:rsid w:val="007E51FF"/>
    <w:rsid w:val="007E5667"/>
    <w:rsid w:val="007E5BD5"/>
    <w:rsid w:val="007E5C30"/>
    <w:rsid w:val="007E5E50"/>
    <w:rsid w:val="007E650B"/>
    <w:rsid w:val="007E7059"/>
    <w:rsid w:val="007E7ADD"/>
    <w:rsid w:val="007F04DF"/>
    <w:rsid w:val="007F06D9"/>
    <w:rsid w:val="007F08FC"/>
    <w:rsid w:val="007F0E64"/>
    <w:rsid w:val="007F15BB"/>
    <w:rsid w:val="007F2760"/>
    <w:rsid w:val="007F35BB"/>
    <w:rsid w:val="007F3F9A"/>
    <w:rsid w:val="007F400B"/>
    <w:rsid w:val="007F40D5"/>
    <w:rsid w:val="007F465A"/>
    <w:rsid w:val="007F475C"/>
    <w:rsid w:val="007F4BDE"/>
    <w:rsid w:val="007F4E45"/>
    <w:rsid w:val="007F61E7"/>
    <w:rsid w:val="007F67C0"/>
    <w:rsid w:val="007F69A9"/>
    <w:rsid w:val="007F6B69"/>
    <w:rsid w:val="007F70B1"/>
    <w:rsid w:val="007F7A7B"/>
    <w:rsid w:val="007F7BBB"/>
    <w:rsid w:val="007F7CEC"/>
    <w:rsid w:val="008000FC"/>
    <w:rsid w:val="00800145"/>
    <w:rsid w:val="00800892"/>
    <w:rsid w:val="00800BCA"/>
    <w:rsid w:val="008011B9"/>
    <w:rsid w:val="00801602"/>
    <w:rsid w:val="00801E3E"/>
    <w:rsid w:val="0080220F"/>
    <w:rsid w:val="008023DB"/>
    <w:rsid w:val="0080243F"/>
    <w:rsid w:val="00802878"/>
    <w:rsid w:val="00802A48"/>
    <w:rsid w:val="00802C7D"/>
    <w:rsid w:val="00803257"/>
    <w:rsid w:val="00804717"/>
    <w:rsid w:val="00804C10"/>
    <w:rsid w:val="00804D04"/>
    <w:rsid w:val="008054C6"/>
    <w:rsid w:val="00805990"/>
    <w:rsid w:val="00805FBB"/>
    <w:rsid w:val="008062CF"/>
    <w:rsid w:val="008067D2"/>
    <w:rsid w:val="00806E72"/>
    <w:rsid w:val="008071AD"/>
    <w:rsid w:val="00807258"/>
    <w:rsid w:val="00807491"/>
    <w:rsid w:val="00807932"/>
    <w:rsid w:val="00807A68"/>
    <w:rsid w:val="00807AD3"/>
    <w:rsid w:val="00807B66"/>
    <w:rsid w:val="00810D94"/>
    <w:rsid w:val="00810FF5"/>
    <w:rsid w:val="00811AEB"/>
    <w:rsid w:val="0081210C"/>
    <w:rsid w:val="0081264D"/>
    <w:rsid w:val="008128B6"/>
    <w:rsid w:val="00812A12"/>
    <w:rsid w:val="00812B73"/>
    <w:rsid w:val="00812F73"/>
    <w:rsid w:val="00813263"/>
    <w:rsid w:val="00813F26"/>
    <w:rsid w:val="00814335"/>
    <w:rsid w:val="00815591"/>
    <w:rsid w:val="0081572E"/>
    <w:rsid w:val="00815E6E"/>
    <w:rsid w:val="00815EDA"/>
    <w:rsid w:val="0081624C"/>
    <w:rsid w:val="00816308"/>
    <w:rsid w:val="0081641A"/>
    <w:rsid w:val="008166BE"/>
    <w:rsid w:val="008168CB"/>
    <w:rsid w:val="00816922"/>
    <w:rsid w:val="00816FFC"/>
    <w:rsid w:val="00817007"/>
    <w:rsid w:val="00817A8E"/>
    <w:rsid w:val="00817E46"/>
    <w:rsid w:val="008200EB"/>
    <w:rsid w:val="008200EE"/>
    <w:rsid w:val="0082046A"/>
    <w:rsid w:val="00821240"/>
    <w:rsid w:val="008217B0"/>
    <w:rsid w:val="00821B45"/>
    <w:rsid w:val="00821DEC"/>
    <w:rsid w:val="00822166"/>
    <w:rsid w:val="008224E6"/>
    <w:rsid w:val="00822EE3"/>
    <w:rsid w:val="008234CC"/>
    <w:rsid w:val="00823CF2"/>
    <w:rsid w:val="00823EA8"/>
    <w:rsid w:val="0082413F"/>
    <w:rsid w:val="008246A6"/>
    <w:rsid w:val="00825008"/>
    <w:rsid w:val="00825079"/>
    <w:rsid w:val="00825404"/>
    <w:rsid w:val="00825A7E"/>
    <w:rsid w:val="0082642E"/>
    <w:rsid w:val="00826485"/>
    <w:rsid w:val="008271C1"/>
    <w:rsid w:val="00827B52"/>
    <w:rsid w:val="00830133"/>
    <w:rsid w:val="00830390"/>
    <w:rsid w:val="00830B3C"/>
    <w:rsid w:val="00831962"/>
    <w:rsid w:val="00831C02"/>
    <w:rsid w:val="00831E88"/>
    <w:rsid w:val="00831F53"/>
    <w:rsid w:val="0083213B"/>
    <w:rsid w:val="00832A6A"/>
    <w:rsid w:val="00832EE4"/>
    <w:rsid w:val="008334C5"/>
    <w:rsid w:val="008334F2"/>
    <w:rsid w:val="008337CE"/>
    <w:rsid w:val="00833F69"/>
    <w:rsid w:val="008340B5"/>
    <w:rsid w:val="0083474D"/>
    <w:rsid w:val="00834917"/>
    <w:rsid w:val="00834ACB"/>
    <w:rsid w:val="00834E83"/>
    <w:rsid w:val="0083638A"/>
    <w:rsid w:val="00836807"/>
    <w:rsid w:val="00836883"/>
    <w:rsid w:val="00836AB7"/>
    <w:rsid w:val="0083700B"/>
    <w:rsid w:val="00837725"/>
    <w:rsid w:val="0083781F"/>
    <w:rsid w:val="00837CF0"/>
    <w:rsid w:val="0084069F"/>
    <w:rsid w:val="0084091F"/>
    <w:rsid w:val="00840B33"/>
    <w:rsid w:val="00841732"/>
    <w:rsid w:val="00841ECD"/>
    <w:rsid w:val="00841FF2"/>
    <w:rsid w:val="00842EE4"/>
    <w:rsid w:val="0084332D"/>
    <w:rsid w:val="0084382A"/>
    <w:rsid w:val="00844050"/>
    <w:rsid w:val="008443EE"/>
    <w:rsid w:val="008446AD"/>
    <w:rsid w:val="00844962"/>
    <w:rsid w:val="00844C9B"/>
    <w:rsid w:val="00845514"/>
    <w:rsid w:val="00845CE3"/>
    <w:rsid w:val="00845E24"/>
    <w:rsid w:val="0084607B"/>
    <w:rsid w:val="00847DE4"/>
    <w:rsid w:val="00847E3D"/>
    <w:rsid w:val="00847EB7"/>
    <w:rsid w:val="00847F9A"/>
    <w:rsid w:val="0085022A"/>
    <w:rsid w:val="00850388"/>
    <w:rsid w:val="008503E2"/>
    <w:rsid w:val="008506AE"/>
    <w:rsid w:val="00850BE5"/>
    <w:rsid w:val="0085147A"/>
    <w:rsid w:val="008515AE"/>
    <w:rsid w:val="00851C48"/>
    <w:rsid w:val="008520B9"/>
    <w:rsid w:val="00852153"/>
    <w:rsid w:val="008521C0"/>
    <w:rsid w:val="008521C9"/>
    <w:rsid w:val="008522A1"/>
    <w:rsid w:val="00852A04"/>
    <w:rsid w:val="00852E88"/>
    <w:rsid w:val="00853D9E"/>
    <w:rsid w:val="008548D7"/>
    <w:rsid w:val="0085504A"/>
    <w:rsid w:val="008556EF"/>
    <w:rsid w:val="008560FB"/>
    <w:rsid w:val="008562EF"/>
    <w:rsid w:val="00856337"/>
    <w:rsid w:val="00856355"/>
    <w:rsid w:val="008564F0"/>
    <w:rsid w:val="00856544"/>
    <w:rsid w:val="00856957"/>
    <w:rsid w:val="00857827"/>
    <w:rsid w:val="0086117A"/>
    <w:rsid w:val="0086131B"/>
    <w:rsid w:val="00861875"/>
    <w:rsid w:val="00861B8D"/>
    <w:rsid w:val="00861C4B"/>
    <w:rsid w:val="00861D13"/>
    <w:rsid w:val="00861FAD"/>
    <w:rsid w:val="0086232C"/>
    <w:rsid w:val="008623A2"/>
    <w:rsid w:val="0086280C"/>
    <w:rsid w:val="008628FE"/>
    <w:rsid w:val="00862CB3"/>
    <w:rsid w:val="00862DB0"/>
    <w:rsid w:val="00862E94"/>
    <w:rsid w:val="008634DE"/>
    <w:rsid w:val="00864008"/>
    <w:rsid w:val="00864295"/>
    <w:rsid w:val="00864B49"/>
    <w:rsid w:val="00864D43"/>
    <w:rsid w:val="008658D7"/>
    <w:rsid w:val="00865EDE"/>
    <w:rsid w:val="00870367"/>
    <w:rsid w:val="00870479"/>
    <w:rsid w:val="0087076E"/>
    <w:rsid w:val="00870C46"/>
    <w:rsid w:val="00870C62"/>
    <w:rsid w:val="00870EBB"/>
    <w:rsid w:val="00871888"/>
    <w:rsid w:val="00871B74"/>
    <w:rsid w:val="00871C94"/>
    <w:rsid w:val="00871D9F"/>
    <w:rsid w:val="008731A8"/>
    <w:rsid w:val="008739E4"/>
    <w:rsid w:val="00873B8B"/>
    <w:rsid w:val="008742DD"/>
    <w:rsid w:val="008742E6"/>
    <w:rsid w:val="008743AF"/>
    <w:rsid w:val="00874E05"/>
    <w:rsid w:val="00875D46"/>
    <w:rsid w:val="00875F03"/>
    <w:rsid w:val="00876010"/>
    <w:rsid w:val="0087626F"/>
    <w:rsid w:val="00876C20"/>
    <w:rsid w:val="00876E2E"/>
    <w:rsid w:val="008775AA"/>
    <w:rsid w:val="00877B21"/>
    <w:rsid w:val="00877F18"/>
    <w:rsid w:val="0088061E"/>
    <w:rsid w:val="00880C7C"/>
    <w:rsid w:val="0088185B"/>
    <w:rsid w:val="00881C77"/>
    <w:rsid w:val="0088208C"/>
    <w:rsid w:val="00882C72"/>
    <w:rsid w:val="00882D70"/>
    <w:rsid w:val="00882E8B"/>
    <w:rsid w:val="00883583"/>
    <w:rsid w:val="00884B55"/>
    <w:rsid w:val="00884B88"/>
    <w:rsid w:val="00884D2B"/>
    <w:rsid w:val="008853A9"/>
    <w:rsid w:val="008853AE"/>
    <w:rsid w:val="00885454"/>
    <w:rsid w:val="00885BD8"/>
    <w:rsid w:val="00885DBD"/>
    <w:rsid w:val="00885ECD"/>
    <w:rsid w:val="00885F4C"/>
    <w:rsid w:val="00885FDB"/>
    <w:rsid w:val="0088634C"/>
    <w:rsid w:val="00886525"/>
    <w:rsid w:val="00886C67"/>
    <w:rsid w:val="008871C5"/>
    <w:rsid w:val="00887983"/>
    <w:rsid w:val="008908E9"/>
    <w:rsid w:val="00890965"/>
    <w:rsid w:val="00890A56"/>
    <w:rsid w:val="00891204"/>
    <w:rsid w:val="0089193A"/>
    <w:rsid w:val="00891CC6"/>
    <w:rsid w:val="0089215F"/>
    <w:rsid w:val="00892390"/>
    <w:rsid w:val="008926CC"/>
    <w:rsid w:val="00892AEE"/>
    <w:rsid w:val="00893355"/>
    <w:rsid w:val="008935FE"/>
    <w:rsid w:val="00893A1E"/>
    <w:rsid w:val="00893C86"/>
    <w:rsid w:val="00893D83"/>
    <w:rsid w:val="00894791"/>
    <w:rsid w:val="008959F9"/>
    <w:rsid w:val="00895A69"/>
    <w:rsid w:val="00897275"/>
    <w:rsid w:val="008974A9"/>
    <w:rsid w:val="008979E8"/>
    <w:rsid w:val="00897FBD"/>
    <w:rsid w:val="008A0654"/>
    <w:rsid w:val="008A07D8"/>
    <w:rsid w:val="008A0967"/>
    <w:rsid w:val="008A0CE5"/>
    <w:rsid w:val="008A16DD"/>
    <w:rsid w:val="008A1B31"/>
    <w:rsid w:val="008A1C76"/>
    <w:rsid w:val="008A1D79"/>
    <w:rsid w:val="008A217B"/>
    <w:rsid w:val="008A23DA"/>
    <w:rsid w:val="008A2AB1"/>
    <w:rsid w:val="008A2ADE"/>
    <w:rsid w:val="008A2B3C"/>
    <w:rsid w:val="008A38CA"/>
    <w:rsid w:val="008A3BE2"/>
    <w:rsid w:val="008A3DDE"/>
    <w:rsid w:val="008A3E49"/>
    <w:rsid w:val="008A409D"/>
    <w:rsid w:val="008A4192"/>
    <w:rsid w:val="008A45AA"/>
    <w:rsid w:val="008A45FB"/>
    <w:rsid w:val="008A4756"/>
    <w:rsid w:val="008A4B59"/>
    <w:rsid w:val="008A4F36"/>
    <w:rsid w:val="008A534C"/>
    <w:rsid w:val="008A5BC4"/>
    <w:rsid w:val="008A5E28"/>
    <w:rsid w:val="008A6056"/>
    <w:rsid w:val="008A6395"/>
    <w:rsid w:val="008A679D"/>
    <w:rsid w:val="008A7011"/>
    <w:rsid w:val="008A7344"/>
    <w:rsid w:val="008A79E7"/>
    <w:rsid w:val="008A7A54"/>
    <w:rsid w:val="008A7F8C"/>
    <w:rsid w:val="008A7FEB"/>
    <w:rsid w:val="008B0385"/>
    <w:rsid w:val="008B0ADA"/>
    <w:rsid w:val="008B1442"/>
    <w:rsid w:val="008B2052"/>
    <w:rsid w:val="008B21F5"/>
    <w:rsid w:val="008B260C"/>
    <w:rsid w:val="008B273B"/>
    <w:rsid w:val="008B2DE3"/>
    <w:rsid w:val="008B2DFA"/>
    <w:rsid w:val="008B3159"/>
    <w:rsid w:val="008B3D7F"/>
    <w:rsid w:val="008B3DB7"/>
    <w:rsid w:val="008B4450"/>
    <w:rsid w:val="008B4506"/>
    <w:rsid w:val="008B46AD"/>
    <w:rsid w:val="008B48D2"/>
    <w:rsid w:val="008B49D0"/>
    <w:rsid w:val="008B4A6F"/>
    <w:rsid w:val="008B4E91"/>
    <w:rsid w:val="008B4EEB"/>
    <w:rsid w:val="008B5716"/>
    <w:rsid w:val="008B63F9"/>
    <w:rsid w:val="008B663F"/>
    <w:rsid w:val="008B7645"/>
    <w:rsid w:val="008B7A70"/>
    <w:rsid w:val="008B7DB8"/>
    <w:rsid w:val="008C008D"/>
    <w:rsid w:val="008C02E6"/>
    <w:rsid w:val="008C03B3"/>
    <w:rsid w:val="008C0A25"/>
    <w:rsid w:val="008C0B13"/>
    <w:rsid w:val="008C0C15"/>
    <w:rsid w:val="008C0CA8"/>
    <w:rsid w:val="008C107E"/>
    <w:rsid w:val="008C14C3"/>
    <w:rsid w:val="008C1E80"/>
    <w:rsid w:val="008C2000"/>
    <w:rsid w:val="008C24F7"/>
    <w:rsid w:val="008C262B"/>
    <w:rsid w:val="008C2BF2"/>
    <w:rsid w:val="008C2CB3"/>
    <w:rsid w:val="008C2D4B"/>
    <w:rsid w:val="008C3187"/>
    <w:rsid w:val="008C3541"/>
    <w:rsid w:val="008C3E49"/>
    <w:rsid w:val="008C41ED"/>
    <w:rsid w:val="008C41F3"/>
    <w:rsid w:val="008C434E"/>
    <w:rsid w:val="008C4478"/>
    <w:rsid w:val="008C44F3"/>
    <w:rsid w:val="008C4600"/>
    <w:rsid w:val="008C49BA"/>
    <w:rsid w:val="008C5A07"/>
    <w:rsid w:val="008C5A56"/>
    <w:rsid w:val="008C6041"/>
    <w:rsid w:val="008C65CB"/>
    <w:rsid w:val="008C7D51"/>
    <w:rsid w:val="008D0D6B"/>
    <w:rsid w:val="008D16D4"/>
    <w:rsid w:val="008D17A1"/>
    <w:rsid w:val="008D18EE"/>
    <w:rsid w:val="008D1FC8"/>
    <w:rsid w:val="008D24F9"/>
    <w:rsid w:val="008D2736"/>
    <w:rsid w:val="008D2851"/>
    <w:rsid w:val="008D2A16"/>
    <w:rsid w:val="008D2F5F"/>
    <w:rsid w:val="008D3154"/>
    <w:rsid w:val="008D32F1"/>
    <w:rsid w:val="008D37D5"/>
    <w:rsid w:val="008D40FB"/>
    <w:rsid w:val="008D4175"/>
    <w:rsid w:val="008D42B6"/>
    <w:rsid w:val="008D42E3"/>
    <w:rsid w:val="008D43AF"/>
    <w:rsid w:val="008D4BCA"/>
    <w:rsid w:val="008D4D5D"/>
    <w:rsid w:val="008D4FE1"/>
    <w:rsid w:val="008D51A1"/>
    <w:rsid w:val="008D541C"/>
    <w:rsid w:val="008D55D4"/>
    <w:rsid w:val="008D577B"/>
    <w:rsid w:val="008D5DFE"/>
    <w:rsid w:val="008D6A2C"/>
    <w:rsid w:val="008D6F96"/>
    <w:rsid w:val="008D6FB4"/>
    <w:rsid w:val="008D72ED"/>
    <w:rsid w:val="008D73BE"/>
    <w:rsid w:val="008D7D8E"/>
    <w:rsid w:val="008E08B6"/>
    <w:rsid w:val="008E0994"/>
    <w:rsid w:val="008E0D57"/>
    <w:rsid w:val="008E1DCE"/>
    <w:rsid w:val="008E205E"/>
    <w:rsid w:val="008E25D1"/>
    <w:rsid w:val="008E2E06"/>
    <w:rsid w:val="008E2F4E"/>
    <w:rsid w:val="008E32FE"/>
    <w:rsid w:val="008E3FB0"/>
    <w:rsid w:val="008E434F"/>
    <w:rsid w:val="008E5DB9"/>
    <w:rsid w:val="008E6A29"/>
    <w:rsid w:val="008E72D4"/>
    <w:rsid w:val="008E79DE"/>
    <w:rsid w:val="008E7EE2"/>
    <w:rsid w:val="008F0A79"/>
    <w:rsid w:val="008F0D22"/>
    <w:rsid w:val="008F0FC3"/>
    <w:rsid w:val="008F1180"/>
    <w:rsid w:val="008F1736"/>
    <w:rsid w:val="008F19E3"/>
    <w:rsid w:val="008F1FEC"/>
    <w:rsid w:val="008F37EA"/>
    <w:rsid w:val="008F39E0"/>
    <w:rsid w:val="008F4338"/>
    <w:rsid w:val="008F4544"/>
    <w:rsid w:val="008F50EB"/>
    <w:rsid w:val="008F51D4"/>
    <w:rsid w:val="008F5A8E"/>
    <w:rsid w:val="008F5D2E"/>
    <w:rsid w:val="008F61A2"/>
    <w:rsid w:val="008F6500"/>
    <w:rsid w:val="008F683A"/>
    <w:rsid w:val="008F6C8E"/>
    <w:rsid w:val="008F6E20"/>
    <w:rsid w:val="008F7588"/>
    <w:rsid w:val="008F7943"/>
    <w:rsid w:val="008F7BD6"/>
    <w:rsid w:val="008F7EBA"/>
    <w:rsid w:val="00900AE3"/>
    <w:rsid w:val="00900F48"/>
    <w:rsid w:val="00901255"/>
    <w:rsid w:val="009014E3"/>
    <w:rsid w:val="009016CA"/>
    <w:rsid w:val="009029CA"/>
    <w:rsid w:val="00903589"/>
    <w:rsid w:val="009036C7"/>
    <w:rsid w:val="00903922"/>
    <w:rsid w:val="00903A83"/>
    <w:rsid w:val="00903D86"/>
    <w:rsid w:val="00904277"/>
    <w:rsid w:val="009042A7"/>
    <w:rsid w:val="00906575"/>
    <w:rsid w:val="009068F3"/>
    <w:rsid w:val="00907105"/>
    <w:rsid w:val="009075AE"/>
    <w:rsid w:val="009077E8"/>
    <w:rsid w:val="009079BA"/>
    <w:rsid w:val="00907E67"/>
    <w:rsid w:val="009101DF"/>
    <w:rsid w:val="0091066A"/>
    <w:rsid w:val="00910971"/>
    <w:rsid w:val="009113B9"/>
    <w:rsid w:val="00911544"/>
    <w:rsid w:val="00911574"/>
    <w:rsid w:val="009118F2"/>
    <w:rsid w:val="0091190B"/>
    <w:rsid w:val="00911FFF"/>
    <w:rsid w:val="00912436"/>
    <w:rsid w:val="009133C6"/>
    <w:rsid w:val="00913CAB"/>
    <w:rsid w:val="00914A59"/>
    <w:rsid w:val="00914E53"/>
    <w:rsid w:val="00914FB0"/>
    <w:rsid w:val="009166A1"/>
    <w:rsid w:val="009167AA"/>
    <w:rsid w:val="00916E6A"/>
    <w:rsid w:val="009171F9"/>
    <w:rsid w:val="00917381"/>
    <w:rsid w:val="00917B30"/>
    <w:rsid w:val="00917CD1"/>
    <w:rsid w:val="00917FE4"/>
    <w:rsid w:val="00920115"/>
    <w:rsid w:val="00920694"/>
    <w:rsid w:val="0092099E"/>
    <w:rsid w:val="0092153E"/>
    <w:rsid w:val="009217A6"/>
    <w:rsid w:val="009218EB"/>
    <w:rsid w:val="00921A17"/>
    <w:rsid w:val="00921D63"/>
    <w:rsid w:val="00921EB3"/>
    <w:rsid w:val="00922BF5"/>
    <w:rsid w:val="00922F04"/>
    <w:rsid w:val="0092321C"/>
    <w:rsid w:val="00923753"/>
    <w:rsid w:val="0092383F"/>
    <w:rsid w:val="009241B4"/>
    <w:rsid w:val="00924F93"/>
    <w:rsid w:val="00925555"/>
    <w:rsid w:val="009256B3"/>
    <w:rsid w:val="00925CE0"/>
    <w:rsid w:val="009264AF"/>
    <w:rsid w:val="00927164"/>
    <w:rsid w:val="009272CF"/>
    <w:rsid w:val="0092730E"/>
    <w:rsid w:val="00927496"/>
    <w:rsid w:val="00927D86"/>
    <w:rsid w:val="00927E1B"/>
    <w:rsid w:val="00930166"/>
    <w:rsid w:val="009305B1"/>
    <w:rsid w:val="0093060C"/>
    <w:rsid w:val="00930815"/>
    <w:rsid w:val="00931273"/>
    <w:rsid w:val="00932562"/>
    <w:rsid w:val="009329B7"/>
    <w:rsid w:val="00932DD6"/>
    <w:rsid w:val="0093301F"/>
    <w:rsid w:val="009333E3"/>
    <w:rsid w:val="0093349C"/>
    <w:rsid w:val="00933C50"/>
    <w:rsid w:val="009343B7"/>
    <w:rsid w:val="009344A1"/>
    <w:rsid w:val="00934B67"/>
    <w:rsid w:val="0093501B"/>
    <w:rsid w:val="009378E1"/>
    <w:rsid w:val="00937A5C"/>
    <w:rsid w:val="00937D12"/>
    <w:rsid w:val="00940477"/>
    <w:rsid w:val="00940900"/>
    <w:rsid w:val="00940D21"/>
    <w:rsid w:val="009415E1"/>
    <w:rsid w:val="00941801"/>
    <w:rsid w:val="00941BC0"/>
    <w:rsid w:val="00941C69"/>
    <w:rsid w:val="00941C82"/>
    <w:rsid w:val="0094236C"/>
    <w:rsid w:val="009426C9"/>
    <w:rsid w:val="00943569"/>
    <w:rsid w:val="009449E3"/>
    <w:rsid w:val="0094563E"/>
    <w:rsid w:val="009456A6"/>
    <w:rsid w:val="00945737"/>
    <w:rsid w:val="0094575C"/>
    <w:rsid w:val="009459CF"/>
    <w:rsid w:val="00946B00"/>
    <w:rsid w:val="00946BD3"/>
    <w:rsid w:val="00946D39"/>
    <w:rsid w:val="00946DF2"/>
    <w:rsid w:val="00946F50"/>
    <w:rsid w:val="009471CA"/>
    <w:rsid w:val="009477F2"/>
    <w:rsid w:val="009502B5"/>
    <w:rsid w:val="00950348"/>
    <w:rsid w:val="00950746"/>
    <w:rsid w:val="00951110"/>
    <w:rsid w:val="009515FD"/>
    <w:rsid w:val="00952473"/>
    <w:rsid w:val="00952689"/>
    <w:rsid w:val="0095269F"/>
    <w:rsid w:val="009527ED"/>
    <w:rsid w:val="00952C11"/>
    <w:rsid w:val="00952C14"/>
    <w:rsid w:val="00953890"/>
    <w:rsid w:val="009545B9"/>
    <w:rsid w:val="009550B9"/>
    <w:rsid w:val="009552B8"/>
    <w:rsid w:val="009552FB"/>
    <w:rsid w:val="00956383"/>
    <w:rsid w:val="0095672B"/>
    <w:rsid w:val="0095681F"/>
    <w:rsid w:val="00957328"/>
    <w:rsid w:val="009575DE"/>
    <w:rsid w:val="009579C6"/>
    <w:rsid w:val="00957C4B"/>
    <w:rsid w:val="00960539"/>
    <w:rsid w:val="009616ED"/>
    <w:rsid w:val="00962D52"/>
    <w:rsid w:val="00962F15"/>
    <w:rsid w:val="009633ED"/>
    <w:rsid w:val="0096392A"/>
    <w:rsid w:val="00963D97"/>
    <w:rsid w:val="0096438F"/>
    <w:rsid w:val="00965979"/>
    <w:rsid w:val="00965A85"/>
    <w:rsid w:val="00965CA0"/>
    <w:rsid w:val="00965D4E"/>
    <w:rsid w:val="009662DF"/>
    <w:rsid w:val="00966721"/>
    <w:rsid w:val="00970013"/>
    <w:rsid w:val="0097088A"/>
    <w:rsid w:val="009709D8"/>
    <w:rsid w:val="00970A23"/>
    <w:rsid w:val="00970FC0"/>
    <w:rsid w:val="00971228"/>
    <w:rsid w:val="0097153D"/>
    <w:rsid w:val="00971BEC"/>
    <w:rsid w:val="00972B04"/>
    <w:rsid w:val="00972B3D"/>
    <w:rsid w:val="00973B5F"/>
    <w:rsid w:val="00974830"/>
    <w:rsid w:val="00974937"/>
    <w:rsid w:val="00974941"/>
    <w:rsid w:val="009750E3"/>
    <w:rsid w:val="009754A0"/>
    <w:rsid w:val="00976279"/>
    <w:rsid w:val="0097689E"/>
    <w:rsid w:val="00976BDA"/>
    <w:rsid w:val="0097712B"/>
    <w:rsid w:val="00977836"/>
    <w:rsid w:val="0097783F"/>
    <w:rsid w:val="00977C87"/>
    <w:rsid w:val="00977F53"/>
    <w:rsid w:val="00980DC2"/>
    <w:rsid w:val="00980E8E"/>
    <w:rsid w:val="00981569"/>
    <w:rsid w:val="009818CA"/>
    <w:rsid w:val="00981B20"/>
    <w:rsid w:val="00981CA1"/>
    <w:rsid w:val="00981CF2"/>
    <w:rsid w:val="00981F56"/>
    <w:rsid w:val="00982008"/>
    <w:rsid w:val="009824BE"/>
    <w:rsid w:val="00982633"/>
    <w:rsid w:val="00982F8E"/>
    <w:rsid w:val="009838EF"/>
    <w:rsid w:val="00983C66"/>
    <w:rsid w:val="00983EB8"/>
    <w:rsid w:val="009843C0"/>
    <w:rsid w:val="00984CC3"/>
    <w:rsid w:val="00985357"/>
    <w:rsid w:val="00985550"/>
    <w:rsid w:val="00985565"/>
    <w:rsid w:val="009863E5"/>
    <w:rsid w:val="009865B2"/>
    <w:rsid w:val="009868C7"/>
    <w:rsid w:val="0098699F"/>
    <w:rsid w:val="00986D4C"/>
    <w:rsid w:val="00987436"/>
    <w:rsid w:val="00990444"/>
    <w:rsid w:val="009908FF"/>
    <w:rsid w:val="00990CE6"/>
    <w:rsid w:val="00990D42"/>
    <w:rsid w:val="009910D0"/>
    <w:rsid w:val="009917E8"/>
    <w:rsid w:val="00991A0D"/>
    <w:rsid w:val="0099222A"/>
    <w:rsid w:val="00992345"/>
    <w:rsid w:val="00992367"/>
    <w:rsid w:val="00992531"/>
    <w:rsid w:val="009935EE"/>
    <w:rsid w:val="009936FE"/>
    <w:rsid w:val="0099424E"/>
    <w:rsid w:val="0099491B"/>
    <w:rsid w:val="0099506D"/>
    <w:rsid w:val="009955C6"/>
    <w:rsid w:val="009962C7"/>
    <w:rsid w:val="0099632D"/>
    <w:rsid w:val="00996395"/>
    <w:rsid w:val="00996AB8"/>
    <w:rsid w:val="00997C07"/>
    <w:rsid w:val="00997E45"/>
    <w:rsid w:val="00997F4D"/>
    <w:rsid w:val="009A02C8"/>
    <w:rsid w:val="009A02EB"/>
    <w:rsid w:val="009A0484"/>
    <w:rsid w:val="009A0E2C"/>
    <w:rsid w:val="009A0FA5"/>
    <w:rsid w:val="009A13E1"/>
    <w:rsid w:val="009A1C33"/>
    <w:rsid w:val="009A211D"/>
    <w:rsid w:val="009A2509"/>
    <w:rsid w:val="009A29F6"/>
    <w:rsid w:val="009A3023"/>
    <w:rsid w:val="009A3E84"/>
    <w:rsid w:val="009A411E"/>
    <w:rsid w:val="009A41E1"/>
    <w:rsid w:val="009A42F3"/>
    <w:rsid w:val="009A4957"/>
    <w:rsid w:val="009A514C"/>
    <w:rsid w:val="009A51CF"/>
    <w:rsid w:val="009A61E8"/>
    <w:rsid w:val="009A6BD7"/>
    <w:rsid w:val="009A6CA6"/>
    <w:rsid w:val="009A7154"/>
    <w:rsid w:val="009A71D8"/>
    <w:rsid w:val="009A7617"/>
    <w:rsid w:val="009B08D3"/>
    <w:rsid w:val="009B0CDB"/>
    <w:rsid w:val="009B1987"/>
    <w:rsid w:val="009B2318"/>
    <w:rsid w:val="009B2782"/>
    <w:rsid w:val="009B38E8"/>
    <w:rsid w:val="009B3CD2"/>
    <w:rsid w:val="009B441F"/>
    <w:rsid w:val="009B4424"/>
    <w:rsid w:val="009B45B9"/>
    <w:rsid w:val="009B4746"/>
    <w:rsid w:val="009B4800"/>
    <w:rsid w:val="009B4B21"/>
    <w:rsid w:val="009B4C63"/>
    <w:rsid w:val="009B5218"/>
    <w:rsid w:val="009B54FE"/>
    <w:rsid w:val="009B587D"/>
    <w:rsid w:val="009B59ED"/>
    <w:rsid w:val="009B5F28"/>
    <w:rsid w:val="009B60C1"/>
    <w:rsid w:val="009B6269"/>
    <w:rsid w:val="009B6B3B"/>
    <w:rsid w:val="009B6D20"/>
    <w:rsid w:val="009B7456"/>
    <w:rsid w:val="009B7677"/>
    <w:rsid w:val="009C0540"/>
    <w:rsid w:val="009C05E9"/>
    <w:rsid w:val="009C06D1"/>
    <w:rsid w:val="009C10C6"/>
    <w:rsid w:val="009C14F9"/>
    <w:rsid w:val="009C2E9A"/>
    <w:rsid w:val="009C322A"/>
    <w:rsid w:val="009C359B"/>
    <w:rsid w:val="009C37E2"/>
    <w:rsid w:val="009C37F2"/>
    <w:rsid w:val="009C3D73"/>
    <w:rsid w:val="009C3EAA"/>
    <w:rsid w:val="009C4274"/>
    <w:rsid w:val="009C43C7"/>
    <w:rsid w:val="009C4C31"/>
    <w:rsid w:val="009C52BA"/>
    <w:rsid w:val="009C5A78"/>
    <w:rsid w:val="009C608C"/>
    <w:rsid w:val="009C67D0"/>
    <w:rsid w:val="009C6BAF"/>
    <w:rsid w:val="009C7143"/>
    <w:rsid w:val="009C72C7"/>
    <w:rsid w:val="009C76D0"/>
    <w:rsid w:val="009D0437"/>
    <w:rsid w:val="009D0C63"/>
    <w:rsid w:val="009D0CDD"/>
    <w:rsid w:val="009D0EF8"/>
    <w:rsid w:val="009D0F74"/>
    <w:rsid w:val="009D0FE9"/>
    <w:rsid w:val="009D1689"/>
    <w:rsid w:val="009D1D7D"/>
    <w:rsid w:val="009D29A6"/>
    <w:rsid w:val="009D2B3F"/>
    <w:rsid w:val="009D33F3"/>
    <w:rsid w:val="009D3620"/>
    <w:rsid w:val="009D3891"/>
    <w:rsid w:val="009D3A72"/>
    <w:rsid w:val="009D3AD6"/>
    <w:rsid w:val="009D3E34"/>
    <w:rsid w:val="009D3E49"/>
    <w:rsid w:val="009D4F78"/>
    <w:rsid w:val="009D4F7C"/>
    <w:rsid w:val="009D50E3"/>
    <w:rsid w:val="009D5149"/>
    <w:rsid w:val="009D57A2"/>
    <w:rsid w:val="009D5D0C"/>
    <w:rsid w:val="009D6336"/>
    <w:rsid w:val="009D64DE"/>
    <w:rsid w:val="009D6B53"/>
    <w:rsid w:val="009D7738"/>
    <w:rsid w:val="009D78DF"/>
    <w:rsid w:val="009D7B9A"/>
    <w:rsid w:val="009E1150"/>
    <w:rsid w:val="009E32A2"/>
    <w:rsid w:val="009E35D6"/>
    <w:rsid w:val="009E3A13"/>
    <w:rsid w:val="009E4011"/>
    <w:rsid w:val="009E4A46"/>
    <w:rsid w:val="009E538B"/>
    <w:rsid w:val="009E563C"/>
    <w:rsid w:val="009E5C6F"/>
    <w:rsid w:val="009E5F42"/>
    <w:rsid w:val="009E654D"/>
    <w:rsid w:val="009E68D3"/>
    <w:rsid w:val="009E6923"/>
    <w:rsid w:val="009E6981"/>
    <w:rsid w:val="009E6A6F"/>
    <w:rsid w:val="009E6B36"/>
    <w:rsid w:val="009E7D55"/>
    <w:rsid w:val="009F0119"/>
    <w:rsid w:val="009F034D"/>
    <w:rsid w:val="009F07A5"/>
    <w:rsid w:val="009F0870"/>
    <w:rsid w:val="009F0D1B"/>
    <w:rsid w:val="009F0F75"/>
    <w:rsid w:val="009F1DDD"/>
    <w:rsid w:val="009F2674"/>
    <w:rsid w:val="009F2C7C"/>
    <w:rsid w:val="009F2D23"/>
    <w:rsid w:val="009F2F3D"/>
    <w:rsid w:val="009F3314"/>
    <w:rsid w:val="009F3875"/>
    <w:rsid w:val="009F4222"/>
    <w:rsid w:val="009F4223"/>
    <w:rsid w:val="009F4C1C"/>
    <w:rsid w:val="009F53B3"/>
    <w:rsid w:val="009F5484"/>
    <w:rsid w:val="009F6262"/>
    <w:rsid w:val="009F632D"/>
    <w:rsid w:val="009F7550"/>
    <w:rsid w:val="009F7701"/>
    <w:rsid w:val="00A01748"/>
    <w:rsid w:val="00A023BF"/>
    <w:rsid w:val="00A02EA4"/>
    <w:rsid w:val="00A03135"/>
    <w:rsid w:val="00A031CC"/>
    <w:rsid w:val="00A04046"/>
    <w:rsid w:val="00A04372"/>
    <w:rsid w:val="00A04856"/>
    <w:rsid w:val="00A04BEB"/>
    <w:rsid w:val="00A04CAA"/>
    <w:rsid w:val="00A04DDB"/>
    <w:rsid w:val="00A055ED"/>
    <w:rsid w:val="00A05EB4"/>
    <w:rsid w:val="00A066CB"/>
    <w:rsid w:val="00A066D1"/>
    <w:rsid w:val="00A0670D"/>
    <w:rsid w:val="00A06965"/>
    <w:rsid w:val="00A06A61"/>
    <w:rsid w:val="00A06CC5"/>
    <w:rsid w:val="00A06D14"/>
    <w:rsid w:val="00A076FE"/>
    <w:rsid w:val="00A07F59"/>
    <w:rsid w:val="00A07FEB"/>
    <w:rsid w:val="00A100CA"/>
    <w:rsid w:val="00A103DF"/>
    <w:rsid w:val="00A10877"/>
    <w:rsid w:val="00A108F0"/>
    <w:rsid w:val="00A10FDD"/>
    <w:rsid w:val="00A11A3B"/>
    <w:rsid w:val="00A11DB4"/>
    <w:rsid w:val="00A12515"/>
    <w:rsid w:val="00A12742"/>
    <w:rsid w:val="00A128E9"/>
    <w:rsid w:val="00A1299F"/>
    <w:rsid w:val="00A134CA"/>
    <w:rsid w:val="00A137F9"/>
    <w:rsid w:val="00A1392F"/>
    <w:rsid w:val="00A14369"/>
    <w:rsid w:val="00A14515"/>
    <w:rsid w:val="00A14F46"/>
    <w:rsid w:val="00A151F9"/>
    <w:rsid w:val="00A1554E"/>
    <w:rsid w:val="00A157F1"/>
    <w:rsid w:val="00A15FA2"/>
    <w:rsid w:val="00A16321"/>
    <w:rsid w:val="00A16F54"/>
    <w:rsid w:val="00A174BC"/>
    <w:rsid w:val="00A1773A"/>
    <w:rsid w:val="00A17801"/>
    <w:rsid w:val="00A17A6F"/>
    <w:rsid w:val="00A17FB5"/>
    <w:rsid w:val="00A20496"/>
    <w:rsid w:val="00A208F9"/>
    <w:rsid w:val="00A20AC9"/>
    <w:rsid w:val="00A20B24"/>
    <w:rsid w:val="00A213AE"/>
    <w:rsid w:val="00A21871"/>
    <w:rsid w:val="00A221AC"/>
    <w:rsid w:val="00A22C05"/>
    <w:rsid w:val="00A22FDE"/>
    <w:rsid w:val="00A231E8"/>
    <w:rsid w:val="00A237B9"/>
    <w:rsid w:val="00A23884"/>
    <w:rsid w:val="00A240BE"/>
    <w:rsid w:val="00A24822"/>
    <w:rsid w:val="00A24B0F"/>
    <w:rsid w:val="00A255B2"/>
    <w:rsid w:val="00A2578D"/>
    <w:rsid w:val="00A25C46"/>
    <w:rsid w:val="00A25E44"/>
    <w:rsid w:val="00A2602A"/>
    <w:rsid w:val="00A26392"/>
    <w:rsid w:val="00A26703"/>
    <w:rsid w:val="00A26FC6"/>
    <w:rsid w:val="00A27480"/>
    <w:rsid w:val="00A278AA"/>
    <w:rsid w:val="00A27BFA"/>
    <w:rsid w:val="00A27CBD"/>
    <w:rsid w:val="00A309DE"/>
    <w:rsid w:val="00A30C8D"/>
    <w:rsid w:val="00A31051"/>
    <w:rsid w:val="00A31911"/>
    <w:rsid w:val="00A31B92"/>
    <w:rsid w:val="00A322C6"/>
    <w:rsid w:val="00A3286A"/>
    <w:rsid w:val="00A32F88"/>
    <w:rsid w:val="00A336B9"/>
    <w:rsid w:val="00A34FC6"/>
    <w:rsid w:val="00A355E8"/>
    <w:rsid w:val="00A35788"/>
    <w:rsid w:val="00A35C7C"/>
    <w:rsid w:val="00A36038"/>
    <w:rsid w:val="00A36120"/>
    <w:rsid w:val="00A36417"/>
    <w:rsid w:val="00A36470"/>
    <w:rsid w:val="00A378F5"/>
    <w:rsid w:val="00A37F48"/>
    <w:rsid w:val="00A4006D"/>
    <w:rsid w:val="00A4080C"/>
    <w:rsid w:val="00A4116C"/>
    <w:rsid w:val="00A412AF"/>
    <w:rsid w:val="00A41A0F"/>
    <w:rsid w:val="00A41B18"/>
    <w:rsid w:val="00A4246B"/>
    <w:rsid w:val="00A42A35"/>
    <w:rsid w:val="00A42B57"/>
    <w:rsid w:val="00A43B0B"/>
    <w:rsid w:val="00A43EA0"/>
    <w:rsid w:val="00A44D40"/>
    <w:rsid w:val="00A45EE5"/>
    <w:rsid w:val="00A45FC1"/>
    <w:rsid w:val="00A46638"/>
    <w:rsid w:val="00A467D4"/>
    <w:rsid w:val="00A46AB9"/>
    <w:rsid w:val="00A47611"/>
    <w:rsid w:val="00A47E28"/>
    <w:rsid w:val="00A50129"/>
    <w:rsid w:val="00A502AF"/>
    <w:rsid w:val="00A50A6C"/>
    <w:rsid w:val="00A50CFA"/>
    <w:rsid w:val="00A50DD6"/>
    <w:rsid w:val="00A517D4"/>
    <w:rsid w:val="00A51938"/>
    <w:rsid w:val="00A51F93"/>
    <w:rsid w:val="00A5277D"/>
    <w:rsid w:val="00A528A5"/>
    <w:rsid w:val="00A52984"/>
    <w:rsid w:val="00A52A95"/>
    <w:rsid w:val="00A52F5C"/>
    <w:rsid w:val="00A536FD"/>
    <w:rsid w:val="00A53A25"/>
    <w:rsid w:val="00A53C8F"/>
    <w:rsid w:val="00A54522"/>
    <w:rsid w:val="00A545DA"/>
    <w:rsid w:val="00A5474B"/>
    <w:rsid w:val="00A548E5"/>
    <w:rsid w:val="00A54BB8"/>
    <w:rsid w:val="00A54E04"/>
    <w:rsid w:val="00A54F00"/>
    <w:rsid w:val="00A55044"/>
    <w:rsid w:val="00A55116"/>
    <w:rsid w:val="00A55765"/>
    <w:rsid w:val="00A55B2B"/>
    <w:rsid w:val="00A56D71"/>
    <w:rsid w:val="00A57547"/>
    <w:rsid w:val="00A57F1C"/>
    <w:rsid w:val="00A6019F"/>
    <w:rsid w:val="00A60633"/>
    <w:rsid w:val="00A6068B"/>
    <w:rsid w:val="00A607B5"/>
    <w:rsid w:val="00A607EA"/>
    <w:rsid w:val="00A60A08"/>
    <w:rsid w:val="00A60A92"/>
    <w:rsid w:val="00A61210"/>
    <w:rsid w:val="00A61440"/>
    <w:rsid w:val="00A6158A"/>
    <w:rsid w:val="00A6185A"/>
    <w:rsid w:val="00A61CB7"/>
    <w:rsid w:val="00A61D6B"/>
    <w:rsid w:val="00A62057"/>
    <w:rsid w:val="00A62611"/>
    <w:rsid w:val="00A62AD7"/>
    <w:rsid w:val="00A6305A"/>
    <w:rsid w:val="00A63202"/>
    <w:rsid w:val="00A63588"/>
    <w:rsid w:val="00A63B60"/>
    <w:rsid w:val="00A63E14"/>
    <w:rsid w:val="00A64829"/>
    <w:rsid w:val="00A64B4D"/>
    <w:rsid w:val="00A64CDE"/>
    <w:rsid w:val="00A65920"/>
    <w:rsid w:val="00A6606D"/>
    <w:rsid w:val="00A660CD"/>
    <w:rsid w:val="00A66B11"/>
    <w:rsid w:val="00A67084"/>
    <w:rsid w:val="00A6771F"/>
    <w:rsid w:val="00A67E20"/>
    <w:rsid w:val="00A7096E"/>
    <w:rsid w:val="00A70B54"/>
    <w:rsid w:val="00A70CB5"/>
    <w:rsid w:val="00A70DFD"/>
    <w:rsid w:val="00A70F38"/>
    <w:rsid w:val="00A711EE"/>
    <w:rsid w:val="00A7153B"/>
    <w:rsid w:val="00A71809"/>
    <w:rsid w:val="00A71811"/>
    <w:rsid w:val="00A72415"/>
    <w:rsid w:val="00A7280F"/>
    <w:rsid w:val="00A738B2"/>
    <w:rsid w:val="00A73CE6"/>
    <w:rsid w:val="00A7429A"/>
    <w:rsid w:val="00A74FAB"/>
    <w:rsid w:val="00A75667"/>
    <w:rsid w:val="00A75F7D"/>
    <w:rsid w:val="00A76408"/>
    <w:rsid w:val="00A76EF5"/>
    <w:rsid w:val="00A77732"/>
    <w:rsid w:val="00A7778F"/>
    <w:rsid w:val="00A777F5"/>
    <w:rsid w:val="00A80277"/>
    <w:rsid w:val="00A80CF3"/>
    <w:rsid w:val="00A81BBA"/>
    <w:rsid w:val="00A82370"/>
    <w:rsid w:val="00A8267C"/>
    <w:rsid w:val="00A836D7"/>
    <w:rsid w:val="00A83811"/>
    <w:rsid w:val="00A83AFA"/>
    <w:rsid w:val="00A83C90"/>
    <w:rsid w:val="00A83E87"/>
    <w:rsid w:val="00A8471A"/>
    <w:rsid w:val="00A853F9"/>
    <w:rsid w:val="00A855EB"/>
    <w:rsid w:val="00A85774"/>
    <w:rsid w:val="00A86B1B"/>
    <w:rsid w:val="00A86E70"/>
    <w:rsid w:val="00A87098"/>
    <w:rsid w:val="00A87507"/>
    <w:rsid w:val="00A8757E"/>
    <w:rsid w:val="00A875CD"/>
    <w:rsid w:val="00A87E1B"/>
    <w:rsid w:val="00A87F02"/>
    <w:rsid w:val="00A904DA"/>
    <w:rsid w:val="00A91C85"/>
    <w:rsid w:val="00A91F3D"/>
    <w:rsid w:val="00A92147"/>
    <w:rsid w:val="00A924E3"/>
    <w:rsid w:val="00A92B34"/>
    <w:rsid w:val="00A92CF2"/>
    <w:rsid w:val="00A92D0D"/>
    <w:rsid w:val="00A935B3"/>
    <w:rsid w:val="00A93825"/>
    <w:rsid w:val="00A93FEE"/>
    <w:rsid w:val="00A94029"/>
    <w:rsid w:val="00A94636"/>
    <w:rsid w:val="00A94DB0"/>
    <w:rsid w:val="00A95DF6"/>
    <w:rsid w:val="00A9600A"/>
    <w:rsid w:val="00A965F8"/>
    <w:rsid w:val="00A966D1"/>
    <w:rsid w:val="00A966F3"/>
    <w:rsid w:val="00A96934"/>
    <w:rsid w:val="00A96EE8"/>
    <w:rsid w:val="00A979E4"/>
    <w:rsid w:val="00AA00F8"/>
    <w:rsid w:val="00AA0289"/>
    <w:rsid w:val="00AA0345"/>
    <w:rsid w:val="00AA05D5"/>
    <w:rsid w:val="00AA06B5"/>
    <w:rsid w:val="00AA0A7C"/>
    <w:rsid w:val="00AA1123"/>
    <w:rsid w:val="00AA1243"/>
    <w:rsid w:val="00AA1AB5"/>
    <w:rsid w:val="00AA1FA4"/>
    <w:rsid w:val="00AA20DC"/>
    <w:rsid w:val="00AA2266"/>
    <w:rsid w:val="00AA2B1F"/>
    <w:rsid w:val="00AA3478"/>
    <w:rsid w:val="00AA3794"/>
    <w:rsid w:val="00AA3C64"/>
    <w:rsid w:val="00AA3CD5"/>
    <w:rsid w:val="00AA3D9C"/>
    <w:rsid w:val="00AA3E55"/>
    <w:rsid w:val="00AA3FEE"/>
    <w:rsid w:val="00AA4178"/>
    <w:rsid w:val="00AA4EED"/>
    <w:rsid w:val="00AA5001"/>
    <w:rsid w:val="00AA54DA"/>
    <w:rsid w:val="00AA55F8"/>
    <w:rsid w:val="00AA6062"/>
    <w:rsid w:val="00AA60D6"/>
    <w:rsid w:val="00AA6186"/>
    <w:rsid w:val="00AA67B6"/>
    <w:rsid w:val="00AA684C"/>
    <w:rsid w:val="00AA6B41"/>
    <w:rsid w:val="00AA6B92"/>
    <w:rsid w:val="00AA6C24"/>
    <w:rsid w:val="00AA70FE"/>
    <w:rsid w:val="00AA72AA"/>
    <w:rsid w:val="00AA7FB9"/>
    <w:rsid w:val="00AB0109"/>
    <w:rsid w:val="00AB0766"/>
    <w:rsid w:val="00AB0A77"/>
    <w:rsid w:val="00AB0CF9"/>
    <w:rsid w:val="00AB0F71"/>
    <w:rsid w:val="00AB11BA"/>
    <w:rsid w:val="00AB214C"/>
    <w:rsid w:val="00AB30C0"/>
    <w:rsid w:val="00AB3ACE"/>
    <w:rsid w:val="00AB3B5E"/>
    <w:rsid w:val="00AB3C1A"/>
    <w:rsid w:val="00AB41A5"/>
    <w:rsid w:val="00AB49BF"/>
    <w:rsid w:val="00AB4E0B"/>
    <w:rsid w:val="00AB50DC"/>
    <w:rsid w:val="00AB5EBF"/>
    <w:rsid w:val="00AB642C"/>
    <w:rsid w:val="00AB728D"/>
    <w:rsid w:val="00AB72B1"/>
    <w:rsid w:val="00AB775D"/>
    <w:rsid w:val="00AB7911"/>
    <w:rsid w:val="00AC04A9"/>
    <w:rsid w:val="00AC0BC8"/>
    <w:rsid w:val="00AC13DC"/>
    <w:rsid w:val="00AC1404"/>
    <w:rsid w:val="00AC1B71"/>
    <w:rsid w:val="00AC1E93"/>
    <w:rsid w:val="00AC210E"/>
    <w:rsid w:val="00AC2697"/>
    <w:rsid w:val="00AC2B02"/>
    <w:rsid w:val="00AC34CC"/>
    <w:rsid w:val="00AC3CC7"/>
    <w:rsid w:val="00AC3F41"/>
    <w:rsid w:val="00AC4265"/>
    <w:rsid w:val="00AC4B96"/>
    <w:rsid w:val="00AC5429"/>
    <w:rsid w:val="00AC5574"/>
    <w:rsid w:val="00AC5614"/>
    <w:rsid w:val="00AC569D"/>
    <w:rsid w:val="00AC580B"/>
    <w:rsid w:val="00AC6363"/>
    <w:rsid w:val="00AC6546"/>
    <w:rsid w:val="00AC6A21"/>
    <w:rsid w:val="00AC6BDF"/>
    <w:rsid w:val="00AC7E2B"/>
    <w:rsid w:val="00AD0F66"/>
    <w:rsid w:val="00AD105F"/>
    <w:rsid w:val="00AD2272"/>
    <w:rsid w:val="00AD29E3"/>
    <w:rsid w:val="00AD365F"/>
    <w:rsid w:val="00AD3E06"/>
    <w:rsid w:val="00AD415D"/>
    <w:rsid w:val="00AD551C"/>
    <w:rsid w:val="00AD554F"/>
    <w:rsid w:val="00AD571E"/>
    <w:rsid w:val="00AD5DC5"/>
    <w:rsid w:val="00AD60E0"/>
    <w:rsid w:val="00AD63AA"/>
    <w:rsid w:val="00AD649A"/>
    <w:rsid w:val="00AD6510"/>
    <w:rsid w:val="00AD762B"/>
    <w:rsid w:val="00AD7EA6"/>
    <w:rsid w:val="00AE01B7"/>
    <w:rsid w:val="00AE11EC"/>
    <w:rsid w:val="00AE24A5"/>
    <w:rsid w:val="00AE260B"/>
    <w:rsid w:val="00AE27F5"/>
    <w:rsid w:val="00AE30D5"/>
    <w:rsid w:val="00AE37CA"/>
    <w:rsid w:val="00AE3889"/>
    <w:rsid w:val="00AE41C0"/>
    <w:rsid w:val="00AE435F"/>
    <w:rsid w:val="00AE49FD"/>
    <w:rsid w:val="00AE4E67"/>
    <w:rsid w:val="00AE5711"/>
    <w:rsid w:val="00AE57E7"/>
    <w:rsid w:val="00AE6BB0"/>
    <w:rsid w:val="00AE6DBF"/>
    <w:rsid w:val="00AE73DA"/>
    <w:rsid w:val="00AF02C0"/>
    <w:rsid w:val="00AF036D"/>
    <w:rsid w:val="00AF0650"/>
    <w:rsid w:val="00AF079B"/>
    <w:rsid w:val="00AF0E20"/>
    <w:rsid w:val="00AF1421"/>
    <w:rsid w:val="00AF19F8"/>
    <w:rsid w:val="00AF1CB5"/>
    <w:rsid w:val="00AF203D"/>
    <w:rsid w:val="00AF2283"/>
    <w:rsid w:val="00AF2571"/>
    <w:rsid w:val="00AF29DB"/>
    <w:rsid w:val="00AF3262"/>
    <w:rsid w:val="00AF3611"/>
    <w:rsid w:val="00AF3C72"/>
    <w:rsid w:val="00AF420C"/>
    <w:rsid w:val="00AF4273"/>
    <w:rsid w:val="00AF45FB"/>
    <w:rsid w:val="00AF4BFA"/>
    <w:rsid w:val="00AF4F26"/>
    <w:rsid w:val="00AF50E7"/>
    <w:rsid w:val="00AF51C2"/>
    <w:rsid w:val="00AF53A7"/>
    <w:rsid w:val="00AF5914"/>
    <w:rsid w:val="00AF5CB8"/>
    <w:rsid w:val="00AF5E4D"/>
    <w:rsid w:val="00AF62C1"/>
    <w:rsid w:val="00AF6642"/>
    <w:rsid w:val="00AF6905"/>
    <w:rsid w:val="00AF6B05"/>
    <w:rsid w:val="00AF6C12"/>
    <w:rsid w:val="00AF7028"/>
    <w:rsid w:val="00AF73CD"/>
    <w:rsid w:val="00AF77B0"/>
    <w:rsid w:val="00AF7C9B"/>
    <w:rsid w:val="00AF7F05"/>
    <w:rsid w:val="00B005FA"/>
    <w:rsid w:val="00B00E72"/>
    <w:rsid w:val="00B0183C"/>
    <w:rsid w:val="00B0193D"/>
    <w:rsid w:val="00B01B54"/>
    <w:rsid w:val="00B01B94"/>
    <w:rsid w:val="00B022F2"/>
    <w:rsid w:val="00B02AE5"/>
    <w:rsid w:val="00B03215"/>
    <w:rsid w:val="00B03469"/>
    <w:rsid w:val="00B03DC7"/>
    <w:rsid w:val="00B0441E"/>
    <w:rsid w:val="00B04EDA"/>
    <w:rsid w:val="00B0548F"/>
    <w:rsid w:val="00B0565C"/>
    <w:rsid w:val="00B0587F"/>
    <w:rsid w:val="00B05AAE"/>
    <w:rsid w:val="00B05AD4"/>
    <w:rsid w:val="00B05C90"/>
    <w:rsid w:val="00B06A63"/>
    <w:rsid w:val="00B06C3D"/>
    <w:rsid w:val="00B06C91"/>
    <w:rsid w:val="00B06D0C"/>
    <w:rsid w:val="00B06DD8"/>
    <w:rsid w:val="00B07964"/>
    <w:rsid w:val="00B07CCF"/>
    <w:rsid w:val="00B07FB4"/>
    <w:rsid w:val="00B1013D"/>
    <w:rsid w:val="00B10FA3"/>
    <w:rsid w:val="00B12027"/>
    <w:rsid w:val="00B1245B"/>
    <w:rsid w:val="00B126A1"/>
    <w:rsid w:val="00B128CF"/>
    <w:rsid w:val="00B132EB"/>
    <w:rsid w:val="00B1400C"/>
    <w:rsid w:val="00B149C3"/>
    <w:rsid w:val="00B14E92"/>
    <w:rsid w:val="00B1512A"/>
    <w:rsid w:val="00B15441"/>
    <w:rsid w:val="00B15E8C"/>
    <w:rsid w:val="00B16A31"/>
    <w:rsid w:val="00B172EC"/>
    <w:rsid w:val="00B17A40"/>
    <w:rsid w:val="00B202DE"/>
    <w:rsid w:val="00B20692"/>
    <w:rsid w:val="00B207A7"/>
    <w:rsid w:val="00B20CF6"/>
    <w:rsid w:val="00B20D6A"/>
    <w:rsid w:val="00B2187B"/>
    <w:rsid w:val="00B21C6B"/>
    <w:rsid w:val="00B21CBB"/>
    <w:rsid w:val="00B21FA0"/>
    <w:rsid w:val="00B222CA"/>
    <w:rsid w:val="00B22A6E"/>
    <w:rsid w:val="00B22CF0"/>
    <w:rsid w:val="00B22D6A"/>
    <w:rsid w:val="00B22DB6"/>
    <w:rsid w:val="00B23BA5"/>
    <w:rsid w:val="00B23FFC"/>
    <w:rsid w:val="00B240E6"/>
    <w:rsid w:val="00B24130"/>
    <w:rsid w:val="00B24973"/>
    <w:rsid w:val="00B251B1"/>
    <w:rsid w:val="00B25754"/>
    <w:rsid w:val="00B257A6"/>
    <w:rsid w:val="00B2586A"/>
    <w:rsid w:val="00B25888"/>
    <w:rsid w:val="00B25FDA"/>
    <w:rsid w:val="00B26592"/>
    <w:rsid w:val="00B267C0"/>
    <w:rsid w:val="00B26D77"/>
    <w:rsid w:val="00B26EC1"/>
    <w:rsid w:val="00B27E8E"/>
    <w:rsid w:val="00B3051A"/>
    <w:rsid w:val="00B30A68"/>
    <w:rsid w:val="00B30B10"/>
    <w:rsid w:val="00B30F5C"/>
    <w:rsid w:val="00B30FAD"/>
    <w:rsid w:val="00B31458"/>
    <w:rsid w:val="00B3178F"/>
    <w:rsid w:val="00B31AD5"/>
    <w:rsid w:val="00B31D57"/>
    <w:rsid w:val="00B31DA0"/>
    <w:rsid w:val="00B326EC"/>
    <w:rsid w:val="00B3275E"/>
    <w:rsid w:val="00B32849"/>
    <w:rsid w:val="00B32AA0"/>
    <w:rsid w:val="00B3471A"/>
    <w:rsid w:val="00B35648"/>
    <w:rsid w:val="00B357B8"/>
    <w:rsid w:val="00B359EF"/>
    <w:rsid w:val="00B36B45"/>
    <w:rsid w:val="00B36CB0"/>
    <w:rsid w:val="00B36D50"/>
    <w:rsid w:val="00B3760B"/>
    <w:rsid w:val="00B37A6F"/>
    <w:rsid w:val="00B37AFA"/>
    <w:rsid w:val="00B37EE7"/>
    <w:rsid w:val="00B402F1"/>
    <w:rsid w:val="00B4060B"/>
    <w:rsid w:val="00B40751"/>
    <w:rsid w:val="00B41019"/>
    <w:rsid w:val="00B41F2D"/>
    <w:rsid w:val="00B42748"/>
    <w:rsid w:val="00B42803"/>
    <w:rsid w:val="00B42BB3"/>
    <w:rsid w:val="00B4305F"/>
    <w:rsid w:val="00B435D4"/>
    <w:rsid w:val="00B43977"/>
    <w:rsid w:val="00B43BA6"/>
    <w:rsid w:val="00B43EB6"/>
    <w:rsid w:val="00B44115"/>
    <w:rsid w:val="00B447E6"/>
    <w:rsid w:val="00B44A67"/>
    <w:rsid w:val="00B45AD9"/>
    <w:rsid w:val="00B45FC9"/>
    <w:rsid w:val="00B462BE"/>
    <w:rsid w:val="00B463C0"/>
    <w:rsid w:val="00B46831"/>
    <w:rsid w:val="00B47035"/>
    <w:rsid w:val="00B475AF"/>
    <w:rsid w:val="00B4776E"/>
    <w:rsid w:val="00B47B13"/>
    <w:rsid w:val="00B47DF1"/>
    <w:rsid w:val="00B50153"/>
    <w:rsid w:val="00B5026B"/>
    <w:rsid w:val="00B5115E"/>
    <w:rsid w:val="00B511FA"/>
    <w:rsid w:val="00B51424"/>
    <w:rsid w:val="00B5215A"/>
    <w:rsid w:val="00B5262C"/>
    <w:rsid w:val="00B52971"/>
    <w:rsid w:val="00B529C7"/>
    <w:rsid w:val="00B52F0D"/>
    <w:rsid w:val="00B533B9"/>
    <w:rsid w:val="00B53FBE"/>
    <w:rsid w:val="00B54865"/>
    <w:rsid w:val="00B54F6B"/>
    <w:rsid w:val="00B55019"/>
    <w:rsid w:val="00B55331"/>
    <w:rsid w:val="00B55FAE"/>
    <w:rsid w:val="00B5610D"/>
    <w:rsid w:val="00B5660F"/>
    <w:rsid w:val="00B56A56"/>
    <w:rsid w:val="00B56EA1"/>
    <w:rsid w:val="00B56F23"/>
    <w:rsid w:val="00B56FDF"/>
    <w:rsid w:val="00B571C8"/>
    <w:rsid w:val="00B5784D"/>
    <w:rsid w:val="00B57ED0"/>
    <w:rsid w:val="00B57F32"/>
    <w:rsid w:val="00B601F7"/>
    <w:rsid w:val="00B60770"/>
    <w:rsid w:val="00B60946"/>
    <w:rsid w:val="00B60A83"/>
    <w:rsid w:val="00B60CF0"/>
    <w:rsid w:val="00B61195"/>
    <w:rsid w:val="00B61683"/>
    <w:rsid w:val="00B6195E"/>
    <w:rsid w:val="00B61BA2"/>
    <w:rsid w:val="00B620DB"/>
    <w:rsid w:val="00B62283"/>
    <w:rsid w:val="00B6234C"/>
    <w:rsid w:val="00B62B47"/>
    <w:rsid w:val="00B62B94"/>
    <w:rsid w:val="00B62FF5"/>
    <w:rsid w:val="00B6314B"/>
    <w:rsid w:val="00B631FA"/>
    <w:rsid w:val="00B63893"/>
    <w:rsid w:val="00B63935"/>
    <w:rsid w:val="00B639A1"/>
    <w:rsid w:val="00B63EEB"/>
    <w:rsid w:val="00B64068"/>
    <w:rsid w:val="00B642B3"/>
    <w:rsid w:val="00B64375"/>
    <w:rsid w:val="00B647CB"/>
    <w:rsid w:val="00B64BAF"/>
    <w:rsid w:val="00B65028"/>
    <w:rsid w:val="00B651FF"/>
    <w:rsid w:val="00B65309"/>
    <w:rsid w:val="00B65E16"/>
    <w:rsid w:val="00B65E8A"/>
    <w:rsid w:val="00B665AA"/>
    <w:rsid w:val="00B66A59"/>
    <w:rsid w:val="00B66ADD"/>
    <w:rsid w:val="00B66BAE"/>
    <w:rsid w:val="00B66C54"/>
    <w:rsid w:val="00B6724A"/>
    <w:rsid w:val="00B674AD"/>
    <w:rsid w:val="00B704C1"/>
    <w:rsid w:val="00B70728"/>
    <w:rsid w:val="00B70789"/>
    <w:rsid w:val="00B70E3A"/>
    <w:rsid w:val="00B712E5"/>
    <w:rsid w:val="00B714A0"/>
    <w:rsid w:val="00B72193"/>
    <w:rsid w:val="00B72340"/>
    <w:rsid w:val="00B7255E"/>
    <w:rsid w:val="00B72867"/>
    <w:rsid w:val="00B729FA"/>
    <w:rsid w:val="00B72A6F"/>
    <w:rsid w:val="00B7314E"/>
    <w:rsid w:val="00B73A81"/>
    <w:rsid w:val="00B73E1A"/>
    <w:rsid w:val="00B742A7"/>
    <w:rsid w:val="00B746DF"/>
    <w:rsid w:val="00B74C26"/>
    <w:rsid w:val="00B75352"/>
    <w:rsid w:val="00B75556"/>
    <w:rsid w:val="00B770C5"/>
    <w:rsid w:val="00B771E6"/>
    <w:rsid w:val="00B7722C"/>
    <w:rsid w:val="00B77CCE"/>
    <w:rsid w:val="00B80324"/>
    <w:rsid w:val="00B80335"/>
    <w:rsid w:val="00B8094D"/>
    <w:rsid w:val="00B809EF"/>
    <w:rsid w:val="00B80EA0"/>
    <w:rsid w:val="00B81068"/>
    <w:rsid w:val="00B81850"/>
    <w:rsid w:val="00B8198E"/>
    <w:rsid w:val="00B81B54"/>
    <w:rsid w:val="00B81BCB"/>
    <w:rsid w:val="00B821AD"/>
    <w:rsid w:val="00B82E54"/>
    <w:rsid w:val="00B8310C"/>
    <w:rsid w:val="00B833AD"/>
    <w:rsid w:val="00B83A84"/>
    <w:rsid w:val="00B84440"/>
    <w:rsid w:val="00B84558"/>
    <w:rsid w:val="00B852FB"/>
    <w:rsid w:val="00B85924"/>
    <w:rsid w:val="00B85D67"/>
    <w:rsid w:val="00B8662B"/>
    <w:rsid w:val="00B877A4"/>
    <w:rsid w:val="00B91C02"/>
    <w:rsid w:val="00B92279"/>
    <w:rsid w:val="00B923C4"/>
    <w:rsid w:val="00B928D3"/>
    <w:rsid w:val="00B931D8"/>
    <w:rsid w:val="00B93E7F"/>
    <w:rsid w:val="00B9424D"/>
    <w:rsid w:val="00B9427B"/>
    <w:rsid w:val="00B951CF"/>
    <w:rsid w:val="00B9521D"/>
    <w:rsid w:val="00B95E38"/>
    <w:rsid w:val="00B9643A"/>
    <w:rsid w:val="00B96D45"/>
    <w:rsid w:val="00B977A0"/>
    <w:rsid w:val="00B97E69"/>
    <w:rsid w:val="00BA089D"/>
    <w:rsid w:val="00BA121F"/>
    <w:rsid w:val="00BA14A1"/>
    <w:rsid w:val="00BA1B7B"/>
    <w:rsid w:val="00BA2A32"/>
    <w:rsid w:val="00BA2C87"/>
    <w:rsid w:val="00BA3826"/>
    <w:rsid w:val="00BA407F"/>
    <w:rsid w:val="00BA4291"/>
    <w:rsid w:val="00BA489A"/>
    <w:rsid w:val="00BA4E3E"/>
    <w:rsid w:val="00BA56B9"/>
    <w:rsid w:val="00BA5D00"/>
    <w:rsid w:val="00BA64C2"/>
    <w:rsid w:val="00BA676F"/>
    <w:rsid w:val="00BA7A3F"/>
    <w:rsid w:val="00BA7DBF"/>
    <w:rsid w:val="00BB00CA"/>
    <w:rsid w:val="00BB0B4A"/>
    <w:rsid w:val="00BB1078"/>
    <w:rsid w:val="00BB1176"/>
    <w:rsid w:val="00BB1767"/>
    <w:rsid w:val="00BB1F5A"/>
    <w:rsid w:val="00BB3194"/>
    <w:rsid w:val="00BB3304"/>
    <w:rsid w:val="00BB3602"/>
    <w:rsid w:val="00BB362F"/>
    <w:rsid w:val="00BB39AD"/>
    <w:rsid w:val="00BB4904"/>
    <w:rsid w:val="00BB4CB6"/>
    <w:rsid w:val="00BB5361"/>
    <w:rsid w:val="00BB5627"/>
    <w:rsid w:val="00BB589A"/>
    <w:rsid w:val="00BB592D"/>
    <w:rsid w:val="00BB5BBB"/>
    <w:rsid w:val="00BB5CD8"/>
    <w:rsid w:val="00BB5EB9"/>
    <w:rsid w:val="00BB6278"/>
    <w:rsid w:val="00BB705E"/>
    <w:rsid w:val="00BB706A"/>
    <w:rsid w:val="00BB786A"/>
    <w:rsid w:val="00BB79CA"/>
    <w:rsid w:val="00BC057E"/>
    <w:rsid w:val="00BC13F8"/>
    <w:rsid w:val="00BC165C"/>
    <w:rsid w:val="00BC17DA"/>
    <w:rsid w:val="00BC1802"/>
    <w:rsid w:val="00BC1A28"/>
    <w:rsid w:val="00BC1F3A"/>
    <w:rsid w:val="00BC27C4"/>
    <w:rsid w:val="00BC3019"/>
    <w:rsid w:val="00BC330E"/>
    <w:rsid w:val="00BC342A"/>
    <w:rsid w:val="00BC40F7"/>
    <w:rsid w:val="00BC4DF3"/>
    <w:rsid w:val="00BC4FD4"/>
    <w:rsid w:val="00BC5076"/>
    <w:rsid w:val="00BC5281"/>
    <w:rsid w:val="00BC63F7"/>
    <w:rsid w:val="00BC651A"/>
    <w:rsid w:val="00BC71F4"/>
    <w:rsid w:val="00BC7EED"/>
    <w:rsid w:val="00BD0EA3"/>
    <w:rsid w:val="00BD137C"/>
    <w:rsid w:val="00BD1677"/>
    <w:rsid w:val="00BD28A8"/>
    <w:rsid w:val="00BD2C6B"/>
    <w:rsid w:val="00BD462A"/>
    <w:rsid w:val="00BD4C25"/>
    <w:rsid w:val="00BD4D90"/>
    <w:rsid w:val="00BD5059"/>
    <w:rsid w:val="00BD506F"/>
    <w:rsid w:val="00BD50C7"/>
    <w:rsid w:val="00BD52BB"/>
    <w:rsid w:val="00BD5BC3"/>
    <w:rsid w:val="00BD5C2A"/>
    <w:rsid w:val="00BD63A0"/>
    <w:rsid w:val="00BD640E"/>
    <w:rsid w:val="00BD6668"/>
    <w:rsid w:val="00BD7F16"/>
    <w:rsid w:val="00BE01F9"/>
    <w:rsid w:val="00BE03E6"/>
    <w:rsid w:val="00BE0AB6"/>
    <w:rsid w:val="00BE0D2E"/>
    <w:rsid w:val="00BE0F9F"/>
    <w:rsid w:val="00BE1CF6"/>
    <w:rsid w:val="00BE2655"/>
    <w:rsid w:val="00BE26AC"/>
    <w:rsid w:val="00BE2C3C"/>
    <w:rsid w:val="00BE2DD3"/>
    <w:rsid w:val="00BE2F12"/>
    <w:rsid w:val="00BE3185"/>
    <w:rsid w:val="00BE346B"/>
    <w:rsid w:val="00BE4796"/>
    <w:rsid w:val="00BE4819"/>
    <w:rsid w:val="00BE4864"/>
    <w:rsid w:val="00BE49BF"/>
    <w:rsid w:val="00BE4AE0"/>
    <w:rsid w:val="00BE4B6E"/>
    <w:rsid w:val="00BE4B72"/>
    <w:rsid w:val="00BE4DEF"/>
    <w:rsid w:val="00BE526C"/>
    <w:rsid w:val="00BE5DBC"/>
    <w:rsid w:val="00BE639A"/>
    <w:rsid w:val="00BE7CE4"/>
    <w:rsid w:val="00BE7DD9"/>
    <w:rsid w:val="00BE7F32"/>
    <w:rsid w:val="00BF006B"/>
    <w:rsid w:val="00BF0BEC"/>
    <w:rsid w:val="00BF0C6A"/>
    <w:rsid w:val="00BF0D41"/>
    <w:rsid w:val="00BF0DBD"/>
    <w:rsid w:val="00BF1785"/>
    <w:rsid w:val="00BF1BB7"/>
    <w:rsid w:val="00BF24A9"/>
    <w:rsid w:val="00BF3056"/>
    <w:rsid w:val="00BF308D"/>
    <w:rsid w:val="00BF35BD"/>
    <w:rsid w:val="00BF370A"/>
    <w:rsid w:val="00BF3CCB"/>
    <w:rsid w:val="00BF3E29"/>
    <w:rsid w:val="00BF53CD"/>
    <w:rsid w:val="00BF5DE6"/>
    <w:rsid w:val="00BF60EC"/>
    <w:rsid w:val="00BF71E7"/>
    <w:rsid w:val="00BF7A57"/>
    <w:rsid w:val="00BF7CE4"/>
    <w:rsid w:val="00BF7DBB"/>
    <w:rsid w:val="00C0044F"/>
    <w:rsid w:val="00C00589"/>
    <w:rsid w:val="00C00EBE"/>
    <w:rsid w:val="00C0132F"/>
    <w:rsid w:val="00C016F5"/>
    <w:rsid w:val="00C01B4E"/>
    <w:rsid w:val="00C02968"/>
    <w:rsid w:val="00C02DAF"/>
    <w:rsid w:val="00C02EDE"/>
    <w:rsid w:val="00C038B9"/>
    <w:rsid w:val="00C03C53"/>
    <w:rsid w:val="00C0424A"/>
    <w:rsid w:val="00C0495A"/>
    <w:rsid w:val="00C04D06"/>
    <w:rsid w:val="00C04D3C"/>
    <w:rsid w:val="00C04DF6"/>
    <w:rsid w:val="00C05774"/>
    <w:rsid w:val="00C06A3F"/>
    <w:rsid w:val="00C076CE"/>
    <w:rsid w:val="00C07BD6"/>
    <w:rsid w:val="00C07E32"/>
    <w:rsid w:val="00C105C0"/>
    <w:rsid w:val="00C115B1"/>
    <w:rsid w:val="00C116C5"/>
    <w:rsid w:val="00C11936"/>
    <w:rsid w:val="00C12433"/>
    <w:rsid w:val="00C12B0A"/>
    <w:rsid w:val="00C12B7D"/>
    <w:rsid w:val="00C130AF"/>
    <w:rsid w:val="00C13667"/>
    <w:rsid w:val="00C13736"/>
    <w:rsid w:val="00C13D5D"/>
    <w:rsid w:val="00C14219"/>
    <w:rsid w:val="00C14809"/>
    <w:rsid w:val="00C15222"/>
    <w:rsid w:val="00C1581B"/>
    <w:rsid w:val="00C164A1"/>
    <w:rsid w:val="00C166E5"/>
    <w:rsid w:val="00C16C06"/>
    <w:rsid w:val="00C16F7E"/>
    <w:rsid w:val="00C1724F"/>
    <w:rsid w:val="00C17696"/>
    <w:rsid w:val="00C208F3"/>
    <w:rsid w:val="00C211BF"/>
    <w:rsid w:val="00C21239"/>
    <w:rsid w:val="00C21887"/>
    <w:rsid w:val="00C22242"/>
    <w:rsid w:val="00C224C6"/>
    <w:rsid w:val="00C227D9"/>
    <w:rsid w:val="00C22D98"/>
    <w:rsid w:val="00C22DD9"/>
    <w:rsid w:val="00C231B2"/>
    <w:rsid w:val="00C23CEC"/>
    <w:rsid w:val="00C24226"/>
    <w:rsid w:val="00C24A0E"/>
    <w:rsid w:val="00C24D3A"/>
    <w:rsid w:val="00C2596A"/>
    <w:rsid w:val="00C26B20"/>
    <w:rsid w:val="00C274B4"/>
    <w:rsid w:val="00C27D3A"/>
    <w:rsid w:val="00C27DD8"/>
    <w:rsid w:val="00C30392"/>
    <w:rsid w:val="00C305D1"/>
    <w:rsid w:val="00C30EEA"/>
    <w:rsid w:val="00C30FBB"/>
    <w:rsid w:val="00C314ED"/>
    <w:rsid w:val="00C3182F"/>
    <w:rsid w:val="00C31B50"/>
    <w:rsid w:val="00C31BA3"/>
    <w:rsid w:val="00C31BC5"/>
    <w:rsid w:val="00C3252B"/>
    <w:rsid w:val="00C3268F"/>
    <w:rsid w:val="00C33216"/>
    <w:rsid w:val="00C339C0"/>
    <w:rsid w:val="00C33C2C"/>
    <w:rsid w:val="00C33E8E"/>
    <w:rsid w:val="00C33EB7"/>
    <w:rsid w:val="00C341B9"/>
    <w:rsid w:val="00C34546"/>
    <w:rsid w:val="00C35C7E"/>
    <w:rsid w:val="00C36339"/>
    <w:rsid w:val="00C36DCA"/>
    <w:rsid w:val="00C36E7E"/>
    <w:rsid w:val="00C37329"/>
    <w:rsid w:val="00C376F8"/>
    <w:rsid w:val="00C37A70"/>
    <w:rsid w:val="00C4005E"/>
    <w:rsid w:val="00C4282B"/>
    <w:rsid w:val="00C43607"/>
    <w:rsid w:val="00C43D6C"/>
    <w:rsid w:val="00C4479C"/>
    <w:rsid w:val="00C4499C"/>
    <w:rsid w:val="00C45294"/>
    <w:rsid w:val="00C456E2"/>
    <w:rsid w:val="00C45725"/>
    <w:rsid w:val="00C45B35"/>
    <w:rsid w:val="00C45C18"/>
    <w:rsid w:val="00C45C75"/>
    <w:rsid w:val="00C46AE9"/>
    <w:rsid w:val="00C4764F"/>
    <w:rsid w:val="00C518E8"/>
    <w:rsid w:val="00C5284C"/>
    <w:rsid w:val="00C52C41"/>
    <w:rsid w:val="00C530E1"/>
    <w:rsid w:val="00C53452"/>
    <w:rsid w:val="00C53694"/>
    <w:rsid w:val="00C53810"/>
    <w:rsid w:val="00C53AFD"/>
    <w:rsid w:val="00C53C2B"/>
    <w:rsid w:val="00C54622"/>
    <w:rsid w:val="00C54664"/>
    <w:rsid w:val="00C54975"/>
    <w:rsid w:val="00C549DB"/>
    <w:rsid w:val="00C54B12"/>
    <w:rsid w:val="00C54B62"/>
    <w:rsid w:val="00C54EC6"/>
    <w:rsid w:val="00C5531D"/>
    <w:rsid w:val="00C5563D"/>
    <w:rsid w:val="00C557DF"/>
    <w:rsid w:val="00C55E39"/>
    <w:rsid w:val="00C5637E"/>
    <w:rsid w:val="00C56753"/>
    <w:rsid w:val="00C56C9D"/>
    <w:rsid w:val="00C5720E"/>
    <w:rsid w:val="00C576B7"/>
    <w:rsid w:val="00C613D9"/>
    <w:rsid w:val="00C6168E"/>
    <w:rsid w:val="00C61BD6"/>
    <w:rsid w:val="00C62893"/>
    <w:rsid w:val="00C6299B"/>
    <w:rsid w:val="00C62C67"/>
    <w:rsid w:val="00C631F0"/>
    <w:rsid w:val="00C6377B"/>
    <w:rsid w:val="00C63821"/>
    <w:rsid w:val="00C63AAD"/>
    <w:rsid w:val="00C64D48"/>
    <w:rsid w:val="00C64D96"/>
    <w:rsid w:val="00C65291"/>
    <w:rsid w:val="00C65296"/>
    <w:rsid w:val="00C65EEA"/>
    <w:rsid w:val="00C661C7"/>
    <w:rsid w:val="00C6638F"/>
    <w:rsid w:val="00C666E8"/>
    <w:rsid w:val="00C6781E"/>
    <w:rsid w:val="00C67CAB"/>
    <w:rsid w:val="00C67E25"/>
    <w:rsid w:val="00C7014A"/>
    <w:rsid w:val="00C7016B"/>
    <w:rsid w:val="00C70495"/>
    <w:rsid w:val="00C709A2"/>
    <w:rsid w:val="00C70BF3"/>
    <w:rsid w:val="00C70D17"/>
    <w:rsid w:val="00C7252F"/>
    <w:rsid w:val="00C72A12"/>
    <w:rsid w:val="00C72A27"/>
    <w:rsid w:val="00C72A4F"/>
    <w:rsid w:val="00C72BE3"/>
    <w:rsid w:val="00C73A5B"/>
    <w:rsid w:val="00C73E50"/>
    <w:rsid w:val="00C73ECC"/>
    <w:rsid w:val="00C7405C"/>
    <w:rsid w:val="00C7454E"/>
    <w:rsid w:val="00C745C3"/>
    <w:rsid w:val="00C74783"/>
    <w:rsid w:val="00C74DD4"/>
    <w:rsid w:val="00C74F3C"/>
    <w:rsid w:val="00C74FCF"/>
    <w:rsid w:val="00C75BE1"/>
    <w:rsid w:val="00C75CF4"/>
    <w:rsid w:val="00C7647A"/>
    <w:rsid w:val="00C76699"/>
    <w:rsid w:val="00C778AE"/>
    <w:rsid w:val="00C801E1"/>
    <w:rsid w:val="00C80BE1"/>
    <w:rsid w:val="00C80E2A"/>
    <w:rsid w:val="00C812EB"/>
    <w:rsid w:val="00C81578"/>
    <w:rsid w:val="00C815C9"/>
    <w:rsid w:val="00C81B86"/>
    <w:rsid w:val="00C81CC5"/>
    <w:rsid w:val="00C8205F"/>
    <w:rsid w:val="00C821E3"/>
    <w:rsid w:val="00C82576"/>
    <w:rsid w:val="00C831BF"/>
    <w:rsid w:val="00C83C43"/>
    <w:rsid w:val="00C84511"/>
    <w:rsid w:val="00C848CC"/>
    <w:rsid w:val="00C84CC6"/>
    <w:rsid w:val="00C8571F"/>
    <w:rsid w:val="00C85863"/>
    <w:rsid w:val="00C85B82"/>
    <w:rsid w:val="00C85B8A"/>
    <w:rsid w:val="00C85DAB"/>
    <w:rsid w:val="00C86025"/>
    <w:rsid w:val="00C86144"/>
    <w:rsid w:val="00C861C8"/>
    <w:rsid w:val="00C86E2C"/>
    <w:rsid w:val="00C86EA9"/>
    <w:rsid w:val="00C873E1"/>
    <w:rsid w:val="00C879CA"/>
    <w:rsid w:val="00C87D62"/>
    <w:rsid w:val="00C87F60"/>
    <w:rsid w:val="00C9046D"/>
    <w:rsid w:val="00C90BE1"/>
    <w:rsid w:val="00C90F9B"/>
    <w:rsid w:val="00C9180C"/>
    <w:rsid w:val="00C91F3B"/>
    <w:rsid w:val="00C921FC"/>
    <w:rsid w:val="00C92883"/>
    <w:rsid w:val="00C93775"/>
    <w:rsid w:val="00C93E6F"/>
    <w:rsid w:val="00C94017"/>
    <w:rsid w:val="00C94A9B"/>
    <w:rsid w:val="00C94C2E"/>
    <w:rsid w:val="00C95945"/>
    <w:rsid w:val="00C95AE5"/>
    <w:rsid w:val="00C95E7F"/>
    <w:rsid w:val="00C96975"/>
    <w:rsid w:val="00C96ADF"/>
    <w:rsid w:val="00C96B0A"/>
    <w:rsid w:val="00C96B72"/>
    <w:rsid w:val="00C96C69"/>
    <w:rsid w:val="00C970F2"/>
    <w:rsid w:val="00C97413"/>
    <w:rsid w:val="00C97545"/>
    <w:rsid w:val="00CA0039"/>
    <w:rsid w:val="00CA015D"/>
    <w:rsid w:val="00CA0249"/>
    <w:rsid w:val="00CA030F"/>
    <w:rsid w:val="00CA0513"/>
    <w:rsid w:val="00CA05EE"/>
    <w:rsid w:val="00CA0722"/>
    <w:rsid w:val="00CA0CB5"/>
    <w:rsid w:val="00CA0D9C"/>
    <w:rsid w:val="00CA0E31"/>
    <w:rsid w:val="00CA1911"/>
    <w:rsid w:val="00CA1A97"/>
    <w:rsid w:val="00CA1D33"/>
    <w:rsid w:val="00CA1E3A"/>
    <w:rsid w:val="00CA22F4"/>
    <w:rsid w:val="00CA233F"/>
    <w:rsid w:val="00CA300F"/>
    <w:rsid w:val="00CA3054"/>
    <w:rsid w:val="00CA3273"/>
    <w:rsid w:val="00CA3622"/>
    <w:rsid w:val="00CA3D4F"/>
    <w:rsid w:val="00CA4277"/>
    <w:rsid w:val="00CA444D"/>
    <w:rsid w:val="00CA469F"/>
    <w:rsid w:val="00CA4A38"/>
    <w:rsid w:val="00CA4E6F"/>
    <w:rsid w:val="00CA5072"/>
    <w:rsid w:val="00CA51A7"/>
    <w:rsid w:val="00CA5256"/>
    <w:rsid w:val="00CA5AA8"/>
    <w:rsid w:val="00CA697A"/>
    <w:rsid w:val="00CA6C52"/>
    <w:rsid w:val="00CA6FF0"/>
    <w:rsid w:val="00CA70B9"/>
    <w:rsid w:val="00CA7273"/>
    <w:rsid w:val="00CA7B50"/>
    <w:rsid w:val="00CA7BF4"/>
    <w:rsid w:val="00CB06C1"/>
    <w:rsid w:val="00CB0D91"/>
    <w:rsid w:val="00CB0E3C"/>
    <w:rsid w:val="00CB1CB8"/>
    <w:rsid w:val="00CB1D1C"/>
    <w:rsid w:val="00CB2866"/>
    <w:rsid w:val="00CB2D34"/>
    <w:rsid w:val="00CB3150"/>
    <w:rsid w:val="00CB3EBB"/>
    <w:rsid w:val="00CB3F4B"/>
    <w:rsid w:val="00CB4404"/>
    <w:rsid w:val="00CB440D"/>
    <w:rsid w:val="00CB4A4F"/>
    <w:rsid w:val="00CB4D07"/>
    <w:rsid w:val="00CB4D25"/>
    <w:rsid w:val="00CB548C"/>
    <w:rsid w:val="00CB5790"/>
    <w:rsid w:val="00CB591B"/>
    <w:rsid w:val="00CB5D2C"/>
    <w:rsid w:val="00CB5E14"/>
    <w:rsid w:val="00CB6116"/>
    <w:rsid w:val="00CB626C"/>
    <w:rsid w:val="00CB64B5"/>
    <w:rsid w:val="00CB66E4"/>
    <w:rsid w:val="00CB6CE1"/>
    <w:rsid w:val="00CB701F"/>
    <w:rsid w:val="00CB7C4C"/>
    <w:rsid w:val="00CB7CAA"/>
    <w:rsid w:val="00CB7D0E"/>
    <w:rsid w:val="00CC0580"/>
    <w:rsid w:val="00CC0825"/>
    <w:rsid w:val="00CC1058"/>
    <w:rsid w:val="00CC178F"/>
    <w:rsid w:val="00CC17BD"/>
    <w:rsid w:val="00CC191C"/>
    <w:rsid w:val="00CC1B0D"/>
    <w:rsid w:val="00CC1CA6"/>
    <w:rsid w:val="00CC2549"/>
    <w:rsid w:val="00CC2969"/>
    <w:rsid w:val="00CC37C8"/>
    <w:rsid w:val="00CC3EDB"/>
    <w:rsid w:val="00CC4AE6"/>
    <w:rsid w:val="00CC4FEE"/>
    <w:rsid w:val="00CC51C0"/>
    <w:rsid w:val="00CC51E9"/>
    <w:rsid w:val="00CC5316"/>
    <w:rsid w:val="00CC534B"/>
    <w:rsid w:val="00CC5B27"/>
    <w:rsid w:val="00CC606A"/>
    <w:rsid w:val="00CC6383"/>
    <w:rsid w:val="00CC66F3"/>
    <w:rsid w:val="00CC6844"/>
    <w:rsid w:val="00CC6D94"/>
    <w:rsid w:val="00CC7008"/>
    <w:rsid w:val="00CC7E31"/>
    <w:rsid w:val="00CC7F1F"/>
    <w:rsid w:val="00CD1047"/>
    <w:rsid w:val="00CD1994"/>
    <w:rsid w:val="00CD1DEF"/>
    <w:rsid w:val="00CD261F"/>
    <w:rsid w:val="00CD2CF6"/>
    <w:rsid w:val="00CD31C4"/>
    <w:rsid w:val="00CD3509"/>
    <w:rsid w:val="00CD37F0"/>
    <w:rsid w:val="00CD3A60"/>
    <w:rsid w:val="00CD474D"/>
    <w:rsid w:val="00CD4CCA"/>
    <w:rsid w:val="00CD50C4"/>
    <w:rsid w:val="00CD5506"/>
    <w:rsid w:val="00CD563D"/>
    <w:rsid w:val="00CD591E"/>
    <w:rsid w:val="00CD62B0"/>
    <w:rsid w:val="00CD6B57"/>
    <w:rsid w:val="00CD6D59"/>
    <w:rsid w:val="00CD7310"/>
    <w:rsid w:val="00CD784C"/>
    <w:rsid w:val="00CD796F"/>
    <w:rsid w:val="00CE07E0"/>
    <w:rsid w:val="00CE086F"/>
    <w:rsid w:val="00CE0904"/>
    <w:rsid w:val="00CE0B5C"/>
    <w:rsid w:val="00CE0E87"/>
    <w:rsid w:val="00CE0F7B"/>
    <w:rsid w:val="00CE1F5E"/>
    <w:rsid w:val="00CE29BA"/>
    <w:rsid w:val="00CE2DF6"/>
    <w:rsid w:val="00CE2E9A"/>
    <w:rsid w:val="00CE33BA"/>
    <w:rsid w:val="00CE35C2"/>
    <w:rsid w:val="00CE3672"/>
    <w:rsid w:val="00CE3946"/>
    <w:rsid w:val="00CE39FC"/>
    <w:rsid w:val="00CE3EA4"/>
    <w:rsid w:val="00CE50F4"/>
    <w:rsid w:val="00CE5FCD"/>
    <w:rsid w:val="00CE612D"/>
    <w:rsid w:val="00CE621F"/>
    <w:rsid w:val="00CE6348"/>
    <w:rsid w:val="00CE6861"/>
    <w:rsid w:val="00CE7542"/>
    <w:rsid w:val="00CE7FAD"/>
    <w:rsid w:val="00CF043B"/>
    <w:rsid w:val="00CF0DBB"/>
    <w:rsid w:val="00CF17BE"/>
    <w:rsid w:val="00CF17C6"/>
    <w:rsid w:val="00CF1938"/>
    <w:rsid w:val="00CF1B25"/>
    <w:rsid w:val="00CF2856"/>
    <w:rsid w:val="00CF2995"/>
    <w:rsid w:val="00CF3076"/>
    <w:rsid w:val="00CF3096"/>
    <w:rsid w:val="00CF3263"/>
    <w:rsid w:val="00CF32CD"/>
    <w:rsid w:val="00CF34D8"/>
    <w:rsid w:val="00CF3666"/>
    <w:rsid w:val="00CF3853"/>
    <w:rsid w:val="00CF3DC6"/>
    <w:rsid w:val="00CF4142"/>
    <w:rsid w:val="00CF4360"/>
    <w:rsid w:val="00CF480A"/>
    <w:rsid w:val="00CF4AF9"/>
    <w:rsid w:val="00CF526F"/>
    <w:rsid w:val="00CF5A01"/>
    <w:rsid w:val="00CF5D9B"/>
    <w:rsid w:val="00CF699E"/>
    <w:rsid w:val="00CF70AE"/>
    <w:rsid w:val="00CF7ED4"/>
    <w:rsid w:val="00CF7EF3"/>
    <w:rsid w:val="00D001CF"/>
    <w:rsid w:val="00D001F9"/>
    <w:rsid w:val="00D0032B"/>
    <w:rsid w:val="00D005DD"/>
    <w:rsid w:val="00D00E6A"/>
    <w:rsid w:val="00D0186D"/>
    <w:rsid w:val="00D0246C"/>
    <w:rsid w:val="00D027FE"/>
    <w:rsid w:val="00D02938"/>
    <w:rsid w:val="00D02E4F"/>
    <w:rsid w:val="00D02EE1"/>
    <w:rsid w:val="00D0380E"/>
    <w:rsid w:val="00D03A7B"/>
    <w:rsid w:val="00D04499"/>
    <w:rsid w:val="00D04D77"/>
    <w:rsid w:val="00D04DA6"/>
    <w:rsid w:val="00D052B1"/>
    <w:rsid w:val="00D05F95"/>
    <w:rsid w:val="00D06280"/>
    <w:rsid w:val="00D0736E"/>
    <w:rsid w:val="00D07530"/>
    <w:rsid w:val="00D077C6"/>
    <w:rsid w:val="00D07A1B"/>
    <w:rsid w:val="00D10011"/>
    <w:rsid w:val="00D11891"/>
    <w:rsid w:val="00D118ED"/>
    <w:rsid w:val="00D11A67"/>
    <w:rsid w:val="00D11C62"/>
    <w:rsid w:val="00D11E7E"/>
    <w:rsid w:val="00D122A3"/>
    <w:rsid w:val="00D12352"/>
    <w:rsid w:val="00D1271A"/>
    <w:rsid w:val="00D1292A"/>
    <w:rsid w:val="00D12BAD"/>
    <w:rsid w:val="00D13906"/>
    <w:rsid w:val="00D13D52"/>
    <w:rsid w:val="00D13DD5"/>
    <w:rsid w:val="00D14449"/>
    <w:rsid w:val="00D14B16"/>
    <w:rsid w:val="00D1542E"/>
    <w:rsid w:val="00D15988"/>
    <w:rsid w:val="00D15A40"/>
    <w:rsid w:val="00D167AF"/>
    <w:rsid w:val="00D16D6D"/>
    <w:rsid w:val="00D172FE"/>
    <w:rsid w:val="00D1767E"/>
    <w:rsid w:val="00D17C27"/>
    <w:rsid w:val="00D20228"/>
    <w:rsid w:val="00D208A6"/>
    <w:rsid w:val="00D21238"/>
    <w:rsid w:val="00D213D8"/>
    <w:rsid w:val="00D21879"/>
    <w:rsid w:val="00D219D8"/>
    <w:rsid w:val="00D21DB2"/>
    <w:rsid w:val="00D223ED"/>
    <w:rsid w:val="00D22672"/>
    <w:rsid w:val="00D22B3E"/>
    <w:rsid w:val="00D22C56"/>
    <w:rsid w:val="00D22C68"/>
    <w:rsid w:val="00D23145"/>
    <w:rsid w:val="00D23280"/>
    <w:rsid w:val="00D23B46"/>
    <w:rsid w:val="00D240EF"/>
    <w:rsid w:val="00D25433"/>
    <w:rsid w:val="00D2549B"/>
    <w:rsid w:val="00D25708"/>
    <w:rsid w:val="00D257D6"/>
    <w:rsid w:val="00D27736"/>
    <w:rsid w:val="00D3004F"/>
    <w:rsid w:val="00D3044C"/>
    <w:rsid w:val="00D304D4"/>
    <w:rsid w:val="00D30657"/>
    <w:rsid w:val="00D308BB"/>
    <w:rsid w:val="00D30B20"/>
    <w:rsid w:val="00D30B7B"/>
    <w:rsid w:val="00D30BF6"/>
    <w:rsid w:val="00D30EE5"/>
    <w:rsid w:val="00D30F64"/>
    <w:rsid w:val="00D31223"/>
    <w:rsid w:val="00D3135D"/>
    <w:rsid w:val="00D31377"/>
    <w:rsid w:val="00D31BA2"/>
    <w:rsid w:val="00D32773"/>
    <w:rsid w:val="00D329A9"/>
    <w:rsid w:val="00D32BD6"/>
    <w:rsid w:val="00D3327D"/>
    <w:rsid w:val="00D332E3"/>
    <w:rsid w:val="00D3386C"/>
    <w:rsid w:val="00D34029"/>
    <w:rsid w:val="00D341CC"/>
    <w:rsid w:val="00D35897"/>
    <w:rsid w:val="00D35AD8"/>
    <w:rsid w:val="00D36179"/>
    <w:rsid w:val="00D36456"/>
    <w:rsid w:val="00D3778D"/>
    <w:rsid w:val="00D378EB"/>
    <w:rsid w:val="00D4002A"/>
    <w:rsid w:val="00D4016F"/>
    <w:rsid w:val="00D404DA"/>
    <w:rsid w:val="00D4056D"/>
    <w:rsid w:val="00D40825"/>
    <w:rsid w:val="00D41FE0"/>
    <w:rsid w:val="00D4200C"/>
    <w:rsid w:val="00D42538"/>
    <w:rsid w:val="00D42558"/>
    <w:rsid w:val="00D43823"/>
    <w:rsid w:val="00D43FD8"/>
    <w:rsid w:val="00D45B08"/>
    <w:rsid w:val="00D45BBD"/>
    <w:rsid w:val="00D4674B"/>
    <w:rsid w:val="00D46B44"/>
    <w:rsid w:val="00D46CAD"/>
    <w:rsid w:val="00D46CC9"/>
    <w:rsid w:val="00D46F7A"/>
    <w:rsid w:val="00D471B8"/>
    <w:rsid w:val="00D47B35"/>
    <w:rsid w:val="00D47B7D"/>
    <w:rsid w:val="00D50967"/>
    <w:rsid w:val="00D50E14"/>
    <w:rsid w:val="00D510CA"/>
    <w:rsid w:val="00D51288"/>
    <w:rsid w:val="00D5150C"/>
    <w:rsid w:val="00D51675"/>
    <w:rsid w:val="00D518E7"/>
    <w:rsid w:val="00D51A1D"/>
    <w:rsid w:val="00D52214"/>
    <w:rsid w:val="00D522B1"/>
    <w:rsid w:val="00D5386F"/>
    <w:rsid w:val="00D5414B"/>
    <w:rsid w:val="00D552D2"/>
    <w:rsid w:val="00D56222"/>
    <w:rsid w:val="00D56FE2"/>
    <w:rsid w:val="00D57351"/>
    <w:rsid w:val="00D5753B"/>
    <w:rsid w:val="00D57550"/>
    <w:rsid w:val="00D579A8"/>
    <w:rsid w:val="00D57D8F"/>
    <w:rsid w:val="00D604B9"/>
    <w:rsid w:val="00D60823"/>
    <w:rsid w:val="00D609D0"/>
    <w:rsid w:val="00D60B16"/>
    <w:rsid w:val="00D614B9"/>
    <w:rsid w:val="00D61D6A"/>
    <w:rsid w:val="00D61EDD"/>
    <w:rsid w:val="00D62181"/>
    <w:rsid w:val="00D62493"/>
    <w:rsid w:val="00D62958"/>
    <w:rsid w:val="00D62D3C"/>
    <w:rsid w:val="00D62E88"/>
    <w:rsid w:val="00D63094"/>
    <w:rsid w:val="00D63DD4"/>
    <w:rsid w:val="00D64E73"/>
    <w:rsid w:val="00D65454"/>
    <w:rsid w:val="00D65469"/>
    <w:rsid w:val="00D66436"/>
    <w:rsid w:val="00D66E1D"/>
    <w:rsid w:val="00D67030"/>
    <w:rsid w:val="00D6716E"/>
    <w:rsid w:val="00D67429"/>
    <w:rsid w:val="00D7034E"/>
    <w:rsid w:val="00D703BA"/>
    <w:rsid w:val="00D7040A"/>
    <w:rsid w:val="00D70850"/>
    <w:rsid w:val="00D71348"/>
    <w:rsid w:val="00D71851"/>
    <w:rsid w:val="00D71B49"/>
    <w:rsid w:val="00D7229A"/>
    <w:rsid w:val="00D7265D"/>
    <w:rsid w:val="00D726D4"/>
    <w:rsid w:val="00D73098"/>
    <w:rsid w:val="00D74532"/>
    <w:rsid w:val="00D74570"/>
    <w:rsid w:val="00D74A02"/>
    <w:rsid w:val="00D74B89"/>
    <w:rsid w:val="00D75B2C"/>
    <w:rsid w:val="00D773DF"/>
    <w:rsid w:val="00D778DE"/>
    <w:rsid w:val="00D77F99"/>
    <w:rsid w:val="00D8016A"/>
    <w:rsid w:val="00D81048"/>
    <w:rsid w:val="00D814B9"/>
    <w:rsid w:val="00D8150F"/>
    <w:rsid w:val="00D819A3"/>
    <w:rsid w:val="00D81E00"/>
    <w:rsid w:val="00D822F5"/>
    <w:rsid w:val="00D825E1"/>
    <w:rsid w:val="00D82AD8"/>
    <w:rsid w:val="00D83166"/>
    <w:rsid w:val="00D8341E"/>
    <w:rsid w:val="00D834AF"/>
    <w:rsid w:val="00D84773"/>
    <w:rsid w:val="00D847AF"/>
    <w:rsid w:val="00D8535F"/>
    <w:rsid w:val="00D85A58"/>
    <w:rsid w:val="00D85F99"/>
    <w:rsid w:val="00D8639C"/>
    <w:rsid w:val="00D867F7"/>
    <w:rsid w:val="00D86CEA"/>
    <w:rsid w:val="00D86D5C"/>
    <w:rsid w:val="00D86F36"/>
    <w:rsid w:val="00D8707A"/>
    <w:rsid w:val="00D903F8"/>
    <w:rsid w:val="00D90621"/>
    <w:rsid w:val="00D91094"/>
    <w:rsid w:val="00D9126C"/>
    <w:rsid w:val="00D91B07"/>
    <w:rsid w:val="00D91DD9"/>
    <w:rsid w:val="00D92147"/>
    <w:rsid w:val="00D926A1"/>
    <w:rsid w:val="00D933AE"/>
    <w:rsid w:val="00D93A16"/>
    <w:rsid w:val="00D93F6F"/>
    <w:rsid w:val="00D95C1B"/>
    <w:rsid w:val="00D95D7A"/>
    <w:rsid w:val="00D96305"/>
    <w:rsid w:val="00D96B06"/>
    <w:rsid w:val="00D96CD3"/>
    <w:rsid w:val="00D96CF1"/>
    <w:rsid w:val="00D971DD"/>
    <w:rsid w:val="00D97776"/>
    <w:rsid w:val="00D97CC4"/>
    <w:rsid w:val="00D97DDD"/>
    <w:rsid w:val="00DA004D"/>
    <w:rsid w:val="00DA01C9"/>
    <w:rsid w:val="00DA0270"/>
    <w:rsid w:val="00DA0F26"/>
    <w:rsid w:val="00DA1248"/>
    <w:rsid w:val="00DA1EBE"/>
    <w:rsid w:val="00DA20A9"/>
    <w:rsid w:val="00DA2210"/>
    <w:rsid w:val="00DA22F6"/>
    <w:rsid w:val="00DA2563"/>
    <w:rsid w:val="00DA2640"/>
    <w:rsid w:val="00DA2729"/>
    <w:rsid w:val="00DA2CF9"/>
    <w:rsid w:val="00DA2E1F"/>
    <w:rsid w:val="00DA32F1"/>
    <w:rsid w:val="00DA358A"/>
    <w:rsid w:val="00DA387C"/>
    <w:rsid w:val="00DA3A3B"/>
    <w:rsid w:val="00DA3BD0"/>
    <w:rsid w:val="00DA3CC7"/>
    <w:rsid w:val="00DA4837"/>
    <w:rsid w:val="00DA4BFC"/>
    <w:rsid w:val="00DA5413"/>
    <w:rsid w:val="00DA55E8"/>
    <w:rsid w:val="00DA5AC5"/>
    <w:rsid w:val="00DA5D09"/>
    <w:rsid w:val="00DA5FBD"/>
    <w:rsid w:val="00DA6CA1"/>
    <w:rsid w:val="00DA769A"/>
    <w:rsid w:val="00DA76C8"/>
    <w:rsid w:val="00DA78B1"/>
    <w:rsid w:val="00DA7938"/>
    <w:rsid w:val="00DB033D"/>
    <w:rsid w:val="00DB0397"/>
    <w:rsid w:val="00DB0B9E"/>
    <w:rsid w:val="00DB0D94"/>
    <w:rsid w:val="00DB10D5"/>
    <w:rsid w:val="00DB1377"/>
    <w:rsid w:val="00DB18B8"/>
    <w:rsid w:val="00DB1E5A"/>
    <w:rsid w:val="00DB2464"/>
    <w:rsid w:val="00DB3958"/>
    <w:rsid w:val="00DB4300"/>
    <w:rsid w:val="00DB438E"/>
    <w:rsid w:val="00DB458E"/>
    <w:rsid w:val="00DB4866"/>
    <w:rsid w:val="00DB4E50"/>
    <w:rsid w:val="00DB4EF9"/>
    <w:rsid w:val="00DB53DB"/>
    <w:rsid w:val="00DB5B5E"/>
    <w:rsid w:val="00DB5F7C"/>
    <w:rsid w:val="00DB6049"/>
    <w:rsid w:val="00DB6136"/>
    <w:rsid w:val="00DB7326"/>
    <w:rsid w:val="00DB74B8"/>
    <w:rsid w:val="00DB7753"/>
    <w:rsid w:val="00DB7E9A"/>
    <w:rsid w:val="00DC059F"/>
    <w:rsid w:val="00DC08C7"/>
    <w:rsid w:val="00DC1BBA"/>
    <w:rsid w:val="00DC29A3"/>
    <w:rsid w:val="00DC2EC4"/>
    <w:rsid w:val="00DC34F9"/>
    <w:rsid w:val="00DC35B1"/>
    <w:rsid w:val="00DC373C"/>
    <w:rsid w:val="00DC396F"/>
    <w:rsid w:val="00DC4274"/>
    <w:rsid w:val="00DC439F"/>
    <w:rsid w:val="00DC447C"/>
    <w:rsid w:val="00DC5710"/>
    <w:rsid w:val="00DC5BAD"/>
    <w:rsid w:val="00DC5DF3"/>
    <w:rsid w:val="00DC68EC"/>
    <w:rsid w:val="00DC6E43"/>
    <w:rsid w:val="00DC72F4"/>
    <w:rsid w:val="00DC74F3"/>
    <w:rsid w:val="00DC794F"/>
    <w:rsid w:val="00DC7D79"/>
    <w:rsid w:val="00DC7E3D"/>
    <w:rsid w:val="00DC7F5D"/>
    <w:rsid w:val="00DD014E"/>
    <w:rsid w:val="00DD0851"/>
    <w:rsid w:val="00DD1981"/>
    <w:rsid w:val="00DD19FF"/>
    <w:rsid w:val="00DD1EB0"/>
    <w:rsid w:val="00DD2620"/>
    <w:rsid w:val="00DD2775"/>
    <w:rsid w:val="00DD407D"/>
    <w:rsid w:val="00DD4162"/>
    <w:rsid w:val="00DD44A7"/>
    <w:rsid w:val="00DD458E"/>
    <w:rsid w:val="00DD490B"/>
    <w:rsid w:val="00DD5470"/>
    <w:rsid w:val="00DD54B1"/>
    <w:rsid w:val="00DD572C"/>
    <w:rsid w:val="00DD5B80"/>
    <w:rsid w:val="00DD5CAC"/>
    <w:rsid w:val="00DD5D0B"/>
    <w:rsid w:val="00DD5F0C"/>
    <w:rsid w:val="00DD6057"/>
    <w:rsid w:val="00DD6DAE"/>
    <w:rsid w:val="00DD731F"/>
    <w:rsid w:val="00DD7CC8"/>
    <w:rsid w:val="00DD7D8F"/>
    <w:rsid w:val="00DD7E07"/>
    <w:rsid w:val="00DD7FC7"/>
    <w:rsid w:val="00DE03F8"/>
    <w:rsid w:val="00DE0D87"/>
    <w:rsid w:val="00DE1AB3"/>
    <w:rsid w:val="00DE1AE1"/>
    <w:rsid w:val="00DE3239"/>
    <w:rsid w:val="00DE3423"/>
    <w:rsid w:val="00DE3626"/>
    <w:rsid w:val="00DE3B07"/>
    <w:rsid w:val="00DE3F38"/>
    <w:rsid w:val="00DE4044"/>
    <w:rsid w:val="00DE422B"/>
    <w:rsid w:val="00DE4421"/>
    <w:rsid w:val="00DE4681"/>
    <w:rsid w:val="00DE49C7"/>
    <w:rsid w:val="00DE4B85"/>
    <w:rsid w:val="00DE4E26"/>
    <w:rsid w:val="00DE5421"/>
    <w:rsid w:val="00DE5761"/>
    <w:rsid w:val="00DE592B"/>
    <w:rsid w:val="00DE5CC0"/>
    <w:rsid w:val="00DE5D80"/>
    <w:rsid w:val="00DE5F8F"/>
    <w:rsid w:val="00DE5FE3"/>
    <w:rsid w:val="00DE601D"/>
    <w:rsid w:val="00DE6142"/>
    <w:rsid w:val="00DE6DBF"/>
    <w:rsid w:val="00DE7F16"/>
    <w:rsid w:val="00DF04C2"/>
    <w:rsid w:val="00DF08D7"/>
    <w:rsid w:val="00DF0D56"/>
    <w:rsid w:val="00DF24A6"/>
    <w:rsid w:val="00DF2C6B"/>
    <w:rsid w:val="00DF2E78"/>
    <w:rsid w:val="00DF34A3"/>
    <w:rsid w:val="00DF34E6"/>
    <w:rsid w:val="00DF4B42"/>
    <w:rsid w:val="00DF5DD9"/>
    <w:rsid w:val="00DF5FEC"/>
    <w:rsid w:val="00DF617D"/>
    <w:rsid w:val="00DF658D"/>
    <w:rsid w:val="00DF748A"/>
    <w:rsid w:val="00E002A1"/>
    <w:rsid w:val="00E0049C"/>
    <w:rsid w:val="00E015C9"/>
    <w:rsid w:val="00E01AA6"/>
    <w:rsid w:val="00E01E60"/>
    <w:rsid w:val="00E0210A"/>
    <w:rsid w:val="00E02BFC"/>
    <w:rsid w:val="00E033D2"/>
    <w:rsid w:val="00E033E3"/>
    <w:rsid w:val="00E0393E"/>
    <w:rsid w:val="00E04BD8"/>
    <w:rsid w:val="00E04BEB"/>
    <w:rsid w:val="00E057B8"/>
    <w:rsid w:val="00E057FC"/>
    <w:rsid w:val="00E059BB"/>
    <w:rsid w:val="00E05B0B"/>
    <w:rsid w:val="00E06E67"/>
    <w:rsid w:val="00E07030"/>
    <w:rsid w:val="00E075B0"/>
    <w:rsid w:val="00E07CFF"/>
    <w:rsid w:val="00E1062D"/>
    <w:rsid w:val="00E10875"/>
    <w:rsid w:val="00E10D85"/>
    <w:rsid w:val="00E11697"/>
    <w:rsid w:val="00E11A17"/>
    <w:rsid w:val="00E11B93"/>
    <w:rsid w:val="00E11BB7"/>
    <w:rsid w:val="00E11EEB"/>
    <w:rsid w:val="00E1299B"/>
    <w:rsid w:val="00E12A31"/>
    <w:rsid w:val="00E12BB0"/>
    <w:rsid w:val="00E13255"/>
    <w:rsid w:val="00E13542"/>
    <w:rsid w:val="00E13A49"/>
    <w:rsid w:val="00E13B71"/>
    <w:rsid w:val="00E13E29"/>
    <w:rsid w:val="00E149BD"/>
    <w:rsid w:val="00E14D55"/>
    <w:rsid w:val="00E14F2D"/>
    <w:rsid w:val="00E150F4"/>
    <w:rsid w:val="00E155AF"/>
    <w:rsid w:val="00E15635"/>
    <w:rsid w:val="00E15B4D"/>
    <w:rsid w:val="00E16CDA"/>
    <w:rsid w:val="00E16FAA"/>
    <w:rsid w:val="00E17DF2"/>
    <w:rsid w:val="00E17FAB"/>
    <w:rsid w:val="00E209DB"/>
    <w:rsid w:val="00E2107E"/>
    <w:rsid w:val="00E215AA"/>
    <w:rsid w:val="00E22D6A"/>
    <w:rsid w:val="00E232E9"/>
    <w:rsid w:val="00E233CF"/>
    <w:rsid w:val="00E2376A"/>
    <w:rsid w:val="00E23F8D"/>
    <w:rsid w:val="00E2402C"/>
    <w:rsid w:val="00E240BD"/>
    <w:rsid w:val="00E26B8E"/>
    <w:rsid w:val="00E26D12"/>
    <w:rsid w:val="00E26DA7"/>
    <w:rsid w:val="00E27B90"/>
    <w:rsid w:val="00E27FD6"/>
    <w:rsid w:val="00E30011"/>
    <w:rsid w:val="00E30075"/>
    <w:rsid w:val="00E305C2"/>
    <w:rsid w:val="00E310A4"/>
    <w:rsid w:val="00E31610"/>
    <w:rsid w:val="00E316C5"/>
    <w:rsid w:val="00E31715"/>
    <w:rsid w:val="00E321C0"/>
    <w:rsid w:val="00E3247E"/>
    <w:rsid w:val="00E3275E"/>
    <w:rsid w:val="00E327D6"/>
    <w:rsid w:val="00E32A37"/>
    <w:rsid w:val="00E330E1"/>
    <w:rsid w:val="00E33120"/>
    <w:rsid w:val="00E33353"/>
    <w:rsid w:val="00E33642"/>
    <w:rsid w:val="00E33C18"/>
    <w:rsid w:val="00E33F91"/>
    <w:rsid w:val="00E340B8"/>
    <w:rsid w:val="00E34461"/>
    <w:rsid w:val="00E34790"/>
    <w:rsid w:val="00E35D8F"/>
    <w:rsid w:val="00E37D24"/>
    <w:rsid w:val="00E37F78"/>
    <w:rsid w:val="00E402CC"/>
    <w:rsid w:val="00E4127D"/>
    <w:rsid w:val="00E4230D"/>
    <w:rsid w:val="00E42625"/>
    <w:rsid w:val="00E426FA"/>
    <w:rsid w:val="00E42748"/>
    <w:rsid w:val="00E42869"/>
    <w:rsid w:val="00E43569"/>
    <w:rsid w:val="00E43A97"/>
    <w:rsid w:val="00E44EFC"/>
    <w:rsid w:val="00E4597C"/>
    <w:rsid w:val="00E45F4B"/>
    <w:rsid w:val="00E461D5"/>
    <w:rsid w:val="00E46938"/>
    <w:rsid w:val="00E469B4"/>
    <w:rsid w:val="00E47456"/>
    <w:rsid w:val="00E474D6"/>
    <w:rsid w:val="00E476DB"/>
    <w:rsid w:val="00E479CA"/>
    <w:rsid w:val="00E47EDC"/>
    <w:rsid w:val="00E500D1"/>
    <w:rsid w:val="00E50781"/>
    <w:rsid w:val="00E507A5"/>
    <w:rsid w:val="00E50C32"/>
    <w:rsid w:val="00E5193D"/>
    <w:rsid w:val="00E51FC4"/>
    <w:rsid w:val="00E51FF4"/>
    <w:rsid w:val="00E528BA"/>
    <w:rsid w:val="00E528E0"/>
    <w:rsid w:val="00E52B43"/>
    <w:rsid w:val="00E52BD0"/>
    <w:rsid w:val="00E5339A"/>
    <w:rsid w:val="00E53A25"/>
    <w:rsid w:val="00E5447F"/>
    <w:rsid w:val="00E55154"/>
    <w:rsid w:val="00E553E0"/>
    <w:rsid w:val="00E558D4"/>
    <w:rsid w:val="00E55C3A"/>
    <w:rsid w:val="00E56F8D"/>
    <w:rsid w:val="00E571A5"/>
    <w:rsid w:val="00E577F6"/>
    <w:rsid w:val="00E612E2"/>
    <w:rsid w:val="00E613AE"/>
    <w:rsid w:val="00E61DC1"/>
    <w:rsid w:val="00E61DD7"/>
    <w:rsid w:val="00E61F3D"/>
    <w:rsid w:val="00E621D9"/>
    <w:rsid w:val="00E622C9"/>
    <w:rsid w:val="00E62411"/>
    <w:rsid w:val="00E624DC"/>
    <w:rsid w:val="00E62D22"/>
    <w:rsid w:val="00E62F8F"/>
    <w:rsid w:val="00E63052"/>
    <w:rsid w:val="00E63BCB"/>
    <w:rsid w:val="00E63C00"/>
    <w:rsid w:val="00E641CF"/>
    <w:rsid w:val="00E641FE"/>
    <w:rsid w:val="00E645D9"/>
    <w:rsid w:val="00E648EF"/>
    <w:rsid w:val="00E65B6A"/>
    <w:rsid w:val="00E66D53"/>
    <w:rsid w:val="00E6738A"/>
    <w:rsid w:val="00E67990"/>
    <w:rsid w:val="00E7085D"/>
    <w:rsid w:val="00E71011"/>
    <w:rsid w:val="00E7108A"/>
    <w:rsid w:val="00E7142D"/>
    <w:rsid w:val="00E71692"/>
    <w:rsid w:val="00E71A54"/>
    <w:rsid w:val="00E71EA3"/>
    <w:rsid w:val="00E72038"/>
    <w:rsid w:val="00E7264B"/>
    <w:rsid w:val="00E7265B"/>
    <w:rsid w:val="00E733B1"/>
    <w:rsid w:val="00E733FB"/>
    <w:rsid w:val="00E736A5"/>
    <w:rsid w:val="00E73A3A"/>
    <w:rsid w:val="00E73D30"/>
    <w:rsid w:val="00E73E02"/>
    <w:rsid w:val="00E74F3E"/>
    <w:rsid w:val="00E75029"/>
    <w:rsid w:val="00E760B8"/>
    <w:rsid w:val="00E768C3"/>
    <w:rsid w:val="00E77771"/>
    <w:rsid w:val="00E77E11"/>
    <w:rsid w:val="00E80818"/>
    <w:rsid w:val="00E8092A"/>
    <w:rsid w:val="00E81959"/>
    <w:rsid w:val="00E81AAD"/>
    <w:rsid w:val="00E82F29"/>
    <w:rsid w:val="00E82F8A"/>
    <w:rsid w:val="00E83CFA"/>
    <w:rsid w:val="00E83D87"/>
    <w:rsid w:val="00E83DB7"/>
    <w:rsid w:val="00E840BB"/>
    <w:rsid w:val="00E84441"/>
    <w:rsid w:val="00E84A1A"/>
    <w:rsid w:val="00E84C9B"/>
    <w:rsid w:val="00E84CCD"/>
    <w:rsid w:val="00E85392"/>
    <w:rsid w:val="00E853AC"/>
    <w:rsid w:val="00E85700"/>
    <w:rsid w:val="00E85D9C"/>
    <w:rsid w:val="00E85E25"/>
    <w:rsid w:val="00E863F8"/>
    <w:rsid w:val="00E8670C"/>
    <w:rsid w:val="00E868DA"/>
    <w:rsid w:val="00E86D97"/>
    <w:rsid w:val="00E87BAB"/>
    <w:rsid w:val="00E90447"/>
    <w:rsid w:val="00E9044B"/>
    <w:rsid w:val="00E90DBB"/>
    <w:rsid w:val="00E91037"/>
    <w:rsid w:val="00E91872"/>
    <w:rsid w:val="00E918D0"/>
    <w:rsid w:val="00E919CB"/>
    <w:rsid w:val="00E91C99"/>
    <w:rsid w:val="00E92AA1"/>
    <w:rsid w:val="00E93242"/>
    <w:rsid w:val="00E932B2"/>
    <w:rsid w:val="00E9374D"/>
    <w:rsid w:val="00E95BEE"/>
    <w:rsid w:val="00E96126"/>
    <w:rsid w:val="00E96769"/>
    <w:rsid w:val="00E968B1"/>
    <w:rsid w:val="00E969DF"/>
    <w:rsid w:val="00E96A08"/>
    <w:rsid w:val="00E9706F"/>
    <w:rsid w:val="00EA092B"/>
    <w:rsid w:val="00EA11EE"/>
    <w:rsid w:val="00EA1C8F"/>
    <w:rsid w:val="00EA1F74"/>
    <w:rsid w:val="00EA20C4"/>
    <w:rsid w:val="00EA24BA"/>
    <w:rsid w:val="00EA2628"/>
    <w:rsid w:val="00EA2C10"/>
    <w:rsid w:val="00EA2CEB"/>
    <w:rsid w:val="00EA323A"/>
    <w:rsid w:val="00EA3260"/>
    <w:rsid w:val="00EA3356"/>
    <w:rsid w:val="00EA3840"/>
    <w:rsid w:val="00EA3B57"/>
    <w:rsid w:val="00EA42DC"/>
    <w:rsid w:val="00EA447A"/>
    <w:rsid w:val="00EA5445"/>
    <w:rsid w:val="00EA6783"/>
    <w:rsid w:val="00EA6A42"/>
    <w:rsid w:val="00EA6F15"/>
    <w:rsid w:val="00EA6F5F"/>
    <w:rsid w:val="00EA7034"/>
    <w:rsid w:val="00EA70B8"/>
    <w:rsid w:val="00EA735D"/>
    <w:rsid w:val="00EA763D"/>
    <w:rsid w:val="00EA7DCB"/>
    <w:rsid w:val="00EB0045"/>
    <w:rsid w:val="00EB0413"/>
    <w:rsid w:val="00EB0ECA"/>
    <w:rsid w:val="00EB0F8B"/>
    <w:rsid w:val="00EB0FA1"/>
    <w:rsid w:val="00EB1527"/>
    <w:rsid w:val="00EB17C8"/>
    <w:rsid w:val="00EB17EA"/>
    <w:rsid w:val="00EB1E01"/>
    <w:rsid w:val="00EB2345"/>
    <w:rsid w:val="00EB2651"/>
    <w:rsid w:val="00EB2708"/>
    <w:rsid w:val="00EB334A"/>
    <w:rsid w:val="00EB33CE"/>
    <w:rsid w:val="00EB3BF7"/>
    <w:rsid w:val="00EB3C9B"/>
    <w:rsid w:val="00EB3E2E"/>
    <w:rsid w:val="00EB3F87"/>
    <w:rsid w:val="00EB40BA"/>
    <w:rsid w:val="00EB4997"/>
    <w:rsid w:val="00EB4E0A"/>
    <w:rsid w:val="00EB4E0B"/>
    <w:rsid w:val="00EB536E"/>
    <w:rsid w:val="00EB5402"/>
    <w:rsid w:val="00EB59F1"/>
    <w:rsid w:val="00EB5AF8"/>
    <w:rsid w:val="00EB614C"/>
    <w:rsid w:val="00EB6957"/>
    <w:rsid w:val="00EB6BB4"/>
    <w:rsid w:val="00EC045B"/>
    <w:rsid w:val="00EC08C4"/>
    <w:rsid w:val="00EC09D6"/>
    <w:rsid w:val="00EC0B78"/>
    <w:rsid w:val="00EC0E85"/>
    <w:rsid w:val="00EC1388"/>
    <w:rsid w:val="00EC15FA"/>
    <w:rsid w:val="00EC22FA"/>
    <w:rsid w:val="00EC28E6"/>
    <w:rsid w:val="00EC2926"/>
    <w:rsid w:val="00EC2B1A"/>
    <w:rsid w:val="00EC3052"/>
    <w:rsid w:val="00EC3B9C"/>
    <w:rsid w:val="00EC5288"/>
    <w:rsid w:val="00EC5331"/>
    <w:rsid w:val="00EC60E5"/>
    <w:rsid w:val="00EC650C"/>
    <w:rsid w:val="00EC653B"/>
    <w:rsid w:val="00EC66A1"/>
    <w:rsid w:val="00EC6FED"/>
    <w:rsid w:val="00EC7243"/>
    <w:rsid w:val="00EC725D"/>
    <w:rsid w:val="00ED0B2B"/>
    <w:rsid w:val="00ED0C6C"/>
    <w:rsid w:val="00ED0F85"/>
    <w:rsid w:val="00ED16F7"/>
    <w:rsid w:val="00ED1FB6"/>
    <w:rsid w:val="00ED3010"/>
    <w:rsid w:val="00ED309C"/>
    <w:rsid w:val="00ED326F"/>
    <w:rsid w:val="00ED3436"/>
    <w:rsid w:val="00ED3BD5"/>
    <w:rsid w:val="00ED48D1"/>
    <w:rsid w:val="00ED4BAF"/>
    <w:rsid w:val="00ED4EB4"/>
    <w:rsid w:val="00ED51A2"/>
    <w:rsid w:val="00ED5550"/>
    <w:rsid w:val="00ED57EA"/>
    <w:rsid w:val="00ED5F20"/>
    <w:rsid w:val="00ED66C1"/>
    <w:rsid w:val="00ED75F5"/>
    <w:rsid w:val="00ED7C13"/>
    <w:rsid w:val="00ED7D08"/>
    <w:rsid w:val="00ED7D7A"/>
    <w:rsid w:val="00EE08BD"/>
    <w:rsid w:val="00EE0A27"/>
    <w:rsid w:val="00EE1B00"/>
    <w:rsid w:val="00EE1F46"/>
    <w:rsid w:val="00EE1FF1"/>
    <w:rsid w:val="00EE21F4"/>
    <w:rsid w:val="00EE2CC6"/>
    <w:rsid w:val="00EE30B1"/>
    <w:rsid w:val="00EE3303"/>
    <w:rsid w:val="00EE3D12"/>
    <w:rsid w:val="00EE3DEB"/>
    <w:rsid w:val="00EE3ED4"/>
    <w:rsid w:val="00EE40BF"/>
    <w:rsid w:val="00EE47F2"/>
    <w:rsid w:val="00EE4A61"/>
    <w:rsid w:val="00EE4A7F"/>
    <w:rsid w:val="00EE51AA"/>
    <w:rsid w:val="00EE5419"/>
    <w:rsid w:val="00EE555A"/>
    <w:rsid w:val="00EE5B62"/>
    <w:rsid w:val="00EE72CA"/>
    <w:rsid w:val="00EE7CB7"/>
    <w:rsid w:val="00EF02B0"/>
    <w:rsid w:val="00EF02E1"/>
    <w:rsid w:val="00EF0819"/>
    <w:rsid w:val="00EF081B"/>
    <w:rsid w:val="00EF0872"/>
    <w:rsid w:val="00EF0903"/>
    <w:rsid w:val="00EF0DC5"/>
    <w:rsid w:val="00EF0F12"/>
    <w:rsid w:val="00EF2116"/>
    <w:rsid w:val="00EF3083"/>
    <w:rsid w:val="00EF30B4"/>
    <w:rsid w:val="00EF331E"/>
    <w:rsid w:val="00EF3EC8"/>
    <w:rsid w:val="00EF41DE"/>
    <w:rsid w:val="00EF48E7"/>
    <w:rsid w:val="00EF4AF5"/>
    <w:rsid w:val="00EF510C"/>
    <w:rsid w:val="00EF5764"/>
    <w:rsid w:val="00EF5A01"/>
    <w:rsid w:val="00EF5C51"/>
    <w:rsid w:val="00EF5FFC"/>
    <w:rsid w:val="00EF66F1"/>
    <w:rsid w:val="00EF74B2"/>
    <w:rsid w:val="00EF7996"/>
    <w:rsid w:val="00EF7E67"/>
    <w:rsid w:val="00F00462"/>
    <w:rsid w:val="00F006A6"/>
    <w:rsid w:val="00F0086D"/>
    <w:rsid w:val="00F024EB"/>
    <w:rsid w:val="00F028BE"/>
    <w:rsid w:val="00F02BB8"/>
    <w:rsid w:val="00F03C76"/>
    <w:rsid w:val="00F03DAD"/>
    <w:rsid w:val="00F04C1A"/>
    <w:rsid w:val="00F0527D"/>
    <w:rsid w:val="00F054B9"/>
    <w:rsid w:val="00F05A6F"/>
    <w:rsid w:val="00F06865"/>
    <w:rsid w:val="00F07286"/>
    <w:rsid w:val="00F07A1A"/>
    <w:rsid w:val="00F07C08"/>
    <w:rsid w:val="00F07F2C"/>
    <w:rsid w:val="00F10593"/>
    <w:rsid w:val="00F10D40"/>
    <w:rsid w:val="00F11D4F"/>
    <w:rsid w:val="00F11EAF"/>
    <w:rsid w:val="00F1203F"/>
    <w:rsid w:val="00F1214F"/>
    <w:rsid w:val="00F1274C"/>
    <w:rsid w:val="00F12E7A"/>
    <w:rsid w:val="00F135FE"/>
    <w:rsid w:val="00F13693"/>
    <w:rsid w:val="00F13E88"/>
    <w:rsid w:val="00F140E4"/>
    <w:rsid w:val="00F1558D"/>
    <w:rsid w:val="00F15A93"/>
    <w:rsid w:val="00F16157"/>
    <w:rsid w:val="00F1712A"/>
    <w:rsid w:val="00F1722E"/>
    <w:rsid w:val="00F17ACC"/>
    <w:rsid w:val="00F17F78"/>
    <w:rsid w:val="00F17FF4"/>
    <w:rsid w:val="00F2036C"/>
    <w:rsid w:val="00F20BCD"/>
    <w:rsid w:val="00F2107C"/>
    <w:rsid w:val="00F21178"/>
    <w:rsid w:val="00F2152F"/>
    <w:rsid w:val="00F21BD3"/>
    <w:rsid w:val="00F21C00"/>
    <w:rsid w:val="00F22069"/>
    <w:rsid w:val="00F220CA"/>
    <w:rsid w:val="00F22457"/>
    <w:rsid w:val="00F22621"/>
    <w:rsid w:val="00F22656"/>
    <w:rsid w:val="00F231B1"/>
    <w:rsid w:val="00F23241"/>
    <w:rsid w:val="00F237DA"/>
    <w:rsid w:val="00F237E2"/>
    <w:rsid w:val="00F23A07"/>
    <w:rsid w:val="00F23AD0"/>
    <w:rsid w:val="00F24068"/>
    <w:rsid w:val="00F2447E"/>
    <w:rsid w:val="00F245F3"/>
    <w:rsid w:val="00F24B5D"/>
    <w:rsid w:val="00F250A1"/>
    <w:rsid w:val="00F25749"/>
    <w:rsid w:val="00F25972"/>
    <w:rsid w:val="00F25F07"/>
    <w:rsid w:val="00F263C3"/>
    <w:rsid w:val="00F264F2"/>
    <w:rsid w:val="00F26C5B"/>
    <w:rsid w:val="00F26CE1"/>
    <w:rsid w:val="00F272F3"/>
    <w:rsid w:val="00F27460"/>
    <w:rsid w:val="00F275F8"/>
    <w:rsid w:val="00F30046"/>
    <w:rsid w:val="00F303A7"/>
    <w:rsid w:val="00F30B94"/>
    <w:rsid w:val="00F30D9D"/>
    <w:rsid w:val="00F30FDE"/>
    <w:rsid w:val="00F3158D"/>
    <w:rsid w:val="00F31803"/>
    <w:rsid w:val="00F3260D"/>
    <w:rsid w:val="00F33823"/>
    <w:rsid w:val="00F33EA4"/>
    <w:rsid w:val="00F34545"/>
    <w:rsid w:val="00F34BDF"/>
    <w:rsid w:val="00F34FCA"/>
    <w:rsid w:val="00F35744"/>
    <w:rsid w:val="00F35BA2"/>
    <w:rsid w:val="00F3735F"/>
    <w:rsid w:val="00F37C90"/>
    <w:rsid w:val="00F40313"/>
    <w:rsid w:val="00F406BE"/>
    <w:rsid w:val="00F40CFB"/>
    <w:rsid w:val="00F40E01"/>
    <w:rsid w:val="00F4159C"/>
    <w:rsid w:val="00F41C15"/>
    <w:rsid w:val="00F41FD7"/>
    <w:rsid w:val="00F42375"/>
    <w:rsid w:val="00F42393"/>
    <w:rsid w:val="00F423D2"/>
    <w:rsid w:val="00F4253D"/>
    <w:rsid w:val="00F426E6"/>
    <w:rsid w:val="00F431F0"/>
    <w:rsid w:val="00F43B33"/>
    <w:rsid w:val="00F445E4"/>
    <w:rsid w:val="00F44948"/>
    <w:rsid w:val="00F44D61"/>
    <w:rsid w:val="00F44EFB"/>
    <w:rsid w:val="00F452A5"/>
    <w:rsid w:val="00F456D8"/>
    <w:rsid w:val="00F456EA"/>
    <w:rsid w:val="00F4594C"/>
    <w:rsid w:val="00F46018"/>
    <w:rsid w:val="00F461F1"/>
    <w:rsid w:val="00F4642C"/>
    <w:rsid w:val="00F46EEA"/>
    <w:rsid w:val="00F46FE5"/>
    <w:rsid w:val="00F47099"/>
    <w:rsid w:val="00F47542"/>
    <w:rsid w:val="00F47675"/>
    <w:rsid w:val="00F4781A"/>
    <w:rsid w:val="00F47972"/>
    <w:rsid w:val="00F47A14"/>
    <w:rsid w:val="00F50022"/>
    <w:rsid w:val="00F50604"/>
    <w:rsid w:val="00F51284"/>
    <w:rsid w:val="00F51937"/>
    <w:rsid w:val="00F5387D"/>
    <w:rsid w:val="00F53B39"/>
    <w:rsid w:val="00F53C86"/>
    <w:rsid w:val="00F54089"/>
    <w:rsid w:val="00F549A8"/>
    <w:rsid w:val="00F552AB"/>
    <w:rsid w:val="00F55486"/>
    <w:rsid w:val="00F5550A"/>
    <w:rsid w:val="00F558AD"/>
    <w:rsid w:val="00F55F4F"/>
    <w:rsid w:val="00F56120"/>
    <w:rsid w:val="00F5642B"/>
    <w:rsid w:val="00F56D0F"/>
    <w:rsid w:val="00F57403"/>
    <w:rsid w:val="00F6032B"/>
    <w:rsid w:val="00F603A8"/>
    <w:rsid w:val="00F6085A"/>
    <w:rsid w:val="00F614E7"/>
    <w:rsid w:val="00F61707"/>
    <w:rsid w:val="00F61C02"/>
    <w:rsid w:val="00F61C2A"/>
    <w:rsid w:val="00F61CDF"/>
    <w:rsid w:val="00F6252C"/>
    <w:rsid w:val="00F62661"/>
    <w:rsid w:val="00F62EA8"/>
    <w:rsid w:val="00F63706"/>
    <w:rsid w:val="00F63ABF"/>
    <w:rsid w:val="00F63B48"/>
    <w:rsid w:val="00F63F16"/>
    <w:rsid w:val="00F647C0"/>
    <w:rsid w:val="00F6489C"/>
    <w:rsid w:val="00F64ABF"/>
    <w:rsid w:val="00F64D31"/>
    <w:rsid w:val="00F65869"/>
    <w:rsid w:val="00F658B7"/>
    <w:rsid w:val="00F65F72"/>
    <w:rsid w:val="00F67198"/>
    <w:rsid w:val="00F673FA"/>
    <w:rsid w:val="00F6753D"/>
    <w:rsid w:val="00F67C25"/>
    <w:rsid w:val="00F67CA2"/>
    <w:rsid w:val="00F67FF9"/>
    <w:rsid w:val="00F71106"/>
    <w:rsid w:val="00F7118C"/>
    <w:rsid w:val="00F7141C"/>
    <w:rsid w:val="00F71478"/>
    <w:rsid w:val="00F71658"/>
    <w:rsid w:val="00F726AD"/>
    <w:rsid w:val="00F7292B"/>
    <w:rsid w:val="00F72F31"/>
    <w:rsid w:val="00F73445"/>
    <w:rsid w:val="00F7360D"/>
    <w:rsid w:val="00F73C49"/>
    <w:rsid w:val="00F73EED"/>
    <w:rsid w:val="00F73F36"/>
    <w:rsid w:val="00F74285"/>
    <w:rsid w:val="00F74305"/>
    <w:rsid w:val="00F743A4"/>
    <w:rsid w:val="00F745B9"/>
    <w:rsid w:val="00F748F0"/>
    <w:rsid w:val="00F74A50"/>
    <w:rsid w:val="00F74CFF"/>
    <w:rsid w:val="00F74D22"/>
    <w:rsid w:val="00F7531F"/>
    <w:rsid w:val="00F764F6"/>
    <w:rsid w:val="00F7666A"/>
    <w:rsid w:val="00F76F93"/>
    <w:rsid w:val="00F777EB"/>
    <w:rsid w:val="00F811F0"/>
    <w:rsid w:val="00F81320"/>
    <w:rsid w:val="00F816DF"/>
    <w:rsid w:val="00F81D80"/>
    <w:rsid w:val="00F81F33"/>
    <w:rsid w:val="00F828AD"/>
    <w:rsid w:val="00F82CE0"/>
    <w:rsid w:val="00F82D5E"/>
    <w:rsid w:val="00F835E2"/>
    <w:rsid w:val="00F837E4"/>
    <w:rsid w:val="00F83C2C"/>
    <w:rsid w:val="00F83D90"/>
    <w:rsid w:val="00F84544"/>
    <w:rsid w:val="00F84D23"/>
    <w:rsid w:val="00F8563F"/>
    <w:rsid w:val="00F85C12"/>
    <w:rsid w:val="00F85D49"/>
    <w:rsid w:val="00F85D59"/>
    <w:rsid w:val="00F85E9A"/>
    <w:rsid w:val="00F86890"/>
    <w:rsid w:val="00F86D41"/>
    <w:rsid w:val="00F86E7D"/>
    <w:rsid w:val="00F8799B"/>
    <w:rsid w:val="00F87CAF"/>
    <w:rsid w:val="00F87D81"/>
    <w:rsid w:val="00F90378"/>
    <w:rsid w:val="00F90BA1"/>
    <w:rsid w:val="00F9107F"/>
    <w:rsid w:val="00F91257"/>
    <w:rsid w:val="00F9306E"/>
    <w:rsid w:val="00F93599"/>
    <w:rsid w:val="00F935F4"/>
    <w:rsid w:val="00F93BCB"/>
    <w:rsid w:val="00F93F0E"/>
    <w:rsid w:val="00F946F2"/>
    <w:rsid w:val="00F94E06"/>
    <w:rsid w:val="00F95129"/>
    <w:rsid w:val="00F95580"/>
    <w:rsid w:val="00F955D6"/>
    <w:rsid w:val="00F956A5"/>
    <w:rsid w:val="00F9585F"/>
    <w:rsid w:val="00F96F59"/>
    <w:rsid w:val="00F97164"/>
    <w:rsid w:val="00F97F4C"/>
    <w:rsid w:val="00FA0395"/>
    <w:rsid w:val="00FA0DA8"/>
    <w:rsid w:val="00FA16C7"/>
    <w:rsid w:val="00FA1E8A"/>
    <w:rsid w:val="00FA28BD"/>
    <w:rsid w:val="00FA2F5C"/>
    <w:rsid w:val="00FA3687"/>
    <w:rsid w:val="00FA3CA3"/>
    <w:rsid w:val="00FA4AEA"/>
    <w:rsid w:val="00FA52E0"/>
    <w:rsid w:val="00FA54EF"/>
    <w:rsid w:val="00FA5837"/>
    <w:rsid w:val="00FA587C"/>
    <w:rsid w:val="00FA5B7F"/>
    <w:rsid w:val="00FA633A"/>
    <w:rsid w:val="00FA64C1"/>
    <w:rsid w:val="00FA6809"/>
    <w:rsid w:val="00FA686F"/>
    <w:rsid w:val="00FA6BC3"/>
    <w:rsid w:val="00FA6BF1"/>
    <w:rsid w:val="00FA7274"/>
    <w:rsid w:val="00FA77D9"/>
    <w:rsid w:val="00FB10A0"/>
    <w:rsid w:val="00FB10B6"/>
    <w:rsid w:val="00FB1268"/>
    <w:rsid w:val="00FB1288"/>
    <w:rsid w:val="00FB227C"/>
    <w:rsid w:val="00FB2E26"/>
    <w:rsid w:val="00FB30B4"/>
    <w:rsid w:val="00FB353D"/>
    <w:rsid w:val="00FB3D18"/>
    <w:rsid w:val="00FB3EDE"/>
    <w:rsid w:val="00FB44AB"/>
    <w:rsid w:val="00FB4FF1"/>
    <w:rsid w:val="00FB5C61"/>
    <w:rsid w:val="00FB60E3"/>
    <w:rsid w:val="00FB60EC"/>
    <w:rsid w:val="00FB61E6"/>
    <w:rsid w:val="00FB62EC"/>
    <w:rsid w:val="00FB6556"/>
    <w:rsid w:val="00FB7779"/>
    <w:rsid w:val="00FC0321"/>
    <w:rsid w:val="00FC0360"/>
    <w:rsid w:val="00FC055B"/>
    <w:rsid w:val="00FC05BD"/>
    <w:rsid w:val="00FC0B2D"/>
    <w:rsid w:val="00FC0DCB"/>
    <w:rsid w:val="00FC1207"/>
    <w:rsid w:val="00FC1C87"/>
    <w:rsid w:val="00FC1D62"/>
    <w:rsid w:val="00FC1F4A"/>
    <w:rsid w:val="00FC282F"/>
    <w:rsid w:val="00FC2B8A"/>
    <w:rsid w:val="00FC2C0D"/>
    <w:rsid w:val="00FC2CD7"/>
    <w:rsid w:val="00FC31DA"/>
    <w:rsid w:val="00FC391C"/>
    <w:rsid w:val="00FC3EE6"/>
    <w:rsid w:val="00FC4694"/>
    <w:rsid w:val="00FC47B7"/>
    <w:rsid w:val="00FC4FF4"/>
    <w:rsid w:val="00FC4FFA"/>
    <w:rsid w:val="00FC536B"/>
    <w:rsid w:val="00FC54EA"/>
    <w:rsid w:val="00FC56DA"/>
    <w:rsid w:val="00FC629B"/>
    <w:rsid w:val="00FC6D02"/>
    <w:rsid w:val="00FC74B0"/>
    <w:rsid w:val="00FC7CC0"/>
    <w:rsid w:val="00FD02E8"/>
    <w:rsid w:val="00FD06C7"/>
    <w:rsid w:val="00FD152F"/>
    <w:rsid w:val="00FD1EF7"/>
    <w:rsid w:val="00FD204B"/>
    <w:rsid w:val="00FD27B9"/>
    <w:rsid w:val="00FD2B18"/>
    <w:rsid w:val="00FD2F6B"/>
    <w:rsid w:val="00FD481A"/>
    <w:rsid w:val="00FD4C20"/>
    <w:rsid w:val="00FD4EEE"/>
    <w:rsid w:val="00FD5CAA"/>
    <w:rsid w:val="00FD5F51"/>
    <w:rsid w:val="00FD64DC"/>
    <w:rsid w:val="00FD6E18"/>
    <w:rsid w:val="00FD735C"/>
    <w:rsid w:val="00FD7663"/>
    <w:rsid w:val="00FD7981"/>
    <w:rsid w:val="00FE01D4"/>
    <w:rsid w:val="00FE0E5A"/>
    <w:rsid w:val="00FE108A"/>
    <w:rsid w:val="00FE15B7"/>
    <w:rsid w:val="00FE1DBE"/>
    <w:rsid w:val="00FE20CC"/>
    <w:rsid w:val="00FE2416"/>
    <w:rsid w:val="00FE2B67"/>
    <w:rsid w:val="00FE2E84"/>
    <w:rsid w:val="00FE39F2"/>
    <w:rsid w:val="00FE3FC4"/>
    <w:rsid w:val="00FE41D1"/>
    <w:rsid w:val="00FE425B"/>
    <w:rsid w:val="00FE432E"/>
    <w:rsid w:val="00FE4446"/>
    <w:rsid w:val="00FE448E"/>
    <w:rsid w:val="00FE4DEC"/>
    <w:rsid w:val="00FE4EF3"/>
    <w:rsid w:val="00FE5481"/>
    <w:rsid w:val="00FE64F1"/>
    <w:rsid w:val="00FE67F1"/>
    <w:rsid w:val="00FE6817"/>
    <w:rsid w:val="00FE6B0B"/>
    <w:rsid w:val="00FE7085"/>
    <w:rsid w:val="00FE75FC"/>
    <w:rsid w:val="00FF0010"/>
    <w:rsid w:val="00FF001F"/>
    <w:rsid w:val="00FF01DF"/>
    <w:rsid w:val="00FF01E4"/>
    <w:rsid w:val="00FF1C98"/>
    <w:rsid w:val="00FF241C"/>
    <w:rsid w:val="00FF2474"/>
    <w:rsid w:val="00FF2524"/>
    <w:rsid w:val="00FF28BB"/>
    <w:rsid w:val="00FF39D6"/>
    <w:rsid w:val="00FF3ADA"/>
    <w:rsid w:val="00FF4234"/>
    <w:rsid w:val="00FF5312"/>
    <w:rsid w:val="00FF54F4"/>
    <w:rsid w:val="00FF585C"/>
    <w:rsid w:val="00FF5A64"/>
    <w:rsid w:val="00FF5FB9"/>
    <w:rsid w:val="00FF6716"/>
    <w:rsid w:val="00FF6802"/>
    <w:rsid w:val="00FF6E61"/>
    <w:rsid w:val="00FF7441"/>
    <w:rsid w:val="00FF7A2A"/>
    <w:rsid w:val="00FF7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738ABDF"/>
  <w15:docId w15:val="{48480257-0D81-4941-A857-4BF8859EE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77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05A6F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link w:val="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numbering" w:customStyle="1" w:styleId="Style1">
    <w:name w:val="Style1"/>
    <w:uiPriority w:val="99"/>
    <w:rsid w:val="002248C5"/>
    <w:pPr>
      <w:numPr>
        <w:numId w:val="22"/>
      </w:numPr>
    </w:pPr>
  </w:style>
  <w:style w:type="table" w:customStyle="1" w:styleId="TableGridLight2">
    <w:name w:val="Table Grid Light2"/>
    <w:basedOn w:val="TableNormal"/>
    <w:uiPriority w:val="40"/>
    <w:rsid w:val="006314A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ydp5482444dyiv5085618397ydpf9f36f6eyiv6075451252ydp7c3f84c3msonormal">
    <w:name w:val="ydp5482444dyiv5085618397ydpf9f36f6eyiv6075451252ydp7c3f84c3msonormal"/>
    <w:basedOn w:val="Normal"/>
    <w:rsid w:val="00487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TradingName">
    <w:name w:val="Trading Name"/>
    <w:semiHidden/>
    <w:rsid w:val="00B132EB"/>
    <w:pPr>
      <w:spacing w:line="180" w:lineRule="atLeast"/>
    </w:pPr>
    <w:rPr>
      <w:rFonts w:asciiTheme="minorHAnsi" w:eastAsia="SimHei" w:hAnsiTheme="minorHAnsi" w:cs="Arial"/>
      <w:b/>
      <w:sz w:val="16"/>
      <w:lang w:val="en-GB" w:bidi="ar-SA"/>
    </w:rPr>
  </w:style>
  <w:style w:type="paragraph" w:customStyle="1" w:styleId="PartnerAddress">
    <w:name w:val="Partner Address"/>
    <w:semiHidden/>
    <w:rsid w:val="00B132EB"/>
    <w:rPr>
      <w:rFonts w:asciiTheme="minorHAnsi" w:eastAsia="SimHei" w:hAnsiTheme="minorHAnsi" w:cs="Arial"/>
      <w:sz w:val="16"/>
      <w:lang w:val="en-GB" w:bidi="ar-SA"/>
    </w:rPr>
  </w:style>
  <w:style w:type="paragraph" w:customStyle="1" w:styleId="HalfLineBreak">
    <w:name w:val="Half Line Break"/>
    <w:semiHidden/>
    <w:rsid w:val="00B132E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 w:bidi="ar-SA"/>
    </w:rPr>
  </w:style>
  <w:style w:type="character" w:customStyle="1" w:styleId="PreformattedChar">
    <w:name w:val="Preformatted Char"/>
    <w:link w:val="Preformatted"/>
    <w:rsid w:val="00FB1268"/>
    <w:rPr>
      <w:lang w:eastAsia="zh-CN"/>
    </w:rPr>
  </w:style>
  <w:style w:type="character" w:customStyle="1" w:styleId="normaltextrun">
    <w:name w:val="normaltextrun"/>
    <w:basedOn w:val="DefaultParagraphFont"/>
    <w:rsid w:val="00B27E8E"/>
  </w:style>
  <w:style w:type="character" w:customStyle="1" w:styleId="eop">
    <w:name w:val="eop"/>
    <w:basedOn w:val="DefaultParagraphFont"/>
    <w:rsid w:val="00B27E8E"/>
  </w:style>
  <w:style w:type="paragraph" w:customStyle="1" w:styleId="ydp56c4eda3msonormal">
    <w:name w:val="ydp56c4eda3msonormal"/>
    <w:basedOn w:val="Normal"/>
    <w:rsid w:val="00DF0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4" ma:contentTypeDescription="Create a new document." ma:contentTypeScope="" ma:versionID="d363bb29bc9d98bd86a17bc01883fce7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459cb9c19a558672acfa9fa79e178863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3C1AB-52AC-452B-A787-230A61ADD42D}">
  <ds:schemaRefs>
    <ds:schemaRef ds:uri="6d4000a0-b162-4fca-ac2c-ce72dff4cd87"/>
    <ds:schemaRef ds:uri="http://purl.org/dc/terms/"/>
    <ds:schemaRef ds:uri="http://schemas.openxmlformats.org/package/2006/metadata/core-properties"/>
    <ds:schemaRef ds:uri="7ed38e77-dc4d-4e77-8159-460feb1a403a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2EE80D3-726C-4A73-ACE4-1CE0AE7F1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855AE0-C6D2-42D5-97EC-F69D19244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</TotalTime>
  <Pages>21</Pages>
  <Words>6107</Words>
  <Characters>26683</Characters>
  <Application>Microsoft Office Word</Application>
  <DocSecurity>0</DocSecurity>
  <Lines>222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32725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Paradee Chomtongdee</cp:lastModifiedBy>
  <cp:revision>4</cp:revision>
  <cp:lastPrinted>2019-05-15T19:09:00Z</cp:lastPrinted>
  <dcterms:created xsi:type="dcterms:W3CDTF">2019-05-15T19:29:00Z</dcterms:created>
  <dcterms:modified xsi:type="dcterms:W3CDTF">2019-05-15T20:18:00Z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0x010100A1770BF34A2CD545987F5807F0E7501A</vt:lpwstr>
  </property>
</Properties>
</file>