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BD2" w:rsidRDefault="00695BD2" w:rsidP="00695BD2">
      <w:pPr>
        <w:spacing w:line="240" w:lineRule="atLeast"/>
        <w:jc w:val="center"/>
        <w:rPr>
          <w:b/>
          <w:bCs/>
          <w:sz w:val="40"/>
          <w:szCs w:val="40"/>
          <w:lang w:val="en-US"/>
        </w:rPr>
      </w:pPr>
    </w:p>
    <w:p w:rsidR="00695BD2" w:rsidRPr="008A5BCC" w:rsidRDefault="00695BD2" w:rsidP="00695BD2">
      <w:pPr>
        <w:spacing w:line="240" w:lineRule="atLeast"/>
        <w:jc w:val="center"/>
        <w:rPr>
          <w:b/>
          <w:bCs/>
          <w:sz w:val="40"/>
          <w:szCs w:val="40"/>
          <w:lang w:val="en-US"/>
        </w:rPr>
      </w:pPr>
    </w:p>
    <w:p w:rsidR="00695BD2" w:rsidRDefault="00695BD2" w:rsidP="00695BD2">
      <w:pPr>
        <w:spacing w:line="240" w:lineRule="atLeast"/>
        <w:jc w:val="center"/>
        <w:rPr>
          <w:b/>
          <w:bCs/>
          <w:sz w:val="40"/>
          <w:szCs w:val="40"/>
        </w:rPr>
      </w:pPr>
    </w:p>
    <w:p w:rsidR="00695BD2" w:rsidRDefault="00695BD2" w:rsidP="00695BD2">
      <w:pPr>
        <w:spacing w:line="240" w:lineRule="atLeast"/>
        <w:jc w:val="center"/>
        <w:rPr>
          <w:b/>
          <w:bCs/>
          <w:sz w:val="40"/>
          <w:szCs w:val="40"/>
        </w:rPr>
      </w:pPr>
    </w:p>
    <w:p w:rsidR="00695BD2" w:rsidRDefault="00695BD2" w:rsidP="00695BD2">
      <w:pPr>
        <w:spacing w:line="240" w:lineRule="atLeast"/>
        <w:jc w:val="center"/>
        <w:rPr>
          <w:b/>
          <w:bCs/>
          <w:sz w:val="40"/>
          <w:szCs w:val="40"/>
        </w:rPr>
      </w:pPr>
    </w:p>
    <w:p w:rsidR="00695BD2" w:rsidRDefault="00695BD2" w:rsidP="00695BD2">
      <w:pPr>
        <w:spacing w:line="240" w:lineRule="atLeast"/>
        <w:jc w:val="center"/>
        <w:rPr>
          <w:b/>
          <w:bCs/>
          <w:sz w:val="40"/>
          <w:szCs w:val="40"/>
        </w:rPr>
      </w:pPr>
    </w:p>
    <w:p w:rsidR="00695BD2" w:rsidRDefault="00695BD2" w:rsidP="00695BD2">
      <w:pPr>
        <w:spacing w:line="240" w:lineRule="atLeast"/>
        <w:jc w:val="center"/>
        <w:rPr>
          <w:b/>
          <w:bCs/>
          <w:sz w:val="40"/>
          <w:szCs w:val="40"/>
        </w:rPr>
      </w:pPr>
    </w:p>
    <w:p w:rsidR="00695BD2" w:rsidRPr="00AF53D8" w:rsidRDefault="00695BD2" w:rsidP="00695BD2">
      <w:pPr>
        <w:spacing w:line="240" w:lineRule="atLeast"/>
        <w:jc w:val="center"/>
        <w:rPr>
          <w:rFonts w:cs="Cordia New"/>
          <w:b/>
          <w:bCs/>
          <w:sz w:val="40"/>
          <w:szCs w:val="50"/>
          <w:cs/>
          <w:lang w:bidi="th-TH"/>
        </w:rPr>
      </w:pPr>
    </w:p>
    <w:p w:rsidR="00695BD2" w:rsidRPr="00C370C3" w:rsidRDefault="00695BD2" w:rsidP="00695BD2">
      <w:pPr>
        <w:spacing w:line="240" w:lineRule="atLeast"/>
        <w:jc w:val="center"/>
        <w:rPr>
          <w:b/>
          <w:bCs/>
          <w:sz w:val="40"/>
          <w:szCs w:val="40"/>
        </w:rPr>
      </w:pPr>
      <w:r w:rsidRPr="00C370C3">
        <w:rPr>
          <w:b/>
          <w:bCs/>
          <w:sz w:val="40"/>
          <w:szCs w:val="40"/>
        </w:rPr>
        <w:t xml:space="preserve">Nation Broadcasting Corporation Public Company </w:t>
      </w:r>
      <w:r w:rsidR="00F37695">
        <w:rPr>
          <w:b/>
          <w:bCs/>
          <w:sz w:val="40"/>
          <w:szCs w:val="40"/>
        </w:rPr>
        <w:t>Limited and its Subsidiary</w:t>
      </w:r>
    </w:p>
    <w:p w:rsidR="00695BD2" w:rsidRPr="006C32A0" w:rsidRDefault="00695BD2" w:rsidP="00695BD2">
      <w:pPr>
        <w:spacing w:line="240" w:lineRule="atLeast"/>
        <w:jc w:val="center"/>
        <w:rPr>
          <w:sz w:val="36"/>
          <w:szCs w:val="36"/>
        </w:rPr>
      </w:pPr>
    </w:p>
    <w:p w:rsidR="00695BD2" w:rsidRPr="00623A2E" w:rsidRDefault="00695BD2" w:rsidP="00695BD2">
      <w:pPr>
        <w:pStyle w:val="CoverTitle"/>
        <w:spacing w:line="240" w:lineRule="atLeast"/>
        <w:jc w:val="center"/>
        <w:rPr>
          <w:spacing w:val="-3"/>
          <w:szCs w:val="36"/>
        </w:rPr>
      </w:pPr>
      <w:r w:rsidRPr="00623A2E">
        <w:rPr>
          <w:spacing w:val="-3"/>
          <w:szCs w:val="36"/>
        </w:rPr>
        <w:t>Financial statements</w:t>
      </w:r>
      <w:r w:rsidRPr="00623A2E">
        <w:t xml:space="preserve"> </w:t>
      </w:r>
      <w:r w:rsidRPr="00623A2E">
        <w:rPr>
          <w:spacing w:val="-3"/>
          <w:szCs w:val="36"/>
        </w:rPr>
        <w:t>for the year ended</w:t>
      </w:r>
    </w:p>
    <w:p w:rsidR="00695BD2" w:rsidRPr="004F64BD" w:rsidRDefault="00695BD2" w:rsidP="00695BD2">
      <w:pPr>
        <w:pStyle w:val="CoverTitle"/>
        <w:spacing w:line="240" w:lineRule="atLeast"/>
        <w:jc w:val="center"/>
        <w:rPr>
          <w:rFonts w:cs="Cordia New"/>
          <w:spacing w:val="-3"/>
          <w:szCs w:val="45"/>
          <w:lang w:val="en-US" w:bidi="th-TH"/>
        </w:rPr>
      </w:pPr>
      <w:r w:rsidRPr="00623A2E">
        <w:rPr>
          <w:spacing w:val="-3"/>
          <w:szCs w:val="36"/>
        </w:rPr>
        <w:t xml:space="preserve">31 December </w:t>
      </w:r>
      <w:r>
        <w:rPr>
          <w:spacing w:val="-3"/>
          <w:szCs w:val="36"/>
        </w:rPr>
        <w:t>20</w:t>
      </w:r>
      <w:r w:rsidR="004D13DB">
        <w:rPr>
          <w:spacing w:val="-3"/>
          <w:szCs w:val="36"/>
          <w:lang w:val="en-US"/>
        </w:rPr>
        <w:t>18</w:t>
      </w:r>
    </w:p>
    <w:p w:rsidR="00695BD2" w:rsidRPr="00623A2E" w:rsidRDefault="00695BD2" w:rsidP="00695BD2">
      <w:pPr>
        <w:pStyle w:val="CoverTitle"/>
        <w:spacing w:line="240" w:lineRule="atLeast"/>
        <w:jc w:val="center"/>
        <w:rPr>
          <w:spacing w:val="-3"/>
          <w:szCs w:val="36"/>
        </w:rPr>
      </w:pPr>
      <w:r w:rsidRPr="00623A2E">
        <w:rPr>
          <w:spacing w:val="-3"/>
          <w:szCs w:val="36"/>
        </w:rPr>
        <w:t>and</w:t>
      </w:r>
    </w:p>
    <w:p w:rsidR="00695BD2" w:rsidRPr="005471B4" w:rsidRDefault="00695BD2" w:rsidP="00695BD2">
      <w:pPr>
        <w:spacing w:line="240" w:lineRule="atLeast"/>
        <w:jc w:val="center"/>
        <w:rPr>
          <w:sz w:val="36"/>
          <w:szCs w:val="36"/>
        </w:rPr>
      </w:pPr>
      <w:r w:rsidRPr="00623A2E">
        <w:rPr>
          <w:spacing w:val="-3"/>
          <w:sz w:val="36"/>
          <w:szCs w:val="36"/>
        </w:rPr>
        <w:t>Independent Auditor’s Report</w:t>
      </w:r>
    </w:p>
    <w:p w:rsidR="00695BD2" w:rsidRDefault="00695BD2" w:rsidP="00695BD2">
      <w:pPr>
        <w:pStyle w:val="acctmainheading"/>
        <w:tabs>
          <w:tab w:val="left" w:pos="7810"/>
        </w:tabs>
        <w:spacing w:after="0" w:line="240" w:lineRule="atLeast"/>
        <w:outlineLvl w:val="0"/>
        <w:rPr>
          <w:rFonts w:cs="Cordia New"/>
          <w:lang w:bidi="th-TH"/>
        </w:rPr>
      </w:pPr>
    </w:p>
    <w:p w:rsidR="00695BD2" w:rsidRDefault="00695BD2" w:rsidP="00695BD2">
      <w:pPr>
        <w:pStyle w:val="acctmainheading"/>
        <w:tabs>
          <w:tab w:val="left" w:pos="7810"/>
        </w:tabs>
        <w:spacing w:after="0" w:line="240" w:lineRule="atLeast"/>
        <w:outlineLvl w:val="0"/>
        <w:rPr>
          <w:rFonts w:cs="Cordia New"/>
          <w:lang w:bidi="th-TH"/>
        </w:rPr>
      </w:pPr>
    </w:p>
    <w:p w:rsidR="00695BD2" w:rsidRDefault="00695BD2" w:rsidP="00695BD2">
      <w:pPr>
        <w:pStyle w:val="acctmainheading"/>
        <w:tabs>
          <w:tab w:val="left" w:pos="7810"/>
        </w:tabs>
        <w:spacing w:after="0" w:line="240" w:lineRule="atLeast"/>
        <w:outlineLvl w:val="0"/>
        <w:rPr>
          <w:rFonts w:cs="Cordia New"/>
          <w:lang w:bidi="th-TH"/>
        </w:rPr>
      </w:pPr>
    </w:p>
    <w:p w:rsidR="00695BD2" w:rsidRDefault="00695BD2" w:rsidP="00695BD2">
      <w:pPr>
        <w:pStyle w:val="acctmainheading"/>
        <w:tabs>
          <w:tab w:val="left" w:pos="7810"/>
        </w:tabs>
        <w:spacing w:after="0" w:line="240" w:lineRule="atLeast"/>
        <w:outlineLvl w:val="0"/>
        <w:rPr>
          <w:rFonts w:cs="Cordia New"/>
          <w:lang w:bidi="th-TH"/>
        </w:rPr>
      </w:pPr>
    </w:p>
    <w:p w:rsidR="00695BD2" w:rsidRPr="001B494F" w:rsidRDefault="00695BD2" w:rsidP="00695BD2">
      <w:pPr>
        <w:pStyle w:val="acctmainheading"/>
        <w:tabs>
          <w:tab w:val="left" w:pos="7810"/>
        </w:tabs>
        <w:spacing w:after="0" w:line="240" w:lineRule="atLeast"/>
        <w:outlineLvl w:val="0"/>
        <w:rPr>
          <w:rFonts w:cs="Cordia New"/>
          <w:cs/>
          <w:lang w:bidi="th-TH"/>
        </w:rPr>
        <w:sectPr w:rsidR="00695BD2" w:rsidRPr="001B494F" w:rsidSect="009F04E5">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docGrid w:linePitch="299"/>
        </w:sectPr>
      </w:pPr>
    </w:p>
    <w:p w:rsidR="00695BD2" w:rsidRPr="00582B02" w:rsidRDefault="00695BD2" w:rsidP="00695BD2">
      <w:pPr>
        <w:rPr>
          <w:b/>
          <w:bCs/>
          <w:sz w:val="28"/>
          <w:szCs w:val="28"/>
        </w:rPr>
      </w:pPr>
      <w:r>
        <w:rPr>
          <w:b/>
          <w:bCs/>
          <w:sz w:val="28"/>
          <w:szCs w:val="28"/>
        </w:rPr>
        <w:lastRenderedPageBreak/>
        <w:t xml:space="preserve">Independent Auditor’s </w:t>
      </w:r>
      <w:r w:rsidRPr="00582B02">
        <w:rPr>
          <w:b/>
          <w:bCs/>
          <w:sz w:val="28"/>
          <w:szCs w:val="28"/>
        </w:rPr>
        <w:t>Report</w:t>
      </w:r>
    </w:p>
    <w:p w:rsidR="00695BD2" w:rsidRDefault="00695BD2" w:rsidP="00695BD2">
      <w:pPr>
        <w:pStyle w:val="RNormal"/>
      </w:pPr>
    </w:p>
    <w:p w:rsidR="00695BD2" w:rsidRDefault="00695BD2" w:rsidP="00695BD2">
      <w:pPr>
        <w:pStyle w:val="acctmainheading"/>
        <w:tabs>
          <w:tab w:val="left" w:pos="7810"/>
        </w:tabs>
        <w:spacing w:after="0" w:line="240" w:lineRule="atLeast"/>
        <w:outlineLvl w:val="0"/>
        <w:rPr>
          <w:sz w:val="24"/>
          <w:szCs w:val="24"/>
        </w:rPr>
      </w:pPr>
    </w:p>
    <w:p w:rsidR="00695BD2" w:rsidRPr="00303244" w:rsidRDefault="00695BD2" w:rsidP="00695BD2">
      <w:pPr>
        <w:pStyle w:val="acctmainheading"/>
        <w:tabs>
          <w:tab w:val="left" w:pos="7810"/>
        </w:tabs>
        <w:spacing w:after="0" w:line="240" w:lineRule="atLeast"/>
        <w:outlineLvl w:val="0"/>
        <w:rPr>
          <w:sz w:val="24"/>
          <w:szCs w:val="24"/>
        </w:rPr>
      </w:pPr>
      <w:r>
        <w:rPr>
          <w:sz w:val="24"/>
          <w:szCs w:val="24"/>
        </w:rPr>
        <w:t xml:space="preserve">To the </w:t>
      </w:r>
      <w:r>
        <w:rPr>
          <w:rFonts w:cs="Angsana New"/>
          <w:sz w:val="24"/>
          <w:szCs w:val="30"/>
          <w:lang w:bidi="th-TH"/>
        </w:rPr>
        <w:t>S</w:t>
      </w:r>
      <w:r w:rsidRPr="00303244">
        <w:rPr>
          <w:sz w:val="24"/>
          <w:szCs w:val="24"/>
        </w:rPr>
        <w:t>hareholders of Nation Broadcasting Corporation Public Company Limited</w:t>
      </w:r>
    </w:p>
    <w:p w:rsidR="00695BD2" w:rsidRDefault="00695BD2" w:rsidP="00695BD2">
      <w:pPr>
        <w:jc w:val="both"/>
        <w:rPr>
          <w:i/>
        </w:rPr>
      </w:pPr>
    </w:p>
    <w:p w:rsidR="00695BD2" w:rsidRDefault="00695BD2" w:rsidP="00695BD2">
      <w:pPr>
        <w:jc w:val="both"/>
        <w:rPr>
          <w:rFonts w:cs="Angsana New"/>
          <w:lang w:bidi="th-TH"/>
        </w:rPr>
      </w:pPr>
    </w:p>
    <w:p w:rsidR="00695BD2" w:rsidRPr="00D10972" w:rsidRDefault="00695BD2" w:rsidP="00695BD2">
      <w:pPr>
        <w:jc w:val="both"/>
        <w:outlineLvl w:val="0"/>
        <w:rPr>
          <w:i/>
          <w:iCs/>
          <w:szCs w:val="22"/>
        </w:rPr>
      </w:pPr>
      <w:r w:rsidRPr="00D10972">
        <w:rPr>
          <w:i/>
          <w:iCs/>
          <w:szCs w:val="22"/>
        </w:rPr>
        <w:t>Opinion</w:t>
      </w:r>
    </w:p>
    <w:p w:rsidR="00695BD2" w:rsidRPr="00D10972" w:rsidRDefault="00695BD2" w:rsidP="00695BD2">
      <w:pPr>
        <w:jc w:val="both"/>
        <w:outlineLvl w:val="0"/>
        <w:rPr>
          <w:i/>
          <w:iCs/>
          <w:szCs w:val="22"/>
        </w:rPr>
      </w:pPr>
    </w:p>
    <w:p w:rsidR="00695BD2" w:rsidRPr="00D777F0" w:rsidRDefault="00695BD2" w:rsidP="00695BD2">
      <w:pPr>
        <w:jc w:val="both"/>
        <w:rPr>
          <w:i/>
          <w:iCs/>
          <w:szCs w:val="22"/>
          <w:lang w:bidi="th-TH"/>
        </w:rPr>
      </w:pPr>
      <w:r w:rsidRPr="00D777F0">
        <w:rPr>
          <w:szCs w:val="22"/>
          <w:lang w:bidi="th-TH"/>
        </w:rPr>
        <w:t>I have audited the consolidated and separate financial statements of Nation Broadcasting Corporation Public Comp</w:t>
      </w:r>
      <w:r w:rsidR="00865F04">
        <w:rPr>
          <w:szCs w:val="22"/>
          <w:lang w:bidi="th-TH"/>
        </w:rPr>
        <w:t>any Limited and its subsidiary</w:t>
      </w:r>
      <w:r w:rsidRPr="00D777F0">
        <w:rPr>
          <w:szCs w:val="22"/>
          <w:lang w:bidi="th-TH"/>
        </w:rPr>
        <w:t xml:space="preserve"> (the “Group”) and of Nation Broadcasting Corporation Public</w:t>
      </w:r>
      <w:r w:rsidRPr="00D777F0">
        <w:rPr>
          <w:szCs w:val="22"/>
          <w:shd w:val="clear" w:color="auto" w:fill="E7E6E6"/>
          <w:lang w:bidi="th-TH"/>
        </w:rPr>
        <w:t xml:space="preserve"> </w:t>
      </w:r>
      <w:r w:rsidRPr="00D777F0">
        <w:rPr>
          <w:szCs w:val="22"/>
          <w:lang w:bidi="th-TH"/>
        </w:rPr>
        <w:t>Company Limited (the “Company”), respectively, which comprise the consolidated and separate statements of financial position as at 31 December 201</w:t>
      </w:r>
      <w:r w:rsidR="004D13DB">
        <w:rPr>
          <w:szCs w:val="22"/>
          <w:lang w:bidi="th-TH"/>
        </w:rPr>
        <w:t>8</w:t>
      </w:r>
      <w:r w:rsidRPr="00D777F0">
        <w:rPr>
          <w:szCs w:val="22"/>
          <w:lang w:bidi="th-TH"/>
        </w:rPr>
        <w:t>, the consolidated and separate statements of comprehensive income, changes in equity and cash flows for the year then ended, and notes, comprising a summary of significant accounting policies and other explanatory information.</w:t>
      </w:r>
    </w:p>
    <w:p w:rsidR="00695BD2" w:rsidRPr="00D777F0" w:rsidRDefault="00695BD2" w:rsidP="00695BD2">
      <w:pPr>
        <w:jc w:val="both"/>
        <w:rPr>
          <w:i/>
          <w:iCs/>
          <w:szCs w:val="22"/>
          <w:lang w:bidi="th-TH"/>
        </w:rPr>
      </w:pPr>
    </w:p>
    <w:p w:rsidR="00695BD2" w:rsidRPr="00D777F0" w:rsidRDefault="00695BD2" w:rsidP="00695BD2">
      <w:pPr>
        <w:jc w:val="both"/>
        <w:rPr>
          <w:szCs w:val="22"/>
        </w:rPr>
      </w:pPr>
      <w:r w:rsidRPr="00D777F0">
        <w:rPr>
          <w:szCs w:val="22"/>
        </w:rPr>
        <w:t xml:space="preserve">In my opinion, the </w:t>
      </w:r>
      <w:r w:rsidRPr="00D777F0">
        <w:rPr>
          <w:szCs w:val="22"/>
          <w:lang w:bidi="th-TH"/>
        </w:rPr>
        <w:t>accompanying</w:t>
      </w:r>
      <w:r w:rsidRPr="00D777F0">
        <w:rPr>
          <w:szCs w:val="22"/>
        </w:rPr>
        <w:t xml:space="preserve"> consolidated and separate financial statements present fairly, in all material respects, the financial position of the Group and the Company, respectively, as at 31 December 201</w:t>
      </w:r>
      <w:r w:rsidR="004D13DB">
        <w:rPr>
          <w:szCs w:val="22"/>
        </w:rPr>
        <w:t>8</w:t>
      </w:r>
      <w:r w:rsidRPr="00D777F0">
        <w:rPr>
          <w:szCs w:val="22"/>
        </w:rPr>
        <w:t xml:space="preserve"> and their financial performance and cash flows for the year then ended in accordance with Thai Financial Reporting Standards (TFRSs). </w:t>
      </w:r>
    </w:p>
    <w:p w:rsidR="00695BD2" w:rsidRPr="00D777F0" w:rsidRDefault="00695BD2" w:rsidP="00695BD2">
      <w:pPr>
        <w:jc w:val="both"/>
        <w:rPr>
          <w:szCs w:val="22"/>
        </w:rPr>
      </w:pPr>
    </w:p>
    <w:p w:rsidR="00695BD2" w:rsidRPr="00D777F0" w:rsidRDefault="00695BD2" w:rsidP="00695BD2">
      <w:pPr>
        <w:autoSpaceDE w:val="0"/>
        <w:autoSpaceDN w:val="0"/>
        <w:adjustRightInd w:val="0"/>
        <w:rPr>
          <w:i/>
          <w:iCs/>
          <w:szCs w:val="22"/>
        </w:rPr>
      </w:pPr>
      <w:r w:rsidRPr="00D777F0">
        <w:rPr>
          <w:i/>
          <w:iCs/>
          <w:szCs w:val="22"/>
        </w:rPr>
        <w:t xml:space="preserve">Basis for Opinion </w:t>
      </w:r>
    </w:p>
    <w:p w:rsidR="00695BD2" w:rsidRPr="00D777F0" w:rsidRDefault="00695BD2" w:rsidP="00695BD2">
      <w:pPr>
        <w:autoSpaceDE w:val="0"/>
        <w:autoSpaceDN w:val="0"/>
        <w:adjustRightInd w:val="0"/>
        <w:rPr>
          <w:i/>
          <w:iCs/>
          <w:szCs w:val="22"/>
        </w:rPr>
      </w:pPr>
    </w:p>
    <w:p w:rsidR="00695BD2" w:rsidRPr="00D777F0" w:rsidRDefault="00695BD2" w:rsidP="00695BD2">
      <w:pPr>
        <w:autoSpaceDE w:val="0"/>
        <w:autoSpaceDN w:val="0"/>
        <w:adjustRightInd w:val="0"/>
        <w:jc w:val="both"/>
        <w:rPr>
          <w:szCs w:val="22"/>
        </w:rPr>
      </w:pPr>
      <w:r w:rsidRPr="00D777F0">
        <w:rPr>
          <w:szCs w:val="22"/>
        </w:rPr>
        <w:t xml:space="preserve">I conducted my audit in accordance with Thai Standards on Auditing (TSAs). My responsibilities under those standards are further described in the </w:t>
      </w:r>
      <w:r w:rsidRPr="00D777F0">
        <w:rPr>
          <w:i/>
          <w:iCs/>
          <w:szCs w:val="22"/>
        </w:rPr>
        <w:t>Auditor’s Responsibilities for the Audit of the Consolidated and Separate</w:t>
      </w:r>
      <w:r w:rsidRPr="00D777F0">
        <w:rPr>
          <w:szCs w:val="22"/>
        </w:rPr>
        <w:t xml:space="preserve"> </w:t>
      </w:r>
      <w:r w:rsidRPr="00D777F0">
        <w:rPr>
          <w:i/>
          <w:iCs/>
          <w:szCs w:val="22"/>
        </w:rPr>
        <w:t xml:space="preserve">Financial Statements </w:t>
      </w:r>
      <w:r w:rsidRPr="00D777F0">
        <w:rPr>
          <w:szCs w:val="22"/>
        </w:rPr>
        <w:t xml:space="preserve">section of my report. I am independent of the Group and the Company in accordance with </w:t>
      </w:r>
      <w:r>
        <w:rPr>
          <w:szCs w:val="22"/>
        </w:rPr>
        <w:t xml:space="preserve">the </w:t>
      </w:r>
      <w:r w:rsidRPr="00D777F0">
        <w:rPr>
          <w:szCs w:val="22"/>
        </w:rPr>
        <w:t>Code of Ethics for Professional Accountants issued by the Feder</w:t>
      </w:r>
      <w:r w:rsidR="00D50DA8">
        <w:rPr>
          <w:szCs w:val="22"/>
        </w:rPr>
        <w:t xml:space="preserve">ation of Accounting Professions </w:t>
      </w:r>
      <w:r>
        <w:rPr>
          <w:szCs w:val="22"/>
        </w:rPr>
        <w:t>that is</w:t>
      </w:r>
      <w:r w:rsidRPr="00D777F0">
        <w:rPr>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695BD2" w:rsidRDefault="00695BD2" w:rsidP="00695BD2">
      <w:pPr>
        <w:spacing w:after="160" w:line="259" w:lineRule="auto"/>
        <w:rPr>
          <w:i/>
          <w:iCs/>
          <w:szCs w:val="22"/>
        </w:rPr>
      </w:pPr>
    </w:p>
    <w:p w:rsidR="0069148D" w:rsidRDefault="0069148D" w:rsidP="0069148D">
      <w:pPr>
        <w:jc w:val="both"/>
        <w:rPr>
          <w:i/>
        </w:rPr>
      </w:pPr>
      <w:r w:rsidRPr="00C92BCE">
        <w:rPr>
          <w:i/>
        </w:rPr>
        <w:t xml:space="preserve">Material Uncertainty Related to Going Concern </w:t>
      </w:r>
    </w:p>
    <w:p w:rsidR="0069148D" w:rsidRDefault="0069148D" w:rsidP="00695BD2">
      <w:pPr>
        <w:spacing w:after="160" w:line="259" w:lineRule="auto"/>
        <w:rPr>
          <w:i/>
          <w:iCs/>
          <w:szCs w:val="22"/>
        </w:rPr>
      </w:pPr>
    </w:p>
    <w:p w:rsidR="0069148D" w:rsidRPr="0069148D" w:rsidRDefault="00CF4404" w:rsidP="0069148D">
      <w:pPr>
        <w:autoSpaceDE w:val="0"/>
        <w:autoSpaceDN w:val="0"/>
        <w:adjustRightInd w:val="0"/>
        <w:jc w:val="both"/>
        <w:rPr>
          <w:szCs w:val="22"/>
        </w:rPr>
      </w:pPr>
      <w:r>
        <w:rPr>
          <w:iCs/>
        </w:rPr>
        <w:t xml:space="preserve">I draw attention to </w:t>
      </w:r>
      <w:r w:rsidR="0069148D">
        <w:rPr>
          <w:szCs w:val="22"/>
        </w:rPr>
        <w:t>Note 2</w:t>
      </w:r>
      <w:r w:rsidR="00865F04">
        <w:rPr>
          <w:szCs w:val="22"/>
        </w:rPr>
        <w:t xml:space="preserve"> in</w:t>
      </w:r>
      <w:r w:rsidR="00A4655E">
        <w:rPr>
          <w:szCs w:val="22"/>
        </w:rPr>
        <w:t xml:space="preserve"> the financial statements</w:t>
      </w:r>
      <w:r w:rsidR="0069148D">
        <w:rPr>
          <w:szCs w:val="22"/>
        </w:rPr>
        <w:t xml:space="preserve">, which indicates that the Group and the Company </w:t>
      </w:r>
      <w:r w:rsidR="00227B0E">
        <w:rPr>
          <w:szCs w:val="22"/>
        </w:rPr>
        <w:t xml:space="preserve">  </w:t>
      </w:r>
      <w:r w:rsidR="0069148D">
        <w:rPr>
          <w:szCs w:val="22"/>
        </w:rPr>
        <w:t xml:space="preserve">incurred a net loss of Baht </w:t>
      </w:r>
      <w:r w:rsidR="0078676E">
        <w:rPr>
          <w:szCs w:val="22"/>
        </w:rPr>
        <w:t>98.79</w:t>
      </w:r>
      <w:r w:rsidR="00BF14C5">
        <w:rPr>
          <w:szCs w:val="22"/>
        </w:rPr>
        <w:t xml:space="preserve"> </w:t>
      </w:r>
      <w:r w:rsidR="0069148D">
        <w:rPr>
          <w:szCs w:val="22"/>
        </w:rPr>
        <w:t xml:space="preserve">million and Baht </w:t>
      </w:r>
      <w:r w:rsidR="0078676E">
        <w:rPr>
          <w:szCs w:val="22"/>
        </w:rPr>
        <w:t>118.26</w:t>
      </w:r>
      <w:r w:rsidR="0069148D">
        <w:rPr>
          <w:szCs w:val="22"/>
        </w:rPr>
        <w:t xml:space="preserve"> million, respectively during the year end</w:t>
      </w:r>
      <w:r w:rsidR="00920AAB">
        <w:rPr>
          <w:szCs w:val="22"/>
        </w:rPr>
        <w:t>ed</w:t>
      </w:r>
      <w:r w:rsidR="00B10D47">
        <w:rPr>
          <w:szCs w:val="22"/>
        </w:rPr>
        <w:t xml:space="preserve"> </w:t>
      </w:r>
      <w:r w:rsidR="004D13DB">
        <w:rPr>
          <w:szCs w:val="22"/>
        </w:rPr>
        <w:t>31 December 2018</w:t>
      </w:r>
      <w:r w:rsidR="0069148D">
        <w:rPr>
          <w:szCs w:val="22"/>
        </w:rPr>
        <w:t xml:space="preserve"> and, as of that date, the Group and the Company had deficit of Baht </w:t>
      </w:r>
      <w:r w:rsidR="00BF14C5">
        <w:rPr>
          <w:szCs w:val="22"/>
        </w:rPr>
        <w:t>1,</w:t>
      </w:r>
      <w:r w:rsidR="0078676E">
        <w:rPr>
          <w:szCs w:val="22"/>
        </w:rPr>
        <w:t>3</w:t>
      </w:r>
      <w:r w:rsidR="002F203B">
        <w:rPr>
          <w:szCs w:val="22"/>
        </w:rPr>
        <w:t>49.31</w:t>
      </w:r>
      <w:r w:rsidR="00BF14C5">
        <w:rPr>
          <w:szCs w:val="22"/>
        </w:rPr>
        <w:t xml:space="preserve"> </w:t>
      </w:r>
      <w:r w:rsidR="0069148D">
        <w:rPr>
          <w:szCs w:val="22"/>
        </w:rPr>
        <w:t xml:space="preserve">million and Baht </w:t>
      </w:r>
      <w:r w:rsidR="00BF14C5">
        <w:rPr>
          <w:szCs w:val="22"/>
        </w:rPr>
        <w:t>1,</w:t>
      </w:r>
      <w:r w:rsidR="002F203B">
        <w:rPr>
          <w:szCs w:val="22"/>
        </w:rPr>
        <w:t>197.53</w:t>
      </w:r>
      <w:r w:rsidR="00BF14C5">
        <w:rPr>
          <w:szCs w:val="22"/>
        </w:rPr>
        <w:t xml:space="preserve"> </w:t>
      </w:r>
      <w:r w:rsidR="0069148D">
        <w:rPr>
          <w:szCs w:val="22"/>
        </w:rPr>
        <w:t xml:space="preserve">million, respectively. </w:t>
      </w:r>
      <w:r w:rsidR="00865F04">
        <w:rPr>
          <w:szCs w:val="22"/>
        </w:rPr>
        <w:t>T</w:t>
      </w:r>
      <w:r w:rsidR="0069148D" w:rsidRPr="00990DAE">
        <w:rPr>
          <w:szCs w:val="22"/>
        </w:rPr>
        <w:t xml:space="preserve">hese events or conditions, along with other matters as set forth in </w:t>
      </w:r>
      <w:r w:rsidR="002F5E4E">
        <w:rPr>
          <w:szCs w:val="22"/>
        </w:rPr>
        <w:br/>
      </w:r>
      <w:r w:rsidR="0069148D" w:rsidRPr="00990DAE">
        <w:rPr>
          <w:szCs w:val="22"/>
        </w:rPr>
        <w:t xml:space="preserve">Note 2, indicate that a material uncertainty exists that may cast significant doubt on the </w:t>
      </w:r>
      <w:r w:rsidR="0069148D">
        <w:rPr>
          <w:szCs w:val="22"/>
        </w:rPr>
        <w:t>Group</w:t>
      </w:r>
      <w:r w:rsidR="00B10D47">
        <w:rPr>
          <w:szCs w:val="22"/>
        </w:rPr>
        <w:t>’s</w:t>
      </w:r>
      <w:r w:rsidR="0069148D">
        <w:rPr>
          <w:szCs w:val="22"/>
        </w:rPr>
        <w:t xml:space="preserve"> and the </w:t>
      </w:r>
      <w:r w:rsidR="0069148D" w:rsidRPr="00990DAE">
        <w:rPr>
          <w:szCs w:val="22"/>
        </w:rPr>
        <w:t>Company’s ability to continue as a going concern.</w:t>
      </w:r>
      <w:r w:rsidR="0069148D" w:rsidRPr="0069148D">
        <w:rPr>
          <w:rFonts w:hint="cs"/>
          <w:szCs w:val="22"/>
          <w:cs/>
          <w:lang w:bidi="th-TH"/>
        </w:rPr>
        <w:t xml:space="preserve"> </w:t>
      </w:r>
      <w:r w:rsidR="0069148D" w:rsidRPr="00E40B00">
        <w:rPr>
          <w:szCs w:val="22"/>
        </w:rPr>
        <w:t xml:space="preserve">My opinion </w:t>
      </w:r>
      <w:r w:rsidR="008B1BA6">
        <w:rPr>
          <w:szCs w:val="22"/>
        </w:rPr>
        <w:t xml:space="preserve">to the consolidated and separate financial statements </w:t>
      </w:r>
      <w:r w:rsidR="0069148D" w:rsidRPr="00E40B00">
        <w:rPr>
          <w:szCs w:val="22"/>
        </w:rPr>
        <w:t>is not modified in respect of th</w:t>
      </w:r>
      <w:r w:rsidR="00E21D48">
        <w:rPr>
          <w:szCs w:val="22"/>
        </w:rPr>
        <w:t>is</w:t>
      </w:r>
      <w:r w:rsidR="0069148D" w:rsidRPr="00E40B00">
        <w:rPr>
          <w:szCs w:val="22"/>
        </w:rPr>
        <w:t xml:space="preserve"> matter</w:t>
      </w:r>
      <w:r w:rsidR="0069148D" w:rsidRPr="0069148D">
        <w:rPr>
          <w:szCs w:val="22"/>
        </w:rPr>
        <w:t>.</w:t>
      </w:r>
    </w:p>
    <w:p w:rsidR="009B034F" w:rsidRDefault="009B034F" w:rsidP="00695BD2">
      <w:pPr>
        <w:spacing w:after="160" w:line="259" w:lineRule="auto"/>
        <w:rPr>
          <w:i/>
          <w:iCs/>
          <w:szCs w:val="22"/>
        </w:rPr>
      </w:pPr>
    </w:p>
    <w:p w:rsidR="00FD5C43" w:rsidRDefault="00FD5C43" w:rsidP="00695BD2">
      <w:pPr>
        <w:spacing w:after="160" w:line="259" w:lineRule="auto"/>
        <w:rPr>
          <w:i/>
          <w:iCs/>
          <w:szCs w:val="22"/>
        </w:rPr>
        <w:sectPr w:rsidR="00FD5C43" w:rsidSect="00B00D21">
          <w:headerReference w:type="default" r:id="rId14"/>
          <w:footerReference w:type="default" r:id="rId15"/>
          <w:pgSz w:w="11907" w:h="16840"/>
          <w:pgMar w:top="691" w:right="1152" w:bottom="576" w:left="1152" w:header="720" w:footer="720" w:gutter="0"/>
          <w:pgNumType w:start="1"/>
          <w:cols w:space="720"/>
        </w:sectPr>
      </w:pPr>
    </w:p>
    <w:p w:rsidR="00695BD2" w:rsidRPr="00EF6257" w:rsidRDefault="00695BD2" w:rsidP="0069148D">
      <w:pPr>
        <w:spacing w:line="240" w:lineRule="auto"/>
        <w:rPr>
          <w:i/>
          <w:iCs/>
          <w:szCs w:val="22"/>
        </w:rPr>
      </w:pPr>
      <w:r w:rsidRPr="00EF6257">
        <w:rPr>
          <w:i/>
          <w:iCs/>
          <w:szCs w:val="22"/>
        </w:rPr>
        <w:lastRenderedPageBreak/>
        <w:t>Key Audit Matters</w:t>
      </w:r>
    </w:p>
    <w:p w:rsidR="00695BD2" w:rsidRPr="0073210B" w:rsidRDefault="00695BD2" w:rsidP="00695BD2">
      <w:pPr>
        <w:autoSpaceDE w:val="0"/>
        <w:autoSpaceDN w:val="0"/>
        <w:adjustRightInd w:val="0"/>
        <w:rPr>
          <w:sz w:val="16"/>
          <w:szCs w:val="16"/>
        </w:rPr>
      </w:pPr>
      <w:r w:rsidRPr="00EF6257">
        <w:rPr>
          <w:b/>
          <w:bCs/>
          <w:szCs w:val="22"/>
        </w:rPr>
        <w:t xml:space="preserve"> </w:t>
      </w:r>
    </w:p>
    <w:p w:rsidR="00695BD2" w:rsidRDefault="00695BD2" w:rsidP="00695BD2">
      <w:pPr>
        <w:autoSpaceDE w:val="0"/>
        <w:autoSpaceDN w:val="0"/>
        <w:adjustRightInd w:val="0"/>
        <w:jc w:val="both"/>
        <w:rPr>
          <w:szCs w:val="22"/>
        </w:rPr>
      </w:pPr>
      <w:r w:rsidRPr="00D777F0">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8B1BA6">
        <w:rPr>
          <w:szCs w:val="22"/>
        </w:rPr>
        <w:t xml:space="preserve"> In addition to the matter described in the </w:t>
      </w:r>
      <w:r w:rsidR="008B1BA6" w:rsidRPr="00897FFE">
        <w:rPr>
          <w:i/>
          <w:iCs/>
          <w:szCs w:val="22"/>
        </w:rPr>
        <w:t>Material Uncertainty Related to Going Concern</w:t>
      </w:r>
      <w:r w:rsidR="008B1BA6">
        <w:rPr>
          <w:szCs w:val="22"/>
        </w:rPr>
        <w:t xml:space="preserve"> section, I have determined the matters described below to be the key audit matters to be communicated in my report.</w:t>
      </w:r>
    </w:p>
    <w:p w:rsidR="004810C7" w:rsidRPr="0073210B" w:rsidRDefault="004810C7" w:rsidP="00695BD2">
      <w:pPr>
        <w:autoSpaceDE w:val="0"/>
        <w:autoSpaceDN w:val="0"/>
        <w:adjustRightInd w:val="0"/>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36"/>
      </w:tblGrid>
      <w:tr w:rsidR="004810C7" w:rsidRPr="00EF6257" w:rsidTr="00E559CE">
        <w:tc>
          <w:tcPr>
            <w:tcW w:w="9711" w:type="dxa"/>
            <w:gridSpan w:val="2"/>
            <w:shd w:val="clear" w:color="auto" w:fill="auto"/>
          </w:tcPr>
          <w:p w:rsidR="004810C7" w:rsidRPr="004810C7" w:rsidRDefault="00141D64" w:rsidP="003C1C19">
            <w:pPr>
              <w:autoSpaceDE w:val="0"/>
              <w:autoSpaceDN w:val="0"/>
              <w:adjustRightInd w:val="0"/>
              <w:rPr>
                <w:b/>
                <w:bCs/>
                <w:szCs w:val="22"/>
              </w:rPr>
            </w:pPr>
            <w:r>
              <w:rPr>
                <w:b/>
                <w:bCs/>
                <w:szCs w:val="22"/>
              </w:rPr>
              <w:t>The</w:t>
            </w:r>
            <w:r w:rsidR="004810C7" w:rsidRPr="004810C7">
              <w:rPr>
                <w:b/>
                <w:bCs/>
                <w:szCs w:val="22"/>
              </w:rPr>
              <w:t xml:space="preserve"> recognition </w:t>
            </w:r>
            <w:r>
              <w:rPr>
                <w:rFonts w:ascii="Angsana New" w:hAnsi="Angsana New" w:cs="Angsana New"/>
                <w:b/>
                <w:bCs/>
                <w:sz w:val="30"/>
                <w:szCs w:val="30"/>
              </w:rPr>
              <w:t xml:space="preserve">of </w:t>
            </w:r>
            <w:r>
              <w:rPr>
                <w:b/>
                <w:bCs/>
                <w:szCs w:val="22"/>
              </w:rPr>
              <w:t>r</w:t>
            </w:r>
            <w:r w:rsidRPr="004810C7">
              <w:rPr>
                <w:b/>
                <w:bCs/>
                <w:szCs w:val="22"/>
              </w:rPr>
              <w:t xml:space="preserve">evenue from </w:t>
            </w:r>
            <w:r w:rsidR="003C1C19">
              <w:rPr>
                <w:b/>
                <w:bCs/>
                <w:szCs w:val="22"/>
              </w:rPr>
              <w:t>rendering of</w:t>
            </w:r>
            <w:r w:rsidRPr="004810C7">
              <w:rPr>
                <w:b/>
                <w:bCs/>
                <w:szCs w:val="22"/>
              </w:rPr>
              <w:t xml:space="preserve"> services</w:t>
            </w:r>
          </w:p>
        </w:tc>
      </w:tr>
      <w:tr w:rsidR="004810C7" w:rsidRPr="00EF6257" w:rsidTr="00E559CE">
        <w:tc>
          <w:tcPr>
            <w:tcW w:w="9711" w:type="dxa"/>
            <w:gridSpan w:val="2"/>
            <w:shd w:val="clear" w:color="auto" w:fill="auto"/>
          </w:tcPr>
          <w:p w:rsidR="004810C7" w:rsidRPr="00D4535C" w:rsidRDefault="004810C7" w:rsidP="00952540">
            <w:pPr>
              <w:autoSpaceDE w:val="0"/>
              <w:autoSpaceDN w:val="0"/>
              <w:adjustRightInd w:val="0"/>
              <w:rPr>
                <w:szCs w:val="22"/>
              </w:rPr>
            </w:pPr>
            <w:r w:rsidRPr="005B18A8">
              <w:rPr>
                <w:szCs w:val="22"/>
              </w:rPr>
              <w:t xml:space="preserve">Refer to Note </w:t>
            </w:r>
            <w:r w:rsidR="00952540">
              <w:rPr>
                <w:szCs w:val="22"/>
                <w:lang w:bidi="th-TH"/>
              </w:rPr>
              <w:t>3</w:t>
            </w:r>
            <w:r w:rsidRPr="005B18A8">
              <w:rPr>
                <w:szCs w:val="22"/>
                <w:lang w:bidi="th-TH"/>
              </w:rPr>
              <w:t xml:space="preserve"> (</w:t>
            </w:r>
            <w:r w:rsidR="00952540">
              <w:rPr>
                <w:szCs w:val="22"/>
                <w:lang w:bidi="th-TH"/>
              </w:rPr>
              <w:t>p</w:t>
            </w:r>
            <w:r w:rsidRPr="005B18A8">
              <w:rPr>
                <w:szCs w:val="22"/>
                <w:lang w:bidi="th-TH"/>
              </w:rPr>
              <w:t>)</w:t>
            </w:r>
          </w:p>
        </w:tc>
      </w:tr>
      <w:tr w:rsidR="004810C7" w:rsidRPr="00EF6257" w:rsidTr="00E559CE">
        <w:tc>
          <w:tcPr>
            <w:tcW w:w="4675" w:type="dxa"/>
            <w:shd w:val="clear" w:color="auto" w:fill="auto"/>
          </w:tcPr>
          <w:p w:rsidR="004810C7" w:rsidRPr="00D4535C" w:rsidRDefault="004810C7" w:rsidP="00554C61">
            <w:pPr>
              <w:autoSpaceDE w:val="0"/>
              <w:autoSpaceDN w:val="0"/>
              <w:adjustRightInd w:val="0"/>
              <w:rPr>
                <w:b/>
                <w:bCs/>
                <w:szCs w:val="22"/>
              </w:rPr>
            </w:pPr>
            <w:r w:rsidRPr="00D4535C">
              <w:rPr>
                <w:b/>
                <w:bCs/>
                <w:szCs w:val="22"/>
              </w:rPr>
              <w:t>The key audit matter</w:t>
            </w:r>
          </w:p>
        </w:tc>
        <w:tc>
          <w:tcPr>
            <w:tcW w:w="5036" w:type="dxa"/>
            <w:shd w:val="clear" w:color="auto" w:fill="auto"/>
          </w:tcPr>
          <w:p w:rsidR="004810C7" w:rsidRPr="00D4535C" w:rsidRDefault="004810C7" w:rsidP="00554C61">
            <w:pPr>
              <w:autoSpaceDE w:val="0"/>
              <w:autoSpaceDN w:val="0"/>
              <w:adjustRightInd w:val="0"/>
              <w:rPr>
                <w:b/>
                <w:bCs/>
                <w:szCs w:val="22"/>
              </w:rPr>
            </w:pPr>
            <w:r w:rsidRPr="00D4535C">
              <w:rPr>
                <w:b/>
                <w:bCs/>
                <w:szCs w:val="22"/>
              </w:rPr>
              <w:t>How the matter was addressed in the audit</w:t>
            </w:r>
          </w:p>
        </w:tc>
      </w:tr>
      <w:tr w:rsidR="004810C7" w:rsidRPr="00EF6257" w:rsidTr="0073210B">
        <w:trPr>
          <w:trHeight w:val="3877"/>
        </w:trPr>
        <w:tc>
          <w:tcPr>
            <w:tcW w:w="4675" w:type="dxa"/>
            <w:shd w:val="clear" w:color="auto" w:fill="auto"/>
          </w:tcPr>
          <w:p w:rsidR="004810C7" w:rsidRPr="00D22957" w:rsidRDefault="00D22957" w:rsidP="00952540">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r w:rsidRPr="00753967">
              <w:rPr>
                <w:rFonts w:ascii="Times New Roman" w:eastAsia="Times New Roman" w:hAnsi="Times New Roman" w:cs="Times New Roman"/>
                <w:iCs/>
                <w:color w:val="auto"/>
                <w:sz w:val="22"/>
                <w:szCs w:val="22"/>
                <w:lang w:val="en-AU" w:bidi="ar-SA"/>
              </w:rPr>
              <w:t>The Group has several types of revenue through various channels. Under agreements with</w:t>
            </w:r>
            <w:r w:rsidR="00952540">
              <w:rPr>
                <w:rFonts w:ascii="Times New Roman" w:eastAsia="Times New Roman" w:hAnsi="Times New Roman" w:cs="Times New Roman"/>
                <w:iCs/>
                <w:color w:val="auto"/>
                <w:sz w:val="22"/>
                <w:szCs w:val="22"/>
                <w:lang w:val="en-AU" w:bidi="ar-SA"/>
              </w:rPr>
              <w:t xml:space="preserve"> the </w:t>
            </w:r>
            <w:r w:rsidRPr="00753967">
              <w:rPr>
                <w:rFonts w:ascii="Times New Roman" w:eastAsia="Times New Roman" w:hAnsi="Times New Roman" w:cs="Times New Roman"/>
                <w:iCs/>
                <w:color w:val="auto"/>
                <w:sz w:val="22"/>
                <w:szCs w:val="22"/>
                <w:lang w:val="en-AU" w:bidi="ar-SA"/>
              </w:rPr>
              <w:t>customers</w:t>
            </w:r>
            <w:r w:rsidR="00952540">
              <w:rPr>
                <w:rFonts w:ascii="Times New Roman" w:eastAsia="Times New Roman" w:hAnsi="Times New Roman" w:cs="Times New Roman"/>
                <w:iCs/>
                <w:color w:val="auto"/>
                <w:sz w:val="22"/>
                <w:szCs w:val="22"/>
                <w:lang w:val="en-AU" w:bidi="ar-SA"/>
              </w:rPr>
              <w:t>, these</w:t>
            </w:r>
            <w:r w:rsidRPr="00753967">
              <w:rPr>
                <w:rFonts w:ascii="Times New Roman" w:eastAsia="Times New Roman" w:hAnsi="Times New Roman" w:cs="Times New Roman"/>
                <w:iCs/>
                <w:color w:val="auto"/>
                <w:sz w:val="22"/>
                <w:szCs w:val="22"/>
                <w:lang w:val="en-AU" w:bidi="ar-SA"/>
              </w:rPr>
              <w:t xml:space="preserve"> contain a variety of terms and conditions, such as type of services, scope of services, the pricing arrangement, sales promotion and discount. These factors may affect the amount and timing of revenue recognition. The Group’s revenue is significant to the financial statements and has a direct impact on its operating results, which the users of financial statements pay particular attention. </w:t>
            </w:r>
            <w:r w:rsidRPr="00C825FE">
              <w:rPr>
                <w:rFonts w:ascii="Times New Roman" w:eastAsia="Times New Roman" w:hAnsi="Times New Roman" w:cs="Times New Roman"/>
                <w:iCs/>
                <w:color w:val="auto"/>
                <w:sz w:val="22"/>
                <w:szCs w:val="22"/>
                <w:lang w:val="en-AU" w:bidi="ar-SA"/>
              </w:rPr>
              <w:t>Therefore, I have determined this matter to be a key audit matter.</w:t>
            </w:r>
          </w:p>
        </w:tc>
        <w:tc>
          <w:tcPr>
            <w:tcW w:w="5036" w:type="dxa"/>
            <w:shd w:val="clear" w:color="auto" w:fill="auto"/>
          </w:tcPr>
          <w:p w:rsidR="007E2049" w:rsidRPr="005B18A8" w:rsidRDefault="00952540" w:rsidP="00FD7ECD">
            <w:pPr>
              <w:pStyle w:val="Default"/>
              <w:jc w:val="thaiDistribute"/>
              <w:rPr>
                <w:rFonts w:ascii="Times New Roman" w:eastAsia="Times New Roman" w:hAnsi="Times New Roman" w:cs="Times New Roman"/>
                <w:iCs/>
                <w:color w:val="auto"/>
                <w:sz w:val="22"/>
                <w:szCs w:val="22"/>
                <w:lang w:val="en-AU" w:bidi="ar-SA"/>
              </w:rPr>
            </w:pPr>
            <w:r>
              <w:rPr>
                <w:rFonts w:ascii="Times New Roman" w:eastAsia="Times New Roman" w:hAnsi="Times New Roman" w:cs="Times New Roman"/>
                <w:iCs/>
                <w:color w:val="auto"/>
                <w:sz w:val="22"/>
                <w:szCs w:val="22"/>
                <w:lang w:val="en-AU" w:bidi="ar-SA"/>
              </w:rPr>
              <w:t>The</w:t>
            </w:r>
            <w:r w:rsidR="007E2049" w:rsidRPr="005B18A8">
              <w:rPr>
                <w:rFonts w:ascii="Times New Roman" w:eastAsia="Times New Roman" w:hAnsi="Times New Roman" w:cs="Times New Roman"/>
                <w:iCs/>
                <w:color w:val="auto"/>
                <w:sz w:val="22"/>
                <w:szCs w:val="22"/>
                <w:lang w:val="en-AU" w:bidi="ar-SA"/>
              </w:rPr>
              <w:t xml:space="preserve"> audit procedures included</w:t>
            </w:r>
            <w:r>
              <w:rPr>
                <w:rFonts w:ascii="Times New Roman" w:eastAsia="Times New Roman" w:hAnsi="Times New Roman" w:cs="Times New Roman"/>
                <w:iCs/>
                <w:color w:val="auto"/>
                <w:sz w:val="22"/>
                <w:szCs w:val="22"/>
                <w:lang w:val="en-AU" w:bidi="ar-SA"/>
              </w:rPr>
              <w:t xml:space="preserve"> the following</w:t>
            </w:r>
            <w:r w:rsidR="007E2049" w:rsidRPr="005B18A8">
              <w:rPr>
                <w:rFonts w:ascii="Times New Roman" w:eastAsia="Times New Roman" w:hAnsi="Times New Roman" w:cs="Times New Roman"/>
                <w:iCs/>
                <w:color w:val="auto"/>
                <w:sz w:val="22"/>
                <w:szCs w:val="22"/>
                <w:lang w:val="en-AU" w:bidi="ar-SA"/>
              </w:rPr>
              <w:t>:</w:t>
            </w:r>
          </w:p>
          <w:p w:rsidR="007E2049" w:rsidRPr="009D6DCE" w:rsidRDefault="00952540" w:rsidP="00FD7ECD">
            <w:pPr>
              <w:pStyle w:val="ListParagraph"/>
              <w:numPr>
                <w:ilvl w:val="0"/>
                <w:numId w:val="36"/>
              </w:numPr>
              <w:autoSpaceDE w:val="0"/>
              <w:autoSpaceDN w:val="0"/>
              <w:adjustRightInd w:val="0"/>
              <w:spacing w:before="120" w:after="120" w:line="240" w:lineRule="exact"/>
              <w:ind w:left="346" w:hanging="346"/>
              <w:jc w:val="thaiDistribute"/>
              <w:rPr>
                <w:szCs w:val="22"/>
              </w:rPr>
            </w:pPr>
            <w:r>
              <w:rPr>
                <w:rFonts w:eastAsia="Calibri"/>
                <w:color w:val="000000"/>
                <w:szCs w:val="22"/>
                <w:lang w:val="en-AU"/>
              </w:rPr>
              <w:t>U</w:t>
            </w:r>
            <w:proofErr w:type="spellStart"/>
            <w:r>
              <w:rPr>
                <w:rFonts w:eastAsia="Calibri"/>
                <w:color w:val="000000"/>
                <w:szCs w:val="22"/>
              </w:rPr>
              <w:t>nderstand</w:t>
            </w:r>
            <w:proofErr w:type="spellEnd"/>
            <w:r w:rsidR="007E2049" w:rsidRPr="005B18A8">
              <w:rPr>
                <w:rFonts w:eastAsia="Calibri"/>
                <w:color w:val="000000"/>
                <w:szCs w:val="22"/>
              </w:rPr>
              <w:t xml:space="preserve"> </w:t>
            </w:r>
            <w:r w:rsidR="007E2049">
              <w:rPr>
                <w:rFonts w:eastAsia="Calibri"/>
                <w:color w:val="000000"/>
                <w:szCs w:val="22"/>
              </w:rPr>
              <w:t xml:space="preserve">and assess the effectiveness </w:t>
            </w:r>
            <w:r w:rsidR="007E2049" w:rsidRPr="005B18A8">
              <w:rPr>
                <w:rFonts w:eastAsia="Calibri"/>
                <w:color w:val="000000"/>
                <w:szCs w:val="22"/>
              </w:rPr>
              <w:t>of internal control</w:t>
            </w:r>
            <w:r w:rsidR="007E2049" w:rsidRPr="00FD7ECD">
              <w:rPr>
                <w:rFonts w:eastAsia="Calibri"/>
                <w:color w:val="000000"/>
                <w:szCs w:val="22"/>
              </w:rPr>
              <w:t xml:space="preserve"> </w:t>
            </w:r>
            <w:r w:rsidR="007E2049">
              <w:rPr>
                <w:rFonts w:eastAsia="Calibri"/>
                <w:color w:val="000000"/>
                <w:szCs w:val="22"/>
              </w:rPr>
              <w:t xml:space="preserve">including relevant information technology system </w:t>
            </w:r>
            <w:r w:rsidR="007E2049" w:rsidRPr="005B18A8">
              <w:rPr>
                <w:rFonts w:eastAsia="Calibri"/>
                <w:color w:val="000000"/>
                <w:szCs w:val="22"/>
              </w:rPr>
              <w:t>related to the revenue</w:t>
            </w:r>
            <w:r w:rsidR="007E2049">
              <w:rPr>
                <w:rFonts w:eastAsia="Calibri"/>
                <w:color w:val="000000"/>
                <w:szCs w:val="22"/>
              </w:rPr>
              <w:t xml:space="preserve"> recognition</w:t>
            </w:r>
            <w:r>
              <w:rPr>
                <w:rFonts w:eastAsia="Calibri"/>
                <w:color w:val="000000"/>
                <w:szCs w:val="22"/>
              </w:rPr>
              <w:t>;</w:t>
            </w:r>
          </w:p>
          <w:p w:rsidR="001D6656" w:rsidRDefault="00B16219" w:rsidP="00FD7ECD">
            <w:pPr>
              <w:pStyle w:val="ListParagraph"/>
              <w:numPr>
                <w:ilvl w:val="0"/>
                <w:numId w:val="36"/>
              </w:numPr>
              <w:autoSpaceDE w:val="0"/>
              <w:autoSpaceDN w:val="0"/>
              <w:adjustRightInd w:val="0"/>
              <w:spacing w:before="120" w:after="120" w:line="240" w:lineRule="exact"/>
              <w:ind w:left="346" w:hanging="346"/>
              <w:contextualSpacing w:val="0"/>
              <w:jc w:val="thaiDistribute"/>
              <w:rPr>
                <w:szCs w:val="22"/>
              </w:rPr>
            </w:pPr>
            <w:r>
              <w:rPr>
                <w:rFonts w:eastAsia="Calibri"/>
                <w:color w:val="000000"/>
                <w:szCs w:val="22"/>
              </w:rPr>
              <w:t>Apply a sampling method to select service agreements</w:t>
            </w:r>
            <w:r w:rsidR="007E2049">
              <w:rPr>
                <w:rFonts w:eastAsia="Calibri"/>
                <w:color w:val="000000"/>
                <w:szCs w:val="22"/>
              </w:rPr>
              <w:t xml:space="preserve"> to assess whether revenue recognition </w:t>
            </w:r>
            <w:r w:rsidR="00952540">
              <w:rPr>
                <w:rFonts w:eastAsia="Calibri"/>
                <w:color w:val="000000"/>
                <w:szCs w:val="22"/>
              </w:rPr>
              <w:t>was consistent</w:t>
            </w:r>
            <w:r w:rsidR="007E2049">
              <w:rPr>
                <w:rFonts w:eastAsia="Calibri"/>
                <w:color w:val="000000"/>
                <w:szCs w:val="22"/>
              </w:rPr>
              <w:t xml:space="preserve"> with the term</w:t>
            </w:r>
            <w:r w:rsidR="00A0499F">
              <w:rPr>
                <w:rFonts w:eastAsia="Calibri"/>
                <w:color w:val="000000"/>
                <w:szCs w:val="22"/>
              </w:rPr>
              <w:t>s</w:t>
            </w:r>
            <w:r w:rsidR="007E2049">
              <w:rPr>
                <w:rFonts w:eastAsia="Calibri"/>
                <w:color w:val="000000"/>
                <w:szCs w:val="22"/>
              </w:rPr>
              <w:t xml:space="preserve"> and condition</w:t>
            </w:r>
            <w:r w:rsidR="00A0499F">
              <w:rPr>
                <w:rFonts w:eastAsia="Calibri"/>
                <w:color w:val="000000"/>
                <w:szCs w:val="22"/>
              </w:rPr>
              <w:t>s</w:t>
            </w:r>
            <w:r w:rsidR="007E2049">
              <w:rPr>
                <w:rFonts w:eastAsia="Calibri"/>
                <w:color w:val="000000"/>
                <w:szCs w:val="22"/>
              </w:rPr>
              <w:t xml:space="preserve"> </w:t>
            </w:r>
            <w:r w:rsidR="00952540">
              <w:rPr>
                <w:rFonts w:eastAsia="Calibri"/>
                <w:color w:val="000000"/>
                <w:szCs w:val="22"/>
              </w:rPr>
              <w:t>of</w:t>
            </w:r>
            <w:r w:rsidR="007E2049">
              <w:rPr>
                <w:rFonts w:eastAsia="Calibri"/>
                <w:color w:val="000000"/>
                <w:szCs w:val="22"/>
              </w:rPr>
              <w:t xml:space="preserve"> the relevant agreement</w:t>
            </w:r>
            <w:r w:rsidR="00A0499F">
              <w:rPr>
                <w:rFonts w:eastAsia="Calibri"/>
                <w:color w:val="000000"/>
                <w:szCs w:val="22"/>
              </w:rPr>
              <w:t>s</w:t>
            </w:r>
            <w:r w:rsidR="00952540">
              <w:rPr>
                <w:rFonts w:eastAsia="Calibri"/>
                <w:color w:val="000000"/>
                <w:szCs w:val="22"/>
              </w:rPr>
              <w:t>;</w:t>
            </w:r>
          </w:p>
          <w:p w:rsidR="004810C7" w:rsidRPr="001D6656" w:rsidRDefault="00952540" w:rsidP="00FD7ECD">
            <w:pPr>
              <w:pStyle w:val="ListParagraph"/>
              <w:numPr>
                <w:ilvl w:val="0"/>
                <w:numId w:val="36"/>
              </w:numPr>
              <w:autoSpaceDE w:val="0"/>
              <w:autoSpaceDN w:val="0"/>
              <w:adjustRightInd w:val="0"/>
              <w:spacing w:after="120" w:line="240" w:lineRule="exact"/>
              <w:ind w:left="346" w:hanging="346"/>
              <w:contextualSpacing w:val="0"/>
              <w:jc w:val="thaiDistribute"/>
              <w:rPr>
                <w:szCs w:val="22"/>
              </w:rPr>
            </w:pPr>
            <w:r>
              <w:rPr>
                <w:szCs w:val="22"/>
              </w:rPr>
              <w:t>Perform testing on sampling basis</w:t>
            </w:r>
            <w:r w:rsidR="007E2049" w:rsidRPr="001D6656">
              <w:rPr>
                <w:szCs w:val="22"/>
              </w:rPr>
              <w:t xml:space="preserve"> for</w:t>
            </w:r>
            <w:r>
              <w:rPr>
                <w:rFonts w:eastAsia="Calibri"/>
                <w:color w:val="000000"/>
                <w:szCs w:val="22"/>
              </w:rPr>
              <w:t xml:space="preserve"> </w:t>
            </w:r>
            <w:r w:rsidR="007E2049" w:rsidRPr="001D6656">
              <w:rPr>
                <w:rFonts w:eastAsia="Calibri"/>
                <w:color w:val="000000"/>
                <w:szCs w:val="22"/>
              </w:rPr>
              <w:t xml:space="preserve">revenue </w:t>
            </w:r>
            <w:r>
              <w:rPr>
                <w:rFonts w:eastAsia="Calibri"/>
                <w:color w:val="000000"/>
                <w:szCs w:val="22"/>
              </w:rPr>
              <w:t>transaction</w:t>
            </w:r>
            <w:r w:rsidR="006F58A3">
              <w:rPr>
                <w:rFonts w:eastAsia="Calibri"/>
                <w:color w:val="000000"/>
                <w:szCs w:val="22"/>
              </w:rPr>
              <w:t>s</w:t>
            </w:r>
            <w:r>
              <w:rPr>
                <w:rFonts w:eastAsia="Calibri"/>
                <w:color w:val="000000"/>
                <w:szCs w:val="22"/>
              </w:rPr>
              <w:t xml:space="preserve"> </w:t>
            </w:r>
            <w:r w:rsidR="007E2049" w:rsidRPr="001D6656">
              <w:rPr>
                <w:szCs w:val="22"/>
              </w:rPr>
              <w:t>incurred during the year and during the periods before and after closed to the year end</w:t>
            </w:r>
            <w:r>
              <w:rPr>
                <w:szCs w:val="22"/>
              </w:rPr>
              <w:t xml:space="preserve"> with related documents;</w:t>
            </w:r>
          </w:p>
          <w:p w:rsidR="007E2049" w:rsidRPr="007E2049" w:rsidRDefault="00952540" w:rsidP="0073210B">
            <w:pPr>
              <w:pStyle w:val="ListParagraph"/>
              <w:numPr>
                <w:ilvl w:val="0"/>
                <w:numId w:val="36"/>
              </w:numPr>
              <w:autoSpaceDE w:val="0"/>
              <w:autoSpaceDN w:val="0"/>
              <w:adjustRightInd w:val="0"/>
              <w:spacing w:before="120" w:line="240" w:lineRule="exact"/>
              <w:ind w:left="346" w:hanging="346"/>
              <w:jc w:val="thaiDistribute"/>
              <w:rPr>
                <w:szCs w:val="22"/>
              </w:rPr>
            </w:pPr>
            <w:r>
              <w:rPr>
                <w:szCs w:val="22"/>
              </w:rPr>
              <w:t>P</w:t>
            </w:r>
            <w:r w:rsidR="007E2049" w:rsidRPr="005B18A8">
              <w:rPr>
                <w:szCs w:val="22"/>
              </w:rPr>
              <w:t>erform analysis on revenue by comparison with historical data and industry information</w:t>
            </w:r>
          </w:p>
        </w:tc>
      </w:tr>
    </w:tbl>
    <w:p w:rsidR="006C126B" w:rsidRPr="0073210B" w:rsidRDefault="006C126B" w:rsidP="00695BD2">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36"/>
      </w:tblGrid>
      <w:tr w:rsidR="00695BD2" w:rsidRPr="00EF6257" w:rsidTr="0052189A">
        <w:trPr>
          <w:tblHeader/>
        </w:trPr>
        <w:tc>
          <w:tcPr>
            <w:tcW w:w="9711" w:type="dxa"/>
            <w:gridSpan w:val="2"/>
            <w:shd w:val="clear" w:color="auto" w:fill="auto"/>
          </w:tcPr>
          <w:p w:rsidR="00695BD2" w:rsidRPr="007E2049" w:rsidRDefault="007E2049" w:rsidP="007E2049">
            <w:pPr>
              <w:pStyle w:val="BodyText"/>
              <w:spacing w:after="0" w:line="240" w:lineRule="auto"/>
              <w:rPr>
                <w:rFonts w:ascii="Angsana New" w:hAnsi="Angsana New" w:cs="Angsana New"/>
                <w:b/>
                <w:bCs/>
                <w:sz w:val="30"/>
                <w:szCs w:val="30"/>
              </w:rPr>
            </w:pPr>
            <w:r w:rsidRPr="007E2049">
              <w:rPr>
                <w:b/>
                <w:bCs/>
                <w:szCs w:val="22"/>
              </w:rPr>
              <w:t xml:space="preserve">Impairment of digital television licence and investment in subsidiary and valuation of trade and other accounts receivable with related parties </w:t>
            </w:r>
            <w:r w:rsidRPr="007E2049">
              <w:rPr>
                <w:rFonts w:ascii="Angsana New" w:hAnsi="Angsana New" w:cs="Angsana New"/>
                <w:b/>
                <w:bCs/>
                <w:sz w:val="30"/>
                <w:szCs w:val="30"/>
              </w:rPr>
              <w:t xml:space="preserve"> </w:t>
            </w:r>
          </w:p>
        </w:tc>
      </w:tr>
      <w:tr w:rsidR="00695BD2" w:rsidRPr="00EF6257" w:rsidTr="0052189A">
        <w:trPr>
          <w:tblHeader/>
        </w:trPr>
        <w:tc>
          <w:tcPr>
            <w:tcW w:w="9711" w:type="dxa"/>
            <w:gridSpan w:val="2"/>
            <w:shd w:val="clear" w:color="auto" w:fill="auto"/>
          </w:tcPr>
          <w:p w:rsidR="00695BD2" w:rsidRPr="00D4535C" w:rsidRDefault="00695BD2" w:rsidP="00554C61">
            <w:pPr>
              <w:autoSpaceDE w:val="0"/>
              <w:autoSpaceDN w:val="0"/>
              <w:adjustRightInd w:val="0"/>
              <w:rPr>
                <w:szCs w:val="22"/>
              </w:rPr>
            </w:pPr>
            <w:r>
              <w:rPr>
                <w:szCs w:val="22"/>
              </w:rPr>
              <w:t>Refer</w:t>
            </w:r>
            <w:r w:rsidR="0044391B">
              <w:rPr>
                <w:szCs w:val="22"/>
              </w:rPr>
              <w:t xml:space="preserve"> to Note</w:t>
            </w:r>
            <w:r w:rsidR="008B1BA6">
              <w:rPr>
                <w:szCs w:val="22"/>
              </w:rPr>
              <w:t>s</w:t>
            </w:r>
            <w:r w:rsidR="0044391B">
              <w:rPr>
                <w:szCs w:val="22"/>
              </w:rPr>
              <w:t xml:space="preserve"> </w:t>
            </w:r>
            <w:r w:rsidR="00554C61">
              <w:rPr>
                <w:szCs w:val="22"/>
              </w:rPr>
              <w:t xml:space="preserve">4, </w:t>
            </w:r>
            <w:r w:rsidR="005A58CF">
              <w:rPr>
                <w:szCs w:val="22"/>
              </w:rPr>
              <w:t>7,</w:t>
            </w:r>
            <w:r w:rsidR="00E4166F">
              <w:rPr>
                <w:szCs w:val="22"/>
              </w:rPr>
              <w:t xml:space="preserve"> </w:t>
            </w:r>
            <w:r w:rsidR="0044391B">
              <w:rPr>
                <w:szCs w:val="22"/>
              </w:rPr>
              <w:t xml:space="preserve">8, </w:t>
            </w:r>
            <w:r w:rsidR="00E4166F">
              <w:rPr>
                <w:szCs w:val="22"/>
              </w:rPr>
              <w:t>10</w:t>
            </w:r>
            <w:r w:rsidRPr="00D4535C">
              <w:rPr>
                <w:szCs w:val="22"/>
              </w:rPr>
              <w:t xml:space="preserve"> </w:t>
            </w:r>
            <w:r w:rsidR="00E4166F">
              <w:rPr>
                <w:szCs w:val="22"/>
              </w:rPr>
              <w:t>and 14</w:t>
            </w:r>
          </w:p>
        </w:tc>
      </w:tr>
      <w:tr w:rsidR="00695BD2" w:rsidRPr="00EF6257" w:rsidTr="0052189A">
        <w:trPr>
          <w:tblHeader/>
        </w:trPr>
        <w:tc>
          <w:tcPr>
            <w:tcW w:w="4675" w:type="dxa"/>
            <w:shd w:val="clear" w:color="auto" w:fill="auto"/>
          </w:tcPr>
          <w:p w:rsidR="00695BD2" w:rsidRPr="00D4535C" w:rsidRDefault="00695BD2" w:rsidP="00C10D2A">
            <w:pPr>
              <w:autoSpaceDE w:val="0"/>
              <w:autoSpaceDN w:val="0"/>
              <w:adjustRightInd w:val="0"/>
              <w:rPr>
                <w:b/>
                <w:bCs/>
                <w:szCs w:val="22"/>
              </w:rPr>
            </w:pPr>
            <w:r w:rsidRPr="00D4535C">
              <w:rPr>
                <w:b/>
                <w:bCs/>
                <w:szCs w:val="22"/>
              </w:rPr>
              <w:t>The key audit matter</w:t>
            </w:r>
          </w:p>
        </w:tc>
        <w:tc>
          <w:tcPr>
            <w:tcW w:w="5036" w:type="dxa"/>
            <w:shd w:val="clear" w:color="auto" w:fill="auto"/>
          </w:tcPr>
          <w:p w:rsidR="00695BD2" w:rsidRPr="00D4535C" w:rsidRDefault="00695BD2" w:rsidP="00C10D2A">
            <w:pPr>
              <w:autoSpaceDE w:val="0"/>
              <w:autoSpaceDN w:val="0"/>
              <w:adjustRightInd w:val="0"/>
              <w:rPr>
                <w:b/>
                <w:bCs/>
                <w:szCs w:val="22"/>
              </w:rPr>
            </w:pPr>
            <w:r w:rsidRPr="00D4535C">
              <w:rPr>
                <w:b/>
                <w:bCs/>
                <w:szCs w:val="22"/>
              </w:rPr>
              <w:t>How the matter was addressed in the audit</w:t>
            </w:r>
          </w:p>
        </w:tc>
      </w:tr>
      <w:tr w:rsidR="00695BD2" w:rsidRPr="00EF6257" w:rsidTr="00E559CE">
        <w:tc>
          <w:tcPr>
            <w:tcW w:w="4675" w:type="dxa"/>
            <w:shd w:val="clear" w:color="auto" w:fill="auto"/>
          </w:tcPr>
          <w:p w:rsidR="001D6656" w:rsidRPr="00CB1537" w:rsidRDefault="001D6656" w:rsidP="0073210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60" w:line="240" w:lineRule="atLeast"/>
              <w:jc w:val="thaiDistribute"/>
              <w:rPr>
                <w:rFonts w:ascii="Times New Roman" w:eastAsia="Times New Roman" w:hAnsi="Times New Roman" w:cs="Times New Roman"/>
                <w:iCs/>
                <w:color w:val="auto"/>
                <w:sz w:val="22"/>
                <w:szCs w:val="22"/>
                <w:lang w:val="en-AU" w:bidi="ar-SA"/>
              </w:rPr>
            </w:pPr>
            <w:r w:rsidRPr="00CB1537">
              <w:rPr>
                <w:rFonts w:ascii="Times New Roman" w:eastAsia="Times New Roman" w:hAnsi="Times New Roman" w:cs="Times New Roman"/>
                <w:iCs/>
                <w:color w:val="auto"/>
                <w:sz w:val="22"/>
                <w:szCs w:val="22"/>
                <w:lang w:val="en-AU" w:bidi="ar-SA"/>
              </w:rPr>
              <w:t xml:space="preserve">A subsidiary </w:t>
            </w:r>
            <w:r>
              <w:rPr>
                <w:rFonts w:ascii="Times New Roman" w:eastAsia="Times New Roman" w:hAnsi="Times New Roman" w:cs="Angsana New"/>
                <w:iCs/>
                <w:color w:val="auto"/>
                <w:sz w:val="22"/>
                <w:szCs w:val="28"/>
              </w:rPr>
              <w:t>was granted</w:t>
            </w:r>
            <w:r w:rsidRPr="00CB1537">
              <w:rPr>
                <w:rFonts w:ascii="Times New Roman" w:eastAsia="Times New Roman" w:hAnsi="Times New Roman" w:cs="Times New Roman"/>
                <w:iCs/>
                <w:color w:val="auto"/>
                <w:sz w:val="22"/>
                <w:szCs w:val="22"/>
                <w:lang w:val="en-AU" w:bidi="ar-SA"/>
              </w:rPr>
              <w:t xml:space="preserve"> the commercial digital terrestrial television licence (“licence”)</w:t>
            </w:r>
            <w:r>
              <w:rPr>
                <w:rFonts w:ascii="Times New Roman" w:eastAsia="Times New Roman" w:hAnsi="Times New Roman" w:cs="Times New Roman"/>
                <w:iCs/>
                <w:color w:val="auto"/>
                <w:sz w:val="22"/>
                <w:szCs w:val="22"/>
                <w:lang w:val="en-AU" w:bidi="ar-SA"/>
              </w:rPr>
              <w:t>.</w:t>
            </w:r>
            <w:r w:rsidRPr="00CB1537">
              <w:rPr>
                <w:rFonts w:ascii="Times New Roman" w:eastAsia="Times New Roman" w:hAnsi="Times New Roman" w:cs="Times New Roman"/>
                <w:iCs/>
                <w:color w:val="auto"/>
                <w:sz w:val="22"/>
                <w:szCs w:val="22"/>
                <w:lang w:val="en-AU" w:bidi="ar-SA"/>
              </w:rPr>
              <w:t xml:space="preserve"> </w:t>
            </w:r>
            <w:r>
              <w:rPr>
                <w:rFonts w:ascii="Times New Roman" w:eastAsia="Times New Roman" w:hAnsi="Times New Roman" w:cs="Times New Roman"/>
                <w:iCs/>
                <w:color w:val="auto"/>
                <w:sz w:val="22"/>
                <w:szCs w:val="22"/>
                <w:lang w:val="en-AU" w:bidi="ar-SA"/>
              </w:rPr>
              <w:t>As the h</w:t>
            </w:r>
            <w:r w:rsidRPr="00CB1537">
              <w:rPr>
                <w:rFonts w:ascii="Times New Roman" w:eastAsia="Times New Roman" w:hAnsi="Times New Roman" w:cs="Times New Roman"/>
                <w:iCs/>
                <w:color w:val="auto"/>
                <w:sz w:val="22"/>
                <w:szCs w:val="22"/>
                <w:lang w:val="en-AU" w:bidi="ar-SA"/>
              </w:rPr>
              <w:t xml:space="preserve">igh competition in the </w:t>
            </w:r>
            <w:r>
              <w:rPr>
                <w:rFonts w:ascii="Times New Roman" w:eastAsia="Times New Roman" w:hAnsi="Times New Roman" w:cs="Times New Roman"/>
                <w:iCs/>
                <w:color w:val="auto"/>
                <w:sz w:val="22"/>
                <w:szCs w:val="22"/>
                <w:lang w:val="en-AU" w:bidi="ar-SA"/>
              </w:rPr>
              <w:t xml:space="preserve">digital </w:t>
            </w:r>
            <w:r w:rsidRPr="00CB1537">
              <w:rPr>
                <w:rFonts w:ascii="Times New Roman" w:eastAsia="Times New Roman" w:hAnsi="Times New Roman" w:cs="Times New Roman"/>
                <w:iCs/>
                <w:color w:val="auto"/>
                <w:sz w:val="22"/>
                <w:szCs w:val="22"/>
                <w:lang w:val="en-AU" w:bidi="ar-SA"/>
              </w:rPr>
              <w:t xml:space="preserve">television </w:t>
            </w:r>
            <w:r>
              <w:rPr>
                <w:rFonts w:ascii="Times New Roman" w:eastAsia="Times New Roman" w:hAnsi="Times New Roman" w:cs="Times New Roman"/>
                <w:iCs/>
                <w:color w:val="auto"/>
                <w:sz w:val="22"/>
                <w:szCs w:val="22"/>
                <w:lang w:val="en-AU" w:bidi="ar-SA"/>
              </w:rPr>
              <w:t>business in Thailand, t</w:t>
            </w:r>
            <w:r w:rsidRPr="00CB1537">
              <w:rPr>
                <w:rFonts w:ascii="Times New Roman" w:eastAsia="Times New Roman" w:hAnsi="Times New Roman" w:cs="Times New Roman"/>
                <w:iCs/>
                <w:color w:val="auto"/>
                <w:sz w:val="22"/>
                <w:szCs w:val="22"/>
                <w:lang w:val="en-AU" w:bidi="ar-SA"/>
              </w:rPr>
              <w:t>here is</w:t>
            </w:r>
            <w:r>
              <w:rPr>
                <w:rFonts w:ascii="Times New Roman" w:eastAsia="Times New Roman" w:hAnsi="Times New Roman" w:cs="Angsana New"/>
                <w:iCs/>
                <w:color w:val="auto"/>
                <w:sz w:val="22"/>
                <w:szCs w:val="28"/>
              </w:rPr>
              <w:t xml:space="preserve"> the </w:t>
            </w:r>
            <w:r w:rsidRPr="00CB1537">
              <w:rPr>
                <w:rFonts w:ascii="Times New Roman" w:eastAsia="Times New Roman" w:hAnsi="Times New Roman" w:cs="Times New Roman"/>
                <w:iCs/>
                <w:color w:val="auto"/>
                <w:sz w:val="22"/>
                <w:szCs w:val="22"/>
                <w:lang w:val="en-AU" w:bidi="ar-SA"/>
              </w:rPr>
              <w:t>risk that operation results</w:t>
            </w:r>
            <w:r>
              <w:rPr>
                <w:rFonts w:ascii="Times New Roman" w:eastAsia="Times New Roman" w:hAnsi="Times New Roman" w:cs="Times New Roman"/>
                <w:iCs/>
                <w:color w:val="auto"/>
                <w:sz w:val="22"/>
                <w:szCs w:val="22"/>
                <w:lang w:val="en-AU" w:bidi="ar-SA"/>
              </w:rPr>
              <w:t xml:space="preserve"> of the subsidiary</w:t>
            </w:r>
            <w:r w:rsidRPr="00CB1537">
              <w:rPr>
                <w:rFonts w:ascii="Times New Roman" w:eastAsia="Times New Roman" w:hAnsi="Times New Roman" w:cs="Times New Roman"/>
                <w:iCs/>
                <w:color w:val="auto"/>
                <w:sz w:val="22"/>
                <w:szCs w:val="22"/>
                <w:lang w:val="en-AU" w:bidi="ar-SA"/>
              </w:rPr>
              <w:t xml:space="preserve"> may not be in line with </w:t>
            </w:r>
            <w:r>
              <w:rPr>
                <w:rFonts w:ascii="Times New Roman" w:eastAsia="Times New Roman" w:hAnsi="Times New Roman" w:cs="Times New Roman"/>
                <w:iCs/>
                <w:color w:val="auto"/>
                <w:sz w:val="22"/>
                <w:szCs w:val="22"/>
                <w:lang w:val="en-AU" w:bidi="ar-SA"/>
              </w:rPr>
              <w:t xml:space="preserve">its </w:t>
            </w:r>
            <w:r w:rsidRPr="00CB1537">
              <w:rPr>
                <w:rFonts w:ascii="Times New Roman" w:eastAsia="Times New Roman" w:hAnsi="Times New Roman" w:cs="Times New Roman"/>
                <w:iCs/>
                <w:color w:val="auto"/>
                <w:sz w:val="22"/>
                <w:szCs w:val="22"/>
                <w:lang w:val="en-AU" w:bidi="ar-SA"/>
              </w:rPr>
              <w:t xml:space="preserve">initial </w:t>
            </w:r>
            <w:bookmarkStart w:id="0" w:name="_GoBack"/>
            <w:r w:rsidRPr="00CB1537">
              <w:rPr>
                <w:rFonts w:ascii="Times New Roman" w:eastAsia="Times New Roman" w:hAnsi="Times New Roman" w:cs="Times New Roman"/>
                <w:iCs/>
                <w:color w:val="auto"/>
                <w:sz w:val="22"/>
                <w:szCs w:val="22"/>
                <w:lang w:val="en-AU" w:bidi="ar-SA"/>
              </w:rPr>
              <w:t>expectations and forecasts</w:t>
            </w:r>
            <w:r>
              <w:rPr>
                <w:rFonts w:ascii="Times New Roman" w:eastAsia="Times New Roman" w:hAnsi="Times New Roman" w:cs="Times New Roman"/>
                <w:iCs/>
                <w:color w:val="auto"/>
                <w:sz w:val="22"/>
                <w:szCs w:val="22"/>
                <w:lang w:val="en-AU" w:bidi="ar-SA"/>
              </w:rPr>
              <w:t>.</w:t>
            </w:r>
            <w:r w:rsidRPr="00CB1537">
              <w:rPr>
                <w:rFonts w:ascii="Times New Roman" w:eastAsia="Times New Roman" w:hAnsi="Times New Roman" w:cs="Times New Roman"/>
                <w:iCs/>
                <w:color w:val="auto"/>
                <w:sz w:val="22"/>
                <w:szCs w:val="22"/>
                <w:lang w:val="en-AU" w:bidi="ar-SA"/>
              </w:rPr>
              <w:t xml:space="preserve"> </w:t>
            </w:r>
            <w:bookmarkEnd w:id="0"/>
          </w:p>
          <w:p w:rsidR="001D6656" w:rsidRPr="0073210B" w:rsidRDefault="001D6656" w:rsidP="0073210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60" w:line="240" w:lineRule="atLeast"/>
              <w:jc w:val="thaiDistribute"/>
              <w:rPr>
                <w:rFonts w:ascii="Times New Roman" w:eastAsia="Times New Roman" w:hAnsi="Times New Roman" w:cs="Angsana New"/>
                <w:iCs/>
                <w:color w:val="auto"/>
                <w:sz w:val="22"/>
                <w:szCs w:val="28"/>
                <w:lang w:val="en-AU"/>
              </w:rPr>
            </w:pPr>
            <w:r>
              <w:rPr>
                <w:rFonts w:ascii="Times New Roman" w:eastAsia="Times New Roman" w:hAnsi="Times New Roman" w:cs="Angsana New"/>
                <w:iCs/>
                <w:color w:val="auto"/>
                <w:sz w:val="22"/>
                <w:szCs w:val="28"/>
                <w:lang w:val="en-AU"/>
              </w:rPr>
              <w:t xml:space="preserve">Moreover, </w:t>
            </w:r>
            <w:r w:rsidRPr="00AD1D3D">
              <w:rPr>
                <w:rFonts w:ascii="Times New Roman" w:eastAsia="Times New Roman" w:hAnsi="Times New Roman" w:cs="Angsana New"/>
                <w:iCs/>
                <w:color w:val="auto"/>
                <w:sz w:val="22"/>
                <w:szCs w:val="28"/>
                <w:lang w:val="en-AU"/>
              </w:rPr>
              <w:t xml:space="preserve">the recent trend of </w:t>
            </w:r>
            <w:r>
              <w:rPr>
                <w:rFonts w:ascii="Times New Roman" w:eastAsia="Times New Roman" w:hAnsi="Times New Roman" w:cs="Angsana New"/>
                <w:iCs/>
                <w:color w:val="auto"/>
                <w:sz w:val="22"/>
                <w:szCs w:val="28"/>
                <w:lang w:val="en-AU"/>
              </w:rPr>
              <w:t>the</w:t>
            </w:r>
            <w:r w:rsidRPr="00AD1D3D">
              <w:rPr>
                <w:rFonts w:ascii="Times New Roman" w:eastAsia="Times New Roman" w:hAnsi="Times New Roman" w:cs="Angsana New"/>
                <w:iCs/>
                <w:color w:val="auto"/>
                <w:sz w:val="22"/>
                <w:szCs w:val="28"/>
                <w:lang w:val="en-AU"/>
              </w:rPr>
              <w:t xml:space="preserve"> consumer behaviour </w:t>
            </w:r>
            <w:r>
              <w:rPr>
                <w:rFonts w:ascii="Times New Roman" w:eastAsia="Times New Roman" w:hAnsi="Times New Roman" w:cs="Angsana New"/>
                <w:iCs/>
                <w:color w:val="auto"/>
                <w:sz w:val="22"/>
                <w:szCs w:val="28"/>
                <w:lang w:val="en-AU"/>
              </w:rPr>
              <w:t xml:space="preserve">is changed </w:t>
            </w:r>
            <w:r w:rsidRPr="00AD1D3D">
              <w:rPr>
                <w:rFonts w:ascii="Times New Roman" w:eastAsia="Times New Roman" w:hAnsi="Times New Roman" w:cs="Angsana New"/>
                <w:iCs/>
                <w:color w:val="auto"/>
                <w:sz w:val="22"/>
                <w:szCs w:val="28"/>
                <w:lang w:val="en-AU"/>
              </w:rPr>
              <w:t xml:space="preserve">and the current economic </w:t>
            </w:r>
            <w:r>
              <w:rPr>
                <w:rFonts w:ascii="Times New Roman" w:eastAsia="Times New Roman" w:hAnsi="Times New Roman" w:cs="Angsana New"/>
                <w:iCs/>
                <w:color w:val="auto"/>
                <w:sz w:val="22"/>
                <w:szCs w:val="28"/>
                <w:lang w:val="en-AU"/>
              </w:rPr>
              <w:t xml:space="preserve">is in the </w:t>
            </w:r>
            <w:r w:rsidRPr="00AD1D3D">
              <w:rPr>
                <w:rFonts w:ascii="Times New Roman" w:eastAsia="Times New Roman" w:hAnsi="Times New Roman" w:cs="Angsana New"/>
                <w:iCs/>
                <w:color w:val="auto"/>
                <w:sz w:val="22"/>
                <w:szCs w:val="28"/>
                <w:lang w:val="en-AU"/>
              </w:rPr>
              <w:t>downturn</w:t>
            </w:r>
            <w:r>
              <w:rPr>
                <w:rFonts w:ascii="Times New Roman" w:eastAsia="Times New Roman" w:hAnsi="Times New Roman" w:cs="Angsana New"/>
                <w:iCs/>
                <w:color w:val="auto"/>
                <w:sz w:val="22"/>
                <w:szCs w:val="28"/>
                <w:lang w:val="en-AU"/>
              </w:rPr>
              <w:t xml:space="preserve"> situation.</w:t>
            </w:r>
            <w:r>
              <w:rPr>
                <w:rFonts w:ascii="Times New Roman" w:eastAsia="Times New Roman" w:hAnsi="Times New Roman" w:cs="Angsana New"/>
                <w:iCs/>
                <w:color w:val="auto"/>
                <w:sz w:val="22"/>
                <w:szCs w:val="28"/>
              </w:rPr>
              <w:t xml:space="preserve"> Certain related parties of the Group are operating in the high competitive businesses.</w:t>
            </w:r>
          </w:p>
          <w:p w:rsidR="001D6656" w:rsidRPr="00036979" w:rsidRDefault="001D6656" w:rsidP="001D6656">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r>
              <w:rPr>
                <w:rFonts w:ascii="Times New Roman" w:eastAsia="Times New Roman" w:hAnsi="Times New Roman" w:cs="Times New Roman"/>
                <w:iCs/>
                <w:color w:val="auto"/>
                <w:sz w:val="22"/>
                <w:szCs w:val="22"/>
                <w:lang w:val="en-AU"/>
              </w:rPr>
              <w:t>Consequently, t</w:t>
            </w:r>
            <w:r w:rsidRPr="00EC3605">
              <w:rPr>
                <w:rFonts w:ascii="Times New Roman" w:eastAsia="Times New Roman" w:hAnsi="Times New Roman" w:cs="Times New Roman"/>
                <w:iCs/>
                <w:color w:val="auto"/>
                <w:sz w:val="22"/>
                <w:szCs w:val="22"/>
                <w:lang w:val="en-AU" w:bidi="ar-SA"/>
              </w:rPr>
              <w:t>hese matters affec</w:t>
            </w:r>
            <w:r>
              <w:rPr>
                <w:rFonts w:ascii="Times New Roman" w:eastAsia="Times New Roman" w:hAnsi="Times New Roman" w:cs="Times New Roman"/>
                <w:iCs/>
                <w:color w:val="auto"/>
                <w:sz w:val="22"/>
                <w:szCs w:val="22"/>
                <w:lang w:val="en-AU" w:bidi="ar-SA"/>
              </w:rPr>
              <w:t>t the operations of subsidiary and certain related parties</w:t>
            </w:r>
            <w:r w:rsidRPr="00EC3605">
              <w:rPr>
                <w:rFonts w:ascii="Times New Roman" w:eastAsia="Times New Roman" w:hAnsi="Times New Roman" w:cs="Times New Roman"/>
                <w:iCs/>
                <w:color w:val="auto"/>
                <w:sz w:val="22"/>
                <w:szCs w:val="22"/>
                <w:lang w:val="en-AU" w:bidi="ar-SA"/>
              </w:rPr>
              <w:t xml:space="preserve"> which are indicators of impairment </w:t>
            </w:r>
            <w:r>
              <w:rPr>
                <w:rFonts w:ascii="Times New Roman" w:eastAsia="Times New Roman" w:hAnsi="Times New Roman" w:cs="Times New Roman"/>
                <w:iCs/>
                <w:color w:val="auto"/>
                <w:sz w:val="22"/>
                <w:szCs w:val="22"/>
                <w:lang w:val="en-AU" w:bidi="ar-SA"/>
              </w:rPr>
              <w:t>of license in the consolidated financial statements and investment in subsidiary which owns the license</w:t>
            </w:r>
            <w:r w:rsidRPr="00EC3605">
              <w:rPr>
                <w:rFonts w:ascii="Times New Roman" w:eastAsia="Times New Roman" w:hAnsi="Times New Roman" w:cs="Times New Roman"/>
                <w:iCs/>
                <w:color w:val="auto"/>
                <w:sz w:val="22"/>
                <w:szCs w:val="22"/>
                <w:lang w:val="en-AU" w:bidi="ar-SA"/>
              </w:rPr>
              <w:t xml:space="preserve"> </w:t>
            </w:r>
            <w:r>
              <w:rPr>
                <w:rFonts w:ascii="Times New Roman" w:eastAsia="Times New Roman" w:hAnsi="Times New Roman" w:cs="Times New Roman"/>
                <w:iCs/>
                <w:color w:val="auto"/>
                <w:sz w:val="22"/>
                <w:szCs w:val="22"/>
                <w:lang w:val="en-AU" w:bidi="ar-SA"/>
              </w:rPr>
              <w:t xml:space="preserve">in the separate financial statements </w:t>
            </w:r>
            <w:r w:rsidRPr="00EC3605">
              <w:rPr>
                <w:rFonts w:ascii="Times New Roman" w:eastAsia="Times New Roman" w:hAnsi="Times New Roman" w:cs="Times New Roman"/>
                <w:iCs/>
                <w:color w:val="auto"/>
                <w:sz w:val="22"/>
                <w:szCs w:val="22"/>
                <w:lang w:val="en-AU" w:bidi="ar-SA"/>
              </w:rPr>
              <w:t>and</w:t>
            </w:r>
            <w:r>
              <w:rPr>
                <w:rFonts w:ascii="Times New Roman" w:eastAsia="Times New Roman" w:hAnsi="Times New Roman" w:cs="Times New Roman"/>
                <w:iCs/>
                <w:color w:val="auto"/>
                <w:sz w:val="22"/>
                <w:szCs w:val="22"/>
                <w:lang w:val="en-AU" w:bidi="ar-SA"/>
              </w:rPr>
              <w:t xml:space="preserve"> the risk of</w:t>
            </w:r>
            <w:r w:rsidRPr="00EC3605">
              <w:rPr>
                <w:rFonts w:ascii="Times New Roman" w:eastAsia="Times New Roman" w:hAnsi="Times New Roman" w:cs="Times New Roman"/>
                <w:iCs/>
                <w:color w:val="auto"/>
                <w:sz w:val="22"/>
                <w:szCs w:val="22"/>
                <w:lang w:val="en-AU" w:bidi="ar-SA"/>
              </w:rPr>
              <w:t xml:space="preserve"> </w:t>
            </w:r>
            <w:r>
              <w:rPr>
                <w:rFonts w:ascii="Times New Roman" w:eastAsia="Times New Roman" w:hAnsi="Times New Roman" w:cs="Times New Roman"/>
                <w:iCs/>
                <w:color w:val="auto"/>
                <w:sz w:val="22"/>
                <w:szCs w:val="22"/>
                <w:lang w:val="en-AU" w:bidi="ar-SA"/>
              </w:rPr>
              <w:t xml:space="preserve">recoverable amount of </w:t>
            </w:r>
            <w:r w:rsidRPr="00EC3605">
              <w:rPr>
                <w:rFonts w:ascii="Times New Roman" w:eastAsia="Times New Roman" w:hAnsi="Times New Roman" w:cs="Times New Roman"/>
                <w:iCs/>
                <w:color w:val="auto"/>
                <w:sz w:val="22"/>
                <w:szCs w:val="22"/>
                <w:lang w:val="en-AU" w:bidi="ar-SA"/>
              </w:rPr>
              <w:t xml:space="preserve">trade and other </w:t>
            </w:r>
            <w:r>
              <w:rPr>
                <w:rFonts w:ascii="Times New Roman" w:eastAsia="Times New Roman" w:hAnsi="Times New Roman" w:cs="Times New Roman"/>
                <w:iCs/>
                <w:color w:val="auto"/>
                <w:sz w:val="22"/>
                <w:szCs w:val="22"/>
                <w:lang w:val="en-AU" w:bidi="ar-SA"/>
              </w:rPr>
              <w:t xml:space="preserve">accounts </w:t>
            </w:r>
            <w:r w:rsidRPr="00EC3605">
              <w:rPr>
                <w:rFonts w:ascii="Times New Roman" w:eastAsia="Times New Roman" w:hAnsi="Times New Roman" w:cs="Times New Roman"/>
                <w:iCs/>
                <w:color w:val="auto"/>
                <w:sz w:val="22"/>
                <w:szCs w:val="22"/>
                <w:lang w:val="en-AU" w:bidi="ar-SA"/>
              </w:rPr>
              <w:t>receivable wi</w:t>
            </w:r>
            <w:r>
              <w:rPr>
                <w:rFonts w:ascii="Times New Roman" w:eastAsia="Times New Roman" w:hAnsi="Times New Roman" w:cs="Times New Roman"/>
                <w:iCs/>
                <w:color w:val="auto"/>
                <w:sz w:val="22"/>
                <w:szCs w:val="22"/>
                <w:lang w:val="en-AU" w:bidi="ar-SA"/>
              </w:rPr>
              <w:t>th related partie</w:t>
            </w:r>
            <w:r>
              <w:rPr>
                <w:rFonts w:ascii="Times New Roman" w:eastAsia="Times New Roman" w:hAnsi="Times New Roman" w:cs="Angsana New"/>
                <w:iCs/>
                <w:color w:val="auto"/>
                <w:sz w:val="22"/>
                <w:szCs w:val="28"/>
                <w:lang w:val="en-AU"/>
              </w:rPr>
              <w:t>s in the consolidated and separate financial statement.</w:t>
            </w:r>
          </w:p>
          <w:p w:rsidR="001D6656" w:rsidRPr="00797C70" w:rsidRDefault="001D6656" w:rsidP="001D6656">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p>
          <w:p w:rsidR="001D6656" w:rsidRPr="00CB1537" w:rsidRDefault="001D6656" w:rsidP="000F307A">
            <w:pPr>
              <w:pStyle w:val="Default"/>
              <w:pageBreakBefore/>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r>
              <w:rPr>
                <w:rFonts w:ascii="Times New Roman" w:eastAsia="Times New Roman" w:hAnsi="Times New Roman" w:cs="Times New Roman"/>
                <w:iCs/>
                <w:color w:val="auto"/>
                <w:sz w:val="22"/>
                <w:szCs w:val="22"/>
                <w:lang w:val="en-AU" w:bidi="ar-SA"/>
              </w:rPr>
              <w:t>As there is inherent uncertainty in the estimation and the management has to involve with the high level of judgement to</w:t>
            </w:r>
            <w:r w:rsidRPr="00CB1537">
              <w:rPr>
                <w:rFonts w:ascii="Times New Roman" w:eastAsia="Times New Roman" w:hAnsi="Times New Roman" w:cs="Times New Roman"/>
                <w:iCs/>
                <w:color w:val="auto"/>
                <w:sz w:val="22"/>
                <w:szCs w:val="22"/>
                <w:lang w:val="en-AU" w:bidi="ar-SA"/>
              </w:rPr>
              <w:t xml:space="preserve"> determin</w:t>
            </w:r>
            <w:r>
              <w:rPr>
                <w:rFonts w:ascii="Times New Roman" w:eastAsia="Times New Roman" w:hAnsi="Times New Roman" w:cs="Times New Roman"/>
                <w:iCs/>
                <w:color w:val="auto"/>
                <w:sz w:val="22"/>
                <w:szCs w:val="22"/>
                <w:lang w:val="en-AU" w:bidi="ar-SA"/>
              </w:rPr>
              <w:t>e</w:t>
            </w:r>
            <w:r w:rsidRPr="00CB1537">
              <w:rPr>
                <w:rFonts w:ascii="Times New Roman" w:eastAsia="Times New Roman" w:hAnsi="Times New Roman" w:cs="Times New Roman"/>
                <w:iCs/>
                <w:color w:val="auto"/>
                <w:sz w:val="22"/>
                <w:szCs w:val="22"/>
                <w:lang w:val="en-AU" w:bidi="ar-SA"/>
              </w:rPr>
              <w:t xml:space="preserve"> the</w:t>
            </w:r>
            <w:r>
              <w:rPr>
                <w:rFonts w:ascii="Times New Roman" w:eastAsia="Times New Roman" w:hAnsi="Times New Roman" w:cs="Times New Roman"/>
                <w:iCs/>
                <w:color w:val="auto"/>
                <w:sz w:val="22"/>
                <w:szCs w:val="22"/>
                <w:lang w:val="en-AU" w:bidi="ar-SA"/>
              </w:rPr>
              <w:t xml:space="preserve"> key</w:t>
            </w:r>
            <w:r w:rsidRPr="00CB1537">
              <w:rPr>
                <w:rFonts w:ascii="Times New Roman" w:eastAsia="Times New Roman" w:hAnsi="Times New Roman" w:cs="Times New Roman"/>
                <w:iCs/>
                <w:color w:val="auto"/>
                <w:sz w:val="22"/>
                <w:szCs w:val="22"/>
                <w:lang w:val="en-AU" w:bidi="ar-SA"/>
              </w:rPr>
              <w:t xml:space="preserve"> assumptions used to estimate the recoverable amount of licence</w:t>
            </w:r>
            <w:r>
              <w:rPr>
                <w:rFonts w:ascii="Times New Roman" w:eastAsia="Times New Roman" w:hAnsi="Times New Roman" w:cs="Times New Roman"/>
                <w:iCs/>
                <w:color w:val="auto"/>
                <w:sz w:val="22"/>
                <w:szCs w:val="22"/>
                <w:lang w:val="en-AU" w:bidi="ar-SA"/>
              </w:rPr>
              <w:t xml:space="preserve"> and</w:t>
            </w:r>
            <w:r w:rsidRPr="00CB1537">
              <w:rPr>
                <w:rFonts w:ascii="Times New Roman" w:eastAsia="Times New Roman" w:hAnsi="Times New Roman" w:cs="Times New Roman"/>
                <w:iCs/>
                <w:color w:val="auto"/>
                <w:sz w:val="22"/>
                <w:szCs w:val="22"/>
                <w:lang w:val="en-AU" w:bidi="ar-SA"/>
              </w:rPr>
              <w:t xml:space="preserve"> investment in the subsidiary and</w:t>
            </w:r>
            <w:r>
              <w:rPr>
                <w:rFonts w:ascii="Times New Roman" w:eastAsia="Times New Roman" w:hAnsi="Times New Roman" w:cs="Times New Roman"/>
                <w:iCs/>
                <w:color w:val="auto"/>
                <w:sz w:val="22"/>
                <w:szCs w:val="22"/>
                <w:lang w:val="en-AU" w:bidi="ar-SA"/>
              </w:rPr>
              <w:t xml:space="preserve"> determine the recoverability of </w:t>
            </w:r>
            <w:r w:rsidRPr="00CB1537">
              <w:rPr>
                <w:rFonts w:ascii="Times New Roman" w:eastAsia="Times New Roman" w:hAnsi="Times New Roman" w:cs="Times New Roman"/>
                <w:iCs/>
                <w:color w:val="auto"/>
                <w:sz w:val="22"/>
                <w:szCs w:val="22"/>
                <w:lang w:val="en-AU" w:bidi="ar-SA"/>
              </w:rPr>
              <w:t>trade and other accounts receivable with related parties</w:t>
            </w:r>
            <w:r>
              <w:rPr>
                <w:rFonts w:ascii="Times New Roman" w:eastAsia="Times New Roman" w:hAnsi="Times New Roman" w:cs="Times New Roman"/>
                <w:iCs/>
                <w:color w:val="auto"/>
                <w:sz w:val="22"/>
                <w:szCs w:val="22"/>
                <w:lang w:val="en-AU" w:bidi="ar-SA"/>
              </w:rPr>
              <w:t xml:space="preserve"> including the amount of allowance for doubtful account of the receivables. As well as, the net b</w:t>
            </w:r>
            <w:r>
              <w:rPr>
                <w:rFonts w:ascii="Times New Roman" w:eastAsia="Times New Roman" w:hAnsi="Times New Roman" w:cs="Angsana New"/>
                <w:iCs/>
                <w:color w:val="auto"/>
                <w:sz w:val="22"/>
                <w:szCs w:val="28"/>
                <w:lang w:val="en-AU"/>
              </w:rPr>
              <w:t xml:space="preserve">ook value of license, investment in subsidiary and trade and other </w:t>
            </w:r>
            <w:r w:rsidRPr="0086642E">
              <w:rPr>
                <w:rFonts w:ascii="Times New Roman" w:eastAsia="Times New Roman" w:hAnsi="Times New Roman" w:cs="Angsana New"/>
                <w:iCs/>
                <w:color w:val="auto"/>
                <w:sz w:val="22"/>
                <w:szCs w:val="28"/>
                <w:lang w:val="en-AU"/>
              </w:rPr>
              <w:t>accounts receivable</w:t>
            </w:r>
            <w:r>
              <w:rPr>
                <w:rFonts w:ascii="Times New Roman" w:eastAsia="Times New Roman" w:hAnsi="Times New Roman" w:cs="Angsana New"/>
                <w:iCs/>
                <w:color w:val="auto"/>
                <w:sz w:val="22"/>
                <w:szCs w:val="28"/>
                <w:lang w:val="en-AU"/>
              </w:rPr>
              <w:t xml:space="preserve"> are significant.</w:t>
            </w:r>
          </w:p>
          <w:p w:rsidR="001D6656" w:rsidRPr="00CB1537" w:rsidRDefault="001D6656" w:rsidP="001D6656">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p>
          <w:p w:rsidR="009B034F" w:rsidRDefault="001D6656" w:rsidP="001D6656">
            <w:pPr>
              <w:autoSpaceDE w:val="0"/>
              <w:autoSpaceDN w:val="0"/>
              <w:adjustRightInd w:val="0"/>
              <w:ind w:right="139"/>
              <w:jc w:val="thaiDistribute"/>
              <w:rPr>
                <w:rFonts w:cs="Angsana New"/>
                <w:iCs/>
                <w:szCs w:val="22"/>
              </w:rPr>
            </w:pPr>
            <w:r w:rsidRPr="00CB1537">
              <w:rPr>
                <w:iCs/>
                <w:szCs w:val="22"/>
                <w:lang w:val="en-AU"/>
              </w:rPr>
              <w:t>Therefore, I have determined this matter to be a key audit matter.</w:t>
            </w:r>
          </w:p>
          <w:p w:rsidR="006B34BB" w:rsidRPr="0069148D" w:rsidRDefault="006B34BB" w:rsidP="0069148D">
            <w:pPr>
              <w:autoSpaceDE w:val="0"/>
              <w:autoSpaceDN w:val="0"/>
              <w:adjustRightInd w:val="0"/>
              <w:ind w:right="139"/>
              <w:jc w:val="thaiDistribute"/>
              <w:rPr>
                <w:rFonts w:cs="Angsana New"/>
                <w:iCs/>
                <w:szCs w:val="22"/>
              </w:rPr>
            </w:pPr>
          </w:p>
        </w:tc>
        <w:tc>
          <w:tcPr>
            <w:tcW w:w="5036" w:type="dxa"/>
            <w:shd w:val="clear" w:color="auto" w:fill="auto"/>
          </w:tcPr>
          <w:p w:rsidR="001D6656" w:rsidRDefault="00952540" w:rsidP="001D6656">
            <w:pPr>
              <w:autoSpaceDE w:val="0"/>
              <w:autoSpaceDN w:val="0"/>
              <w:adjustRightInd w:val="0"/>
              <w:spacing w:after="120" w:line="240" w:lineRule="exact"/>
              <w:jc w:val="thaiDistribute"/>
              <w:rPr>
                <w:iCs/>
                <w:szCs w:val="22"/>
                <w:lang w:val="en-AU"/>
              </w:rPr>
            </w:pPr>
            <w:r>
              <w:rPr>
                <w:iCs/>
                <w:szCs w:val="22"/>
                <w:lang w:val="en-AU"/>
              </w:rPr>
              <w:lastRenderedPageBreak/>
              <w:t>The</w:t>
            </w:r>
            <w:r w:rsidR="001D6656" w:rsidRPr="00CB1537">
              <w:rPr>
                <w:iCs/>
                <w:szCs w:val="22"/>
                <w:lang w:val="en-AU"/>
              </w:rPr>
              <w:t xml:space="preserve"> audit procedures included</w:t>
            </w:r>
            <w:r w:rsidR="002A39A4">
              <w:rPr>
                <w:iCs/>
                <w:szCs w:val="22"/>
                <w:lang w:val="en-AU"/>
              </w:rPr>
              <w:t xml:space="preserve"> the following</w:t>
            </w:r>
            <w:r w:rsidR="001D6656" w:rsidRPr="00CB1537">
              <w:rPr>
                <w:iCs/>
                <w:szCs w:val="22"/>
                <w:lang w:val="en-AU"/>
              </w:rPr>
              <w:t xml:space="preserve">: </w:t>
            </w:r>
          </w:p>
          <w:p w:rsidR="001D6656" w:rsidRPr="00147D94" w:rsidRDefault="002A39A4" w:rsidP="0073210B">
            <w:pPr>
              <w:pStyle w:val="ListParagraph"/>
              <w:numPr>
                <w:ilvl w:val="0"/>
                <w:numId w:val="36"/>
              </w:numPr>
              <w:spacing w:after="60" w:line="276" w:lineRule="auto"/>
              <w:ind w:left="346" w:hanging="346"/>
              <w:contextualSpacing w:val="0"/>
              <w:rPr>
                <w:rFonts w:eastAsia="Calibri"/>
                <w:color w:val="000000"/>
                <w:szCs w:val="22"/>
              </w:rPr>
            </w:pPr>
            <w:r>
              <w:rPr>
                <w:rFonts w:eastAsia="Calibri"/>
                <w:color w:val="000000"/>
                <w:szCs w:val="22"/>
              </w:rPr>
              <w:t>G</w:t>
            </w:r>
            <w:r w:rsidR="001D6656">
              <w:rPr>
                <w:rFonts w:eastAsia="Calibri"/>
                <w:color w:val="000000"/>
                <w:szCs w:val="22"/>
              </w:rPr>
              <w:t>ain</w:t>
            </w:r>
            <w:r w:rsidR="001D6656" w:rsidRPr="00147D94">
              <w:rPr>
                <w:rFonts w:eastAsia="Calibri"/>
                <w:color w:val="000000"/>
                <w:szCs w:val="22"/>
              </w:rPr>
              <w:t xml:space="preserve"> an understanding of the determination of cash-generating units and the estimated recoverable amount, which was the higher of its fair value less costs to sell and value in use, including the preparation of discounted future cash flow along with management approval;</w:t>
            </w:r>
          </w:p>
          <w:p w:rsidR="001D6656" w:rsidRPr="00CB1537" w:rsidRDefault="002A39A4" w:rsidP="00901DA7">
            <w:pPr>
              <w:pStyle w:val="ListParagraph"/>
              <w:numPr>
                <w:ilvl w:val="0"/>
                <w:numId w:val="36"/>
              </w:numPr>
              <w:autoSpaceDE w:val="0"/>
              <w:autoSpaceDN w:val="0"/>
              <w:adjustRightInd w:val="0"/>
              <w:spacing w:after="120" w:line="240" w:lineRule="exact"/>
              <w:ind w:left="346" w:hanging="346"/>
              <w:contextualSpacing w:val="0"/>
              <w:jc w:val="thaiDistribute"/>
              <w:rPr>
                <w:rFonts w:eastAsia="Calibri"/>
                <w:color w:val="000000"/>
                <w:szCs w:val="22"/>
              </w:rPr>
            </w:pPr>
            <w:r>
              <w:rPr>
                <w:rFonts w:eastAsia="Calibri"/>
                <w:color w:val="000000"/>
                <w:szCs w:val="22"/>
              </w:rPr>
              <w:t>A</w:t>
            </w:r>
            <w:r w:rsidR="001D6656" w:rsidRPr="00CB1537">
              <w:rPr>
                <w:rFonts w:eastAsia="Calibri"/>
                <w:color w:val="000000"/>
                <w:szCs w:val="22"/>
              </w:rPr>
              <w:t>ssess the discounted cash flow projection approved by management by evaluating the key assumptions and actual operation results and operation plans; as well as assessing the appropriateness of discount rate used by comparing to the weighted average cost of capital of an industry in which the Group operates and testing the computation of discounted cash flow projection;</w:t>
            </w:r>
          </w:p>
          <w:p w:rsidR="001D6656" w:rsidRDefault="002A39A4" w:rsidP="00BD417A">
            <w:pPr>
              <w:pStyle w:val="ListParagraph"/>
              <w:numPr>
                <w:ilvl w:val="0"/>
                <w:numId w:val="36"/>
              </w:numPr>
              <w:autoSpaceDE w:val="0"/>
              <w:autoSpaceDN w:val="0"/>
              <w:adjustRightInd w:val="0"/>
              <w:spacing w:line="240" w:lineRule="exact"/>
              <w:ind w:left="346" w:hanging="346"/>
              <w:contextualSpacing w:val="0"/>
              <w:jc w:val="thaiDistribute"/>
              <w:rPr>
                <w:rFonts w:eastAsia="Calibri"/>
                <w:color w:val="000000"/>
                <w:szCs w:val="22"/>
              </w:rPr>
            </w:pPr>
            <w:r>
              <w:rPr>
                <w:rFonts w:eastAsia="Calibri"/>
                <w:color w:val="000000"/>
                <w:szCs w:val="22"/>
              </w:rPr>
              <w:t>E</w:t>
            </w:r>
            <w:r w:rsidR="001D6656" w:rsidRPr="00CB1537">
              <w:rPr>
                <w:rFonts w:eastAsia="Calibri"/>
                <w:color w:val="000000"/>
                <w:szCs w:val="22"/>
              </w:rPr>
              <w:t>valuat</w:t>
            </w:r>
            <w:r w:rsidR="001D6656">
              <w:rPr>
                <w:rFonts w:eastAsia="Calibri"/>
                <w:color w:val="000000"/>
                <w:szCs w:val="22"/>
              </w:rPr>
              <w:t>e</w:t>
            </w:r>
            <w:r w:rsidR="001D6656" w:rsidRPr="00CB1537">
              <w:rPr>
                <w:rFonts w:eastAsia="Calibri"/>
                <w:color w:val="000000"/>
                <w:szCs w:val="22"/>
              </w:rPr>
              <w:t xml:space="preserve"> the sensitivity of key assumptions used in the estimation of future cash flows in order to evaluate the effects to the recoverable amount; </w:t>
            </w:r>
          </w:p>
          <w:p w:rsidR="002A39A4" w:rsidRDefault="002A39A4" w:rsidP="002A39A4">
            <w:pPr>
              <w:pStyle w:val="ListParagraph"/>
              <w:autoSpaceDE w:val="0"/>
              <w:autoSpaceDN w:val="0"/>
              <w:adjustRightInd w:val="0"/>
              <w:spacing w:line="240" w:lineRule="exact"/>
              <w:ind w:left="340"/>
              <w:jc w:val="thaiDistribute"/>
              <w:rPr>
                <w:rFonts w:eastAsia="Calibri"/>
                <w:color w:val="000000"/>
                <w:szCs w:val="22"/>
              </w:rPr>
            </w:pPr>
          </w:p>
          <w:p w:rsidR="001D6656" w:rsidRPr="00C204B6" w:rsidRDefault="002A39A4" w:rsidP="00BD417A">
            <w:pPr>
              <w:pStyle w:val="ListParagraph"/>
              <w:numPr>
                <w:ilvl w:val="0"/>
                <w:numId w:val="36"/>
              </w:numPr>
              <w:autoSpaceDE w:val="0"/>
              <w:autoSpaceDN w:val="0"/>
              <w:adjustRightInd w:val="0"/>
              <w:spacing w:after="120" w:line="240" w:lineRule="exact"/>
              <w:ind w:left="346" w:hanging="346"/>
              <w:contextualSpacing w:val="0"/>
              <w:jc w:val="thaiDistribute"/>
              <w:rPr>
                <w:rFonts w:eastAsia="Calibri"/>
                <w:color w:val="000000"/>
                <w:szCs w:val="22"/>
              </w:rPr>
            </w:pPr>
            <w:r>
              <w:rPr>
                <w:rFonts w:eastAsia="Calibri"/>
                <w:color w:val="000000"/>
                <w:szCs w:val="22"/>
              </w:rPr>
              <w:t>E</w:t>
            </w:r>
            <w:r w:rsidR="001D6656">
              <w:rPr>
                <w:rFonts w:eastAsia="Calibri"/>
                <w:color w:val="000000"/>
                <w:szCs w:val="22"/>
              </w:rPr>
              <w:t>nquire</w:t>
            </w:r>
            <w:r w:rsidR="001D6656" w:rsidRPr="00C204B6">
              <w:rPr>
                <w:rFonts w:eastAsia="Calibri"/>
                <w:color w:val="000000"/>
                <w:szCs w:val="22"/>
              </w:rPr>
              <w:t xml:space="preserve"> of the responsible management regarding policy and assessment applied for setting the allowance for bad and doubtful debt calculation; </w:t>
            </w:r>
          </w:p>
          <w:p w:rsidR="001D6656" w:rsidRPr="00C204B6" w:rsidRDefault="009D511A" w:rsidP="00BD417A">
            <w:pPr>
              <w:pStyle w:val="ListParagraph"/>
              <w:numPr>
                <w:ilvl w:val="0"/>
                <w:numId w:val="36"/>
              </w:numPr>
              <w:autoSpaceDE w:val="0"/>
              <w:autoSpaceDN w:val="0"/>
              <w:adjustRightInd w:val="0"/>
              <w:spacing w:after="120" w:line="240" w:lineRule="exact"/>
              <w:ind w:left="346" w:hanging="346"/>
              <w:contextualSpacing w:val="0"/>
              <w:jc w:val="thaiDistribute"/>
              <w:rPr>
                <w:rFonts w:eastAsia="Calibri"/>
                <w:color w:val="000000"/>
                <w:szCs w:val="22"/>
              </w:rPr>
            </w:pPr>
            <w:r>
              <w:rPr>
                <w:rFonts w:eastAsia="Calibri"/>
                <w:color w:val="000000"/>
                <w:szCs w:val="22"/>
              </w:rPr>
              <w:t>T</w:t>
            </w:r>
            <w:r w:rsidR="001D6656">
              <w:rPr>
                <w:rFonts w:eastAsia="Calibri"/>
                <w:color w:val="000000"/>
                <w:szCs w:val="22"/>
              </w:rPr>
              <w:t>est on sampling basis,</w:t>
            </w:r>
            <w:r w:rsidR="001D6656" w:rsidRPr="00C204B6">
              <w:rPr>
                <w:rFonts w:eastAsia="Calibri"/>
                <w:color w:val="000000"/>
                <w:szCs w:val="22"/>
              </w:rPr>
              <w:t xml:space="preserve"> the accuracy of information used in calculation of the  allowance for bad and doubtful debt with relevant supporting document and checked mathematical accuracy of the calculation;</w:t>
            </w:r>
          </w:p>
          <w:p w:rsidR="001D6656" w:rsidRPr="009D6DCE" w:rsidRDefault="009D511A" w:rsidP="00BD417A">
            <w:pPr>
              <w:pStyle w:val="ListParagraph"/>
              <w:numPr>
                <w:ilvl w:val="0"/>
                <w:numId w:val="36"/>
              </w:numPr>
              <w:autoSpaceDE w:val="0"/>
              <w:autoSpaceDN w:val="0"/>
              <w:adjustRightInd w:val="0"/>
              <w:spacing w:after="120" w:line="240" w:lineRule="exact"/>
              <w:ind w:left="346" w:hanging="346"/>
              <w:contextualSpacing w:val="0"/>
              <w:jc w:val="thaiDistribute"/>
              <w:rPr>
                <w:rFonts w:eastAsia="Calibri"/>
                <w:color w:val="000000"/>
                <w:szCs w:val="22"/>
              </w:rPr>
            </w:pPr>
            <w:r>
              <w:rPr>
                <w:rFonts w:eastAsia="Calibri"/>
                <w:color w:val="000000"/>
                <w:szCs w:val="22"/>
              </w:rPr>
              <w:t>T</w:t>
            </w:r>
            <w:r w:rsidR="001D6656">
              <w:rPr>
                <w:rFonts w:eastAsia="Calibri"/>
                <w:color w:val="000000"/>
                <w:szCs w:val="22"/>
              </w:rPr>
              <w:t>est on sampling basis, of</w:t>
            </w:r>
            <w:r w:rsidR="001D6656" w:rsidRPr="00C204B6">
              <w:rPr>
                <w:rFonts w:eastAsia="Calibri"/>
                <w:color w:val="000000"/>
                <w:szCs w:val="22"/>
              </w:rPr>
              <w:t xml:space="preserve"> cash receipts subsequent to the end of the year; and</w:t>
            </w:r>
          </w:p>
          <w:p w:rsidR="00695BD2" w:rsidRPr="00A65D52" w:rsidRDefault="009D511A" w:rsidP="00A65D52">
            <w:pPr>
              <w:pStyle w:val="BodyText"/>
              <w:widowControl w:val="0"/>
              <w:numPr>
                <w:ilvl w:val="0"/>
                <w:numId w:val="36"/>
              </w:numPr>
              <w:spacing w:after="0" w:line="240" w:lineRule="auto"/>
              <w:ind w:right="162"/>
              <w:jc w:val="both"/>
              <w:rPr>
                <w:rFonts w:eastAsia="Calibri"/>
                <w:color w:val="000000"/>
                <w:szCs w:val="22"/>
                <w:lang w:bidi="th-TH"/>
              </w:rPr>
            </w:pPr>
            <w:r>
              <w:rPr>
                <w:rFonts w:eastAsia="Calibri"/>
                <w:color w:val="000000"/>
                <w:szCs w:val="22"/>
                <w:lang w:val="en-GB" w:bidi="th-TH"/>
              </w:rPr>
              <w:t>E</w:t>
            </w:r>
            <w:r w:rsidR="001D6656" w:rsidRPr="00CB1537">
              <w:rPr>
                <w:rFonts w:eastAsia="Calibri"/>
                <w:color w:val="000000"/>
                <w:szCs w:val="22"/>
                <w:lang w:bidi="th-TH"/>
              </w:rPr>
              <w:t xml:space="preserve">valuating the adequacy of the financial statements disclosures in accordance with Thai Financial Reporting Standards. </w:t>
            </w:r>
          </w:p>
        </w:tc>
      </w:tr>
    </w:tbl>
    <w:p w:rsidR="00695BD2" w:rsidRPr="003E20FE" w:rsidRDefault="00695BD2" w:rsidP="00695BD2">
      <w:pPr>
        <w:pStyle w:val="Default"/>
        <w:jc w:val="both"/>
        <w:rPr>
          <w:rFonts w:ascii="Times New Roman" w:hAnsi="Times New Roman" w:cs="Times New Roman"/>
          <w:i/>
          <w:iCs/>
          <w:color w:val="auto"/>
          <w:sz w:val="14"/>
          <w:szCs w:val="14"/>
        </w:rPr>
      </w:pPr>
    </w:p>
    <w:p w:rsidR="00695BD2" w:rsidRDefault="00695BD2" w:rsidP="00695BD2">
      <w:pPr>
        <w:pStyle w:val="Default"/>
        <w:jc w:val="both"/>
        <w:rPr>
          <w:rFonts w:ascii="Times New Roman" w:hAnsi="Times New Roman" w:cs="Times New Roman"/>
          <w:i/>
          <w:iCs/>
          <w:color w:val="auto"/>
          <w:sz w:val="22"/>
          <w:szCs w:val="22"/>
        </w:rPr>
      </w:pPr>
      <w:r w:rsidRPr="004A6422">
        <w:rPr>
          <w:rFonts w:ascii="Times New Roman" w:hAnsi="Times New Roman" w:cs="Times New Roman"/>
          <w:i/>
          <w:iCs/>
          <w:color w:val="auto"/>
          <w:sz w:val="22"/>
          <w:szCs w:val="22"/>
        </w:rPr>
        <w:t>Other Information</w:t>
      </w:r>
    </w:p>
    <w:p w:rsidR="00695BD2" w:rsidRPr="003E20FE" w:rsidRDefault="00695BD2" w:rsidP="00695BD2">
      <w:pPr>
        <w:pStyle w:val="Default"/>
        <w:jc w:val="both"/>
        <w:rPr>
          <w:rFonts w:ascii="Times New Roman" w:hAnsi="Times New Roman" w:cs="Times New Roman"/>
          <w:i/>
          <w:iCs/>
          <w:color w:val="auto"/>
          <w:sz w:val="14"/>
          <w:szCs w:val="14"/>
        </w:rPr>
      </w:pPr>
    </w:p>
    <w:p w:rsidR="00695BD2" w:rsidRPr="001C6246" w:rsidRDefault="00695BD2" w:rsidP="00695BD2">
      <w:pPr>
        <w:pStyle w:val="Default"/>
        <w:jc w:val="both"/>
        <w:rPr>
          <w:rFonts w:ascii="Times New Roman" w:hAnsi="Times New Roman" w:cs="Times New Roman"/>
          <w:color w:val="auto"/>
          <w:sz w:val="22"/>
          <w:szCs w:val="22"/>
        </w:rPr>
      </w:pPr>
      <w:r w:rsidRPr="001C6246">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695BD2" w:rsidRPr="003E20FE" w:rsidRDefault="00695BD2" w:rsidP="0069148D">
      <w:pPr>
        <w:pStyle w:val="Default"/>
        <w:rPr>
          <w:rFonts w:ascii="Times New Roman" w:hAnsi="Times New Roman" w:cs="Times New Roman"/>
          <w:color w:val="auto"/>
          <w:sz w:val="14"/>
          <w:szCs w:val="14"/>
        </w:rPr>
      </w:pPr>
    </w:p>
    <w:p w:rsidR="00695BD2" w:rsidRPr="001C6246" w:rsidRDefault="00695BD2" w:rsidP="00695BD2">
      <w:pPr>
        <w:autoSpaceDE w:val="0"/>
        <w:autoSpaceDN w:val="0"/>
        <w:adjustRightInd w:val="0"/>
        <w:jc w:val="both"/>
        <w:rPr>
          <w:szCs w:val="22"/>
        </w:rPr>
      </w:pPr>
      <w:r w:rsidRPr="001C6246">
        <w:rPr>
          <w:szCs w:val="22"/>
        </w:rPr>
        <w:t xml:space="preserve">My opinion on the consolidated and separate financial statements does not cover the other information and I will not express any form of assurance conclusion thereon. </w:t>
      </w:r>
    </w:p>
    <w:p w:rsidR="00FD5C43" w:rsidRPr="003E20FE" w:rsidRDefault="00FD5C43" w:rsidP="003E20FE">
      <w:pPr>
        <w:autoSpaceDE w:val="0"/>
        <w:autoSpaceDN w:val="0"/>
        <w:adjustRightInd w:val="0"/>
        <w:spacing w:line="240" w:lineRule="auto"/>
        <w:jc w:val="both"/>
        <w:rPr>
          <w:sz w:val="14"/>
          <w:szCs w:val="14"/>
        </w:rPr>
      </w:pPr>
    </w:p>
    <w:p w:rsidR="00695BD2" w:rsidRPr="001C6246" w:rsidRDefault="00695BD2" w:rsidP="00695BD2">
      <w:pPr>
        <w:autoSpaceDE w:val="0"/>
        <w:autoSpaceDN w:val="0"/>
        <w:adjustRightInd w:val="0"/>
        <w:jc w:val="both"/>
        <w:rPr>
          <w:szCs w:val="22"/>
        </w:rPr>
      </w:pPr>
      <w:r w:rsidRPr="001C6246">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5A58CF" w:rsidRPr="003E20FE" w:rsidRDefault="005A58CF" w:rsidP="003E20FE">
      <w:pPr>
        <w:autoSpaceDE w:val="0"/>
        <w:autoSpaceDN w:val="0"/>
        <w:adjustRightInd w:val="0"/>
        <w:spacing w:line="240" w:lineRule="auto"/>
        <w:jc w:val="both"/>
        <w:rPr>
          <w:i/>
          <w:iCs/>
          <w:sz w:val="14"/>
          <w:szCs w:val="14"/>
        </w:rPr>
      </w:pPr>
    </w:p>
    <w:p w:rsidR="009F470D" w:rsidRDefault="009F470D" w:rsidP="000628A3">
      <w:pPr>
        <w:autoSpaceDE w:val="0"/>
        <w:autoSpaceDN w:val="0"/>
        <w:adjustRightInd w:val="0"/>
        <w:jc w:val="thaiDistribute"/>
        <w:rPr>
          <w:i/>
          <w:iCs/>
          <w:szCs w:val="22"/>
        </w:rPr>
      </w:pPr>
      <w:r w:rsidRPr="009F470D">
        <w:rPr>
          <w:color w:val="000000"/>
          <w:szCs w:val="22"/>
        </w:rPr>
        <w:t>When I read the annual report, if I conclude that there is a material misstatement therein, I am required to communicate the matter to those charged with governance and request that the correction be made.</w:t>
      </w:r>
    </w:p>
    <w:p w:rsidR="009F470D" w:rsidRPr="003E20FE" w:rsidRDefault="009F470D" w:rsidP="003E20FE">
      <w:pPr>
        <w:autoSpaceDE w:val="0"/>
        <w:autoSpaceDN w:val="0"/>
        <w:adjustRightInd w:val="0"/>
        <w:spacing w:line="240" w:lineRule="auto"/>
        <w:jc w:val="both"/>
        <w:rPr>
          <w:i/>
          <w:iCs/>
          <w:sz w:val="14"/>
          <w:szCs w:val="14"/>
        </w:rPr>
      </w:pPr>
    </w:p>
    <w:p w:rsidR="00695BD2" w:rsidRPr="001C6246" w:rsidRDefault="00695BD2" w:rsidP="00724D18">
      <w:pPr>
        <w:autoSpaceDE w:val="0"/>
        <w:autoSpaceDN w:val="0"/>
        <w:adjustRightInd w:val="0"/>
        <w:jc w:val="thaiDistribute"/>
        <w:rPr>
          <w:i/>
          <w:iCs/>
          <w:szCs w:val="22"/>
        </w:rPr>
      </w:pPr>
      <w:r w:rsidRPr="001C6246">
        <w:rPr>
          <w:i/>
          <w:iCs/>
          <w:szCs w:val="22"/>
        </w:rPr>
        <w:t>Responsibilities of Management and Those Charged with Governance for the Consolidated and Separate Financial Statements</w:t>
      </w:r>
    </w:p>
    <w:p w:rsidR="00695BD2" w:rsidRPr="003E20FE" w:rsidRDefault="00695BD2" w:rsidP="003E20FE">
      <w:pPr>
        <w:autoSpaceDE w:val="0"/>
        <w:autoSpaceDN w:val="0"/>
        <w:adjustRightInd w:val="0"/>
        <w:spacing w:line="240" w:lineRule="auto"/>
        <w:jc w:val="both"/>
        <w:rPr>
          <w:sz w:val="14"/>
          <w:szCs w:val="14"/>
        </w:rPr>
      </w:pPr>
    </w:p>
    <w:p w:rsidR="00695BD2" w:rsidRPr="001C6246" w:rsidRDefault="00695BD2" w:rsidP="00695BD2">
      <w:pPr>
        <w:autoSpaceDE w:val="0"/>
        <w:autoSpaceDN w:val="0"/>
        <w:adjustRightInd w:val="0"/>
        <w:jc w:val="both"/>
        <w:rPr>
          <w:szCs w:val="22"/>
        </w:rPr>
      </w:pPr>
      <w:r w:rsidRPr="001C6246">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695BD2" w:rsidRPr="003E20FE" w:rsidRDefault="00695BD2" w:rsidP="003E20FE">
      <w:pPr>
        <w:autoSpaceDE w:val="0"/>
        <w:autoSpaceDN w:val="0"/>
        <w:adjustRightInd w:val="0"/>
        <w:spacing w:line="240" w:lineRule="auto"/>
        <w:jc w:val="both"/>
        <w:rPr>
          <w:sz w:val="14"/>
          <w:szCs w:val="14"/>
        </w:rPr>
      </w:pPr>
    </w:p>
    <w:p w:rsidR="00695BD2" w:rsidRPr="001C6246" w:rsidRDefault="00695BD2" w:rsidP="00695BD2">
      <w:pPr>
        <w:autoSpaceDE w:val="0"/>
        <w:autoSpaceDN w:val="0"/>
        <w:adjustRightInd w:val="0"/>
        <w:jc w:val="both"/>
        <w:rPr>
          <w:szCs w:val="22"/>
        </w:rPr>
      </w:pPr>
      <w:r w:rsidRPr="001C6246">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695BD2" w:rsidRPr="003E20FE" w:rsidRDefault="00695BD2" w:rsidP="003E20FE">
      <w:pPr>
        <w:autoSpaceDE w:val="0"/>
        <w:autoSpaceDN w:val="0"/>
        <w:adjustRightInd w:val="0"/>
        <w:spacing w:line="240" w:lineRule="auto"/>
        <w:jc w:val="both"/>
        <w:rPr>
          <w:sz w:val="14"/>
          <w:szCs w:val="14"/>
        </w:rPr>
      </w:pPr>
    </w:p>
    <w:p w:rsidR="00695BD2" w:rsidRPr="001C6246" w:rsidRDefault="00695BD2" w:rsidP="00695BD2">
      <w:pPr>
        <w:autoSpaceDE w:val="0"/>
        <w:autoSpaceDN w:val="0"/>
        <w:adjustRightInd w:val="0"/>
        <w:jc w:val="both"/>
        <w:rPr>
          <w:szCs w:val="22"/>
        </w:rPr>
      </w:pPr>
      <w:r w:rsidRPr="001C6246">
        <w:rPr>
          <w:szCs w:val="22"/>
        </w:rPr>
        <w:t xml:space="preserve">Those charged with governance are responsible for overseeing the Group’s and the Company’s financial reporting process. </w:t>
      </w:r>
    </w:p>
    <w:p w:rsidR="00695BD2" w:rsidRPr="001C6246" w:rsidRDefault="00695BD2" w:rsidP="00695BD2">
      <w:pPr>
        <w:spacing w:line="259" w:lineRule="auto"/>
        <w:rPr>
          <w:i/>
          <w:iCs/>
          <w:szCs w:val="22"/>
        </w:rPr>
      </w:pPr>
    </w:p>
    <w:p w:rsidR="00695BD2" w:rsidRPr="001C6246" w:rsidRDefault="00695BD2" w:rsidP="00BC0D73">
      <w:pPr>
        <w:pageBreakBefore/>
        <w:autoSpaceDE w:val="0"/>
        <w:autoSpaceDN w:val="0"/>
        <w:adjustRightInd w:val="0"/>
        <w:jc w:val="thaiDistribute"/>
        <w:rPr>
          <w:i/>
          <w:iCs/>
          <w:szCs w:val="22"/>
        </w:rPr>
      </w:pPr>
      <w:r w:rsidRPr="001C6246">
        <w:rPr>
          <w:i/>
          <w:iCs/>
          <w:szCs w:val="22"/>
        </w:rPr>
        <w:lastRenderedPageBreak/>
        <w:t xml:space="preserve">Auditor’s Responsibilities for the Audit of the Consolidated and Separate Financial Statements </w:t>
      </w:r>
    </w:p>
    <w:p w:rsidR="00695BD2" w:rsidRPr="001C6246" w:rsidRDefault="00695BD2" w:rsidP="00695BD2">
      <w:pPr>
        <w:autoSpaceDE w:val="0"/>
        <w:autoSpaceDN w:val="0"/>
        <w:adjustRightInd w:val="0"/>
        <w:rPr>
          <w:szCs w:val="22"/>
        </w:rPr>
      </w:pPr>
    </w:p>
    <w:p w:rsidR="00695BD2" w:rsidRPr="001C6246" w:rsidRDefault="00695BD2" w:rsidP="00695BD2">
      <w:pPr>
        <w:autoSpaceDE w:val="0"/>
        <w:autoSpaceDN w:val="0"/>
        <w:adjustRightInd w:val="0"/>
        <w:jc w:val="both"/>
        <w:rPr>
          <w:szCs w:val="22"/>
        </w:rPr>
      </w:pPr>
      <w:r w:rsidRPr="001C6246">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8C79E2" w:rsidRDefault="008C79E2" w:rsidP="008C79E2">
      <w:pPr>
        <w:autoSpaceDE w:val="0"/>
        <w:autoSpaceDN w:val="0"/>
        <w:adjustRightInd w:val="0"/>
        <w:jc w:val="both"/>
        <w:rPr>
          <w:szCs w:val="22"/>
        </w:rPr>
      </w:pPr>
    </w:p>
    <w:p w:rsidR="003C44A9" w:rsidRPr="001C6246" w:rsidRDefault="00695BD2" w:rsidP="00695BD2">
      <w:pPr>
        <w:autoSpaceDE w:val="0"/>
        <w:autoSpaceDN w:val="0"/>
        <w:adjustRightInd w:val="0"/>
        <w:jc w:val="both"/>
        <w:rPr>
          <w:szCs w:val="22"/>
        </w:rPr>
      </w:pPr>
      <w:r w:rsidRPr="001C6246">
        <w:rPr>
          <w:szCs w:val="22"/>
        </w:rPr>
        <w:t xml:space="preserve">As part of an audit in accordance with TSAs, I exercise professional judgment and maintain professional </w:t>
      </w:r>
      <w:proofErr w:type="spellStart"/>
      <w:r w:rsidRPr="001C6246">
        <w:rPr>
          <w:szCs w:val="22"/>
        </w:rPr>
        <w:t>skepticis</w:t>
      </w:r>
      <w:r w:rsidR="003C44A9">
        <w:rPr>
          <w:szCs w:val="22"/>
        </w:rPr>
        <w:t>m</w:t>
      </w:r>
      <w:proofErr w:type="spellEnd"/>
      <w:r w:rsidR="003C44A9">
        <w:rPr>
          <w:szCs w:val="22"/>
        </w:rPr>
        <w:t xml:space="preserve"> throughout the audit. I also:</w:t>
      </w:r>
    </w:p>
    <w:p w:rsidR="00695BD2" w:rsidRDefault="00695BD2" w:rsidP="00695BD2">
      <w:pPr>
        <w:pStyle w:val="ListParagraph"/>
        <w:numPr>
          <w:ilvl w:val="0"/>
          <w:numId w:val="35"/>
        </w:numPr>
        <w:autoSpaceDE w:val="0"/>
        <w:autoSpaceDN w:val="0"/>
        <w:adjustRightInd w:val="0"/>
        <w:spacing w:after="200" w:line="276" w:lineRule="auto"/>
        <w:jc w:val="both"/>
        <w:rPr>
          <w:szCs w:val="22"/>
        </w:rPr>
      </w:pPr>
      <w:r w:rsidRPr="001C6246">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95BD2" w:rsidRPr="004F3D33" w:rsidRDefault="00695BD2" w:rsidP="00695BD2">
      <w:pPr>
        <w:pStyle w:val="ListParagraph"/>
        <w:numPr>
          <w:ilvl w:val="0"/>
          <w:numId w:val="35"/>
        </w:numPr>
        <w:autoSpaceDE w:val="0"/>
        <w:autoSpaceDN w:val="0"/>
        <w:adjustRightInd w:val="0"/>
        <w:spacing w:after="200" w:line="276" w:lineRule="auto"/>
        <w:jc w:val="both"/>
        <w:rPr>
          <w:szCs w:val="22"/>
        </w:rPr>
      </w:pPr>
      <w:r w:rsidRPr="004F3D33">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695BD2" w:rsidRPr="001C6246" w:rsidRDefault="00695BD2" w:rsidP="00695BD2">
      <w:pPr>
        <w:pStyle w:val="ListParagraph"/>
        <w:numPr>
          <w:ilvl w:val="0"/>
          <w:numId w:val="35"/>
        </w:numPr>
        <w:autoSpaceDE w:val="0"/>
        <w:autoSpaceDN w:val="0"/>
        <w:adjustRightInd w:val="0"/>
        <w:spacing w:after="200" w:line="276" w:lineRule="auto"/>
        <w:jc w:val="both"/>
        <w:rPr>
          <w:szCs w:val="22"/>
        </w:rPr>
      </w:pPr>
      <w:r w:rsidRPr="001C6246">
        <w:rPr>
          <w:szCs w:val="22"/>
        </w:rPr>
        <w:t xml:space="preserve">Evaluate the appropriateness of accounting policies used and the reasonableness of accounting estimates and related disclosures made by management. </w:t>
      </w:r>
    </w:p>
    <w:p w:rsidR="00695BD2" w:rsidRDefault="00695BD2" w:rsidP="006E170A">
      <w:pPr>
        <w:pStyle w:val="ListParagraph"/>
        <w:numPr>
          <w:ilvl w:val="0"/>
          <w:numId w:val="35"/>
        </w:numPr>
        <w:autoSpaceDE w:val="0"/>
        <w:autoSpaceDN w:val="0"/>
        <w:adjustRightInd w:val="0"/>
        <w:spacing w:after="200" w:line="276" w:lineRule="auto"/>
        <w:ind w:left="346" w:hanging="346"/>
        <w:jc w:val="both"/>
        <w:rPr>
          <w:szCs w:val="22"/>
        </w:rPr>
      </w:pPr>
      <w:r w:rsidRPr="001C6246">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w:t>
      </w:r>
      <w:r w:rsidR="003C44A9" w:rsidRPr="003C44A9">
        <w:rPr>
          <w:szCs w:val="22"/>
        </w:rPr>
        <w:t>However, future events or conditions may cause the Group and the Company to cease to continue as a going concern.</w:t>
      </w:r>
    </w:p>
    <w:p w:rsidR="00695BD2" w:rsidRPr="00EF6257" w:rsidRDefault="00695BD2" w:rsidP="008C79E2">
      <w:pPr>
        <w:pStyle w:val="ListParagraph"/>
        <w:numPr>
          <w:ilvl w:val="0"/>
          <w:numId w:val="35"/>
        </w:numPr>
        <w:autoSpaceDE w:val="0"/>
        <w:autoSpaceDN w:val="0"/>
        <w:adjustRightInd w:val="0"/>
        <w:spacing w:after="200" w:line="276" w:lineRule="auto"/>
        <w:ind w:left="346" w:hanging="346"/>
        <w:jc w:val="both"/>
        <w:rPr>
          <w:szCs w:val="22"/>
        </w:rPr>
      </w:pPr>
      <w:r w:rsidRPr="001C6246">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695BD2" w:rsidRPr="001C6246" w:rsidRDefault="00695BD2" w:rsidP="00695BD2">
      <w:pPr>
        <w:pStyle w:val="ListParagraph"/>
        <w:numPr>
          <w:ilvl w:val="0"/>
          <w:numId w:val="35"/>
        </w:numPr>
        <w:autoSpaceDE w:val="0"/>
        <w:autoSpaceDN w:val="0"/>
        <w:adjustRightInd w:val="0"/>
        <w:spacing w:line="276" w:lineRule="auto"/>
        <w:jc w:val="both"/>
      </w:pPr>
      <w:r w:rsidRPr="001C6246">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95BD2" w:rsidRPr="001C6246" w:rsidRDefault="00695BD2" w:rsidP="00695BD2">
      <w:pPr>
        <w:autoSpaceDE w:val="0"/>
        <w:autoSpaceDN w:val="0"/>
        <w:adjustRightInd w:val="0"/>
        <w:ind w:left="450" w:hanging="90"/>
        <w:jc w:val="both"/>
        <w:rPr>
          <w:szCs w:val="22"/>
        </w:rPr>
      </w:pPr>
    </w:p>
    <w:p w:rsidR="00695BD2" w:rsidRPr="001C6246" w:rsidRDefault="00695BD2" w:rsidP="00695BD2">
      <w:pPr>
        <w:autoSpaceDE w:val="0"/>
        <w:autoSpaceDN w:val="0"/>
        <w:adjustRightInd w:val="0"/>
        <w:jc w:val="both"/>
        <w:rPr>
          <w:szCs w:val="22"/>
        </w:rPr>
      </w:pPr>
      <w:r w:rsidRPr="001C6246">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695BD2" w:rsidRPr="001C6246" w:rsidRDefault="00695BD2" w:rsidP="00695BD2">
      <w:pPr>
        <w:autoSpaceDE w:val="0"/>
        <w:autoSpaceDN w:val="0"/>
        <w:adjustRightInd w:val="0"/>
        <w:rPr>
          <w:szCs w:val="22"/>
        </w:rPr>
      </w:pPr>
    </w:p>
    <w:p w:rsidR="00695BD2" w:rsidRPr="001C6246" w:rsidRDefault="00695BD2" w:rsidP="00695BD2">
      <w:pPr>
        <w:autoSpaceDE w:val="0"/>
        <w:autoSpaceDN w:val="0"/>
        <w:adjustRightInd w:val="0"/>
        <w:jc w:val="both"/>
        <w:rPr>
          <w:szCs w:val="22"/>
        </w:rPr>
      </w:pPr>
      <w:r w:rsidRPr="001C6246">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5F68DE" w:rsidRDefault="005F68DE" w:rsidP="00695BD2">
      <w:pPr>
        <w:autoSpaceDE w:val="0"/>
        <w:autoSpaceDN w:val="0"/>
        <w:adjustRightInd w:val="0"/>
        <w:jc w:val="both"/>
        <w:rPr>
          <w:szCs w:val="22"/>
        </w:rPr>
      </w:pPr>
    </w:p>
    <w:p w:rsidR="00695BD2" w:rsidRPr="001C6246" w:rsidRDefault="00695BD2" w:rsidP="00600DE4">
      <w:pPr>
        <w:pageBreakBefore/>
        <w:autoSpaceDE w:val="0"/>
        <w:autoSpaceDN w:val="0"/>
        <w:adjustRightInd w:val="0"/>
        <w:jc w:val="both"/>
        <w:rPr>
          <w:szCs w:val="22"/>
        </w:rPr>
      </w:pPr>
      <w:r w:rsidRPr="001C6246">
        <w:rPr>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95BD2" w:rsidRDefault="00695BD2" w:rsidP="00695BD2">
      <w:pPr>
        <w:autoSpaceDE w:val="0"/>
        <w:autoSpaceDN w:val="0"/>
        <w:adjustRightInd w:val="0"/>
        <w:jc w:val="both"/>
        <w:rPr>
          <w:szCs w:val="22"/>
        </w:rPr>
      </w:pPr>
    </w:p>
    <w:p w:rsidR="00695BD2" w:rsidRPr="00EF6257" w:rsidRDefault="00695BD2" w:rsidP="00695BD2">
      <w:pPr>
        <w:autoSpaceDE w:val="0"/>
        <w:autoSpaceDN w:val="0"/>
        <w:adjustRightInd w:val="0"/>
        <w:jc w:val="both"/>
        <w:rPr>
          <w:szCs w:val="22"/>
        </w:rPr>
      </w:pPr>
    </w:p>
    <w:p w:rsidR="00695BD2" w:rsidRDefault="00695BD2" w:rsidP="00695BD2">
      <w:pPr>
        <w:jc w:val="both"/>
      </w:pPr>
    </w:p>
    <w:p w:rsidR="00695BD2" w:rsidRDefault="00695BD2" w:rsidP="00695BD2">
      <w:pPr>
        <w:jc w:val="both"/>
      </w:pPr>
    </w:p>
    <w:p w:rsidR="00695BD2" w:rsidRPr="00C23B4D" w:rsidRDefault="00695BD2" w:rsidP="00695BD2">
      <w:pPr>
        <w:jc w:val="both"/>
      </w:pPr>
    </w:p>
    <w:p w:rsidR="00695BD2" w:rsidRDefault="00695BD2" w:rsidP="00695BD2">
      <w:pPr>
        <w:pStyle w:val="E"/>
        <w:spacing w:line="240" w:lineRule="atLeast"/>
        <w:ind w:left="0" w:right="2"/>
        <w:jc w:val="both"/>
        <w:rPr>
          <w:rFonts w:ascii="Times New Roman" w:hAnsi="Times New Roman" w:cs="Times New Roman"/>
          <w:lang w:val="en-US"/>
        </w:rPr>
      </w:pPr>
    </w:p>
    <w:p w:rsidR="00695BD2" w:rsidRPr="00AF3C85" w:rsidRDefault="00695BD2" w:rsidP="00695BD2">
      <w:pPr>
        <w:pStyle w:val="E"/>
        <w:spacing w:line="240" w:lineRule="atLeast"/>
        <w:ind w:left="0" w:right="2"/>
        <w:jc w:val="both"/>
        <w:rPr>
          <w:rFonts w:ascii="Times New Roman" w:hAnsi="Times New Roman" w:cs="Times New Roman"/>
          <w:lang w:val="en-US"/>
        </w:rPr>
      </w:pPr>
      <w:r w:rsidRPr="00AF3C85">
        <w:rPr>
          <w:rFonts w:ascii="Times New Roman" w:hAnsi="Times New Roman" w:cs="Times New Roman"/>
          <w:lang w:val="en-US"/>
        </w:rPr>
        <w:t>(</w:t>
      </w:r>
      <w:proofErr w:type="gramStart"/>
      <w:r w:rsidR="00BF14C5">
        <w:rPr>
          <w:rFonts w:ascii="Times New Roman" w:hAnsi="Times New Roman" w:cs="Times New Roman"/>
          <w:lang w:val="en-US"/>
        </w:rPr>
        <w:t>Sasithorn  Pongadisak</w:t>
      </w:r>
      <w:proofErr w:type="gramEnd"/>
      <w:r w:rsidRPr="00AF3C85">
        <w:rPr>
          <w:rFonts w:ascii="Times New Roman" w:hAnsi="Times New Roman" w:cs="Times New Roman"/>
          <w:lang w:val="en-US"/>
        </w:rPr>
        <w:t>)</w:t>
      </w:r>
    </w:p>
    <w:p w:rsidR="00695BD2" w:rsidRPr="00AF3C85" w:rsidRDefault="00695BD2" w:rsidP="00695BD2">
      <w:pPr>
        <w:tabs>
          <w:tab w:val="left" w:pos="540"/>
          <w:tab w:val="left" w:pos="5760"/>
          <w:tab w:val="left" w:pos="9540"/>
        </w:tabs>
        <w:spacing w:line="240" w:lineRule="atLeast"/>
        <w:ind w:right="99"/>
        <w:jc w:val="both"/>
        <w:rPr>
          <w:lang w:val="en-US"/>
        </w:rPr>
      </w:pPr>
      <w:r w:rsidRPr="00AF3C85">
        <w:rPr>
          <w:lang w:val="en-US"/>
        </w:rPr>
        <w:t>Certified Public Accountant</w:t>
      </w:r>
    </w:p>
    <w:p w:rsidR="00695BD2" w:rsidRPr="00AF3C85" w:rsidRDefault="00695BD2" w:rsidP="00695BD2">
      <w:pPr>
        <w:spacing w:line="240" w:lineRule="atLeast"/>
        <w:ind w:right="2"/>
        <w:jc w:val="both"/>
        <w:rPr>
          <w:b/>
          <w:bCs/>
          <w:szCs w:val="22"/>
        </w:rPr>
      </w:pPr>
      <w:r w:rsidRPr="00AF3C85">
        <w:rPr>
          <w:lang w:val="en-US"/>
        </w:rPr>
        <w:t xml:space="preserve">Registration No. </w:t>
      </w:r>
      <w:r w:rsidR="00BF14C5">
        <w:rPr>
          <w:lang w:val="en-US"/>
        </w:rPr>
        <w:t>8802</w:t>
      </w:r>
    </w:p>
    <w:p w:rsidR="00695BD2" w:rsidRPr="00AF3C85" w:rsidRDefault="00695BD2" w:rsidP="00695BD2">
      <w:pPr>
        <w:tabs>
          <w:tab w:val="left" w:pos="540"/>
          <w:tab w:val="left" w:pos="5760"/>
          <w:tab w:val="left" w:pos="9540"/>
        </w:tabs>
        <w:spacing w:line="240" w:lineRule="atLeast"/>
        <w:ind w:right="99"/>
        <w:jc w:val="both"/>
        <w:rPr>
          <w:lang w:val="en-US"/>
        </w:rPr>
      </w:pPr>
    </w:p>
    <w:p w:rsidR="00695BD2" w:rsidRDefault="00695BD2" w:rsidP="00695BD2">
      <w:pPr>
        <w:tabs>
          <w:tab w:val="left" w:pos="540"/>
          <w:tab w:val="left" w:pos="9540"/>
        </w:tabs>
        <w:spacing w:line="240" w:lineRule="atLeast"/>
        <w:ind w:right="99"/>
        <w:rPr>
          <w:lang w:val="en-US"/>
        </w:rPr>
      </w:pPr>
    </w:p>
    <w:p w:rsidR="00695BD2" w:rsidRPr="00AF3C85" w:rsidRDefault="00695BD2" w:rsidP="00695BD2">
      <w:pPr>
        <w:tabs>
          <w:tab w:val="left" w:pos="540"/>
          <w:tab w:val="left" w:pos="9540"/>
        </w:tabs>
        <w:spacing w:line="240" w:lineRule="atLeast"/>
        <w:ind w:right="99"/>
        <w:rPr>
          <w:lang w:val="en-US"/>
        </w:rPr>
      </w:pPr>
      <w:r w:rsidRPr="00AF3C85">
        <w:rPr>
          <w:lang w:val="en-US"/>
        </w:rPr>
        <w:t xml:space="preserve">KPMG </w:t>
      </w:r>
      <w:proofErr w:type="spellStart"/>
      <w:r w:rsidRPr="00AF3C85">
        <w:rPr>
          <w:lang w:val="en-US"/>
        </w:rPr>
        <w:t>Phoomchai</w:t>
      </w:r>
      <w:proofErr w:type="spellEnd"/>
      <w:r w:rsidRPr="00AF3C85">
        <w:rPr>
          <w:lang w:val="en-US"/>
        </w:rPr>
        <w:t xml:space="preserve"> Audit Ltd.</w:t>
      </w:r>
    </w:p>
    <w:p w:rsidR="00083F15" w:rsidRDefault="00695BD2" w:rsidP="00083F15">
      <w:pPr>
        <w:tabs>
          <w:tab w:val="left" w:pos="540"/>
          <w:tab w:val="left" w:pos="9540"/>
        </w:tabs>
        <w:spacing w:line="240" w:lineRule="atLeast"/>
        <w:ind w:right="99"/>
        <w:rPr>
          <w:lang w:val="en-US"/>
        </w:rPr>
      </w:pPr>
      <w:r w:rsidRPr="00AF3C85">
        <w:rPr>
          <w:lang w:val="en-US"/>
        </w:rPr>
        <w:t xml:space="preserve">Bangkok </w:t>
      </w:r>
    </w:p>
    <w:p w:rsidR="00695BD2" w:rsidRPr="00083F15" w:rsidRDefault="002F203B" w:rsidP="00083F15">
      <w:pPr>
        <w:tabs>
          <w:tab w:val="left" w:pos="540"/>
          <w:tab w:val="left" w:pos="9540"/>
        </w:tabs>
        <w:spacing w:line="240" w:lineRule="atLeast"/>
        <w:ind w:right="99"/>
        <w:rPr>
          <w:lang w:val="en-US"/>
        </w:rPr>
      </w:pPr>
      <w:r>
        <w:rPr>
          <w:lang w:val="en-US"/>
        </w:rPr>
        <w:t>1</w:t>
      </w:r>
      <w:r w:rsidR="00BF14C5">
        <w:rPr>
          <w:lang w:val="en-US"/>
        </w:rPr>
        <w:t>6</w:t>
      </w:r>
      <w:r w:rsidR="00F56D92">
        <w:rPr>
          <w:lang w:val="en-US"/>
        </w:rPr>
        <w:t xml:space="preserve"> </w:t>
      </w:r>
      <w:r>
        <w:rPr>
          <w:lang w:val="en-US"/>
        </w:rPr>
        <w:t>Ma</w:t>
      </w:r>
      <w:r w:rsidR="00BF14C5">
        <w:rPr>
          <w:lang w:val="en-US"/>
        </w:rPr>
        <w:t>y</w:t>
      </w:r>
      <w:r w:rsidR="00EC1473">
        <w:rPr>
          <w:lang w:val="en-US"/>
        </w:rPr>
        <w:t xml:space="preserve"> </w:t>
      </w:r>
      <w:r w:rsidR="004D13DB">
        <w:rPr>
          <w:lang w:val="en-US"/>
        </w:rPr>
        <w:t>2019</w:t>
      </w:r>
    </w:p>
    <w:p w:rsidR="008D2FDD" w:rsidRDefault="008D2FDD" w:rsidP="003E20FE">
      <w:pPr>
        <w:pStyle w:val="block"/>
        <w:spacing w:after="0" w:line="240" w:lineRule="atLeast"/>
        <w:ind w:left="540" w:right="-7"/>
        <w:jc w:val="both"/>
      </w:pPr>
    </w:p>
    <w:sectPr w:rsidR="008D2FDD" w:rsidSect="00A41660">
      <w:headerReference w:type="default" r:id="rId16"/>
      <w:footerReference w:type="default" r:id="rId17"/>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C6E" w:rsidRDefault="000F0C6E">
      <w:r>
        <w:separator/>
      </w:r>
    </w:p>
  </w:endnote>
  <w:endnote w:type="continuationSeparator" w:id="0">
    <w:p w:rsidR="000F0C6E" w:rsidRDefault="000F0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57" w:rsidRDefault="00AE5357"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rsidR="00AE5357" w:rsidRDefault="00AE5357"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57" w:rsidRPr="007C40DD" w:rsidRDefault="00AE5357" w:rsidP="00303244">
    <w:pPr>
      <w:pStyle w:val="Footer"/>
      <w:ind w:right="360"/>
      <w:rPr>
        <w:i/>
        <w:iCs/>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57" w:rsidRPr="009E17AB" w:rsidRDefault="00AE5357">
    <w:pPr>
      <w:pStyle w:val="Footer"/>
      <w:jc w:val="center"/>
      <w:rPr>
        <w:sz w:val="22"/>
        <w:szCs w:val="22"/>
      </w:rPr>
    </w:pPr>
    <w:r w:rsidRPr="009E17AB">
      <w:rPr>
        <w:sz w:val="22"/>
        <w:szCs w:val="22"/>
      </w:rPr>
      <w:fldChar w:fldCharType="begin"/>
    </w:r>
    <w:r w:rsidRPr="009E17AB">
      <w:rPr>
        <w:sz w:val="22"/>
        <w:szCs w:val="22"/>
      </w:rPr>
      <w:instrText xml:space="preserve"> PAGE   \* MERGEFORMAT </w:instrText>
    </w:r>
    <w:r w:rsidRPr="009E17AB">
      <w:rPr>
        <w:sz w:val="22"/>
        <w:szCs w:val="22"/>
      </w:rPr>
      <w:fldChar w:fldCharType="separate"/>
    </w:r>
    <w:r>
      <w:rPr>
        <w:noProof/>
        <w:sz w:val="22"/>
        <w:szCs w:val="22"/>
      </w:rPr>
      <w:t>2</w:t>
    </w:r>
    <w:r w:rsidRPr="009E17AB">
      <w:rPr>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57" w:rsidRPr="00B00D21" w:rsidRDefault="00AE5357">
    <w:pPr>
      <w:pStyle w:val="Footer"/>
      <w:jc w:val="center"/>
      <w:rPr>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57" w:rsidRPr="00C172CE" w:rsidRDefault="00AE5357" w:rsidP="00C172CE">
    <w:pPr>
      <w:pStyle w:val="Footer"/>
      <w:jc w:val="center"/>
      <w:rPr>
        <w:sz w:val="22"/>
        <w:szCs w:val="22"/>
      </w:rPr>
    </w:pPr>
    <w:r w:rsidRPr="00C172CE">
      <w:rPr>
        <w:sz w:val="22"/>
        <w:szCs w:val="22"/>
      </w:rPr>
      <w:fldChar w:fldCharType="begin"/>
    </w:r>
    <w:r w:rsidRPr="00C172CE">
      <w:rPr>
        <w:sz w:val="22"/>
        <w:szCs w:val="22"/>
      </w:rPr>
      <w:instrText xml:space="preserve"> PAGE   \* MERGEFORMAT </w:instrText>
    </w:r>
    <w:r w:rsidRPr="00C172CE">
      <w:rPr>
        <w:sz w:val="22"/>
        <w:szCs w:val="22"/>
      </w:rPr>
      <w:fldChar w:fldCharType="separate"/>
    </w:r>
    <w:r w:rsidR="0073210B">
      <w:rPr>
        <w:noProof/>
        <w:sz w:val="22"/>
        <w:szCs w:val="22"/>
      </w:rPr>
      <w:t>3</w:t>
    </w:r>
    <w:r w:rsidRPr="00C172CE">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C6E" w:rsidRDefault="000F0C6E">
      <w:r>
        <w:separator/>
      </w:r>
    </w:p>
  </w:footnote>
  <w:footnote w:type="continuationSeparator" w:id="0">
    <w:p w:rsidR="000F0C6E" w:rsidRDefault="000F0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57" w:rsidRDefault="00AE5357" w:rsidP="0069148D">
    <w:pPr>
      <w:pStyle w:val="Header"/>
      <w:jc w:val="left"/>
      <w:rPr>
        <w:sz w:val="22"/>
        <w:szCs w:val="22"/>
      </w:rPr>
    </w:pPr>
  </w:p>
  <w:p w:rsidR="00AE5357" w:rsidRDefault="00AE5357" w:rsidP="0069148D">
    <w:pPr>
      <w:pStyle w:val="Header"/>
      <w:jc w:val="left"/>
      <w:rPr>
        <w:sz w:val="22"/>
        <w:szCs w:val="22"/>
      </w:rPr>
    </w:pPr>
  </w:p>
  <w:p w:rsidR="00AE5357" w:rsidRPr="0069148D" w:rsidRDefault="00AE5357" w:rsidP="0069148D">
    <w:pPr>
      <w:pStyle w:val="Header"/>
      <w:jc w:val="left"/>
      <w:rPr>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57" w:rsidRPr="00FF2179" w:rsidRDefault="00AE5357" w:rsidP="00FF2179">
    <w:pPr>
      <w:pStyle w:val="Header"/>
      <w:jc w:val="left"/>
      <w:rPr>
        <w:sz w:val="22"/>
        <w:szCs w:val="22"/>
      </w:rPr>
    </w:pPr>
  </w:p>
  <w:p w:rsidR="00AE5357" w:rsidRPr="00FF2179" w:rsidRDefault="00AE5357" w:rsidP="00FF2179">
    <w:pPr>
      <w:pStyle w:val="Header"/>
      <w:jc w:val="left"/>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0FE" w:rsidRPr="003E20FE" w:rsidRDefault="003E20FE" w:rsidP="003E20FE">
    <w:pPr>
      <w:pStyle w:val="Header"/>
      <w:spacing w:line="240" w:lineRule="atLeast"/>
      <w:jc w:val="left"/>
      <w:rPr>
        <w:sz w:val="28"/>
        <w:szCs w:val="28"/>
      </w:rPr>
    </w:pPr>
  </w:p>
  <w:p w:rsidR="003E20FE" w:rsidRDefault="003E20FE" w:rsidP="003E20FE">
    <w:pPr>
      <w:pStyle w:val="Header"/>
      <w:spacing w:line="240" w:lineRule="atLeast"/>
      <w:jc w:val="left"/>
      <w:rPr>
        <w:sz w:val="28"/>
        <w:szCs w:val="28"/>
      </w:rPr>
    </w:pPr>
  </w:p>
  <w:p w:rsidR="003E20FE" w:rsidRDefault="003E20FE" w:rsidP="003E20FE">
    <w:pPr>
      <w:pStyle w:val="Header"/>
      <w:spacing w:line="240" w:lineRule="atLeast"/>
      <w:jc w:val="left"/>
      <w:rPr>
        <w:sz w:val="28"/>
        <w:szCs w:val="28"/>
      </w:rPr>
    </w:pPr>
  </w:p>
  <w:p w:rsidR="003E20FE" w:rsidRDefault="003E20FE" w:rsidP="003E20FE">
    <w:pPr>
      <w:pStyle w:val="Header"/>
      <w:spacing w:line="240" w:lineRule="atLeast"/>
      <w:jc w:val="left"/>
      <w:rPr>
        <w:sz w:val="28"/>
        <w:szCs w:val="28"/>
      </w:rPr>
    </w:pPr>
  </w:p>
  <w:p w:rsidR="003E20FE" w:rsidRDefault="003E20FE" w:rsidP="003E20FE">
    <w:pPr>
      <w:pStyle w:val="Header"/>
      <w:spacing w:line="240" w:lineRule="atLeast"/>
      <w:jc w:val="left"/>
      <w:rPr>
        <w:sz w:val="28"/>
        <w:szCs w:val="28"/>
      </w:rPr>
    </w:pPr>
  </w:p>
  <w:p w:rsidR="003E20FE" w:rsidRDefault="003E20FE" w:rsidP="003E20FE">
    <w:pPr>
      <w:pStyle w:val="Header"/>
      <w:spacing w:line="240" w:lineRule="atLeast"/>
      <w:jc w:val="left"/>
      <w:rPr>
        <w:sz w:val="28"/>
        <w:szCs w:val="28"/>
      </w:rPr>
    </w:pPr>
  </w:p>
  <w:p w:rsidR="003E20FE" w:rsidRDefault="003E20FE" w:rsidP="003E20FE">
    <w:pPr>
      <w:pStyle w:val="Header"/>
      <w:spacing w:line="240" w:lineRule="atLeast"/>
      <w:jc w:val="left"/>
      <w:rPr>
        <w:sz w:val="28"/>
        <w:szCs w:val="28"/>
      </w:rPr>
    </w:pPr>
  </w:p>
  <w:p w:rsidR="003E20FE" w:rsidRDefault="003E20FE" w:rsidP="003E20FE">
    <w:pPr>
      <w:pStyle w:val="Header"/>
      <w:spacing w:line="240" w:lineRule="atLeast"/>
      <w:jc w:val="left"/>
      <w:rPr>
        <w:sz w:val="28"/>
        <w:szCs w:val="28"/>
      </w:rPr>
    </w:pPr>
  </w:p>
  <w:p w:rsidR="003E20FE" w:rsidRDefault="003E20FE" w:rsidP="003E20FE">
    <w:pPr>
      <w:pStyle w:val="Header"/>
      <w:spacing w:line="240" w:lineRule="atLeast"/>
      <w:jc w:val="left"/>
      <w:rPr>
        <w:sz w:val="28"/>
        <w:szCs w:val="28"/>
      </w:rPr>
    </w:pPr>
  </w:p>
  <w:p w:rsidR="003E20FE" w:rsidRDefault="003E20FE" w:rsidP="003E20FE">
    <w:pPr>
      <w:pStyle w:val="Header"/>
      <w:spacing w:line="240" w:lineRule="atLeast"/>
      <w:jc w:val="left"/>
      <w:rPr>
        <w:sz w:val="28"/>
        <w:szCs w:val="28"/>
      </w:rPr>
    </w:pPr>
  </w:p>
  <w:p w:rsidR="003E20FE" w:rsidRPr="003E20FE" w:rsidRDefault="003E20FE" w:rsidP="003E20FE">
    <w:pPr>
      <w:pStyle w:val="Header"/>
      <w:spacing w:line="240" w:lineRule="atLeast"/>
      <w:jc w:val="left"/>
      <w:rPr>
        <w:sz w:val="28"/>
        <w:szCs w:val="28"/>
      </w:rPr>
    </w:pPr>
  </w:p>
  <w:p w:rsidR="003E20FE" w:rsidRPr="003E20FE" w:rsidRDefault="003E20FE" w:rsidP="003E20FE">
    <w:pPr>
      <w:pStyle w:val="Header"/>
      <w:spacing w:line="240" w:lineRule="atLeast"/>
      <w:jc w:val="left"/>
      <w:rPr>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0FE" w:rsidRDefault="003E20FE" w:rsidP="003E20FE">
    <w:pPr>
      <w:pStyle w:val="Header"/>
      <w:spacing w:line="240" w:lineRule="atLeast"/>
      <w:jc w:val="left"/>
      <w:rPr>
        <w:sz w:val="28"/>
        <w:szCs w:val="28"/>
      </w:rPr>
    </w:pPr>
  </w:p>
  <w:p w:rsidR="003E20FE" w:rsidRDefault="003E20FE" w:rsidP="003E20FE">
    <w:pPr>
      <w:pStyle w:val="Header"/>
      <w:spacing w:line="240" w:lineRule="atLeast"/>
      <w:jc w:val="left"/>
      <w:rPr>
        <w:sz w:val="28"/>
        <w:szCs w:val="28"/>
      </w:rPr>
    </w:pPr>
  </w:p>
  <w:p w:rsidR="003E20FE" w:rsidRPr="003E20FE" w:rsidRDefault="003E20FE" w:rsidP="003E20FE">
    <w:pPr>
      <w:pStyle w:val="Header"/>
      <w:spacing w:line="240" w:lineRule="atLeast"/>
      <w:jc w:val="left"/>
      <w:rPr>
        <w:sz w:val="28"/>
        <w:szCs w:val="28"/>
      </w:rPr>
    </w:pPr>
  </w:p>
  <w:p w:rsidR="003E20FE" w:rsidRPr="003E20FE" w:rsidRDefault="003E20FE" w:rsidP="003E20FE">
    <w:pPr>
      <w:pStyle w:val="Header"/>
      <w:spacing w:line="240" w:lineRule="atLeast"/>
      <w:jc w:val="left"/>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5CD38BF"/>
    <w:multiLevelType w:val="hybridMultilevel"/>
    <w:tmpl w:val="888E5036"/>
    <w:lvl w:ilvl="0" w:tplc="796A337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8D80A70"/>
    <w:multiLevelType w:val="hybridMultilevel"/>
    <w:tmpl w:val="1772CB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E834113"/>
    <w:multiLevelType w:val="hybridMultilevel"/>
    <w:tmpl w:val="34E46EAC"/>
    <w:lvl w:ilvl="0" w:tplc="485672EC">
      <w:start w:val="1"/>
      <w:numFmt w:val="bullet"/>
      <w:pStyle w:val="ListBullet2"/>
      <w:lvlText w:val="-"/>
      <w:lvlJc w:val="left"/>
      <w:pPr>
        <w:tabs>
          <w:tab w:val="num" w:pos="700"/>
        </w:tabs>
        <w:ind w:left="680" w:hanging="340"/>
      </w:pPr>
      <w:rPr>
        <w:rFonts w:ascii="Times New Roman" w:hAnsi="Times New Roman" w:cs="Times New Roman" w:hint="default"/>
      </w:rPr>
    </w:lvl>
    <w:lvl w:ilvl="1" w:tplc="49BC0356" w:tentative="1">
      <w:start w:val="1"/>
      <w:numFmt w:val="bullet"/>
      <w:lvlText w:val="o"/>
      <w:lvlJc w:val="left"/>
      <w:pPr>
        <w:tabs>
          <w:tab w:val="num" w:pos="1440"/>
        </w:tabs>
        <w:ind w:left="1440" w:hanging="360"/>
      </w:pPr>
      <w:rPr>
        <w:rFonts w:ascii="Courier New" w:hAnsi="Courier New" w:hint="default"/>
      </w:rPr>
    </w:lvl>
    <w:lvl w:ilvl="2" w:tplc="654448C0" w:tentative="1">
      <w:start w:val="1"/>
      <w:numFmt w:val="bullet"/>
      <w:lvlText w:val=""/>
      <w:lvlJc w:val="left"/>
      <w:pPr>
        <w:tabs>
          <w:tab w:val="num" w:pos="2160"/>
        </w:tabs>
        <w:ind w:left="2160" w:hanging="360"/>
      </w:pPr>
      <w:rPr>
        <w:rFonts w:ascii="Wingdings" w:hAnsi="Wingdings" w:hint="default"/>
      </w:rPr>
    </w:lvl>
    <w:lvl w:ilvl="3" w:tplc="79BC8072" w:tentative="1">
      <w:start w:val="1"/>
      <w:numFmt w:val="bullet"/>
      <w:lvlText w:val=""/>
      <w:lvlJc w:val="left"/>
      <w:pPr>
        <w:tabs>
          <w:tab w:val="num" w:pos="2880"/>
        </w:tabs>
        <w:ind w:left="2880" w:hanging="360"/>
      </w:pPr>
      <w:rPr>
        <w:rFonts w:ascii="Symbol" w:hAnsi="Symbol" w:hint="default"/>
      </w:rPr>
    </w:lvl>
    <w:lvl w:ilvl="4" w:tplc="0110FB20" w:tentative="1">
      <w:start w:val="1"/>
      <w:numFmt w:val="bullet"/>
      <w:lvlText w:val="o"/>
      <w:lvlJc w:val="left"/>
      <w:pPr>
        <w:tabs>
          <w:tab w:val="num" w:pos="3600"/>
        </w:tabs>
        <w:ind w:left="3600" w:hanging="360"/>
      </w:pPr>
      <w:rPr>
        <w:rFonts w:ascii="Courier New" w:hAnsi="Courier New" w:hint="default"/>
      </w:rPr>
    </w:lvl>
    <w:lvl w:ilvl="5" w:tplc="8E06F036" w:tentative="1">
      <w:start w:val="1"/>
      <w:numFmt w:val="bullet"/>
      <w:lvlText w:val=""/>
      <w:lvlJc w:val="left"/>
      <w:pPr>
        <w:tabs>
          <w:tab w:val="num" w:pos="4320"/>
        </w:tabs>
        <w:ind w:left="4320" w:hanging="360"/>
      </w:pPr>
      <w:rPr>
        <w:rFonts w:ascii="Wingdings" w:hAnsi="Wingdings" w:hint="default"/>
      </w:rPr>
    </w:lvl>
    <w:lvl w:ilvl="6" w:tplc="0816A656" w:tentative="1">
      <w:start w:val="1"/>
      <w:numFmt w:val="bullet"/>
      <w:lvlText w:val=""/>
      <w:lvlJc w:val="left"/>
      <w:pPr>
        <w:tabs>
          <w:tab w:val="num" w:pos="5040"/>
        </w:tabs>
        <w:ind w:left="5040" w:hanging="360"/>
      </w:pPr>
      <w:rPr>
        <w:rFonts w:ascii="Symbol" w:hAnsi="Symbol" w:hint="default"/>
      </w:rPr>
    </w:lvl>
    <w:lvl w:ilvl="7" w:tplc="B6521F42" w:tentative="1">
      <w:start w:val="1"/>
      <w:numFmt w:val="bullet"/>
      <w:lvlText w:val="o"/>
      <w:lvlJc w:val="left"/>
      <w:pPr>
        <w:tabs>
          <w:tab w:val="num" w:pos="5760"/>
        </w:tabs>
        <w:ind w:left="5760" w:hanging="360"/>
      </w:pPr>
      <w:rPr>
        <w:rFonts w:ascii="Courier New" w:hAnsi="Courier New" w:hint="default"/>
      </w:rPr>
    </w:lvl>
    <w:lvl w:ilvl="8" w:tplc="6F9078BE"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1">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4107531"/>
    <w:multiLevelType w:val="hybridMultilevel"/>
    <w:tmpl w:val="175A3EB8"/>
    <w:lvl w:ilvl="0" w:tplc="B28AF29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nsid w:val="343876DE"/>
    <w:multiLevelType w:val="singleLevel"/>
    <w:tmpl w:val="ED661CD2"/>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C94AA7"/>
    <w:multiLevelType w:val="hybridMultilevel"/>
    <w:tmpl w:val="13AE4C80"/>
    <w:lvl w:ilvl="0" w:tplc="27D8E328">
      <w:start w:val="1"/>
      <w:numFmt w:val="bullet"/>
      <w:lvlText w:val=""/>
      <w:lvlJc w:val="left"/>
      <w:pPr>
        <w:ind w:left="1380" w:hanging="360"/>
      </w:pPr>
      <w:rPr>
        <w:rFonts w:ascii="Symbol" w:hAnsi="Symbol" w:hint="default"/>
        <w:sz w:val="22"/>
        <w:szCs w:val="22"/>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16">
    <w:nsid w:val="43000741"/>
    <w:multiLevelType w:val="hybridMultilevel"/>
    <w:tmpl w:val="3774C596"/>
    <w:lvl w:ilvl="0" w:tplc="04090001">
      <w:start w:val="31"/>
      <w:numFmt w:val="bullet"/>
      <w:lvlText w:val="-"/>
      <w:lvlJc w:val="left"/>
      <w:pPr>
        <w:ind w:left="252" w:hanging="360"/>
      </w:pPr>
      <w:rPr>
        <w:rFonts w:ascii="Angsana New" w:eastAsia="Times New Roma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18">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nsid w:val="76C65C30"/>
    <w:multiLevelType w:val="hybridMultilevel"/>
    <w:tmpl w:val="20304DDE"/>
    <w:lvl w:ilvl="0" w:tplc="10642816">
      <w:start w:val="1"/>
      <w:numFmt w:val="bullet"/>
      <w:pStyle w:val="BodyTextbullet"/>
      <w:lvlText w:val=""/>
      <w:lvlJc w:val="left"/>
      <w:pPr>
        <w:tabs>
          <w:tab w:val="num" w:pos="1440"/>
        </w:tabs>
        <w:ind w:left="1440" w:hanging="360"/>
      </w:pPr>
      <w:rPr>
        <w:rFonts w:ascii="Symbol" w:hAnsi="Symbol" w:hint="default"/>
        <w:color w:val="auto"/>
        <w:sz w:val="22"/>
      </w:rPr>
    </w:lvl>
    <w:lvl w:ilvl="1" w:tplc="3AD2EDFA">
      <w:start w:val="1"/>
      <w:numFmt w:val="bullet"/>
      <w:lvlText w:val="o"/>
      <w:lvlJc w:val="left"/>
      <w:pPr>
        <w:tabs>
          <w:tab w:val="num" w:pos="2520"/>
        </w:tabs>
        <w:ind w:left="2520" w:hanging="360"/>
      </w:pPr>
      <w:rPr>
        <w:rFonts w:ascii="Courier New" w:hAnsi="Courier New" w:hint="default"/>
      </w:rPr>
    </w:lvl>
    <w:lvl w:ilvl="2" w:tplc="16D2E4CC" w:tentative="1">
      <w:start w:val="1"/>
      <w:numFmt w:val="bullet"/>
      <w:lvlText w:val=""/>
      <w:lvlJc w:val="left"/>
      <w:pPr>
        <w:tabs>
          <w:tab w:val="num" w:pos="3240"/>
        </w:tabs>
        <w:ind w:left="3240" w:hanging="360"/>
      </w:pPr>
      <w:rPr>
        <w:rFonts w:ascii="Wingdings" w:hAnsi="Wingdings" w:hint="default"/>
      </w:rPr>
    </w:lvl>
    <w:lvl w:ilvl="3" w:tplc="E23A55AE" w:tentative="1">
      <w:start w:val="1"/>
      <w:numFmt w:val="bullet"/>
      <w:lvlText w:val=""/>
      <w:lvlJc w:val="left"/>
      <w:pPr>
        <w:tabs>
          <w:tab w:val="num" w:pos="3960"/>
        </w:tabs>
        <w:ind w:left="3960" w:hanging="360"/>
      </w:pPr>
      <w:rPr>
        <w:rFonts w:ascii="Symbol" w:hAnsi="Symbol" w:hint="default"/>
      </w:rPr>
    </w:lvl>
    <w:lvl w:ilvl="4" w:tplc="614C12EC" w:tentative="1">
      <w:start w:val="1"/>
      <w:numFmt w:val="bullet"/>
      <w:lvlText w:val="o"/>
      <w:lvlJc w:val="left"/>
      <w:pPr>
        <w:tabs>
          <w:tab w:val="num" w:pos="4680"/>
        </w:tabs>
        <w:ind w:left="4680" w:hanging="360"/>
      </w:pPr>
      <w:rPr>
        <w:rFonts w:ascii="Courier New" w:hAnsi="Courier New" w:hint="default"/>
      </w:rPr>
    </w:lvl>
    <w:lvl w:ilvl="5" w:tplc="53CADE2E" w:tentative="1">
      <w:start w:val="1"/>
      <w:numFmt w:val="bullet"/>
      <w:lvlText w:val=""/>
      <w:lvlJc w:val="left"/>
      <w:pPr>
        <w:tabs>
          <w:tab w:val="num" w:pos="5400"/>
        </w:tabs>
        <w:ind w:left="5400" w:hanging="360"/>
      </w:pPr>
      <w:rPr>
        <w:rFonts w:ascii="Wingdings" w:hAnsi="Wingdings" w:hint="default"/>
      </w:rPr>
    </w:lvl>
    <w:lvl w:ilvl="6" w:tplc="24424E56" w:tentative="1">
      <w:start w:val="1"/>
      <w:numFmt w:val="bullet"/>
      <w:lvlText w:val=""/>
      <w:lvlJc w:val="left"/>
      <w:pPr>
        <w:tabs>
          <w:tab w:val="num" w:pos="6120"/>
        </w:tabs>
        <w:ind w:left="6120" w:hanging="360"/>
      </w:pPr>
      <w:rPr>
        <w:rFonts w:ascii="Symbol" w:hAnsi="Symbol" w:hint="default"/>
      </w:rPr>
    </w:lvl>
    <w:lvl w:ilvl="7" w:tplc="CADE2346" w:tentative="1">
      <w:start w:val="1"/>
      <w:numFmt w:val="bullet"/>
      <w:lvlText w:val="o"/>
      <w:lvlJc w:val="left"/>
      <w:pPr>
        <w:tabs>
          <w:tab w:val="num" w:pos="6840"/>
        </w:tabs>
        <w:ind w:left="6840" w:hanging="360"/>
      </w:pPr>
      <w:rPr>
        <w:rFonts w:ascii="Courier New" w:hAnsi="Courier New" w:hint="default"/>
      </w:rPr>
    </w:lvl>
    <w:lvl w:ilvl="8" w:tplc="99CEE2AC" w:tentative="1">
      <w:start w:val="1"/>
      <w:numFmt w:val="bullet"/>
      <w:lvlText w:val=""/>
      <w:lvlJc w:val="left"/>
      <w:pPr>
        <w:tabs>
          <w:tab w:val="num" w:pos="7560"/>
        </w:tabs>
        <w:ind w:left="7560" w:hanging="360"/>
      </w:pPr>
      <w:rPr>
        <w:rFonts w:ascii="Wingdings" w:hAnsi="Wingdings" w:hint="default"/>
      </w:rPr>
    </w:lvl>
  </w:abstractNum>
  <w:abstractNum w:abstractNumId="26">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abstractNum w:abstractNumId="27">
    <w:nsid w:val="796265B8"/>
    <w:multiLevelType w:val="multilevel"/>
    <w:tmpl w:val="73B8D4CE"/>
    <w:lvl w:ilvl="0">
      <w:start w:val="5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8"/>
  </w:num>
  <w:num w:numId="4">
    <w:abstractNumId w:val="24"/>
  </w:num>
  <w:num w:numId="5">
    <w:abstractNumId w:val="7"/>
  </w:num>
  <w:num w:numId="6">
    <w:abstractNumId w:val="25"/>
  </w:num>
  <w:num w:numId="7">
    <w:abstractNumId w:val="23"/>
  </w:num>
  <w:num w:numId="8">
    <w:abstractNumId w:val="14"/>
  </w:num>
  <w:num w:numId="9">
    <w:abstractNumId w:val="20"/>
  </w:num>
  <w:num w:numId="10">
    <w:abstractNumId w:val="16"/>
  </w:num>
  <w:num w:numId="11">
    <w:abstractNumId w:val="2"/>
  </w:num>
  <w:num w:numId="12">
    <w:abstractNumId w:val="13"/>
  </w:num>
  <w:num w:numId="13">
    <w:abstractNumId w:val="15"/>
  </w:num>
  <w:num w:numId="14">
    <w:abstractNumId w:val="4"/>
  </w:num>
  <w:num w:numId="15">
    <w:abstractNumId w:val="9"/>
  </w:num>
  <w:num w:numId="16">
    <w:abstractNumId w:val="23"/>
  </w:num>
  <w:num w:numId="17">
    <w:abstractNumId w:val="23"/>
  </w:num>
  <w:num w:numId="18">
    <w:abstractNumId w:val="23"/>
  </w:num>
  <w:num w:numId="19">
    <w:abstractNumId w:val="23"/>
  </w:num>
  <w:num w:numId="20">
    <w:abstractNumId w:val="23"/>
  </w:num>
  <w:num w:numId="21">
    <w:abstractNumId w:val="23"/>
  </w:num>
  <w:num w:numId="22">
    <w:abstractNumId w:val="23"/>
  </w:num>
  <w:num w:numId="23">
    <w:abstractNumId w:val="23"/>
  </w:num>
  <w:num w:numId="24">
    <w:abstractNumId w:val="23"/>
  </w:num>
  <w:num w:numId="25">
    <w:abstractNumId w:val="18"/>
  </w:num>
  <w:num w:numId="26">
    <w:abstractNumId w:val="23"/>
  </w:num>
  <w:num w:numId="27">
    <w:abstractNumId w:val="23"/>
  </w:num>
  <w:num w:numId="28">
    <w:abstractNumId w:val="23"/>
  </w:num>
  <w:num w:numId="29">
    <w:abstractNumId w:val="23"/>
  </w:num>
  <w:num w:numId="30">
    <w:abstractNumId w:val="23"/>
  </w:num>
  <w:num w:numId="31">
    <w:abstractNumId w:val="10"/>
  </w:num>
  <w:num w:numId="32">
    <w:abstractNumId w:val="19"/>
  </w:num>
  <w:num w:numId="33">
    <w:abstractNumId w:val="17"/>
  </w:num>
  <w:num w:numId="34">
    <w:abstractNumId w:val="22"/>
  </w:num>
  <w:num w:numId="35">
    <w:abstractNumId w:val="11"/>
  </w:num>
  <w:num w:numId="36">
    <w:abstractNumId w:val="21"/>
  </w:num>
  <w:num w:numId="37">
    <w:abstractNumId w:val="27"/>
  </w:num>
  <w:num w:numId="38">
    <w:abstractNumId w:val="6"/>
  </w:num>
  <w:num w:numId="39">
    <w:abstractNumId w:val="23"/>
  </w:num>
  <w:num w:numId="40">
    <w:abstractNumId w:val="3"/>
  </w:num>
  <w:num w:numId="41">
    <w:abstractNumId w:val="12"/>
  </w:num>
  <w:num w:numId="42">
    <w:abstractNumId w:val="26"/>
  </w:num>
  <w:num w:numId="4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455"/>
    <w:rsid w:val="000007FD"/>
    <w:rsid w:val="000008AF"/>
    <w:rsid w:val="000008BE"/>
    <w:rsid w:val="00001435"/>
    <w:rsid w:val="00001A4E"/>
    <w:rsid w:val="0000217C"/>
    <w:rsid w:val="00002D9E"/>
    <w:rsid w:val="00002EA2"/>
    <w:rsid w:val="00002F56"/>
    <w:rsid w:val="000031F4"/>
    <w:rsid w:val="00003FFF"/>
    <w:rsid w:val="000046FA"/>
    <w:rsid w:val="00005078"/>
    <w:rsid w:val="00005135"/>
    <w:rsid w:val="0000597B"/>
    <w:rsid w:val="0000631D"/>
    <w:rsid w:val="000066D1"/>
    <w:rsid w:val="00006AF4"/>
    <w:rsid w:val="00006C83"/>
    <w:rsid w:val="000100F5"/>
    <w:rsid w:val="000108F5"/>
    <w:rsid w:val="00010B8E"/>
    <w:rsid w:val="00010CD6"/>
    <w:rsid w:val="000111E4"/>
    <w:rsid w:val="00012107"/>
    <w:rsid w:val="00012365"/>
    <w:rsid w:val="00012450"/>
    <w:rsid w:val="00012921"/>
    <w:rsid w:val="00012B91"/>
    <w:rsid w:val="000137C4"/>
    <w:rsid w:val="00013A9B"/>
    <w:rsid w:val="0001407F"/>
    <w:rsid w:val="0001412D"/>
    <w:rsid w:val="00014358"/>
    <w:rsid w:val="0001437B"/>
    <w:rsid w:val="00014429"/>
    <w:rsid w:val="0001465C"/>
    <w:rsid w:val="000147E2"/>
    <w:rsid w:val="0001483D"/>
    <w:rsid w:val="00014ECB"/>
    <w:rsid w:val="00014F76"/>
    <w:rsid w:val="00015199"/>
    <w:rsid w:val="00015ABE"/>
    <w:rsid w:val="000167C3"/>
    <w:rsid w:val="00017098"/>
    <w:rsid w:val="00017281"/>
    <w:rsid w:val="00017349"/>
    <w:rsid w:val="00017E66"/>
    <w:rsid w:val="00020045"/>
    <w:rsid w:val="00020A48"/>
    <w:rsid w:val="00020AF0"/>
    <w:rsid w:val="00021B0D"/>
    <w:rsid w:val="00021DDB"/>
    <w:rsid w:val="00021FE2"/>
    <w:rsid w:val="000221DB"/>
    <w:rsid w:val="00022726"/>
    <w:rsid w:val="00022958"/>
    <w:rsid w:val="00022C9E"/>
    <w:rsid w:val="00023096"/>
    <w:rsid w:val="000233E8"/>
    <w:rsid w:val="00023584"/>
    <w:rsid w:val="000245D3"/>
    <w:rsid w:val="00024B22"/>
    <w:rsid w:val="0002523F"/>
    <w:rsid w:val="0002550C"/>
    <w:rsid w:val="00025996"/>
    <w:rsid w:val="00025C91"/>
    <w:rsid w:val="00025CB2"/>
    <w:rsid w:val="00026032"/>
    <w:rsid w:val="000264F2"/>
    <w:rsid w:val="00026B21"/>
    <w:rsid w:val="00026CA4"/>
    <w:rsid w:val="00027AB1"/>
    <w:rsid w:val="00027CC7"/>
    <w:rsid w:val="0003041B"/>
    <w:rsid w:val="0003088C"/>
    <w:rsid w:val="000316E4"/>
    <w:rsid w:val="0003180A"/>
    <w:rsid w:val="00031C84"/>
    <w:rsid w:val="00031D23"/>
    <w:rsid w:val="0003209C"/>
    <w:rsid w:val="00032871"/>
    <w:rsid w:val="0003287A"/>
    <w:rsid w:val="000329C1"/>
    <w:rsid w:val="00032D61"/>
    <w:rsid w:val="00032F86"/>
    <w:rsid w:val="000332D0"/>
    <w:rsid w:val="00033CEB"/>
    <w:rsid w:val="00033D29"/>
    <w:rsid w:val="00034242"/>
    <w:rsid w:val="00034AF9"/>
    <w:rsid w:val="0003538B"/>
    <w:rsid w:val="00035FCC"/>
    <w:rsid w:val="000367D7"/>
    <w:rsid w:val="00036C9B"/>
    <w:rsid w:val="00036FC1"/>
    <w:rsid w:val="00037060"/>
    <w:rsid w:val="0003746A"/>
    <w:rsid w:val="0003781E"/>
    <w:rsid w:val="00037DE0"/>
    <w:rsid w:val="000408A2"/>
    <w:rsid w:val="00040C25"/>
    <w:rsid w:val="000411BA"/>
    <w:rsid w:val="000412B5"/>
    <w:rsid w:val="00041B3A"/>
    <w:rsid w:val="00041C39"/>
    <w:rsid w:val="00041F8A"/>
    <w:rsid w:val="000422C6"/>
    <w:rsid w:val="00042323"/>
    <w:rsid w:val="00042CE5"/>
    <w:rsid w:val="00043120"/>
    <w:rsid w:val="00043746"/>
    <w:rsid w:val="00043B51"/>
    <w:rsid w:val="00043FA8"/>
    <w:rsid w:val="00044057"/>
    <w:rsid w:val="00044082"/>
    <w:rsid w:val="00044662"/>
    <w:rsid w:val="00044A28"/>
    <w:rsid w:val="00044A7D"/>
    <w:rsid w:val="00044D7E"/>
    <w:rsid w:val="00044F3D"/>
    <w:rsid w:val="000453B4"/>
    <w:rsid w:val="00045601"/>
    <w:rsid w:val="0004586E"/>
    <w:rsid w:val="000460B1"/>
    <w:rsid w:val="00046845"/>
    <w:rsid w:val="000468A3"/>
    <w:rsid w:val="00046AA3"/>
    <w:rsid w:val="00047061"/>
    <w:rsid w:val="00047C6D"/>
    <w:rsid w:val="00047D41"/>
    <w:rsid w:val="00050EDB"/>
    <w:rsid w:val="00051356"/>
    <w:rsid w:val="0005146F"/>
    <w:rsid w:val="000519DF"/>
    <w:rsid w:val="00052C76"/>
    <w:rsid w:val="00052C90"/>
    <w:rsid w:val="0005313D"/>
    <w:rsid w:val="0005385F"/>
    <w:rsid w:val="00053A61"/>
    <w:rsid w:val="00053BAA"/>
    <w:rsid w:val="000543AD"/>
    <w:rsid w:val="00054633"/>
    <w:rsid w:val="00054972"/>
    <w:rsid w:val="00054E34"/>
    <w:rsid w:val="00055493"/>
    <w:rsid w:val="00056776"/>
    <w:rsid w:val="000570F0"/>
    <w:rsid w:val="000574BF"/>
    <w:rsid w:val="00057811"/>
    <w:rsid w:val="00057850"/>
    <w:rsid w:val="000578B6"/>
    <w:rsid w:val="00060DBF"/>
    <w:rsid w:val="000611D7"/>
    <w:rsid w:val="000613E0"/>
    <w:rsid w:val="000619A5"/>
    <w:rsid w:val="00061B45"/>
    <w:rsid w:val="000628A3"/>
    <w:rsid w:val="00062C75"/>
    <w:rsid w:val="00062F67"/>
    <w:rsid w:val="000633D7"/>
    <w:rsid w:val="000635D3"/>
    <w:rsid w:val="0006452B"/>
    <w:rsid w:val="000646E4"/>
    <w:rsid w:val="00064F6E"/>
    <w:rsid w:val="00065632"/>
    <w:rsid w:val="00065A0A"/>
    <w:rsid w:val="00065C65"/>
    <w:rsid w:val="00065C98"/>
    <w:rsid w:val="000664F2"/>
    <w:rsid w:val="00066963"/>
    <w:rsid w:val="00066ECB"/>
    <w:rsid w:val="00066EE2"/>
    <w:rsid w:val="00067B34"/>
    <w:rsid w:val="000703D5"/>
    <w:rsid w:val="00070FD3"/>
    <w:rsid w:val="000712D9"/>
    <w:rsid w:val="0007156B"/>
    <w:rsid w:val="0007184F"/>
    <w:rsid w:val="000724CD"/>
    <w:rsid w:val="00073487"/>
    <w:rsid w:val="0007368F"/>
    <w:rsid w:val="00073783"/>
    <w:rsid w:val="000739D9"/>
    <w:rsid w:val="0007414E"/>
    <w:rsid w:val="00074208"/>
    <w:rsid w:val="00074373"/>
    <w:rsid w:val="000747E4"/>
    <w:rsid w:val="00074CEA"/>
    <w:rsid w:val="000751E9"/>
    <w:rsid w:val="0007530D"/>
    <w:rsid w:val="00075A55"/>
    <w:rsid w:val="00076483"/>
    <w:rsid w:val="00076589"/>
    <w:rsid w:val="000769B4"/>
    <w:rsid w:val="00076CA3"/>
    <w:rsid w:val="00076EC6"/>
    <w:rsid w:val="00076F0A"/>
    <w:rsid w:val="00076F33"/>
    <w:rsid w:val="00077195"/>
    <w:rsid w:val="00077211"/>
    <w:rsid w:val="0007738F"/>
    <w:rsid w:val="00077C12"/>
    <w:rsid w:val="00077F59"/>
    <w:rsid w:val="00080211"/>
    <w:rsid w:val="00080291"/>
    <w:rsid w:val="000809A5"/>
    <w:rsid w:val="00080A35"/>
    <w:rsid w:val="00080A59"/>
    <w:rsid w:val="00080A80"/>
    <w:rsid w:val="00080DBB"/>
    <w:rsid w:val="00081B76"/>
    <w:rsid w:val="00081E26"/>
    <w:rsid w:val="00082474"/>
    <w:rsid w:val="00082B07"/>
    <w:rsid w:val="00082CE7"/>
    <w:rsid w:val="00083C2E"/>
    <w:rsid w:val="00083F15"/>
    <w:rsid w:val="00084EF3"/>
    <w:rsid w:val="000857DB"/>
    <w:rsid w:val="00085B0D"/>
    <w:rsid w:val="00085D00"/>
    <w:rsid w:val="00086553"/>
    <w:rsid w:val="00087161"/>
    <w:rsid w:val="000873C5"/>
    <w:rsid w:val="00087896"/>
    <w:rsid w:val="00087947"/>
    <w:rsid w:val="00087A34"/>
    <w:rsid w:val="00087E75"/>
    <w:rsid w:val="00090110"/>
    <w:rsid w:val="0009014A"/>
    <w:rsid w:val="00090929"/>
    <w:rsid w:val="00090967"/>
    <w:rsid w:val="0009140E"/>
    <w:rsid w:val="0009156A"/>
    <w:rsid w:val="000916C1"/>
    <w:rsid w:val="00091839"/>
    <w:rsid w:val="00091D93"/>
    <w:rsid w:val="00091F3C"/>
    <w:rsid w:val="00092304"/>
    <w:rsid w:val="0009280D"/>
    <w:rsid w:val="00092957"/>
    <w:rsid w:val="00092BBA"/>
    <w:rsid w:val="00093195"/>
    <w:rsid w:val="00093603"/>
    <w:rsid w:val="0009398C"/>
    <w:rsid w:val="00093BBC"/>
    <w:rsid w:val="00093D13"/>
    <w:rsid w:val="000945F7"/>
    <w:rsid w:val="00094696"/>
    <w:rsid w:val="000947E9"/>
    <w:rsid w:val="00094D2C"/>
    <w:rsid w:val="00096387"/>
    <w:rsid w:val="000967C5"/>
    <w:rsid w:val="00096B69"/>
    <w:rsid w:val="00096C97"/>
    <w:rsid w:val="00096D0F"/>
    <w:rsid w:val="000973BB"/>
    <w:rsid w:val="000975FA"/>
    <w:rsid w:val="00097BE1"/>
    <w:rsid w:val="00097FF6"/>
    <w:rsid w:val="000A0AE1"/>
    <w:rsid w:val="000A1107"/>
    <w:rsid w:val="000A138F"/>
    <w:rsid w:val="000A139A"/>
    <w:rsid w:val="000A1479"/>
    <w:rsid w:val="000A1B01"/>
    <w:rsid w:val="000A1CED"/>
    <w:rsid w:val="000A2BA7"/>
    <w:rsid w:val="000A326E"/>
    <w:rsid w:val="000A356C"/>
    <w:rsid w:val="000A45CC"/>
    <w:rsid w:val="000A506B"/>
    <w:rsid w:val="000A50D3"/>
    <w:rsid w:val="000A50F8"/>
    <w:rsid w:val="000A5EF5"/>
    <w:rsid w:val="000A7A1A"/>
    <w:rsid w:val="000A7AA3"/>
    <w:rsid w:val="000A7AD0"/>
    <w:rsid w:val="000A7AF8"/>
    <w:rsid w:val="000B0225"/>
    <w:rsid w:val="000B0C65"/>
    <w:rsid w:val="000B15B6"/>
    <w:rsid w:val="000B1A43"/>
    <w:rsid w:val="000B1A67"/>
    <w:rsid w:val="000B1D15"/>
    <w:rsid w:val="000B220C"/>
    <w:rsid w:val="000B2C62"/>
    <w:rsid w:val="000B2E6D"/>
    <w:rsid w:val="000B30F5"/>
    <w:rsid w:val="000B33D7"/>
    <w:rsid w:val="000B34D6"/>
    <w:rsid w:val="000B3824"/>
    <w:rsid w:val="000B3AA2"/>
    <w:rsid w:val="000B3CC8"/>
    <w:rsid w:val="000B3E5E"/>
    <w:rsid w:val="000B558C"/>
    <w:rsid w:val="000B6473"/>
    <w:rsid w:val="000B7F24"/>
    <w:rsid w:val="000C0271"/>
    <w:rsid w:val="000C135C"/>
    <w:rsid w:val="000C144D"/>
    <w:rsid w:val="000C173C"/>
    <w:rsid w:val="000C2034"/>
    <w:rsid w:val="000C22D0"/>
    <w:rsid w:val="000C2632"/>
    <w:rsid w:val="000C2F0E"/>
    <w:rsid w:val="000C35F8"/>
    <w:rsid w:val="000C3F5C"/>
    <w:rsid w:val="000C40E5"/>
    <w:rsid w:val="000C49A8"/>
    <w:rsid w:val="000C4A33"/>
    <w:rsid w:val="000C4D47"/>
    <w:rsid w:val="000C4E21"/>
    <w:rsid w:val="000C4EB6"/>
    <w:rsid w:val="000C5337"/>
    <w:rsid w:val="000C5427"/>
    <w:rsid w:val="000C61CE"/>
    <w:rsid w:val="000C6C01"/>
    <w:rsid w:val="000C72F3"/>
    <w:rsid w:val="000C753C"/>
    <w:rsid w:val="000C7592"/>
    <w:rsid w:val="000D0654"/>
    <w:rsid w:val="000D068F"/>
    <w:rsid w:val="000D0DD9"/>
    <w:rsid w:val="000D1458"/>
    <w:rsid w:val="000D157B"/>
    <w:rsid w:val="000D358D"/>
    <w:rsid w:val="000D3628"/>
    <w:rsid w:val="000D3F19"/>
    <w:rsid w:val="000D3FD7"/>
    <w:rsid w:val="000D4238"/>
    <w:rsid w:val="000D6A14"/>
    <w:rsid w:val="000D6D59"/>
    <w:rsid w:val="000D6EC4"/>
    <w:rsid w:val="000D7051"/>
    <w:rsid w:val="000D7B9C"/>
    <w:rsid w:val="000E01BC"/>
    <w:rsid w:val="000E0706"/>
    <w:rsid w:val="000E094B"/>
    <w:rsid w:val="000E0AEE"/>
    <w:rsid w:val="000E0E35"/>
    <w:rsid w:val="000E143E"/>
    <w:rsid w:val="000E1B2D"/>
    <w:rsid w:val="000E26D2"/>
    <w:rsid w:val="000E2C8B"/>
    <w:rsid w:val="000E3983"/>
    <w:rsid w:val="000E4772"/>
    <w:rsid w:val="000E497A"/>
    <w:rsid w:val="000E4AAA"/>
    <w:rsid w:val="000E5BD1"/>
    <w:rsid w:val="000E5E3E"/>
    <w:rsid w:val="000E615D"/>
    <w:rsid w:val="000E61E0"/>
    <w:rsid w:val="000E632E"/>
    <w:rsid w:val="000E6547"/>
    <w:rsid w:val="000F0698"/>
    <w:rsid w:val="000F0C6E"/>
    <w:rsid w:val="000F1BEE"/>
    <w:rsid w:val="000F27E1"/>
    <w:rsid w:val="000F2BF1"/>
    <w:rsid w:val="000F307A"/>
    <w:rsid w:val="000F33DA"/>
    <w:rsid w:val="000F3F43"/>
    <w:rsid w:val="000F49E5"/>
    <w:rsid w:val="000F4B0A"/>
    <w:rsid w:val="000F4E77"/>
    <w:rsid w:val="000F5C81"/>
    <w:rsid w:val="000F5E63"/>
    <w:rsid w:val="000F6555"/>
    <w:rsid w:val="000F65EF"/>
    <w:rsid w:val="000F6B32"/>
    <w:rsid w:val="000F7180"/>
    <w:rsid w:val="000F7335"/>
    <w:rsid w:val="000F7884"/>
    <w:rsid w:val="000F7F57"/>
    <w:rsid w:val="00100FF4"/>
    <w:rsid w:val="00101258"/>
    <w:rsid w:val="00101393"/>
    <w:rsid w:val="00101C8D"/>
    <w:rsid w:val="00101E5A"/>
    <w:rsid w:val="00102DF9"/>
    <w:rsid w:val="001033A8"/>
    <w:rsid w:val="001034EE"/>
    <w:rsid w:val="0010351E"/>
    <w:rsid w:val="00103908"/>
    <w:rsid w:val="00103D84"/>
    <w:rsid w:val="0010403F"/>
    <w:rsid w:val="00104600"/>
    <w:rsid w:val="00104939"/>
    <w:rsid w:val="00104A69"/>
    <w:rsid w:val="00105028"/>
    <w:rsid w:val="001053A5"/>
    <w:rsid w:val="001057FF"/>
    <w:rsid w:val="00105A0D"/>
    <w:rsid w:val="00105D62"/>
    <w:rsid w:val="0010653E"/>
    <w:rsid w:val="00106D32"/>
    <w:rsid w:val="00107627"/>
    <w:rsid w:val="00107940"/>
    <w:rsid w:val="00107D2C"/>
    <w:rsid w:val="00107F69"/>
    <w:rsid w:val="001109A0"/>
    <w:rsid w:val="00110D11"/>
    <w:rsid w:val="001116AD"/>
    <w:rsid w:val="00111C62"/>
    <w:rsid w:val="001120E0"/>
    <w:rsid w:val="00113033"/>
    <w:rsid w:val="00113534"/>
    <w:rsid w:val="0011392B"/>
    <w:rsid w:val="001139BE"/>
    <w:rsid w:val="00114C94"/>
    <w:rsid w:val="00115655"/>
    <w:rsid w:val="00115D45"/>
    <w:rsid w:val="00115D53"/>
    <w:rsid w:val="001166EA"/>
    <w:rsid w:val="0011692B"/>
    <w:rsid w:val="00116E94"/>
    <w:rsid w:val="0011704B"/>
    <w:rsid w:val="00117716"/>
    <w:rsid w:val="001179CA"/>
    <w:rsid w:val="00117E48"/>
    <w:rsid w:val="001202F0"/>
    <w:rsid w:val="00120384"/>
    <w:rsid w:val="0012054C"/>
    <w:rsid w:val="00120A39"/>
    <w:rsid w:val="00121287"/>
    <w:rsid w:val="00121454"/>
    <w:rsid w:val="00121CFD"/>
    <w:rsid w:val="00121D98"/>
    <w:rsid w:val="00121E83"/>
    <w:rsid w:val="0012203E"/>
    <w:rsid w:val="001227C2"/>
    <w:rsid w:val="001227E3"/>
    <w:rsid w:val="00122A0D"/>
    <w:rsid w:val="0012332F"/>
    <w:rsid w:val="0012347B"/>
    <w:rsid w:val="00124328"/>
    <w:rsid w:val="0012460E"/>
    <w:rsid w:val="00125389"/>
    <w:rsid w:val="001255BF"/>
    <w:rsid w:val="0012769D"/>
    <w:rsid w:val="0012797D"/>
    <w:rsid w:val="00127F8A"/>
    <w:rsid w:val="0013079B"/>
    <w:rsid w:val="00130C91"/>
    <w:rsid w:val="00131B97"/>
    <w:rsid w:val="00131C10"/>
    <w:rsid w:val="00132719"/>
    <w:rsid w:val="00132BB0"/>
    <w:rsid w:val="00132BEE"/>
    <w:rsid w:val="001331CD"/>
    <w:rsid w:val="00133E23"/>
    <w:rsid w:val="00133EBA"/>
    <w:rsid w:val="00134225"/>
    <w:rsid w:val="00134F50"/>
    <w:rsid w:val="001352AC"/>
    <w:rsid w:val="00135517"/>
    <w:rsid w:val="00135840"/>
    <w:rsid w:val="00135D63"/>
    <w:rsid w:val="001363CA"/>
    <w:rsid w:val="00136711"/>
    <w:rsid w:val="00136839"/>
    <w:rsid w:val="00136CB2"/>
    <w:rsid w:val="001377EA"/>
    <w:rsid w:val="0013788C"/>
    <w:rsid w:val="00137E5A"/>
    <w:rsid w:val="00140AE7"/>
    <w:rsid w:val="00140D62"/>
    <w:rsid w:val="00141148"/>
    <w:rsid w:val="00141D64"/>
    <w:rsid w:val="00141F51"/>
    <w:rsid w:val="00142152"/>
    <w:rsid w:val="001424CC"/>
    <w:rsid w:val="001429A1"/>
    <w:rsid w:val="00142F67"/>
    <w:rsid w:val="00142FB7"/>
    <w:rsid w:val="0014345E"/>
    <w:rsid w:val="00143F7E"/>
    <w:rsid w:val="00144281"/>
    <w:rsid w:val="00144A07"/>
    <w:rsid w:val="0014506D"/>
    <w:rsid w:val="0014569A"/>
    <w:rsid w:val="0014578D"/>
    <w:rsid w:val="00145D3E"/>
    <w:rsid w:val="00145EE3"/>
    <w:rsid w:val="001462CE"/>
    <w:rsid w:val="001469B2"/>
    <w:rsid w:val="00146E2E"/>
    <w:rsid w:val="0014736E"/>
    <w:rsid w:val="00147717"/>
    <w:rsid w:val="001503AE"/>
    <w:rsid w:val="001503EA"/>
    <w:rsid w:val="00150518"/>
    <w:rsid w:val="00150686"/>
    <w:rsid w:val="00150943"/>
    <w:rsid w:val="001509E0"/>
    <w:rsid w:val="00151ADB"/>
    <w:rsid w:val="001524F9"/>
    <w:rsid w:val="001527AE"/>
    <w:rsid w:val="00152D72"/>
    <w:rsid w:val="00153692"/>
    <w:rsid w:val="00153773"/>
    <w:rsid w:val="001539F4"/>
    <w:rsid w:val="00153DC2"/>
    <w:rsid w:val="00153DD3"/>
    <w:rsid w:val="00154BE5"/>
    <w:rsid w:val="00155007"/>
    <w:rsid w:val="00155647"/>
    <w:rsid w:val="00155DEC"/>
    <w:rsid w:val="001568A5"/>
    <w:rsid w:val="00156B90"/>
    <w:rsid w:val="00156DB7"/>
    <w:rsid w:val="00157383"/>
    <w:rsid w:val="0015747D"/>
    <w:rsid w:val="00157AF1"/>
    <w:rsid w:val="00157C5F"/>
    <w:rsid w:val="00160A49"/>
    <w:rsid w:val="00160C62"/>
    <w:rsid w:val="00160D46"/>
    <w:rsid w:val="00160FF1"/>
    <w:rsid w:val="001610C0"/>
    <w:rsid w:val="00161372"/>
    <w:rsid w:val="001617C8"/>
    <w:rsid w:val="001617DB"/>
    <w:rsid w:val="00161BDC"/>
    <w:rsid w:val="00162B96"/>
    <w:rsid w:val="00162BB3"/>
    <w:rsid w:val="0016312B"/>
    <w:rsid w:val="0016383D"/>
    <w:rsid w:val="001638B9"/>
    <w:rsid w:val="00163A68"/>
    <w:rsid w:val="001645CE"/>
    <w:rsid w:val="00164B95"/>
    <w:rsid w:val="00165FB3"/>
    <w:rsid w:val="0016645B"/>
    <w:rsid w:val="00166BAB"/>
    <w:rsid w:val="001670A3"/>
    <w:rsid w:val="001675E1"/>
    <w:rsid w:val="00167CD3"/>
    <w:rsid w:val="00167D67"/>
    <w:rsid w:val="001705FF"/>
    <w:rsid w:val="00170B08"/>
    <w:rsid w:val="00170ED7"/>
    <w:rsid w:val="0017135B"/>
    <w:rsid w:val="00171AD8"/>
    <w:rsid w:val="00172775"/>
    <w:rsid w:val="00172F89"/>
    <w:rsid w:val="001731DA"/>
    <w:rsid w:val="0017354F"/>
    <w:rsid w:val="0017376F"/>
    <w:rsid w:val="00173938"/>
    <w:rsid w:val="00173A84"/>
    <w:rsid w:val="00173ACC"/>
    <w:rsid w:val="00173CEA"/>
    <w:rsid w:val="0017418A"/>
    <w:rsid w:val="00174203"/>
    <w:rsid w:val="00174CAC"/>
    <w:rsid w:val="00176207"/>
    <w:rsid w:val="0017643E"/>
    <w:rsid w:val="0017648A"/>
    <w:rsid w:val="00176707"/>
    <w:rsid w:val="0017670E"/>
    <w:rsid w:val="0017703E"/>
    <w:rsid w:val="00177211"/>
    <w:rsid w:val="001774CA"/>
    <w:rsid w:val="0017787E"/>
    <w:rsid w:val="00180959"/>
    <w:rsid w:val="001809FB"/>
    <w:rsid w:val="001811A6"/>
    <w:rsid w:val="001813D7"/>
    <w:rsid w:val="00181D9B"/>
    <w:rsid w:val="00183531"/>
    <w:rsid w:val="00183889"/>
    <w:rsid w:val="00184AC1"/>
    <w:rsid w:val="00184B00"/>
    <w:rsid w:val="00184CE8"/>
    <w:rsid w:val="0018533C"/>
    <w:rsid w:val="001853AB"/>
    <w:rsid w:val="00185547"/>
    <w:rsid w:val="00185990"/>
    <w:rsid w:val="00185C64"/>
    <w:rsid w:val="001861BA"/>
    <w:rsid w:val="0018632D"/>
    <w:rsid w:val="001869FF"/>
    <w:rsid w:val="00186A47"/>
    <w:rsid w:val="00186DBF"/>
    <w:rsid w:val="001872A2"/>
    <w:rsid w:val="0019041A"/>
    <w:rsid w:val="00190686"/>
    <w:rsid w:val="001908F7"/>
    <w:rsid w:val="001909D6"/>
    <w:rsid w:val="001910D2"/>
    <w:rsid w:val="00191122"/>
    <w:rsid w:val="00191A0F"/>
    <w:rsid w:val="00192724"/>
    <w:rsid w:val="00192725"/>
    <w:rsid w:val="0019276A"/>
    <w:rsid w:val="001930B0"/>
    <w:rsid w:val="00193543"/>
    <w:rsid w:val="001937D8"/>
    <w:rsid w:val="00193B9C"/>
    <w:rsid w:val="00193C08"/>
    <w:rsid w:val="00194686"/>
    <w:rsid w:val="00194715"/>
    <w:rsid w:val="001947B4"/>
    <w:rsid w:val="001948A9"/>
    <w:rsid w:val="001949BF"/>
    <w:rsid w:val="00196B73"/>
    <w:rsid w:val="001970CA"/>
    <w:rsid w:val="001971AA"/>
    <w:rsid w:val="001972DC"/>
    <w:rsid w:val="001978AF"/>
    <w:rsid w:val="001A0B11"/>
    <w:rsid w:val="001A0DAB"/>
    <w:rsid w:val="001A0FD7"/>
    <w:rsid w:val="001A2DE7"/>
    <w:rsid w:val="001A3549"/>
    <w:rsid w:val="001A3B36"/>
    <w:rsid w:val="001A3C20"/>
    <w:rsid w:val="001A3D7B"/>
    <w:rsid w:val="001A3E80"/>
    <w:rsid w:val="001A419B"/>
    <w:rsid w:val="001A4487"/>
    <w:rsid w:val="001A510B"/>
    <w:rsid w:val="001A549F"/>
    <w:rsid w:val="001A59C1"/>
    <w:rsid w:val="001A5D70"/>
    <w:rsid w:val="001A6145"/>
    <w:rsid w:val="001A6835"/>
    <w:rsid w:val="001A6F26"/>
    <w:rsid w:val="001A6FF5"/>
    <w:rsid w:val="001A7173"/>
    <w:rsid w:val="001A7744"/>
    <w:rsid w:val="001B01AA"/>
    <w:rsid w:val="001B0B9C"/>
    <w:rsid w:val="001B1C24"/>
    <w:rsid w:val="001B211F"/>
    <w:rsid w:val="001B21C6"/>
    <w:rsid w:val="001B237C"/>
    <w:rsid w:val="001B278F"/>
    <w:rsid w:val="001B2BB8"/>
    <w:rsid w:val="001B2EFE"/>
    <w:rsid w:val="001B3972"/>
    <w:rsid w:val="001B3A48"/>
    <w:rsid w:val="001B3BAF"/>
    <w:rsid w:val="001B3EAD"/>
    <w:rsid w:val="001B40DE"/>
    <w:rsid w:val="001B4733"/>
    <w:rsid w:val="001B494F"/>
    <w:rsid w:val="001B582C"/>
    <w:rsid w:val="001B5919"/>
    <w:rsid w:val="001B59EB"/>
    <w:rsid w:val="001B5E74"/>
    <w:rsid w:val="001B607C"/>
    <w:rsid w:val="001B63C3"/>
    <w:rsid w:val="001B63DE"/>
    <w:rsid w:val="001B6593"/>
    <w:rsid w:val="001B65A5"/>
    <w:rsid w:val="001B67B1"/>
    <w:rsid w:val="001B6E8E"/>
    <w:rsid w:val="001B6EF1"/>
    <w:rsid w:val="001C0CF3"/>
    <w:rsid w:val="001C1884"/>
    <w:rsid w:val="001C19AF"/>
    <w:rsid w:val="001C1B78"/>
    <w:rsid w:val="001C1B9C"/>
    <w:rsid w:val="001C1D45"/>
    <w:rsid w:val="001C234D"/>
    <w:rsid w:val="001C2422"/>
    <w:rsid w:val="001C2559"/>
    <w:rsid w:val="001C2621"/>
    <w:rsid w:val="001C2816"/>
    <w:rsid w:val="001C2CAA"/>
    <w:rsid w:val="001C2CB7"/>
    <w:rsid w:val="001C3ADC"/>
    <w:rsid w:val="001C3CEC"/>
    <w:rsid w:val="001C401A"/>
    <w:rsid w:val="001C43AB"/>
    <w:rsid w:val="001C442A"/>
    <w:rsid w:val="001C4C52"/>
    <w:rsid w:val="001C50F1"/>
    <w:rsid w:val="001C52F4"/>
    <w:rsid w:val="001C578E"/>
    <w:rsid w:val="001C6577"/>
    <w:rsid w:val="001C68E3"/>
    <w:rsid w:val="001C6B0B"/>
    <w:rsid w:val="001C78C1"/>
    <w:rsid w:val="001C7A87"/>
    <w:rsid w:val="001C7B62"/>
    <w:rsid w:val="001D023F"/>
    <w:rsid w:val="001D0740"/>
    <w:rsid w:val="001D1A0A"/>
    <w:rsid w:val="001D1F23"/>
    <w:rsid w:val="001D207C"/>
    <w:rsid w:val="001D2668"/>
    <w:rsid w:val="001D2B8F"/>
    <w:rsid w:val="001D2BCD"/>
    <w:rsid w:val="001D3080"/>
    <w:rsid w:val="001D392E"/>
    <w:rsid w:val="001D3DB6"/>
    <w:rsid w:val="001D4871"/>
    <w:rsid w:val="001D4F61"/>
    <w:rsid w:val="001D51E7"/>
    <w:rsid w:val="001D5966"/>
    <w:rsid w:val="001D5D19"/>
    <w:rsid w:val="001D60BD"/>
    <w:rsid w:val="001D6656"/>
    <w:rsid w:val="001D73BE"/>
    <w:rsid w:val="001D799A"/>
    <w:rsid w:val="001D7E3A"/>
    <w:rsid w:val="001D7EEF"/>
    <w:rsid w:val="001E039E"/>
    <w:rsid w:val="001E10D6"/>
    <w:rsid w:val="001E1829"/>
    <w:rsid w:val="001E1A06"/>
    <w:rsid w:val="001E2184"/>
    <w:rsid w:val="001E249A"/>
    <w:rsid w:val="001E29F8"/>
    <w:rsid w:val="001E3FC4"/>
    <w:rsid w:val="001E55E3"/>
    <w:rsid w:val="001E591B"/>
    <w:rsid w:val="001E5A10"/>
    <w:rsid w:val="001E5F93"/>
    <w:rsid w:val="001E75E4"/>
    <w:rsid w:val="001E777D"/>
    <w:rsid w:val="001E7B98"/>
    <w:rsid w:val="001F002E"/>
    <w:rsid w:val="001F01AE"/>
    <w:rsid w:val="001F0293"/>
    <w:rsid w:val="001F0376"/>
    <w:rsid w:val="001F04F3"/>
    <w:rsid w:val="001F131F"/>
    <w:rsid w:val="001F178C"/>
    <w:rsid w:val="001F19C2"/>
    <w:rsid w:val="001F1ECE"/>
    <w:rsid w:val="001F286D"/>
    <w:rsid w:val="001F32E5"/>
    <w:rsid w:val="001F3D51"/>
    <w:rsid w:val="001F3FEC"/>
    <w:rsid w:val="001F44B7"/>
    <w:rsid w:val="001F4993"/>
    <w:rsid w:val="001F512D"/>
    <w:rsid w:val="001F5C04"/>
    <w:rsid w:val="001F64EC"/>
    <w:rsid w:val="001F65AB"/>
    <w:rsid w:val="001F78E5"/>
    <w:rsid w:val="002013E9"/>
    <w:rsid w:val="00201486"/>
    <w:rsid w:val="00201AF1"/>
    <w:rsid w:val="00201BD4"/>
    <w:rsid w:val="00201E73"/>
    <w:rsid w:val="00201FB8"/>
    <w:rsid w:val="002021B3"/>
    <w:rsid w:val="00202B74"/>
    <w:rsid w:val="002030F2"/>
    <w:rsid w:val="00203526"/>
    <w:rsid w:val="00203602"/>
    <w:rsid w:val="002045D1"/>
    <w:rsid w:val="00204D46"/>
    <w:rsid w:val="00204DA3"/>
    <w:rsid w:val="00204DB1"/>
    <w:rsid w:val="00205CC3"/>
    <w:rsid w:val="00206349"/>
    <w:rsid w:val="002068D8"/>
    <w:rsid w:val="002073BF"/>
    <w:rsid w:val="002076D1"/>
    <w:rsid w:val="002077C1"/>
    <w:rsid w:val="00207919"/>
    <w:rsid w:val="00207D2C"/>
    <w:rsid w:val="00210858"/>
    <w:rsid w:val="0021160F"/>
    <w:rsid w:val="002117A2"/>
    <w:rsid w:val="00211FAA"/>
    <w:rsid w:val="002121EB"/>
    <w:rsid w:val="002121ED"/>
    <w:rsid w:val="002123BC"/>
    <w:rsid w:val="0021245C"/>
    <w:rsid w:val="00212FE6"/>
    <w:rsid w:val="00214914"/>
    <w:rsid w:val="00214AA7"/>
    <w:rsid w:val="00214D66"/>
    <w:rsid w:val="00214E2F"/>
    <w:rsid w:val="00215258"/>
    <w:rsid w:val="0021652B"/>
    <w:rsid w:val="00216892"/>
    <w:rsid w:val="00217F92"/>
    <w:rsid w:val="0022044E"/>
    <w:rsid w:val="00220DB6"/>
    <w:rsid w:val="00221E3B"/>
    <w:rsid w:val="00222077"/>
    <w:rsid w:val="002227B2"/>
    <w:rsid w:val="00222BBC"/>
    <w:rsid w:val="00223833"/>
    <w:rsid w:val="00223EEA"/>
    <w:rsid w:val="002240E2"/>
    <w:rsid w:val="002242C5"/>
    <w:rsid w:val="00224409"/>
    <w:rsid w:val="00224694"/>
    <w:rsid w:val="002246B9"/>
    <w:rsid w:val="00224853"/>
    <w:rsid w:val="00224D06"/>
    <w:rsid w:val="00225903"/>
    <w:rsid w:val="00225A8B"/>
    <w:rsid w:val="00225D57"/>
    <w:rsid w:val="00225D8A"/>
    <w:rsid w:val="002264A6"/>
    <w:rsid w:val="0022669F"/>
    <w:rsid w:val="00226F00"/>
    <w:rsid w:val="00226FE9"/>
    <w:rsid w:val="002272D5"/>
    <w:rsid w:val="002275F7"/>
    <w:rsid w:val="0022761C"/>
    <w:rsid w:val="00227B0E"/>
    <w:rsid w:val="002302FC"/>
    <w:rsid w:val="0023035C"/>
    <w:rsid w:val="00230478"/>
    <w:rsid w:val="002308F7"/>
    <w:rsid w:val="00230D1F"/>
    <w:rsid w:val="00230E4B"/>
    <w:rsid w:val="00230F22"/>
    <w:rsid w:val="0023109D"/>
    <w:rsid w:val="00231A9B"/>
    <w:rsid w:val="00231EDF"/>
    <w:rsid w:val="00231F3F"/>
    <w:rsid w:val="00232D9D"/>
    <w:rsid w:val="002334BA"/>
    <w:rsid w:val="00233723"/>
    <w:rsid w:val="00234108"/>
    <w:rsid w:val="0023440E"/>
    <w:rsid w:val="002344C5"/>
    <w:rsid w:val="00234EA8"/>
    <w:rsid w:val="00235BE0"/>
    <w:rsid w:val="00235E43"/>
    <w:rsid w:val="0023633C"/>
    <w:rsid w:val="00237104"/>
    <w:rsid w:val="002372D9"/>
    <w:rsid w:val="0023780D"/>
    <w:rsid w:val="00237A67"/>
    <w:rsid w:val="00237FC7"/>
    <w:rsid w:val="0024006F"/>
    <w:rsid w:val="00240324"/>
    <w:rsid w:val="00240B62"/>
    <w:rsid w:val="00240F4E"/>
    <w:rsid w:val="00241478"/>
    <w:rsid w:val="00241B2B"/>
    <w:rsid w:val="00241EC8"/>
    <w:rsid w:val="002423CB"/>
    <w:rsid w:val="002424DE"/>
    <w:rsid w:val="0024270E"/>
    <w:rsid w:val="00242A43"/>
    <w:rsid w:val="002435A8"/>
    <w:rsid w:val="0024366B"/>
    <w:rsid w:val="00243D33"/>
    <w:rsid w:val="00243D4A"/>
    <w:rsid w:val="00244028"/>
    <w:rsid w:val="0024464B"/>
    <w:rsid w:val="002450AC"/>
    <w:rsid w:val="00245316"/>
    <w:rsid w:val="00246E6A"/>
    <w:rsid w:val="00246FED"/>
    <w:rsid w:val="0024796E"/>
    <w:rsid w:val="0025010C"/>
    <w:rsid w:val="002510B6"/>
    <w:rsid w:val="00251224"/>
    <w:rsid w:val="002513DA"/>
    <w:rsid w:val="00251B7B"/>
    <w:rsid w:val="00251C1C"/>
    <w:rsid w:val="002521D6"/>
    <w:rsid w:val="00253611"/>
    <w:rsid w:val="00253688"/>
    <w:rsid w:val="00253F14"/>
    <w:rsid w:val="00253F85"/>
    <w:rsid w:val="002555FD"/>
    <w:rsid w:val="002556D8"/>
    <w:rsid w:val="00255A11"/>
    <w:rsid w:val="00255FBE"/>
    <w:rsid w:val="002560CF"/>
    <w:rsid w:val="00257C8E"/>
    <w:rsid w:val="00257EAD"/>
    <w:rsid w:val="002607BA"/>
    <w:rsid w:val="00260A9A"/>
    <w:rsid w:val="00260EDD"/>
    <w:rsid w:val="002615FA"/>
    <w:rsid w:val="002618BE"/>
    <w:rsid w:val="00261F3D"/>
    <w:rsid w:val="00261FCD"/>
    <w:rsid w:val="00261FF7"/>
    <w:rsid w:val="0026241C"/>
    <w:rsid w:val="002624F4"/>
    <w:rsid w:val="002634C1"/>
    <w:rsid w:val="002639D3"/>
    <w:rsid w:val="0026416E"/>
    <w:rsid w:val="0026430F"/>
    <w:rsid w:val="0026532F"/>
    <w:rsid w:val="002653D2"/>
    <w:rsid w:val="0026575F"/>
    <w:rsid w:val="00266118"/>
    <w:rsid w:val="0026683C"/>
    <w:rsid w:val="00266B67"/>
    <w:rsid w:val="00266C32"/>
    <w:rsid w:val="00266F84"/>
    <w:rsid w:val="002672D2"/>
    <w:rsid w:val="00267462"/>
    <w:rsid w:val="00267692"/>
    <w:rsid w:val="00267CD7"/>
    <w:rsid w:val="00270066"/>
    <w:rsid w:val="00270B81"/>
    <w:rsid w:val="0027168D"/>
    <w:rsid w:val="00271DD3"/>
    <w:rsid w:val="00271F4D"/>
    <w:rsid w:val="00272089"/>
    <w:rsid w:val="0027289F"/>
    <w:rsid w:val="00272C41"/>
    <w:rsid w:val="00273409"/>
    <w:rsid w:val="002739EA"/>
    <w:rsid w:val="00274C75"/>
    <w:rsid w:val="0027501C"/>
    <w:rsid w:val="00275083"/>
    <w:rsid w:val="002752FF"/>
    <w:rsid w:val="00275769"/>
    <w:rsid w:val="00275999"/>
    <w:rsid w:val="002759E3"/>
    <w:rsid w:val="00276360"/>
    <w:rsid w:val="002767C1"/>
    <w:rsid w:val="002767E4"/>
    <w:rsid w:val="002768A8"/>
    <w:rsid w:val="00276ACF"/>
    <w:rsid w:val="00276AD6"/>
    <w:rsid w:val="002771EB"/>
    <w:rsid w:val="0027798D"/>
    <w:rsid w:val="002801B9"/>
    <w:rsid w:val="00280407"/>
    <w:rsid w:val="00281644"/>
    <w:rsid w:val="0028185D"/>
    <w:rsid w:val="00281ACC"/>
    <w:rsid w:val="00281DC9"/>
    <w:rsid w:val="00282426"/>
    <w:rsid w:val="00283160"/>
    <w:rsid w:val="00283256"/>
    <w:rsid w:val="00283665"/>
    <w:rsid w:val="00283854"/>
    <w:rsid w:val="00283988"/>
    <w:rsid w:val="00283FF1"/>
    <w:rsid w:val="002846E4"/>
    <w:rsid w:val="00284B4B"/>
    <w:rsid w:val="00285648"/>
    <w:rsid w:val="00285984"/>
    <w:rsid w:val="00285DE7"/>
    <w:rsid w:val="0028690D"/>
    <w:rsid w:val="0028728A"/>
    <w:rsid w:val="002875F7"/>
    <w:rsid w:val="00287CCA"/>
    <w:rsid w:val="00290EC8"/>
    <w:rsid w:val="002913E5"/>
    <w:rsid w:val="00291531"/>
    <w:rsid w:val="002918FE"/>
    <w:rsid w:val="00291A65"/>
    <w:rsid w:val="00291FDE"/>
    <w:rsid w:val="002927C8"/>
    <w:rsid w:val="00292881"/>
    <w:rsid w:val="00292CC1"/>
    <w:rsid w:val="002932CE"/>
    <w:rsid w:val="00293DD4"/>
    <w:rsid w:val="00293F2E"/>
    <w:rsid w:val="002947B9"/>
    <w:rsid w:val="00294E5E"/>
    <w:rsid w:val="00295310"/>
    <w:rsid w:val="00295937"/>
    <w:rsid w:val="002959FD"/>
    <w:rsid w:val="00295B13"/>
    <w:rsid w:val="00296245"/>
    <w:rsid w:val="002965DC"/>
    <w:rsid w:val="00296E56"/>
    <w:rsid w:val="00297033"/>
    <w:rsid w:val="00297DEB"/>
    <w:rsid w:val="00297EEC"/>
    <w:rsid w:val="002A00C3"/>
    <w:rsid w:val="002A0906"/>
    <w:rsid w:val="002A095B"/>
    <w:rsid w:val="002A0CA4"/>
    <w:rsid w:val="002A195E"/>
    <w:rsid w:val="002A34F1"/>
    <w:rsid w:val="002A39A4"/>
    <w:rsid w:val="002A3CEA"/>
    <w:rsid w:val="002A3D68"/>
    <w:rsid w:val="002A3E37"/>
    <w:rsid w:val="002A4A94"/>
    <w:rsid w:val="002A58B9"/>
    <w:rsid w:val="002A5F7C"/>
    <w:rsid w:val="002A610D"/>
    <w:rsid w:val="002A6DB0"/>
    <w:rsid w:val="002A75DD"/>
    <w:rsid w:val="002A7709"/>
    <w:rsid w:val="002A7835"/>
    <w:rsid w:val="002A7946"/>
    <w:rsid w:val="002A795E"/>
    <w:rsid w:val="002B04DD"/>
    <w:rsid w:val="002B0B2D"/>
    <w:rsid w:val="002B0E07"/>
    <w:rsid w:val="002B137A"/>
    <w:rsid w:val="002B18D3"/>
    <w:rsid w:val="002B2461"/>
    <w:rsid w:val="002B27A9"/>
    <w:rsid w:val="002B3704"/>
    <w:rsid w:val="002B3862"/>
    <w:rsid w:val="002B3B6A"/>
    <w:rsid w:val="002B4060"/>
    <w:rsid w:val="002B40FC"/>
    <w:rsid w:val="002B42C8"/>
    <w:rsid w:val="002B4A2A"/>
    <w:rsid w:val="002B576C"/>
    <w:rsid w:val="002B5898"/>
    <w:rsid w:val="002B5E99"/>
    <w:rsid w:val="002B690F"/>
    <w:rsid w:val="002B7154"/>
    <w:rsid w:val="002B75DB"/>
    <w:rsid w:val="002B7C35"/>
    <w:rsid w:val="002C05C5"/>
    <w:rsid w:val="002C0B1A"/>
    <w:rsid w:val="002C0DD0"/>
    <w:rsid w:val="002C12D9"/>
    <w:rsid w:val="002C1344"/>
    <w:rsid w:val="002C173B"/>
    <w:rsid w:val="002C2513"/>
    <w:rsid w:val="002C2597"/>
    <w:rsid w:val="002C2936"/>
    <w:rsid w:val="002C3437"/>
    <w:rsid w:val="002C36E6"/>
    <w:rsid w:val="002C3CD0"/>
    <w:rsid w:val="002C3D09"/>
    <w:rsid w:val="002C3F27"/>
    <w:rsid w:val="002C456E"/>
    <w:rsid w:val="002C653F"/>
    <w:rsid w:val="002C6562"/>
    <w:rsid w:val="002C6764"/>
    <w:rsid w:val="002C75AE"/>
    <w:rsid w:val="002D00FE"/>
    <w:rsid w:val="002D0134"/>
    <w:rsid w:val="002D058F"/>
    <w:rsid w:val="002D07BE"/>
    <w:rsid w:val="002D0EB5"/>
    <w:rsid w:val="002D1194"/>
    <w:rsid w:val="002D149E"/>
    <w:rsid w:val="002D19B9"/>
    <w:rsid w:val="002D203C"/>
    <w:rsid w:val="002D228D"/>
    <w:rsid w:val="002D2824"/>
    <w:rsid w:val="002D293C"/>
    <w:rsid w:val="002D301B"/>
    <w:rsid w:val="002D314D"/>
    <w:rsid w:val="002D3DF4"/>
    <w:rsid w:val="002D4633"/>
    <w:rsid w:val="002D4752"/>
    <w:rsid w:val="002D4791"/>
    <w:rsid w:val="002D4855"/>
    <w:rsid w:val="002D4ADC"/>
    <w:rsid w:val="002D4F9C"/>
    <w:rsid w:val="002D66CC"/>
    <w:rsid w:val="002D7B93"/>
    <w:rsid w:val="002D7E69"/>
    <w:rsid w:val="002E0207"/>
    <w:rsid w:val="002E079D"/>
    <w:rsid w:val="002E0FDB"/>
    <w:rsid w:val="002E172D"/>
    <w:rsid w:val="002E1E6D"/>
    <w:rsid w:val="002E1EB5"/>
    <w:rsid w:val="002E2042"/>
    <w:rsid w:val="002E2CD8"/>
    <w:rsid w:val="002E324E"/>
    <w:rsid w:val="002E3523"/>
    <w:rsid w:val="002E387A"/>
    <w:rsid w:val="002E394C"/>
    <w:rsid w:val="002E3A62"/>
    <w:rsid w:val="002E3C0E"/>
    <w:rsid w:val="002E439A"/>
    <w:rsid w:val="002E4FB8"/>
    <w:rsid w:val="002E55EB"/>
    <w:rsid w:val="002E6225"/>
    <w:rsid w:val="002E6A8B"/>
    <w:rsid w:val="002E70E4"/>
    <w:rsid w:val="002E724B"/>
    <w:rsid w:val="002E75D2"/>
    <w:rsid w:val="002F07EE"/>
    <w:rsid w:val="002F08C7"/>
    <w:rsid w:val="002F0DE9"/>
    <w:rsid w:val="002F14DB"/>
    <w:rsid w:val="002F1621"/>
    <w:rsid w:val="002F1FB9"/>
    <w:rsid w:val="002F203B"/>
    <w:rsid w:val="002F2049"/>
    <w:rsid w:val="002F24A1"/>
    <w:rsid w:val="002F327B"/>
    <w:rsid w:val="002F372C"/>
    <w:rsid w:val="002F3A36"/>
    <w:rsid w:val="002F3AF0"/>
    <w:rsid w:val="002F3C11"/>
    <w:rsid w:val="002F4098"/>
    <w:rsid w:val="002F4709"/>
    <w:rsid w:val="002F48E2"/>
    <w:rsid w:val="002F4DA1"/>
    <w:rsid w:val="002F5919"/>
    <w:rsid w:val="002F5E4E"/>
    <w:rsid w:val="002F6064"/>
    <w:rsid w:val="002F60FC"/>
    <w:rsid w:val="002F738B"/>
    <w:rsid w:val="0030095B"/>
    <w:rsid w:val="00300966"/>
    <w:rsid w:val="00300E3A"/>
    <w:rsid w:val="00300F09"/>
    <w:rsid w:val="00301325"/>
    <w:rsid w:val="00301461"/>
    <w:rsid w:val="00302098"/>
    <w:rsid w:val="00302545"/>
    <w:rsid w:val="003025E7"/>
    <w:rsid w:val="00302994"/>
    <w:rsid w:val="003029D6"/>
    <w:rsid w:val="00302A5B"/>
    <w:rsid w:val="00303085"/>
    <w:rsid w:val="00303244"/>
    <w:rsid w:val="00303651"/>
    <w:rsid w:val="00303D6A"/>
    <w:rsid w:val="00304106"/>
    <w:rsid w:val="00304334"/>
    <w:rsid w:val="00304854"/>
    <w:rsid w:val="00304B7A"/>
    <w:rsid w:val="00305283"/>
    <w:rsid w:val="00305482"/>
    <w:rsid w:val="00305798"/>
    <w:rsid w:val="00305F5C"/>
    <w:rsid w:val="003060CA"/>
    <w:rsid w:val="00306970"/>
    <w:rsid w:val="003073D4"/>
    <w:rsid w:val="00307541"/>
    <w:rsid w:val="0030765F"/>
    <w:rsid w:val="00307885"/>
    <w:rsid w:val="00307A1E"/>
    <w:rsid w:val="0031019B"/>
    <w:rsid w:val="003105D5"/>
    <w:rsid w:val="00310D73"/>
    <w:rsid w:val="0031107F"/>
    <w:rsid w:val="00311125"/>
    <w:rsid w:val="003112F5"/>
    <w:rsid w:val="003113E9"/>
    <w:rsid w:val="003114CB"/>
    <w:rsid w:val="00311A9D"/>
    <w:rsid w:val="00311DFE"/>
    <w:rsid w:val="00311E9C"/>
    <w:rsid w:val="00312545"/>
    <w:rsid w:val="0031260E"/>
    <w:rsid w:val="003129D1"/>
    <w:rsid w:val="00312B58"/>
    <w:rsid w:val="00312E62"/>
    <w:rsid w:val="0031335A"/>
    <w:rsid w:val="0031349A"/>
    <w:rsid w:val="003135F6"/>
    <w:rsid w:val="00313A50"/>
    <w:rsid w:val="00313AE5"/>
    <w:rsid w:val="003140AB"/>
    <w:rsid w:val="003144CC"/>
    <w:rsid w:val="00314511"/>
    <w:rsid w:val="00314746"/>
    <w:rsid w:val="00314CAE"/>
    <w:rsid w:val="00314CFC"/>
    <w:rsid w:val="00314D1C"/>
    <w:rsid w:val="00314EC3"/>
    <w:rsid w:val="0031514D"/>
    <w:rsid w:val="003154B9"/>
    <w:rsid w:val="003154F2"/>
    <w:rsid w:val="00315882"/>
    <w:rsid w:val="00315B40"/>
    <w:rsid w:val="003163EA"/>
    <w:rsid w:val="00316761"/>
    <w:rsid w:val="0031679E"/>
    <w:rsid w:val="0031724D"/>
    <w:rsid w:val="00320AF9"/>
    <w:rsid w:val="00320C65"/>
    <w:rsid w:val="00320EB7"/>
    <w:rsid w:val="00321864"/>
    <w:rsid w:val="0032253A"/>
    <w:rsid w:val="00322BF6"/>
    <w:rsid w:val="003230FB"/>
    <w:rsid w:val="00323767"/>
    <w:rsid w:val="003239B0"/>
    <w:rsid w:val="00323A39"/>
    <w:rsid w:val="00323B88"/>
    <w:rsid w:val="00323CA1"/>
    <w:rsid w:val="00324194"/>
    <w:rsid w:val="00324231"/>
    <w:rsid w:val="00324A68"/>
    <w:rsid w:val="003253EB"/>
    <w:rsid w:val="00325690"/>
    <w:rsid w:val="003257FC"/>
    <w:rsid w:val="00325D6F"/>
    <w:rsid w:val="003263B7"/>
    <w:rsid w:val="00326B54"/>
    <w:rsid w:val="003270F4"/>
    <w:rsid w:val="0032713F"/>
    <w:rsid w:val="003274D8"/>
    <w:rsid w:val="00327B1D"/>
    <w:rsid w:val="0033055B"/>
    <w:rsid w:val="0033120D"/>
    <w:rsid w:val="003314D3"/>
    <w:rsid w:val="00331C29"/>
    <w:rsid w:val="00332622"/>
    <w:rsid w:val="00332C06"/>
    <w:rsid w:val="00332DBF"/>
    <w:rsid w:val="003333A7"/>
    <w:rsid w:val="00333716"/>
    <w:rsid w:val="00334618"/>
    <w:rsid w:val="00334FF1"/>
    <w:rsid w:val="0033545F"/>
    <w:rsid w:val="003356F3"/>
    <w:rsid w:val="00335762"/>
    <w:rsid w:val="00335AFE"/>
    <w:rsid w:val="00335C88"/>
    <w:rsid w:val="00336045"/>
    <w:rsid w:val="003360DE"/>
    <w:rsid w:val="003401B5"/>
    <w:rsid w:val="003401DD"/>
    <w:rsid w:val="00340663"/>
    <w:rsid w:val="00340FCB"/>
    <w:rsid w:val="003417B0"/>
    <w:rsid w:val="003417F1"/>
    <w:rsid w:val="0034194D"/>
    <w:rsid w:val="00341A13"/>
    <w:rsid w:val="00341D45"/>
    <w:rsid w:val="00342C0B"/>
    <w:rsid w:val="00342F17"/>
    <w:rsid w:val="00343013"/>
    <w:rsid w:val="00344797"/>
    <w:rsid w:val="00344A72"/>
    <w:rsid w:val="00344C7A"/>
    <w:rsid w:val="00346C0B"/>
    <w:rsid w:val="00346DE0"/>
    <w:rsid w:val="00346E1E"/>
    <w:rsid w:val="00347F84"/>
    <w:rsid w:val="003502AE"/>
    <w:rsid w:val="00350CDE"/>
    <w:rsid w:val="00350D6D"/>
    <w:rsid w:val="00351CE5"/>
    <w:rsid w:val="003522F5"/>
    <w:rsid w:val="00352860"/>
    <w:rsid w:val="00352EBA"/>
    <w:rsid w:val="00353213"/>
    <w:rsid w:val="00353322"/>
    <w:rsid w:val="0035362E"/>
    <w:rsid w:val="003536EB"/>
    <w:rsid w:val="00353DEF"/>
    <w:rsid w:val="0035498C"/>
    <w:rsid w:val="00354B01"/>
    <w:rsid w:val="00355797"/>
    <w:rsid w:val="00356143"/>
    <w:rsid w:val="00356278"/>
    <w:rsid w:val="00356583"/>
    <w:rsid w:val="00356A7F"/>
    <w:rsid w:val="00356EE5"/>
    <w:rsid w:val="0035770E"/>
    <w:rsid w:val="00360A06"/>
    <w:rsid w:val="00360D20"/>
    <w:rsid w:val="0036123D"/>
    <w:rsid w:val="0036128C"/>
    <w:rsid w:val="00361504"/>
    <w:rsid w:val="003615E7"/>
    <w:rsid w:val="0036175A"/>
    <w:rsid w:val="0036286F"/>
    <w:rsid w:val="00362B7F"/>
    <w:rsid w:val="0036352E"/>
    <w:rsid w:val="003636AD"/>
    <w:rsid w:val="00363A71"/>
    <w:rsid w:val="00364910"/>
    <w:rsid w:val="00364997"/>
    <w:rsid w:val="00364E2E"/>
    <w:rsid w:val="0036503F"/>
    <w:rsid w:val="003654E3"/>
    <w:rsid w:val="00365DAB"/>
    <w:rsid w:val="00365ED1"/>
    <w:rsid w:val="003664C5"/>
    <w:rsid w:val="003664E9"/>
    <w:rsid w:val="003673B5"/>
    <w:rsid w:val="003677F8"/>
    <w:rsid w:val="00370401"/>
    <w:rsid w:val="00370CE3"/>
    <w:rsid w:val="00370FC9"/>
    <w:rsid w:val="003716EF"/>
    <w:rsid w:val="0037194F"/>
    <w:rsid w:val="00372083"/>
    <w:rsid w:val="0037248F"/>
    <w:rsid w:val="00372649"/>
    <w:rsid w:val="00372AA0"/>
    <w:rsid w:val="00372CE8"/>
    <w:rsid w:val="00372E3E"/>
    <w:rsid w:val="003736CD"/>
    <w:rsid w:val="00373A9B"/>
    <w:rsid w:val="00373AD1"/>
    <w:rsid w:val="00373B0C"/>
    <w:rsid w:val="00373F0A"/>
    <w:rsid w:val="00374371"/>
    <w:rsid w:val="00374C3E"/>
    <w:rsid w:val="00375074"/>
    <w:rsid w:val="0037534F"/>
    <w:rsid w:val="003759D8"/>
    <w:rsid w:val="00375F09"/>
    <w:rsid w:val="003768FD"/>
    <w:rsid w:val="00376FFC"/>
    <w:rsid w:val="003771D5"/>
    <w:rsid w:val="00377459"/>
    <w:rsid w:val="0037750F"/>
    <w:rsid w:val="00377585"/>
    <w:rsid w:val="0037790A"/>
    <w:rsid w:val="00377ED9"/>
    <w:rsid w:val="003801F4"/>
    <w:rsid w:val="003802D0"/>
    <w:rsid w:val="00380520"/>
    <w:rsid w:val="003808AE"/>
    <w:rsid w:val="00380C09"/>
    <w:rsid w:val="0038106C"/>
    <w:rsid w:val="003812F1"/>
    <w:rsid w:val="00381323"/>
    <w:rsid w:val="0038153E"/>
    <w:rsid w:val="0038170E"/>
    <w:rsid w:val="0038176C"/>
    <w:rsid w:val="0038206E"/>
    <w:rsid w:val="003821D1"/>
    <w:rsid w:val="00382DE2"/>
    <w:rsid w:val="00383212"/>
    <w:rsid w:val="003837C3"/>
    <w:rsid w:val="00383B5C"/>
    <w:rsid w:val="00384074"/>
    <w:rsid w:val="0038411C"/>
    <w:rsid w:val="00385054"/>
    <w:rsid w:val="003852C9"/>
    <w:rsid w:val="0038603F"/>
    <w:rsid w:val="00386192"/>
    <w:rsid w:val="003863BB"/>
    <w:rsid w:val="00386CA3"/>
    <w:rsid w:val="00386F15"/>
    <w:rsid w:val="003871B2"/>
    <w:rsid w:val="00387772"/>
    <w:rsid w:val="00387979"/>
    <w:rsid w:val="00387AD0"/>
    <w:rsid w:val="003912D8"/>
    <w:rsid w:val="00391427"/>
    <w:rsid w:val="0039162E"/>
    <w:rsid w:val="0039180F"/>
    <w:rsid w:val="003928AA"/>
    <w:rsid w:val="00393127"/>
    <w:rsid w:val="00393743"/>
    <w:rsid w:val="00394528"/>
    <w:rsid w:val="00394582"/>
    <w:rsid w:val="00394B48"/>
    <w:rsid w:val="003952FA"/>
    <w:rsid w:val="00395965"/>
    <w:rsid w:val="00396208"/>
    <w:rsid w:val="00396991"/>
    <w:rsid w:val="003979FB"/>
    <w:rsid w:val="003A14B9"/>
    <w:rsid w:val="003A1575"/>
    <w:rsid w:val="003A16F1"/>
    <w:rsid w:val="003A1929"/>
    <w:rsid w:val="003A19D4"/>
    <w:rsid w:val="003A26D5"/>
    <w:rsid w:val="003A292A"/>
    <w:rsid w:val="003A2CC5"/>
    <w:rsid w:val="003A305F"/>
    <w:rsid w:val="003A3D3D"/>
    <w:rsid w:val="003A423A"/>
    <w:rsid w:val="003A4FBB"/>
    <w:rsid w:val="003A4FC6"/>
    <w:rsid w:val="003A4FC8"/>
    <w:rsid w:val="003A51B5"/>
    <w:rsid w:val="003A6299"/>
    <w:rsid w:val="003A6943"/>
    <w:rsid w:val="003A6A48"/>
    <w:rsid w:val="003A7C2E"/>
    <w:rsid w:val="003A7FBA"/>
    <w:rsid w:val="003B1655"/>
    <w:rsid w:val="003B16A5"/>
    <w:rsid w:val="003B16E4"/>
    <w:rsid w:val="003B1BB6"/>
    <w:rsid w:val="003B2366"/>
    <w:rsid w:val="003B254C"/>
    <w:rsid w:val="003B2748"/>
    <w:rsid w:val="003B46D1"/>
    <w:rsid w:val="003B4C34"/>
    <w:rsid w:val="003B51CC"/>
    <w:rsid w:val="003B5411"/>
    <w:rsid w:val="003B644D"/>
    <w:rsid w:val="003B6858"/>
    <w:rsid w:val="003B6933"/>
    <w:rsid w:val="003B6A6C"/>
    <w:rsid w:val="003B6C64"/>
    <w:rsid w:val="003B6EED"/>
    <w:rsid w:val="003B7011"/>
    <w:rsid w:val="003B73D2"/>
    <w:rsid w:val="003B77DF"/>
    <w:rsid w:val="003B7A3B"/>
    <w:rsid w:val="003C01AF"/>
    <w:rsid w:val="003C0387"/>
    <w:rsid w:val="003C125E"/>
    <w:rsid w:val="003C16A8"/>
    <w:rsid w:val="003C1C19"/>
    <w:rsid w:val="003C208E"/>
    <w:rsid w:val="003C2666"/>
    <w:rsid w:val="003C276A"/>
    <w:rsid w:val="003C388F"/>
    <w:rsid w:val="003C44A9"/>
    <w:rsid w:val="003C4850"/>
    <w:rsid w:val="003C4C23"/>
    <w:rsid w:val="003C4E11"/>
    <w:rsid w:val="003C528A"/>
    <w:rsid w:val="003C58AB"/>
    <w:rsid w:val="003C5E77"/>
    <w:rsid w:val="003C64AC"/>
    <w:rsid w:val="003C64C8"/>
    <w:rsid w:val="003C654E"/>
    <w:rsid w:val="003C65E6"/>
    <w:rsid w:val="003C6B50"/>
    <w:rsid w:val="003C7C1A"/>
    <w:rsid w:val="003D010F"/>
    <w:rsid w:val="003D07E3"/>
    <w:rsid w:val="003D1038"/>
    <w:rsid w:val="003D1295"/>
    <w:rsid w:val="003D141B"/>
    <w:rsid w:val="003D1A23"/>
    <w:rsid w:val="003D2CD8"/>
    <w:rsid w:val="003D2D72"/>
    <w:rsid w:val="003D3A25"/>
    <w:rsid w:val="003D3CD3"/>
    <w:rsid w:val="003D3CE8"/>
    <w:rsid w:val="003D524A"/>
    <w:rsid w:val="003D5D89"/>
    <w:rsid w:val="003D60D1"/>
    <w:rsid w:val="003D6218"/>
    <w:rsid w:val="003D63BA"/>
    <w:rsid w:val="003D6491"/>
    <w:rsid w:val="003D6698"/>
    <w:rsid w:val="003D69A9"/>
    <w:rsid w:val="003D6D01"/>
    <w:rsid w:val="003D70C6"/>
    <w:rsid w:val="003D7482"/>
    <w:rsid w:val="003D7CBE"/>
    <w:rsid w:val="003D7E67"/>
    <w:rsid w:val="003E0841"/>
    <w:rsid w:val="003E0BAE"/>
    <w:rsid w:val="003E1C5D"/>
    <w:rsid w:val="003E1CE0"/>
    <w:rsid w:val="003E1CF0"/>
    <w:rsid w:val="003E201C"/>
    <w:rsid w:val="003E2040"/>
    <w:rsid w:val="003E20FE"/>
    <w:rsid w:val="003E253F"/>
    <w:rsid w:val="003E283B"/>
    <w:rsid w:val="003E2D0E"/>
    <w:rsid w:val="003E2EC4"/>
    <w:rsid w:val="003E2EE7"/>
    <w:rsid w:val="003E3031"/>
    <w:rsid w:val="003E333C"/>
    <w:rsid w:val="003E51F6"/>
    <w:rsid w:val="003E5217"/>
    <w:rsid w:val="003E526D"/>
    <w:rsid w:val="003E5286"/>
    <w:rsid w:val="003E5326"/>
    <w:rsid w:val="003E574D"/>
    <w:rsid w:val="003E5C76"/>
    <w:rsid w:val="003E5E14"/>
    <w:rsid w:val="003E740B"/>
    <w:rsid w:val="003E7590"/>
    <w:rsid w:val="003E7A29"/>
    <w:rsid w:val="003E7F02"/>
    <w:rsid w:val="003F0473"/>
    <w:rsid w:val="003F098C"/>
    <w:rsid w:val="003F1429"/>
    <w:rsid w:val="003F1E79"/>
    <w:rsid w:val="003F210C"/>
    <w:rsid w:val="003F27FE"/>
    <w:rsid w:val="003F2A39"/>
    <w:rsid w:val="003F2BD1"/>
    <w:rsid w:val="003F2DA9"/>
    <w:rsid w:val="003F3AEE"/>
    <w:rsid w:val="003F3DCC"/>
    <w:rsid w:val="003F3F49"/>
    <w:rsid w:val="003F4BEE"/>
    <w:rsid w:val="003F4E53"/>
    <w:rsid w:val="003F4EEE"/>
    <w:rsid w:val="003F5C26"/>
    <w:rsid w:val="003F7074"/>
    <w:rsid w:val="004001DC"/>
    <w:rsid w:val="00400283"/>
    <w:rsid w:val="00400863"/>
    <w:rsid w:val="00400E17"/>
    <w:rsid w:val="00401102"/>
    <w:rsid w:val="0040113D"/>
    <w:rsid w:val="00401797"/>
    <w:rsid w:val="00401F3A"/>
    <w:rsid w:val="00402552"/>
    <w:rsid w:val="00402671"/>
    <w:rsid w:val="00402D92"/>
    <w:rsid w:val="00403281"/>
    <w:rsid w:val="004032DA"/>
    <w:rsid w:val="004033C8"/>
    <w:rsid w:val="004034FC"/>
    <w:rsid w:val="00403531"/>
    <w:rsid w:val="00403BB6"/>
    <w:rsid w:val="00404664"/>
    <w:rsid w:val="0040472F"/>
    <w:rsid w:val="00404958"/>
    <w:rsid w:val="004050D0"/>
    <w:rsid w:val="0040536D"/>
    <w:rsid w:val="00405E91"/>
    <w:rsid w:val="00405EF6"/>
    <w:rsid w:val="004064CE"/>
    <w:rsid w:val="0040667B"/>
    <w:rsid w:val="004074F4"/>
    <w:rsid w:val="0040751B"/>
    <w:rsid w:val="00407E34"/>
    <w:rsid w:val="00407FF0"/>
    <w:rsid w:val="004107BF"/>
    <w:rsid w:val="00410A2F"/>
    <w:rsid w:val="00410A4C"/>
    <w:rsid w:val="004110F1"/>
    <w:rsid w:val="00411328"/>
    <w:rsid w:val="00412F35"/>
    <w:rsid w:val="00413039"/>
    <w:rsid w:val="004134ED"/>
    <w:rsid w:val="00413CDF"/>
    <w:rsid w:val="00413DAA"/>
    <w:rsid w:val="00413ECE"/>
    <w:rsid w:val="00414A54"/>
    <w:rsid w:val="00414F04"/>
    <w:rsid w:val="00414FC6"/>
    <w:rsid w:val="00416295"/>
    <w:rsid w:val="00416463"/>
    <w:rsid w:val="00416655"/>
    <w:rsid w:val="00416866"/>
    <w:rsid w:val="0041713B"/>
    <w:rsid w:val="00417307"/>
    <w:rsid w:val="00417360"/>
    <w:rsid w:val="00417B3B"/>
    <w:rsid w:val="004202BD"/>
    <w:rsid w:val="00420B55"/>
    <w:rsid w:val="00421012"/>
    <w:rsid w:val="00421559"/>
    <w:rsid w:val="00421599"/>
    <w:rsid w:val="00421B86"/>
    <w:rsid w:val="00422327"/>
    <w:rsid w:val="00422762"/>
    <w:rsid w:val="00422B17"/>
    <w:rsid w:val="0042346D"/>
    <w:rsid w:val="00424213"/>
    <w:rsid w:val="0042489D"/>
    <w:rsid w:val="00424F57"/>
    <w:rsid w:val="0042502A"/>
    <w:rsid w:val="0042570D"/>
    <w:rsid w:val="00425EE1"/>
    <w:rsid w:val="004261C1"/>
    <w:rsid w:val="004261DB"/>
    <w:rsid w:val="00426904"/>
    <w:rsid w:val="00426AE0"/>
    <w:rsid w:val="00427048"/>
    <w:rsid w:val="0042709E"/>
    <w:rsid w:val="0042788F"/>
    <w:rsid w:val="00427AD2"/>
    <w:rsid w:val="0043059F"/>
    <w:rsid w:val="004306A0"/>
    <w:rsid w:val="00430764"/>
    <w:rsid w:val="00431823"/>
    <w:rsid w:val="00431A95"/>
    <w:rsid w:val="00431DD5"/>
    <w:rsid w:val="00432024"/>
    <w:rsid w:val="0043210F"/>
    <w:rsid w:val="004328F9"/>
    <w:rsid w:val="00432A66"/>
    <w:rsid w:val="00432F3B"/>
    <w:rsid w:val="0043334C"/>
    <w:rsid w:val="00433849"/>
    <w:rsid w:val="00433B81"/>
    <w:rsid w:val="00433CB3"/>
    <w:rsid w:val="00434442"/>
    <w:rsid w:val="00434586"/>
    <w:rsid w:val="00434E34"/>
    <w:rsid w:val="0043556B"/>
    <w:rsid w:val="00435F01"/>
    <w:rsid w:val="00435FB6"/>
    <w:rsid w:val="004361AC"/>
    <w:rsid w:val="004365AF"/>
    <w:rsid w:val="00436D2C"/>
    <w:rsid w:val="00437234"/>
    <w:rsid w:val="0043725D"/>
    <w:rsid w:val="004376A8"/>
    <w:rsid w:val="00437E43"/>
    <w:rsid w:val="00437F12"/>
    <w:rsid w:val="0044092F"/>
    <w:rsid w:val="00440CA4"/>
    <w:rsid w:val="00440DBF"/>
    <w:rsid w:val="00440F6B"/>
    <w:rsid w:val="00441002"/>
    <w:rsid w:val="00442105"/>
    <w:rsid w:val="004426E4"/>
    <w:rsid w:val="00442CD1"/>
    <w:rsid w:val="004431D4"/>
    <w:rsid w:val="00443382"/>
    <w:rsid w:val="004435D2"/>
    <w:rsid w:val="00443702"/>
    <w:rsid w:val="0044391B"/>
    <w:rsid w:val="00443920"/>
    <w:rsid w:val="00443ED4"/>
    <w:rsid w:val="00444E06"/>
    <w:rsid w:val="00445061"/>
    <w:rsid w:val="0044550A"/>
    <w:rsid w:val="00445A58"/>
    <w:rsid w:val="00446482"/>
    <w:rsid w:val="00447060"/>
    <w:rsid w:val="004472FE"/>
    <w:rsid w:val="00447428"/>
    <w:rsid w:val="00447517"/>
    <w:rsid w:val="00447B55"/>
    <w:rsid w:val="00447EA7"/>
    <w:rsid w:val="004501E6"/>
    <w:rsid w:val="00450768"/>
    <w:rsid w:val="0045109D"/>
    <w:rsid w:val="00451EDF"/>
    <w:rsid w:val="00452236"/>
    <w:rsid w:val="00452448"/>
    <w:rsid w:val="00452622"/>
    <w:rsid w:val="00452846"/>
    <w:rsid w:val="00452946"/>
    <w:rsid w:val="00452D8E"/>
    <w:rsid w:val="00453207"/>
    <w:rsid w:val="00453669"/>
    <w:rsid w:val="00453E2C"/>
    <w:rsid w:val="0045481E"/>
    <w:rsid w:val="0045506E"/>
    <w:rsid w:val="0045541C"/>
    <w:rsid w:val="00456477"/>
    <w:rsid w:val="0045650A"/>
    <w:rsid w:val="00456512"/>
    <w:rsid w:val="00456579"/>
    <w:rsid w:val="00456705"/>
    <w:rsid w:val="00456EEA"/>
    <w:rsid w:val="00457089"/>
    <w:rsid w:val="00457553"/>
    <w:rsid w:val="004603E4"/>
    <w:rsid w:val="00460826"/>
    <w:rsid w:val="004609A9"/>
    <w:rsid w:val="00460A6E"/>
    <w:rsid w:val="00460F28"/>
    <w:rsid w:val="004617AE"/>
    <w:rsid w:val="00461A03"/>
    <w:rsid w:val="0046225E"/>
    <w:rsid w:val="00462698"/>
    <w:rsid w:val="00462DE9"/>
    <w:rsid w:val="00463D47"/>
    <w:rsid w:val="00463DE0"/>
    <w:rsid w:val="004645C5"/>
    <w:rsid w:val="00464760"/>
    <w:rsid w:val="00464F0A"/>
    <w:rsid w:val="004650AF"/>
    <w:rsid w:val="00465E3E"/>
    <w:rsid w:val="00466623"/>
    <w:rsid w:val="00466A34"/>
    <w:rsid w:val="00467351"/>
    <w:rsid w:val="00470281"/>
    <w:rsid w:val="00470ED0"/>
    <w:rsid w:val="0047128F"/>
    <w:rsid w:val="004712EE"/>
    <w:rsid w:val="0047151A"/>
    <w:rsid w:val="004717C3"/>
    <w:rsid w:val="00471C67"/>
    <w:rsid w:val="00471E9C"/>
    <w:rsid w:val="00472BCA"/>
    <w:rsid w:val="00472D39"/>
    <w:rsid w:val="00472D53"/>
    <w:rsid w:val="00473018"/>
    <w:rsid w:val="00473501"/>
    <w:rsid w:val="00473AAD"/>
    <w:rsid w:val="0047532C"/>
    <w:rsid w:val="0047590D"/>
    <w:rsid w:val="00475FA1"/>
    <w:rsid w:val="00476104"/>
    <w:rsid w:val="00476609"/>
    <w:rsid w:val="004769E3"/>
    <w:rsid w:val="00477129"/>
    <w:rsid w:val="00477B62"/>
    <w:rsid w:val="004800A9"/>
    <w:rsid w:val="004810C7"/>
    <w:rsid w:val="0048146A"/>
    <w:rsid w:val="00481BCC"/>
    <w:rsid w:val="00482862"/>
    <w:rsid w:val="00482D3D"/>
    <w:rsid w:val="00484476"/>
    <w:rsid w:val="00484560"/>
    <w:rsid w:val="004846BE"/>
    <w:rsid w:val="00484886"/>
    <w:rsid w:val="00484B64"/>
    <w:rsid w:val="00484E02"/>
    <w:rsid w:val="00484F73"/>
    <w:rsid w:val="004853EB"/>
    <w:rsid w:val="0048575E"/>
    <w:rsid w:val="00485A4B"/>
    <w:rsid w:val="00485AEA"/>
    <w:rsid w:val="00485B42"/>
    <w:rsid w:val="00485C76"/>
    <w:rsid w:val="00485FAF"/>
    <w:rsid w:val="00486569"/>
    <w:rsid w:val="0048664C"/>
    <w:rsid w:val="00486C69"/>
    <w:rsid w:val="00486C73"/>
    <w:rsid w:val="00486E2C"/>
    <w:rsid w:val="00487721"/>
    <w:rsid w:val="0049015E"/>
    <w:rsid w:val="00490166"/>
    <w:rsid w:val="004903E4"/>
    <w:rsid w:val="004904B7"/>
    <w:rsid w:val="0049059D"/>
    <w:rsid w:val="0049083C"/>
    <w:rsid w:val="00490A04"/>
    <w:rsid w:val="00492202"/>
    <w:rsid w:val="004923A1"/>
    <w:rsid w:val="0049260A"/>
    <w:rsid w:val="004934A4"/>
    <w:rsid w:val="00493624"/>
    <w:rsid w:val="00493732"/>
    <w:rsid w:val="004937C8"/>
    <w:rsid w:val="00493B44"/>
    <w:rsid w:val="00494779"/>
    <w:rsid w:val="00495195"/>
    <w:rsid w:val="00495499"/>
    <w:rsid w:val="00496BFE"/>
    <w:rsid w:val="004978A9"/>
    <w:rsid w:val="004A087F"/>
    <w:rsid w:val="004A0A26"/>
    <w:rsid w:val="004A0E30"/>
    <w:rsid w:val="004A0F8C"/>
    <w:rsid w:val="004A1622"/>
    <w:rsid w:val="004A1AE3"/>
    <w:rsid w:val="004A1E9C"/>
    <w:rsid w:val="004A2277"/>
    <w:rsid w:val="004A2726"/>
    <w:rsid w:val="004A29E9"/>
    <w:rsid w:val="004A2CBF"/>
    <w:rsid w:val="004A3B1D"/>
    <w:rsid w:val="004A3D92"/>
    <w:rsid w:val="004A3F77"/>
    <w:rsid w:val="004A444C"/>
    <w:rsid w:val="004A47F4"/>
    <w:rsid w:val="004A4DDA"/>
    <w:rsid w:val="004A5068"/>
    <w:rsid w:val="004A5D73"/>
    <w:rsid w:val="004A6130"/>
    <w:rsid w:val="004A6E33"/>
    <w:rsid w:val="004A7388"/>
    <w:rsid w:val="004A78A7"/>
    <w:rsid w:val="004A7CD2"/>
    <w:rsid w:val="004B04ED"/>
    <w:rsid w:val="004B0AC6"/>
    <w:rsid w:val="004B1380"/>
    <w:rsid w:val="004B14D0"/>
    <w:rsid w:val="004B1E78"/>
    <w:rsid w:val="004B28BE"/>
    <w:rsid w:val="004B28F3"/>
    <w:rsid w:val="004B31E7"/>
    <w:rsid w:val="004B330B"/>
    <w:rsid w:val="004B348C"/>
    <w:rsid w:val="004B3A31"/>
    <w:rsid w:val="004B3B76"/>
    <w:rsid w:val="004B3FC8"/>
    <w:rsid w:val="004B3FEF"/>
    <w:rsid w:val="004B5A65"/>
    <w:rsid w:val="004B6529"/>
    <w:rsid w:val="004B67E3"/>
    <w:rsid w:val="004B6B2F"/>
    <w:rsid w:val="004B72EB"/>
    <w:rsid w:val="004B7878"/>
    <w:rsid w:val="004C0BC5"/>
    <w:rsid w:val="004C0E6B"/>
    <w:rsid w:val="004C0F51"/>
    <w:rsid w:val="004C14FB"/>
    <w:rsid w:val="004C15AE"/>
    <w:rsid w:val="004C2961"/>
    <w:rsid w:val="004C2DDA"/>
    <w:rsid w:val="004C2F39"/>
    <w:rsid w:val="004C335E"/>
    <w:rsid w:val="004C33A5"/>
    <w:rsid w:val="004C3B02"/>
    <w:rsid w:val="004C3EBE"/>
    <w:rsid w:val="004C3F7C"/>
    <w:rsid w:val="004C45BC"/>
    <w:rsid w:val="004C49C8"/>
    <w:rsid w:val="004C5011"/>
    <w:rsid w:val="004C5B38"/>
    <w:rsid w:val="004C5EE3"/>
    <w:rsid w:val="004C676E"/>
    <w:rsid w:val="004C677E"/>
    <w:rsid w:val="004C6C21"/>
    <w:rsid w:val="004C7297"/>
    <w:rsid w:val="004C7D3B"/>
    <w:rsid w:val="004D007F"/>
    <w:rsid w:val="004D03CA"/>
    <w:rsid w:val="004D0AF9"/>
    <w:rsid w:val="004D13DB"/>
    <w:rsid w:val="004D1DA6"/>
    <w:rsid w:val="004D2492"/>
    <w:rsid w:val="004D2BB5"/>
    <w:rsid w:val="004D3243"/>
    <w:rsid w:val="004D36CC"/>
    <w:rsid w:val="004D3FCC"/>
    <w:rsid w:val="004D4002"/>
    <w:rsid w:val="004D4903"/>
    <w:rsid w:val="004D490A"/>
    <w:rsid w:val="004D49E5"/>
    <w:rsid w:val="004D4CD0"/>
    <w:rsid w:val="004D4EC1"/>
    <w:rsid w:val="004D5454"/>
    <w:rsid w:val="004D5A06"/>
    <w:rsid w:val="004D5DDA"/>
    <w:rsid w:val="004D6F2D"/>
    <w:rsid w:val="004D704E"/>
    <w:rsid w:val="004D723D"/>
    <w:rsid w:val="004D7A1A"/>
    <w:rsid w:val="004D7D11"/>
    <w:rsid w:val="004D7E75"/>
    <w:rsid w:val="004D7F0A"/>
    <w:rsid w:val="004E0085"/>
    <w:rsid w:val="004E0CDB"/>
    <w:rsid w:val="004E0E91"/>
    <w:rsid w:val="004E0FCF"/>
    <w:rsid w:val="004E130F"/>
    <w:rsid w:val="004E1730"/>
    <w:rsid w:val="004E1A7E"/>
    <w:rsid w:val="004E1B84"/>
    <w:rsid w:val="004E1CDA"/>
    <w:rsid w:val="004E211B"/>
    <w:rsid w:val="004E2390"/>
    <w:rsid w:val="004E24DE"/>
    <w:rsid w:val="004E24E7"/>
    <w:rsid w:val="004E2D8B"/>
    <w:rsid w:val="004E2DCA"/>
    <w:rsid w:val="004E31D0"/>
    <w:rsid w:val="004E3457"/>
    <w:rsid w:val="004E36E3"/>
    <w:rsid w:val="004E3C15"/>
    <w:rsid w:val="004E51F5"/>
    <w:rsid w:val="004E56BD"/>
    <w:rsid w:val="004E57AF"/>
    <w:rsid w:val="004E5961"/>
    <w:rsid w:val="004E5A42"/>
    <w:rsid w:val="004E5C1A"/>
    <w:rsid w:val="004E63B6"/>
    <w:rsid w:val="004E67C4"/>
    <w:rsid w:val="004E7449"/>
    <w:rsid w:val="004E760E"/>
    <w:rsid w:val="004E7675"/>
    <w:rsid w:val="004E7E07"/>
    <w:rsid w:val="004E7E27"/>
    <w:rsid w:val="004F01B7"/>
    <w:rsid w:val="004F0200"/>
    <w:rsid w:val="004F0825"/>
    <w:rsid w:val="004F0F8E"/>
    <w:rsid w:val="004F0FEE"/>
    <w:rsid w:val="004F1FB2"/>
    <w:rsid w:val="004F226B"/>
    <w:rsid w:val="004F2A52"/>
    <w:rsid w:val="004F306C"/>
    <w:rsid w:val="004F3881"/>
    <w:rsid w:val="004F41AF"/>
    <w:rsid w:val="004F442A"/>
    <w:rsid w:val="004F44F3"/>
    <w:rsid w:val="004F4A8B"/>
    <w:rsid w:val="004F4E3A"/>
    <w:rsid w:val="004F510A"/>
    <w:rsid w:val="004F55B6"/>
    <w:rsid w:val="004F5DE2"/>
    <w:rsid w:val="004F5F38"/>
    <w:rsid w:val="004F5FD7"/>
    <w:rsid w:val="004F64BD"/>
    <w:rsid w:val="004F68FD"/>
    <w:rsid w:val="004F6FCA"/>
    <w:rsid w:val="004F7B2C"/>
    <w:rsid w:val="004F7E72"/>
    <w:rsid w:val="00500489"/>
    <w:rsid w:val="0050081A"/>
    <w:rsid w:val="005011F3"/>
    <w:rsid w:val="0050135D"/>
    <w:rsid w:val="005017BF"/>
    <w:rsid w:val="00501B19"/>
    <w:rsid w:val="005021F9"/>
    <w:rsid w:val="005025C5"/>
    <w:rsid w:val="00502B66"/>
    <w:rsid w:val="00502E65"/>
    <w:rsid w:val="0050341C"/>
    <w:rsid w:val="00503528"/>
    <w:rsid w:val="00503C31"/>
    <w:rsid w:val="00504FE4"/>
    <w:rsid w:val="00505A58"/>
    <w:rsid w:val="00506CB3"/>
    <w:rsid w:val="0050722A"/>
    <w:rsid w:val="005073B0"/>
    <w:rsid w:val="00507527"/>
    <w:rsid w:val="00507634"/>
    <w:rsid w:val="00507656"/>
    <w:rsid w:val="00507C3E"/>
    <w:rsid w:val="00507D26"/>
    <w:rsid w:val="00510407"/>
    <w:rsid w:val="005108A1"/>
    <w:rsid w:val="005108B6"/>
    <w:rsid w:val="00511398"/>
    <w:rsid w:val="0051169B"/>
    <w:rsid w:val="005118A4"/>
    <w:rsid w:val="00511DB9"/>
    <w:rsid w:val="00511E0D"/>
    <w:rsid w:val="00512124"/>
    <w:rsid w:val="0051288C"/>
    <w:rsid w:val="005137B1"/>
    <w:rsid w:val="00513C45"/>
    <w:rsid w:val="00513C51"/>
    <w:rsid w:val="00514A00"/>
    <w:rsid w:val="00514A26"/>
    <w:rsid w:val="00514AF7"/>
    <w:rsid w:val="00514E1B"/>
    <w:rsid w:val="00514E29"/>
    <w:rsid w:val="0051546F"/>
    <w:rsid w:val="0051586D"/>
    <w:rsid w:val="005162BD"/>
    <w:rsid w:val="005162BE"/>
    <w:rsid w:val="005164FA"/>
    <w:rsid w:val="005170B3"/>
    <w:rsid w:val="005171BA"/>
    <w:rsid w:val="00517247"/>
    <w:rsid w:val="005174BB"/>
    <w:rsid w:val="00517957"/>
    <w:rsid w:val="005200BF"/>
    <w:rsid w:val="005201E8"/>
    <w:rsid w:val="00520539"/>
    <w:rsid w:val="005208CA"/>
    <w:rsid w:val="00520C9D"/>
    <w:rsid w:val="00520CDB"/>
    <w:rsid w:val="0052189A"/>
    <w:rsid w:val="00521A33"/>
    <w:rsid w:val="00521CFA"/>
    <w:rsid w:val="00522627"/>
    <w:rsid w:val="00523368"/>
    <w:rsid w:val="00524757"/>
    <w:rsid w:val="00524BC0"/>
    <w:rsid w:val="00524C69"/>
    <w:rsid w:val="00525300"/>
    <w:rsid w:val="005254A8"/>
    <w:rsid w:val="00525D6F"/>
    <w:rsid w:val="005261F0"/>
    <w:rsid w:val="0052663A"/>
    <w:rsid w:val="00526AE9"/>
    <w:rsid w:val="00527255"/>
    <w:rsid w:val="005274FA"/>
    <w:rsid w:val="00527718"/>
    <w:rsid w:val="00527D66"/>
    <w:rsid w:val="005303AF"/>
    <w:rsid w:val="005304BE"/>
    <w:rsid w:val="005309CD"/>
    <w:rsid w:val="005309D3"/>
    <w:rsid w:val="00530BC0"/>
    <w:rsid w:val="00530DAE"/>
    <w:rsid w:val="005311CA"/>
    <w:rsid w:val="00531E59"/>
    <w:rsid w:val="00531FFE"/>
    <w:rsid w:val="00532662"/>
    <w:rsid w:val="0053266A"/>
    <w:rsid w:val="00532973"/>
    <w:rsid w:val="00533466"/>
    <w:rsid w:val="00533F2B"/>
    <w:rsid w:val="00534075"/>
    <w:rsid w:val="0053429C"/>
    <w:rsid w:val="005344CC"/>
    <w:rsid w:val="005349A7"/>
    <w:rsid w:val="00534EB6"/>
    <w:rsid w:val="0053518E"/>
    <w:rsid w:val="00535318"/>
    <w:rsid w:val="00535546"/>
    <w:rsid w:val="00535747"/>
    <w:rsid w:val="00536446"/>
    <w:rsid w:val="005367E6"/>
    <w:rsid w:val="00536CF5"/>
    <w:rsid w:val="00536D22"/>
    <w:rsid w:val="005371D3"/>
    <w:rsid w:val="0053723D"/>
    <w:rsid w:val="00537440"/>
    <w:rsid w:val="005374E1"/>
    <w:rsid w:val="005378C3"/>
    <w:rsid w:val="00537A87"/>
    <w:rsid w:val="00537D74"/>
    <w:rsid w:val="0054013D"/>
    <w:rsid w:val="0054101C"/>
    <w:rsid w:val="00541250"/>
    <w:rsid w:val="005418F7"/>
    <w:rsid w:val="00542672"/>
    <w:rsid w:val="005426F6"/>
    <w:rsid w:val="0054271B"/>
    <w:rsid w:val="00542CAB"/>
    <w:rsid w:val="00543047"/>
    <w:rsid w:val="005435DE"/>
    <w:rsid w:val="005437F2"/>
    <w:rsid w:val="00543A47"/>
    <w:rsid w:val="00543F33"/>
    <w:rsid w:val="0054446A"/>
    <w:rsid w:val="005444A8"/>
    <w:rsid w:val="0054471A"/>
    <w:rsid w:val="00544758"/>
    <w:rsid w:val="00544FC0"/>
    <w:rsid w:val="00545247"/>
    <w:rsid w:val="00546204"/>
    <w:rsid w:val="00546256"/>
    <w:rsid w:val="00546B1B"/>
    <w:rsid w:val="00546F1C"/>
    <w:rsid w:val="0054791B"/>
    <w:rsid w:val="00547E48"/>
    <w:rsid w:val="00550A26"/>
    <w:rsid w:val="00550B77"/>
    <w:rsid w:val="00551E6C"/>
    <w:rsid w:val="0055210F"/>
    <w:rsid w:val="005523B6"/>
    <w:rsid w:val="0055247C"/>
    <w:rsid w:val="0055285E"/>
    <w:rsid w:val="00552AD8"/>
    <w:rsid w:val="00552D23"/>
    <w:rsid w:val="00552D7E"/>
    <w:rsid w:val="00552F6B"/>
    <w:rsid w:val="0055370C"/>
    <w:rsid w:val="0055410F"/>
    <w:rsid w:val="00554401"/>
    <w:rsid w:val="00554457"/>
    <w:rsid w:val="00554B97"/>
    <w:rsid w:val="00554C61"/>
    <w:rsid w:val="00554E49"/>
    <w:rsid w:val="005550B3"/>
    <w:rsid w:val="00555727"/>
    <w:rsid w:val="0055584A"/>
    <w:rsid w:val="00555F60"/>
    <w:rsid w:val="00555FE1"/>
    <w:rsid w:val="005561C0"/>
    <w:rsid w:val="0055644E"/>
    <w:rsid w:val="00556C40"/>
    <w:rsid w:val="00556E65"/>
    <w:rsid w:val="005577A8"/>
    <w:rsid w:val="00557ECF"/>
    <w:rsid w:val="00560106"/>
    <w:rsid w:val="0056032F"/>
    <w:rsid w:val="00560852"/>
    <w:rsid w:val="005611D6"/>
    <w:rsid w:val="005612E3"/>
    <w:rsid w:val="0056145C"/>
    <w:rsid w:val="00561503"/>
    <w:rsid w:val="00561511"/>
    <w:rsid w:val="00561873"/>
    <w:rsid w:val="005618F9"/>
    <w:rsid w:val="00561AA8"/>
    <w:rsid w:val="00561D24"/>
    <w:rsid w:val="00563257"/>
    <w:rsid w:val="0056362A"/>
    <w:rsid w:val="00563874"/>
    <w:rsid w:val="00563992"/>
    <w:rsid w:val="0056442B"/>
    <w:rsid w:val="00564713"/>
    <w:rsid w:val="0056492D"/>
    <w:rsid w:val="00564EEE"/>
    <w:rsid w:val="00564FC8"/>
    <w:rsid w:val="00565600"/>
    <w:rsid w:val="00570396"/>
    <w:rsid w:val="00570A22"/>
    <w:rsid w:val="00570AE4"/>
    <w:rsid w:val="00570BA6"/>
    <w:rsid w:val="0057129D"/>
    <w:rsid w:val="0057131E"/>
    <w:rsid w:val="005715DC"/>
    <w:rsid w:val="0057162B"/>
    <w:rsid w:val="00571787"/>
    <w:rsid w:val="0057184F"/>
    <w:rsid w:val="00571D5A"/>
    <w:rsid w:val="005727E8"/>
    <w:rsid w:val="00572E5C"/>
    <w:rsid w:val="005734B1"/>
    <w:rsid w:val="005740AD"/>
    <w:rsid w:val="00574421"/>
    <w:rsid w:val="005746EC"/>
    <w:rsid w:val="00574E31"/>
    <w:rsid w:val="00574EC1"/>
    <w:rsid w:val="00576C6D"/>
    <w:rsid w:val="00577C32"/>
    <w:rsid w:val="00577DA4"/>
    <w:rsid w:val="005801C7"/>
    <w:rsid w:val="00580CD5"/>
    <w:rsid w:val="00582D28"/>
    <w:rsid w:val="00582E54"/>
    <w:rsid w:val="00584058"/>
    <w:rsid w:val="005841B2"/>
    <w:rsid w:val="005841F6"/>
    <w:rsid w:val="00584981"/>
    <w:rsid w:val="00584B6B"/>
    <w:rsid w:val="005850A1"/>
    <w:rsid w:val="00585A43"/>
    <w:rsid w:val="00585F95"/>
    <w:rsid w:val="00586226"/>
    <w:rsid w:val="00586544"/>
    <w:rsid w:val="005868FF"/>
    <w:rsid w:val="00586CCF"/>
    <w:rsid w:val="00586DE8"/>
    <w:rsid w:val="005875C0"/>
    <w:rsid w:val="0058770C"/>
    <w:rsid w:val="0058790A"/>
    <w:rsid w:val="005879F8"/>
    <w:rsid w:val="00587D7D"/>
    <w:rsid w:val="00587FBF"/>
    <w:rsid w:val="0059160D"/>
    <w:rsid w:val="005916DD"/>
    <w:rsid w:val="0059171D"/>
    <w:rsid w:val="00591757"/>
    <w:rsid w:val="00591D9C"/>
    <w:rsid w:val="00591FF3"/>
    <w:rsid w:val="005922A5"/>
    <w:rsid w:val="00593254"/>
    <w:rsid w:val="005932FA"/>
    <w:rsid w:val="0059378B"/>
    <w:rsid w:val="00593A15"/>
    <w:rsid w:val="0059403D"/>
    <w:rsid w:val="005941AD"/>
    <w:rsid w:val="00594DD0"/>
    <w:rsid w:val="00594E36"/>
    <w:rsid w:val="00594F16"/>
    <w:rsid w:val="00594FB2"/>
    <w:rsid w:val="00595599"/>
    <w:rsid w:val="005955ED"/>
    <w:rsid w:val="00595BFD"/>
    <w:rsid w:val="00595D58"/>
    <w:rsid w:val="0059601B"/>
    <w:rsid w:val="00596024"/>
    <w:rsid w:val="005960D4"/>
    <w:rsid w:val="0059617E"/>
    <w:rsid w:val="005964D4"/>
    <w:rsid w:val="005965F3"/>
    <w:rsid w:val="0059665C"/>
    <w:rsid w:val="00597100"/>
    <w:rsid w:val="005973BC"/>
    <w:rsid w:val="0059763F"/>
    <w:rsid w:val="00597AE9"/>
    <w:rsid w:val="00597D74"/>
    <w:rsid w:val="005A0315"/>
    <w:rsid w:val="005A0CEE"/>
    <w:rsid w:val="005A11B5"/>
    <w:rsid w:val="005A162B"/>
    <w:rsid w:val="005A18E1"/>
    <w:rsid w:val="005A1F33"/>
    <w:rsid w:val="005A20E0"/>
    <w:rsid w:val="005A2471"/>
    <w:rsid w:val="005A25C9"/>
    <w:rsid w:val="005A292A"/>
    <w:rsid w:val="005A2969"/>
    <w:rsid w:val="005A2F13"/>
    <w:rsid w:val="005A30C5"/>
    <w:rsid w:val="005A44C3"/>
    <w:rsid w:val="005A4A1E"/>
    <w:rsid w:val="005A4C78"/>
    <w:rsid w:val="005A4CDA"/>
    <w:rsid w:val="005A589E"/>
    <w:rsid w:val="005A58CF"/>
    <w:rsid w:val="005A5A3E"/>
    <w:rsid w:val="005A5D73"/>
    <w:rsid w:val="005A5DD9"/>
    <w:rsid w:val="005A5F03"/>
    <w:rsid w:val="005A6E80"/>
    <w:rsid w:val="005A7199"/>
    <w:rsid w:val="005A71FD"/>
    <w:rsid w:val="005A78A3"/>
    <w:rsid w:val="005A7CC5"/>
    <w:rsid w:val="005A7FC9"/>
    <w:rsid w:val="005B00BE"/>
    <w:rsid w:val="005B01B9"/>
    <w:rsid w:val="005B0844"/>
    <w:rsid w:val="005B141E"/>
    <w:rsid w:val="005B15C2"/>
    <w:rsid w:val="005B1A84"/>
    <w:rsid w:val="005B25E3"/>
    <w:rsid w:val="005B2CA2"/>
    <w:rsid w:val="005B37CD"/>
    <w:rsid w:val="005B3B02"/>
    <w:rsid w:val="005B4361"/>
    <w:rsid w:val="005B54AD"/>
    <w:rsid w:val="005B593D"/>
    <w:rsid w:val="005B5C41"/>
    <w:rsid w:val="005B5D7F"/>
    <w:rsid w:val="005B5EEB"/>
    <w:rsid w:val="005B6103"/>
    <w:rsid w:val="005B6386"/>
    <w:rsid w:val="005B65D8"/>
    <w:rsid w:val="005B67B4"/>
    <w:rsid w:val="005B7355"/>
    <w:rsid w:val="005B7D42"/>
    <w:rsid w:val="005B7D92"/>
    <w:rsid w:val="005C06D9"/>
    <w:rsid w:val="005C0A03"/>
    <w:rsid w:val="005C0F67"/>
    <w:rsid w:val="005C1086"/>
    <w:rsid w:val="005C260D"/>
    <w:rsid w:val="005C2F14"/>
    <w:rsid w:val="005C36C0"/>
    <w:rsid w:val="005C3956"/>
    <w:rsid w:val="005C430B"/>
    <w:rsid w:val="005C43B5"/>
    <w:rsid w:val="005C43C3"/>
    <w:rsid w:val="005C45F7"/>
    <w:rsid w:val="005C5626"/>
    <w:rsid w:val="005C5781"/>
    <w:rsid w:val="005C5C5C"/>
    <w:rsid w:val="005C5CAA"/>
    <w:rsid w:val="005C645D"/>
    <w:rsid w:val="005C6857"/>
    <w:rsid w:val="005C76B1"/>
    <w:rsid w:val="005C7DF6"/>
    <w:rsid w:val="005D0374"/>
    <w:rsid w:val="005D0BD2"/>
    <w:rsid w:val="005D0F01"/>
    <w:rsid w:val="005D0F8C"/>
    <w:rsid w:val="005D132E"/>
    <w:rsid w:val="005D1E02"/>
    <w:rsid w:val="005D388A"/>
    <w:rsid w:val="005D3A55"/>
    <w:rsid w:val="005D3BD9"/>
    <w:rsid w:val="005D40A6"/>
    <w:rsid w:val="005D4222"/>
    <w:rsid w:val="005D422E"/>
    <w:rsid w:val="005D4D01"/>
    <w:rsid w:val="005D50A7"/>
    <w:rsid w:val="005D5ACB"/>
    <w:rsid w:val="005D5F73"/>
    <w:rsid w:val="005D63B8"/>
    <w:rsid w:val="005D6A73"/>
    <w:rsid w:val="005D71A9"/>
    <w:rsid w:val="005D7472"/>
    <w:rsid w:val="005E0220"/>
    <w:rsid w:val="005E07C1"/>
    <w:rsid w:val="005E0F13"/>
    <w:rsid w:val="005E1C2D"/>
    <w:rsid w:val="005E2825"/>
    <w:rsid w:val="005E2ACB"/>
    <w:rsid w:val="005E2E8A"/>
    <w:rsid w:val="005E3266"/>
    <w:rsid w:val="005E3854"/>
    <w:rsid w:val="005E460C"/>
    <w:rsid w:val="005E4A5B"/>
    <w:rsid w:val="005E4B25"/>
    <w:rsid w:val="005E531A"/>
    <w:rsid w:val="005E68D9"/>
    <w:rsid w:val="005E6AE6"/>
    <w:rsid w:val="005E7279"/>
    <w:rsid w:val="005E78E9"/>
    <w:rsid w:val="005F103C"/>
    <w:rsid w:val="005F1566"/>
    <w:rsid w:val="005F16E5"/>
    <w:rsid w:val="005F2039"/>
    <w:rsid w:val="005F28C8"/>
    <w:rsid w:val="005F2991"/>
    <w:rsid w:val="005F35AE"/>
    <w:rsid w:val="005F44A1"/>
    <w:rsid w:val="005F45E6"/>
    <w:rsid w:val="005F54C7"/>
    <w:rsid w:val="005F5C76"/>
    <w:rsid w:val="005F5F99"/>
    <w:rsid w:val="005F68DE"/>
    <w:rsid w:val="005F69B6"/>
    <w:rsid w:val="005F718F"/>
    <w:rsid w:val="005F7411"/>
    <w:rsid w:val="005F7937"/>
    <w:rsid w:val="00600440"/>
    <w:rsid w:val="006005B8"/>
    <w:rsid w:val="00600987"/>
    <w:rsid w:val="00600B02"/>
    <w:rsid w:val="00600C8D"/>
    <w:rsid w:val="00600C97"/>
    <w:rsid w:val="00600DE4"/>
    <w:rsid w:val="00601DB6"/>
    <w:rsid w:val="00602899"/>
    <w:rsid w:val="00602CD0"/>
    <w:rsid w:val="00603234"/>
    <w:rsid w:val="0060330E"/>
    <w:rsid w:val="00603D94"/>
    <w:rsid w:val="0060409B"/>
    <w:rsid w:val="00604611"/>
    <w:rsid w:val="006053C7"/>
    <w:rsid w:val="006055C3"/>
    <w:rsid w:val="00606185"/>
    <w:rsid w:val="006067B2"/>
    <w:rsid w:val="00606CC1"/>
    <w:rsid w:val="00606E27"/>
    <w:rsid w:val="00606FBC"/>
    <w:rsid w:val="00607182"/>
    <w:rsid w:val="0060749C"/>
    <w:rsid w:val="00607B4B"/>
    <w:rsid w:val="00607BB8"/>
    <w:rsid w:val="00610404"/>
    <w:rsid w:val="006105B1"/>
    <w:rsid w:val="00611AA2"/>
    <w:rsid w:val="00611CFF"/>
    <w:rsid w:val="00611F7F"/>
    <w:rsid w:val="00612078"/>
    <w:rsid w:val="00612367"/>
    <w:rsid w:val="0061278E"/>
    <w:rsid w:val="0061380A"/>
    <w:rsid w:val="00614586"/>
    <w:rsid w:val="006146B0"/>
    <w:rsid w:val="00614722"/>
    <w:rsid w:val="00614781"/>
    <w:rsid w:val="006148C2"/>
    <w:rsid w:val="00615075"/>
    <w:rsid w:val="006154A2"/>
    <w:rsid w:val="00615683"/>
    <w:rsid w:val="006156EF"/>
    <w:rsid w:val="00615798"/>
    <w:rsid w:val="00616797"/>
    <w:rsid w:val="00616AAF"/>
    <w:rsid w:val="00617347"/>
    <w:rsid w:val="006173CD"/>
    <w:rsid w:val="0061783C"/>
    <w:rsid w:val="00620432"/>
    <w:rsid w:val="00620A40"/>
    <w:rsid w:val="00620DF8"/>
    <w:rsid w:val="00620FDF"/>
    <w:rsid w:val="00621AA4"/>
    <w:rsid w:val="00622855"/>
    <w:rsid w:val="0062293C"/>
    <w:rsid w:val="00622D59"/>
    <w:rsid w:val="0062308F"/>
    <w:rsid w:val="0062329B"/>
    <w:rsid w:val="00623417"/>
    <w:rsid w:val="0062388F"/>
    <w:rsid w:val="00623A2E"/>
    <w:rsid w:val="00623CCD"/>
    <w:rsid w:val="00623D0D"/>
    <w:rsid w:val="006240CA"/>
    <w:rsid w:val="006241A9"/>
    <w:rsid w:val="00624210"/>
    <w:rsid w:val="00624485"/>
    <w:rsid w:val="00624964"/>
    <w:rsid w:val="0062556E"/>
    <w:rsid w:val="00625597"/>
    <w:rsid w:val="006256C1"/>
    <w:rsid w:val="00625A3E"/>
    <w:rsid w:val="00626924"/>
    <w:rsid w:val="00626BB4"/>
    <w:rsid w:val="00626FD9"/>
    <w:rsid w:val="00627118"/>
    <w:rsid w:val="006276D5"/>
    <w:rsid w:val="006310D0"/>
    <w:rsid w:val="00631541"/>
    <w:rsid w:val="00631D95"/>
    <w:rsid w:val="00631DC4"/>
    <w:rsid w:val="0063236C"/>
    <w:rsid w:val="006329F8"/>
    <w:rsid w:val="00632B14"/>
    <w:rsid w:val="00632FAD"/>
    <w:rsid w:val="00633125"/>
    <w:rsid w:val="006331F5"/>
    <w:rsid w:val="006331FE"/>
    <w:rsid w:val="006334C1"/>
    <w:rsid w:val="006335B4"/>
    <w:rsid w:val="006339A7"/>
    <w:rsid w:val="00633D3A"/>
    <w:rsid w:val="00635247"/>
    <w:rsid w:val="00635FD6"/>
    <w:rsid w:val="006369F1"/>
    <w:rsid w:val="00637350"/>
    <w:rsid w:val="006379EB"/>
    <w:rsid w:val="00640475"/>
    <w:rsid w:val="00640D6F"/>
    <w:rsid w:val="00640F3D"/>
    <w:rsid w:val="0064124E"/>
    <w:rsid w:val="00641277"/>
    <w:rsid w:val="00641472"/>
    <w:rsid w:val="0064173A"/>
    <w:rsid w:val="0064175C"/>
    <w:rsid w:val="006423CA"/>
    <w:rsid w:val="00642BF9"/>
    <w:rsid w:val="00642D19"/>
    <w:rsid w:val="00643721"/>
    <w:rsid w:val="0064375B"/>
    <w:rsid w:val="006437DF"/>
    <w:rsid w:val="00643D03"/>
    <w:rsid w:val="0064477C"/>
    <w:rsid w:val="00644DDE"/>
    <w:rsid w:val="00644FE4"/>
    <w:rsid w:val="00645427"/>
    <w:rsid w:val="0064563A"/>
    <w:rsid w:val="006462F5"/>
    <w:rsid w:val="006462F9"/>
    <w:rsid w:val="0064654F"/>
    <w:rsid w:val="00646706"/>
    <w:rsid w:val="00646CCC"/>
    <w:rsid w:val="00647AD9"/>
    <w:rsid w:val="00650432"/>
    <w:rsid w:val="0065072F"/>
    <w:rsid w:val="00650A2C"/>
    <w:rsid w:val="00651344"/>
    <w:rsid w:val="006515FE"/>
    <w:rsid w:val="00651D9B"/>
    <w:rsid w:val="00652487"/>
    <w:rsid w:val="0065290F"/>
    <w:rsid w:val="00653475"/>
    <w:rsid w:val="00653673"/>
    <w:rsid w:val="00653680"/>
    <w:rsid w:val="00653918"/>
    <w:rsid w:val="00653EFC"/>
    <w:rsid w:val="006543C3"/>
    <w:rsid w:val="006548C7"/>
    <w:rsid w:val="00654C91"/>
    <w:rsid w:val="00654C93"/>
    <w:rsid w:val="006552BD"/>
    <w:rsid w:val="00655A06"/>
    <w:rsid w:val="00655BA6"/>
    <w:rsid w:val="00655FF3"/>
    <w:rsid w:val="0065606B"/>
    <w:rsid w:val="006561BF"/>
    <w:rsid w:val="006565BD"/>
    <w:rsid w:val="0065733A"/>
    <w:rsid w:val="00657A19"/>
    <w:rsid w:val="00657A29"/>
    <w:rsid w:val="00657CD3"/>
    <w:rsid w:val="00657D71"/>
    <w:rsid w:val="00657F59"/>
    <w:rsid w:val="00660489"/>
    <w:rsid w:val="00660739"/>
    <w:rsid w:val="00660CB0"/>
    <w:rsid w:val="006621D0"/>
    <w:rsid w:val="00662A75"/>
    <w:rsid w:val="00662E63"/>
    <w:rsid w:val="00663873"/>
    <w:rsid w:val="006639BB"/>
    <w:rsid w:val="00664085"/>
    <w:rsid w:val="00664184"/>
    <w:rsid w:val="006641DB"/>
    <w:rsid w:val="00664587"/>
    <w:rsid w:val="00664B70"/>
    <w:rsid w:val="00664BFE"/>
    <w:rsid w:val="00665155"/>
    <w:rsid w:val="00665183"/>
    <w:rsid w:val="00665F2B"/>
    <w:rsid w:val="00665F55"/>
    <w:rsid w:val="00665FE8"/>
    <w:rsid w:val="00666025"/>
    <w:rsid w:val="0066771C"/>
    <w:rsid w:val="006704AA"/>
    <w:rsid w:val="00670632"/>
    <w:rsid w:val="00670E30"/>
    <w:rsid w:val="00670F3E"/>
    <w:rsid w:val="006714BE"/>
    <w:rsid w:val="00671C9F"/>
    <w:rsid w:val="00671D98"/>
    <w:rsid w:val="0067245D"/>
    <w:rsid w:val="00672728"/>
    <w:rsid w:val="00672B15"/>
    <w:rsid w:val="00673028"/>
    <w:rsid w:val="00673138"/>
    <w:rsid w:val="00673600"/>
    <w:rsid w:val="006740EF"/>
    <w:rsid w:val="0067414F"/>
    <w:rsid w:val="006752E6"/>
    <w:rsid w:val="00676254"/>
    <w:rsid w:val="00676A07"/>
    <w:rsid w:val="006771AF"/>
    <w:rsid w:val="0067769D"/>
    <w:rsid w:val="00677E51"/>
    <w:rsid w:val="0068049F"/>
    <w:rsid w:val="006805A4"/>
    <w:rsid w:val="006807F8"/>
    <w:rsid w:val="00681942"/>
    <w:rsid w:val="006819F2"/>
    <w:rsid w:val="00681A89"/>
    <w:rsid w:val="00681B3D"/>
    <w:rsid w:val="00681D16"/>
    <w:rsid w:val="006827AD"/>
    <w:rsid w:val="00682961"/>
    <w:rsid w:val="00682F1A"/>
    <w:rsid w:val="006834C5"/>
    <w:rsid w:val="0068378E"/>
    <w:rsid w:val="00683958"/>
    <w:rsid w:val="0068397A"/>
    <w:rsid w:val="00683ECE"/>
    <w:rsid w:val="00684932"/>
    <w:rsid w:val="00684D7E"/>
    <w:rsid w:val="0068515C"/>
    <w:rsid w:val="00685DC2"/>
    <w:rsid w:val="0068628E"/>
    <w:rsid w:val="00686414"/>
    <w:rsid w:val="006867E8"/>
    <w:rsid w:val="006868CE"/>
    <w:rsid w:val="00686C6C"/>
    <w:rsid w:val="0068781C"/>
    <w:rsid w:val="006879CC"/>
    <w:rsid w:val="0069129D"/>
    <w:rsid w:val="0069146A"/>
    <w:rsid w:val="0069148D"/>
    <w:rsid w:val="00691A86"/>
    <w:rsid w:val="00691EB8"/>
    <w:rsid w:val="00691FB0"/>
    <w:rsid w:val="00692381"/>
    <w:rsid w:val="00692B78"/>
    <w:rsid w:val="006930EA"/>
    <w:rsid w:val="00693ABB"/>
    <w:rsid w:val="00693CB3"/>
    <w:rsid w:val="00694002"/>
    <w:rsid w:val="0069463C"/>
    <w:rsid w:val="00694D45"/>
    <w:rsid w:val="00694F27"/>
    <w:rsid w:val="00695BBA"/>
    <w:rsid w:val="00695BD2"/>
    <w:rsid w:val="00695C25"/>
    <w:rsid w:val="006966B4"/>
    <w:rsid w:val="006968B4"/>
    <w:rsid w:val="006971AB"/>
    <w:rsid w:val="00697915"/>
    <w:rsid w:val="00697B87"/>
    <w:rsid w:val="006A09A4"/>
    <w:rsid w:val="006A0A28"/>
    <w:rsid w:val="006A0CCC"/>
    <w:rsid w:val="006A1542"/>
    <w:rsid w:val="006A176E"/>
    <w:rsid w:val="006A1C05"/>
    <w:rsid w:val="006A2745"/>
    <w:rsid w:val="006A2B73"/>
    <w:rsid w:val="006A2DB0"/>
    <w:rsid w:val="006A2F8D"/>
    <w:rsid w:val="006A34FB"/>
    <w:rsid w:val="006A36CD"/>
    <w:rsid w:val="006A3E25"/>
    <w:rsid w:val="006A3EC0"/>
    <w:rsid w:val="006A40F0"/>
    <w:rsid w:val="006A40FB"/>
    <w:rsid w:val="006A41DE"/>
    <w:rsid w:val="006A441C"/>
    <w:rsid w:val="006A4851"/>
    <w:rsid w:val="006A4FF8"/>
    <w:rsid w:val="006A51D7"/>
    <w:rsid w:val="006A6FDD"/>
    <w:rsid w:val="006A7285"/>
    <w:rsid w:val="006A76D9"/>
    <w:rsid w:val="006A7A4D"/>
    <w:rsid w:val="006A7ACD"/>
    <w:rsid w:val="006A7B84"/>
    <w:rsid w:val="006A7CDA"/>
    <w:rsid w:val="006B0589"/>
    <w:rsid w:val="006B0722"/>
    <w:rsid w:val="006B1B3C"/>
    <w:rsid w:val="006B1D3F"/>
    <w:rsid w:val="006B2130"/>
    <w:rsid w:val="006B25B9"/>
    <w:rsid w:val="006B2EA9"/>
    <w:rsid w:val="006B33CA"/>
    <w:rsid w:val="006B34BB"/>
    <w:rsid w:val="006B38A0"/>
    <w:rsid w:val="006B3E4E"/>
    <w:rsid w:val="006B3EA9"/>
    <w:rsid w:val="006B47A9"/>
    <w:rsid w:val="006B48C4"/>
    <w:rsid w:val="006B4B54"/>
    <w:rsid w:val="006B5E5E"/>
    <w:rsid w:val="006B6A34"/>
    <w:rsid w:val="006B71BA"/>
    <w:rsid w:val="006B7682"/>
    <w:rsid w:val="006B782C"/>
    <w:rsid w:val="006B7EBB"/>
    <w:rsid w:val="006C0A24"/>
    <w:rsid w:val="006C0EC0"/>
    <w:rsid w:val="006C126B"/>
    <w:rsid w:val="006C14FD"/>
    <w:rsid w:val="006C1A22"/>
    <w:rsid w:val="006C1B66"/>
    <w:rsid w:val="006C2025"/>
    <w:rsid w:val="006C2EDF"/>
    <w:rsid w:val="006C30F0"/>
    <w:rsid w:val="006C32A0"/>
    <w:rsid w:val="006C3430"/>
    <w:rsid w:val="006C3517"/>
    <w:rsid w:val="006C3758"/>
    <w:rsid w:val="006C378C"/>
    <w:rsid w:val="006C384B"/>
    <w:rsid w:val="006C3964"/>
    <w:rsid w:val="006C39A2"/>
    <w:rsid w:val="006C3BB2"/>
    <w:rsid w:val="006C404A"/>
    <w:rsid w:val="006C45EC"/>
    <w:rsid w:val="006C51FB"/>
    <w:rsid w:val="006C5314"/>
    <w:rsid w:val="006C55D2"/>
    <w:rsid w:val="006C651C"/>
    <w:rsid w:val="006C719C"/>
    <w:rsid w:val="006C7370"/>
    <w:rsid w:val="006C73CE"/>
    <w:rsid w:val="006C7544"/>
    <w:rsid w:val="006C7556"/>
    <w:rsid w:val="006C7B0A"/>
    <w:rsid w:val="006D00C7"/>
    <w:rsid w:val="006D1870"/>
    <w:rsid w:val="006D2D9A"/>
    <w:rsid w:val="006D36D1"/>
    <w:rsid w:val="006D3803"/>
    <w:rsid w:val="006D387F"/>
    <w:rsid w:val="006D4301"/>
    <w:rsid w:val="006D45BF"/>
    <w:rsid w:val="006D5011"/>
    <w:rsid w:val="006D5244"/>
    <w:rsid w:val="006D5464"/>
    <w:rsid w:val="006D5BC1"/>
    <w:rsid w:val="006D6295"/>
    <w:rsid w:val="006D7AB3"/>
    <w:rsid w:val="006D7B8E"/>
    <w:rsid w:val="006D7EE2"/>
    <w:rsid w:val="006E110D"/>
    <w:rsid w:val="006E110F"/>
    <w:rsid w:val="006E13F7"/>
    <w:rsid w:val="006E151F"/>
    <w:rsid w:val="006E170A"/>
    <w:rsid w:val="006E199B"/>
    <w:rsid w:val="006E1BA9"/>
    <w:rsid w:val="006E1D84"/>
    <w:rsid w:val="006E265C"/>
    <w:rsid w:val="006E2702"/>
    <w:rsid w:val="006E2B72"/>
    <w:rsid w:val="006E2CB4"/>
    <w:rsid w:val="006E2CD3"/>
    <w:rsid w:val="006E3BF2"/>
    <w:rsid w:val="006E3BFE"/>
    <w:rsid w:val="006E3D90"/>
    <w:rsid w:val="006E40AB"/>
    <w:rsid w:val="006E40DE"/>
    <w:rsid w:val="006E43A8"/>
    <w:rsid w:val="006E502C"/>
    <w:rsid w:val="006E5118"/>
    <w:rsid w:val="006E593C"/>
    <w:rsid w:val="006E5C12"/>
    <w:rsid w:val="006E5DF1"/>
    <w:rsid w:val="006E6FBE"/>
    <w:rsid w:val="006E789E"/>
    <w:rsid w:val="006E78A4"/>
    <w:rsid w:val="006E7EFA"/>
    <w:rsid w:val="006F00ED"/>
    <w:rsid w:val="006F12D7"/>
    <w:rsid w:val="006F1E07"/>
    <w:rsid w:val="006F23D9"/>
    <w:rsid w:val="006F2E68"/>
    <w:rsid w:val="006F3D6E"/>
    <w:rsid w:val="006F3F80"/>
    <w:rsid w:val="006F4509"/>
    <w:rsid w:val="006F4815"/>
    <w:rsid w:val="006F498F"/>
    <w:rsid w:val="006F4AAD"/>
    <w:rsid w:val="006F4D83"/>
    <w:rsid w:val="006F51B7"/>
    <w:rsid w:val="006F5263"/>
    <w:rsid w:val="006F579A"/>
    <w:rsid w:val="006F57A9"/>
    <w:rsid w:val="006F58A3"/>
    <w:rsid w:val="006F5A97"/>
    <w:rsid w:val="006F5C9F"/>
    <w:rsid w:val="006F5DF6"/>
    <w:rsid w:val="006F6047"/>
    <w:rsid w:val="006F6DDF"/>
    <w:rsid w:val="006F6E48"/>
    <w:rsid w:val="006F7080"/>
    <w:rsid w:val="006F710D"/>
    <w:rsid w:val="006F72C5"/>
    <w:rsid w:val="006F7FDC"/>
    <w:rsid w:val="00700B74"/>
    <w:rsid w:val="0070182B"/>
    <w:rsid w:val="00701901"/>
    <w:rsid w:val="00701DDF"/>
    <w:rsid w:val="00702499"/>
    <w:rsid w:val="00702891"/>
    <w:rsid w:val="00702EBF"/>
    <w:rsid w:val="00703288"/>
    <w:rsid w:val="00703C22"/>
    <w:rsid w:val="00703C30"/>
    <w:rsid w:val="00703E9E"/>
    <w:rsid w:val="007045E6"/>
    <w:rsid w:val="0070478B"/>
    <w:rsid w:val="007050CA"/>
    <w:rsid w:val="00705210"/>
    <w:rsid w:val="0070590B"/>
    <w:rsid w:val="00705AFE"/>
    <w:rsid w:val="0070673A"/>
    <w:rsid w:val="00706792"/>
    <w:rsid w:val="00706B9A"/>
    <w:rsid w:val="00707A05"/>
    <w:rsid w:val="007106B6"/>
    <w:rsid w:val="0071187C"/>
    <w:rsid w:val="00711C7B"/>
    <w:rsid w:val="00712542"/>
    <w:rsid w:val="00712588"/>
    <w:rsid w:val="007129E7"/>
    <w:rsid w:val="00712E25"/>
    <w:rsid w:val="0071304F"/>
    <w:rsid w:val="007139BC"/>
    <w:rsid w:val="00713AE1"/>
    <w:rsid w:val="00713C96"/>
    <w:rsid w:val="00714374"/>
    <w:rsid w:val="00714BB2"/>
    <w:rsid w:val="00714EFE"/>
    <w:rsid w:val="00715A66"/>
    <w:rsid w:val="00716710"/>
    <w:rsid w:val="00716FF2"/>
    <w:rsid w:val="00716FFF"/>
    <w:rsid w:val="00717020"/>
    <w:rsid w:val="00717276"/>
    <w:rsid w:val="007177C9"/>
    <w:rsid w:val="00717B69"/>
    <w:rsid w:val="00717D16"/>
    <w:rsid w:val="00720D44"/>
    <w:rsid w:val="00722150"/>
    <w:rsid w:val="0072248E"/>
    <w:rsid w:val="00722AD7"/>
    <w:rsid w:val="00722D74"/>
    <w:rsid w:val="00723198"/>
    <w:rsid w:val="0072328D"/>
    <w:rsid w:val="00723A8F"/>
    <w:rsid w:val="00723D4B"/>
    <w:rsid w:val="007243F6"/>
    <w:rsid w:val="00724431"/>
    <w:rsid w:val="00724433"/>
    <w:rsid w:val="00724663"/>
    <w:rsid w:val="00724782"/>
    <w:rsid w:val="00724D18"/>
    <w:rsid w:val="00725297"/>
    <w:rsid w:val="00725575"/>
    <w:rsid w:val="007265DD"/>
    <w:rsid w:val="00726670"/>
    <w:rsid w:val="00726707"/>
    <w:rsid w:val="00726A26"/>
    <w:rsid w:val="00727494"/>
    <w:rsid w:val="0072788D"/>
    <w:rsid w:val="00727B1C"/>
    <w:rsid w:val="00727CAB"/>
    <w:rsid w:val="00727CB6"/>
    <w:rsid w:val="007305E5"/>
    <w:rsid w:val="00731887"/>
    <w:rsid w:val="0073194A"/>
    <w:rsid w:val="0073210B"/>
    <w:rsid w:val="0073230E"/>
    <w:rsid w:val="00732DD1"/>
    <w:rsid w:val="007331C5"/>
    <w:rsid w:val="007331DE"/>
    <w:rsid w:val="007335CD"/>
    <w:rsid w:val="00734797"/>
    <w:rsid w:val="00734DE0"/>
    <w:rsid w:val="0073589B"/>
    <w:rsid w:val="00735AE2"/>
    <w:rsid w:val="0073625C"/>
    <w:rsid w:val="00736BC3"/>
    <w:rsid w:val="0073788F"/>
    <w:rsid w:val="00737AE3"/>
    <w:rsid w:val="00737EE1"/>
    <w:rsid w:val="00741E39"/>
    <w:rsid w:val="00742191"/>
    <w:rsid w:val="0074227E"/>
    <w:rsid w:val="0074281B"/>
    <w:rsid w:val="007436D0"/>
    <w:rsid w:val="00745751"/>
    <w:rsid w:val="00745AA4"/>
    <w:rsid w:val="00745BCA"/>
    <w:rsid w:val="00745C25"/>
    <w:rsid w:val="007463D2"/>
    <w:rsid w:val="0074660B"/>
    <w:rsid w:val="007466D5"/>
    <w:rsid w:val="00746867"/>
    <w:rsid w:val="00747CBB"/>
    <w:rsid w:val="00750C44"/>
    <w:rsid w:val="00750C61"/>
    <w:rsid w:val="00751376"/>
    <w:rsid w:val="0075140D"/>
    <w:rsid w:val="00752457"/>
    <w:rsid w:val="00752781"/>
    <w:rsid w:val="00753F74"/>
    <w:rsid w:val="007541BB"/>
    <w:rsid w:val="0075420F"/>
    <w:rsid w:val="007542C1"/>
    <w:rsid w:val="007548BC"/>
    <w:rsid w:val="00754F6A"/>
    <w:rsid w:val="00754F82"/>
    <w:rsid w:val="007554DF"/>
    <w:rsid w:val="00755708"/>
    <w:rsid w:val="00755733"/>
    <w:rsid w:val="00755E7D"/>
    <w:rsid w:val="007565B8"/>
    <w:rsid w:val="0075723A"/>
    <w:rsid w:val="007576E4"/>
    <w:rsid w:val="00757A21"/>
    <w:rsid w:val="00757DB6"/>
    <w:rsid w:val="0076009C"/>
    <w:rsid w:val="0076011D"/>
    <w:rsid w:val="00761125"/>
    <w:rsid w:val="00762092"/>
    <w:rsid w:val="00762452"/>
    <w:rsid w:val="007626FC"/>
    <w:rsid w:val="00762C65"/>
    <w:rsid w:val="00762D66"/>
    <w:rsid w:val="00762E9B"/>
    <w:rsid w:val="00763D45"/>
    <w:rsid w:val="0076547B"/>
    <w:rsid w:val="00765635"/>
    <w:rsid w:val="00765946"/>
    <w:rsid w:val="00765A2F"/>
    <w:rsid w:val="00765E04"/>
    <w:rsid w:val="00765F5B"/>
    <w:rsid w:val="007660A0"/>
    <w:rsid w:val="0076631E"/>
    <w:rsid w:val="00766C1A"/>
    <w:rsid w:val="007677F6"/>
    <w:rsid w:val="007700D8"/>
    <w:rsid w:val="007705E0"/>
    <w:rsid w:val="00771704"/>
    <w:rsid w:val="0077216D"/>
    <w:rsid w:val="00772B9E"/>
    <w:rsid w:val="00772C8A"/>
    <w:rsid w:val="00772D4A"/>
    <w:rsid w:val="007735E1"/>
    <w:rsid w:val="00773A56"/>
    <w:rsid w:val="00773CA0"/>
    <w:rsid w:val="0077478D"/>
    <w:rsid w:val="0077496C"/>
    <w:rsid w:val="007749A2"/>
    <w:rsid w:val="00774C6A"/>
    <w:rsid w:val="00775234"/>
    <w:rsid w:val="00775F10"/>
    <w:rsid w:val="0077634A"/>
    <w:rsid w:val="00776907"/>
    <w:rsid w:val="00776CE5"/>
    <w:rsid w:val="00776DD8"/>
    <w:rsid w:val="00777885"/>
    <w:rsid w:val="0077795C"/>
    <w:rsid w:val="007779BF"/>
    <w:rsid w:val="007801B9"/>
    <w:rsid w:val="0078028E"/>
    <w:rsid w:val="00780CBF"/>
    <w:rsid w:val="00781719"/>
    <w:rsid w:val="007823E5"/>
    <w:rsid w:val="00782AEE"/>
    <w:rsid w:val="00782C94"/>
    <w:rsid w:val="00782DA0"/>
    <w:rsid w:val="00783034"/>
    <w:rsid w:val="00783AA9"/>
    <w:rsid w:val="00783F4B"/>
    <w:rsid w:val="00783F4C"/>
    <w:rsid w:val="00784046"/>
    <w:rsid w:val="007840CD"/>
    <w:rsid w:val="007840E6"/>
    <w:rsid w:val="0078427C"/>
    <w:rsid w:val="0078458F"/>
    <w:rsid w:val="00784AD0"/>
    <w:rsid w:val="00785013"/>
    <w:rsid w:val="007851C5"/>
    <w:rsid w:val="00785228"/>
    <w:rsid w:val="0078522C"/>
    <w:rsid w:val="007854E9"/>
    <w:rsid w:val="007858FE"/>
    <w:rsid w:val="00785971"/>
    <w:rsid w:val="00785DE3"/>
    <w:rsid w:val="00786313"/>
    <w:rsid w:val="0078676E"/>
    <w:rsid w:val="00786E1B"/>
    <w:rsid w:val="0078717B"/>
    <w:rsid w:val="007874DD"/>
    <w:rsid w:val="00791014"/>
    <w:rsid w:val="007911C4"/>
    <w:rsid w:val="00791327"/>
    <w:rsid w:val="0079169D"/>
    <w:rsid w:val="00791913"/>
    <w:rsid w:val="00791C34"/>
    <w:rsid w:val="00791E59"/>
    <w:rsid w:val="007926B7"/>
    <w:rsid w:val="00792F74"/>
    <w:rsid w:val="0079563F"/>
    <w:rsid w:val="00795F9D"/>
    <w:rsid w:val="00796DD4"/>
    <w:rsid w:val="00797485"/>
    <w:rsid w:val="00797D4F"/>
    <w:rsid w:val="007A04B6"/>
    <w:rsid w:val="007A0985"/>
    <w:rsid w:val="007A0FA4"/>
    <w:rsid w:val="007A1618"/>
    <w:rsid w:val="007A1CB6"/>
    <w:rsid w:val="007A2030"/>
    <w:rsid w:val="007A267E"/>
    <w:rsid w:val="007A2BFB"/>
    <w:rsid w:val="007A3B2D"/>
    <w:rsid w:val="007A3ED1"/>
    <w:rsid w:val="007A4050"/>
    <w:rsid w:val="007A43C6"/>
    <w:rsid w:val="007A4414"/>
    <w:rsid w:val="007A4473"/>
    <w:rsid w:val="007A4587"/>
    <w:rsid w:val="007A53AC"/>
    <w:rsid w:val="007A61A2"/>
    <w:rsid w:val="007A6361"/>
    <w:rsid w:val="007A65A7"/>
    <w:rsid w:val="007A69EE"/>
    <w:rsid w:val="007A6C51"/>
    <w:rsid w:val="007A6E52"/>
    <w:rsid w:val="007A740B"/>
    <w:rsid w:val="007A7413"/>
    <w:rsid w:val="007A7ED2"/>
    <w:rsid w:val="007B00FB"/>
    <w:rsid w:val="007B0940"/>
    <w:rsid w:val="007B0CA5"/>
    <w:rsid w:val="007B0FB4"/>
    <w:rsid w:val="007B1C19"/>
    <w:rsid w:val="007B278C"/>
    <w:rsid w:val="007B2BB9"/>
    <w:rsid w:val="007B2C57"/>
    <w:rsid w:val="007B4280"/>
    <w:rsid w:val="007B434D"/>
    <w:rsid w:val="007B45A5"/>
    <w:rsid w:val="007B45A7"/>
    <w:rsid w:val="007B479A"/>
    <w:rsid w:val="007B4873"/>
    <w:rsid w:val="007B48BE"/>
    <w:rsid w:val="007B49E5"/>
    <w:rsid w:val="007B53E3"/>
    <w:rsid w:val="007B64BE"/>
    <w:rsid w:val="007B71BB"/>
    <w:rsid w:val="007C11F8"/>
    <w:rsid w:val="007C18F9"/>
    <w:rsid w:val="007C1F5F"/>
    <w:rsid w:val="007C203C"/>
    <w:rsid w:val="007C23FC"/>
    <w:rsid w:val="007C33C4"/>
    <w:rsid w:val="007C3598"/>
    <w:rsid w:val="007C3E77"/>
    <w:rsid w:val="007C3ED6"/>
    <w:rsid w:val="007C40DD"/>
    <w:rsid w:val="007C41B4"/>
    <w:rsid w:val="007C4C13"/>
    <w:rsid w:val="007C4E80"/>
    <w:rsid w:val="007C52C1"/>
    <w:rsid w:val="007C559C"/>
    <w:rsid w:val="007C5EC0"/>
    <w:rsid w:val="007C64F1"/>
    <w:rsid w:val="007C6764"/>
    <w:rsid w:val="007C69D3"/>
    <w:rsid w:val="007C6DEF"/>
    <w:rsid w:val="007C6F03"/>
    <w:rsid w:val="007C6F3B"/>
    <w:rsid w:val="007C7E6F"/>
    <w:rsid w:val="007D07BA"/>
    <w:rsid w:val="007D1283"/>
    <w:rsid w:val="007D17E6"/>
    <w:rsid w:val="007D2F93"/>
    <w:rsid w:val="007D35BF"/>
    <w:rsid w:val="007D3AEF"/>
    <w:rsid w:val="007D42F5"/>
    <w:rsid w:val="007D4903"/>
    <w:rsid w:val="007D63AE"/>
    <w:rsid w:val="007D63D5"/>
    <w:rsid w:val="007D6AD2"/>
    <w:rsid w:val="007D6E90"/>
    <w:rsid w:val="007D7475"/>
    <w:rsid w:val="007D7E3A"/>
    <w:rsid w:val="007E0609"/>
    <w:rsid w:val="007E165E"/>
    <w:rsid w:val="007E16FD"/>
    <w:rsid w:val="007E180D"/>
    <w:rsid w:val="007E2049"/>
    <w:rsid w:val="007E2A6E"/>
    <w:rsid w:val="007E2CCE"/>
    <w:rsid w:val="007E2D78"/>
    <w:rsid w:val="007E2E05"/>
    <w:rsid w:val="007E2E4E"/>
    <w:rsid w:val="007E3067"/>
    <w:rsid w:val="007E309B"/>
    <w:rsid w:val="007E358B"/>
    <w:rsid w:val="007E36CB"/>
    <w:rsid w:val="007E3A8E"/>
    <w:rsid w:val="007E3B47"/>
    <w:rsid w:val="007E3CA6"/>
    <w:rsid w:val="007E4BA2"/>
    <w:rsid w:val="007E5FD1"/>
    <w:rsid w:val="007E62A4"/>
    <w:rsid w:val="007E69B5"/>
    <w:rsid w:val="007E6A03"/>
    <w:rsid w:val="007E6F99"/>
    <w:rsid w:val="007E7461"/>
    <w:rsid w:val="007E74FE"/>
    <w:rsid w:val="007E7535"/>
    <w:rsid w:val="007E754C"/>
    <w:rsid w:val="007E75C7"/>
    <w:rsid w:val="007E75F0"/>
    <w:rsid w:val="007E77AA"/>
    <w:rsid w:val="007E7F60"/>
    <w:rsid w:val="007F0B08"/>
    <w:rsid w:val="007F0BD1"/>
    <w:rsid w:val="007F1322"/>
    <w:rsid w:val="007F1E22"/>
    <w:rsid w:val="007F1F6F"/>
    <w:rsid w:val="007F2369"/>
    <w:rsid w:val="007F24BC"/>
    <w:rsid w:val="007F2527"/>
    <w:rsid w:val="007F314F"/>
    <w:rsid w:val="007F3199"/>
    <w:rsid w:val="007F3299"/>
    <w:rsid w:val="007F349F"/>
    <w:rsid w:val="007F392A"/>
    <w:rsid w:val="007F4332"/>
    <w:rsid w:val="007F48A6"/>
    <w:rsid w:val="007F4D26"/>
    <w:rsid w:val="007F5887"/>
    <w:rsid w:val="007F5BEC"/>
    <w:rsid w:val="007F5C7A"/>
    <w:rsid w:val="007F5F71"/>
    <w:rsid w:val="007F649B"/>
    <w:rsid w:val="007F6533"/>
    <w:rsid w:val="007F67CA"/>
    <w:rsid w:val="007F69C9"/>
    <w:rsid w:val="007F6F5C"/>
    <w:rsid w:val="007F7698"/>
    <w:rsid w:val="007F7BDB"/>
    <w:rsid w:val="007F7F07"/>
    <w:rsid w:val="008000A8"/>
    <w:rsid w:val="00801171"/>
    <w:rsid w:val="00801985"/>
    <w:rsid w:val="00801D17"/>
    <w:rsid w:val="00801DE1"/>
    <w:rsid w:val="008020BB"/>
    <w:rsid w:val="008026BC"/>
    <w:rsid w:val="00802ABD"/>
    <w:rsid w:val="00802ADB"/>
    <w:rsid w:val="008033F0"/>
    <w:rsid w:val="00803955"/>
    <w:rsid w:val="00803A86"/>
    <w:rsid w:val="00804A03"/>
    <w:rsid w:val="00806296"/>
    <w:rsid w:val="00806436"/>
    <w:rsid w:val="00806E93"/>
    <w:rsid w:val="00807013"/>
    <w:rsid w:val="00807198"/>
    <w:rsid w:val="0080758F"/>
    <w:rsid w:val="0080783F"/>
    <w:rsid w:val="00807C5A"/>
    <w:rsid w:val="00807D3B"/>
    <w:rsid w:val="008104A0"/>
    <w:rsid w:val="00811565"/>
    <w:rsid w:val="008118DD"/>
    <w:rsid w:val="00811B5D"/>
    <w:rsid w:val="00811D5B"/>
    <w:rsid w:val="00812568"/>
    <w:rsid w:val="00812661"/>
    <w:rsid w:val="00812695"/>
    <w:rsid w:val="00812F09"/>
    <w:rsid w:val="00812FB8"/>
    <w:rsid w:val="00813A1E"/>
    <w:rsid w:val="00813F97"/>
    <w:rsid w:val="00814100"/>
    <w:rsid w:val="00814112"/>
    <w:rsid w:val="0081414F"/>
    <w:rsid w:val="008141C9"/>
    <w:rsid w:val="00814ADC"/>
    <w:rsid w:val="00814E24"/>
    <w:rsid w:val="00815269"/>
    <w:rsid w:val="00815424"/>
    <w:rsid w:val="008157EC"/>
    <w:rsid w:val="008158AA"/>
    <w:rsid w:val="00815CF2"/>
    <w:rsid w:val="008174D7"/>
    <w:rsid w:val="008175D5"/>
    <w:rsid w:val="008177A7"/>
    <w:rsid w:val="008177D6"/>
    <w:rsid w:val="00817BD4"/>
    <w:rsid w:val="00820499"/>
    <w:rsid w:val="00820792"/>
    <w:rsid w:val="00820E20"/>
    <w:rsid w:val="00820E52"/>
    <w:rsid w:val="0082136C"/>
    <w:rsid w:val="00821709"/>
    <w:rsid w:val="00821F24"/>
    <w:rsid w:val="0082228C"/>
    <w:rsid w:val="008231BE"/>
    <w:rsid w:val="0082345E"/>
    <w:rsid w:val="00823E0F"/>
    <w:rsid w:val="008242D1"/>
    <w:rsid w:val="00824527"/>
    <w:rsid w:val="008254C2"/>
    <w:rsid w:val="008255AA"/>
    <w:rsid w:val="00825ACD"/>
    <w:rsid w:val="00825EAF"/>
    <w:rsid w:val="008260DE"/>
    <w:rsid w:val="0082670B"/>
    <w:rsid w:val="008275E9"/>
    <w:rsid w:val="0082766F"/>
    <w:rsid w:val="00827716"/>
    <w:rsid w:val="00827EA5"/>
    <w:rsid w:val="008301AA"/>
    <w:rsid w:val="00831074"/>
    <w:rsid w:val="008312CA"/>
    <w:rsid w:val="00831511"/>
    <w:rsid w:val="008318FE"/>
    <w:rsid w:val="00831C87"/>
    <w:rsid w:val="00831EF3"/>
    <w:rsid w:val="00832704"/>
    <w:rsid w:val="00832BA2"/>
    <w:rsid w:val="00832BC8"/>
    <w:rsid w:val="00832C27"/>
    <w:rsid w:val="00833336"/>
    <w:rsid w:val="00833532"/>
    <w:rsid w:val="0083356D"/>
    <w:rsid w:val="0083458D"/>
    <w:rsid w:val="00834A50"/>
    <w:rsid w:val="00834DD4"/>
    <w:rsid w:val="00835018"/>
    <w:rsid w:val="00835412"/>
    <w:rsid w:val="00835D13"/>
    <w:rsid w:val="00836171"/>
    <w:rsid w:val="00836DEE"/>
    <w:rsid w:val="00836F68"/>
    <w:rsid w:val="00837E9E"/>
    <w:rsid w:val="00841505"/>
    <w:rsid w:val="00841807"/>
    <w:rsid w:val="00841E01"/>
    <w:rsid w:val="008431C5"/>
    <w:rsid w:val="008431CA"/>
    <w:rsid w:val="00843605"/>
    <w:rsid w:val="00843FBE"/>
    <w:rsid w:val="00844429"/>
    <w:rsid w:val="00844507"/>
    <w:rsid w:val="008446D7"/>
    <w:rsid w:val="00844C74"/>
    <w:rsid w:val="00845708"/>
    <w:rsid w:val="00845D9E"/>
    <w:rsid w:val="00846CA0"/>
    <w:rsid w:val="00846D4A"/>
    <w:rsid w:val="00846FA1"/>
    <w:rsid w:val="00847D41"/>
    <w:rsid w:val="00850056"/>
    <w:rsid w:val="0085099B"/>
    <w:rsid w:val="008509BF"/>
    <w:rsid w:val="00850A15"/>
    <w:rsid w:val="00850A21"/>
    <w:rsid w:val="00850DB5"/>
    <w:rsid w:val="00851535"/>
    <w:rsid w:val="008522A2"/>
    <w:rsid w:val="008522CB"/>
    <w:rsid w:val="00852D57"/>
    <w:rsid w:val="00852EDF"/>
    <w:rsid w:val="0085367F"/>
    <w:rsid w:val="00853B6A"/>
    <w:rsid w:val="00854A84"/>
    <w:rsid w:val="00854D89"/>
    <w:rsid w:val="008551CA"/>
    <w:rsid w:val="008559DB"/>
    <w:rsid w:val="008563C8"/>
    <w:rsid w:val="00856C1D"/>
    <w:rsid w:val="00856F6C"/>
    <w:rsid w:val="00857573"/>
    <w:rsid w:val="00857AFF"/>
    <w:rsid w:val="00857B5E"/>
    <w:rsid w:val="00857E07"/>
    <w:rsid w:val="00860443"/>
    <w:rsid w:val="00860569"/>
    <w:rsid w:val="00860FB4"/>
    <w:rsid w:val="0086108D"/>
    <w:rsid w:val="00861C42"/>
    <w:rsid w:val="00861E5A"/>
    <w:rsid w:val="00861FE2"/>
    <w:rsid w:val="00862286"/>
    <w:rsid w:val="00862417"/>
    <w:rsid w:val="00862D28"/>
    <w:rsid w:val="00863176"/>
    <w:rsid w:val="00864104"/>
    <w:rsid w:val="0086429D"/>
    <w:rsid w:val="008644E1"/>
    <w:rsid w:val="008646C6"/>
    <w:rsid w:val="008647C3"/>
    <w:rsid w:val="00864CAF"/>
    <w:rsid w:val="00864DA1"/>
    <w:rsid w:val="00865AA9"/>
    <w:rsid w:val="00865BB2"/>
    <w:rsid w:val="00865F04"/>
    <w:rsid w:val="00865FA2"/>
    <w:rsid w:val="00865FA5"/>
    <w:rsid w:val="0086626E"/>
    <w:rsid w:val="008666B0"/>
    <w:rsid w:val="00867427"/>
    <w:rsid w:val="00867487"/>
    <w:rsid w:val="00867F28"/>
    <w:rsid w:val="00870108"/>
    <w:rsid w:val="00870477"/>
    <w:rsid w:val="008704B1"/>
    <w:rsid w:val="008709C3"/>
    <w:rsid w:val="00870A58"/>
    <w:rsid w:val="00870BD5"/>
    <w:rsid w:val="00870DA3"/>
    <w:rsid w:val="0087110E"/>
    <w:rsid w:val="0087117E"/>
    <w:rsid w:val="00871258"/>
    <w:rsid w:val="008712DE"/>
    <w:rsid w:val="00871624"/>
    <w:rsid w:val="00871671"/>
    <w:rsid w:val="008718D5"/>
    <w:rsid w:val="00871D73"/>
    <w:rsid w:val="00871DE3"/>
    <w:rsid w:val="0087226B"/>
    <w:rsid w:val="008726B8"/>
    <w:rsid w:val="008730AC"/>
    <w:rsid w:val="008735DC"/>
    <w:rsid w:val="00873679"/>
    <w:rsid w:val="00873ECA"/>
    <w:rsid w:val="0087423E"/>
    <w:rsid w:val="00874D2A"/>
    <w:rsid w:val="00876288"/>
    <w:rsid w:val="00877DF8"/>
    <w:rsid w:val="00880A8F"/>
    <w:rsid w:val="00880BE9"/>
    <w:rsid w:val="00880DE8"/>
    <w:rsid w:val="008814DA"/>
    <w:rsid w:val="008816EA"/>
    <w:rsid w:val="00881A14"/>
    <w:rsid w:val="0088252F"/>
    <w:rsid w:val="00882823"/>
    <w:rsid w:val="008829A5"/>
    <w:rsid w:val="00882A01"/>
    <w:rsid w:val="00882DE9"/>
    <w:rsid w:val="008835C1"/>
    <w:rsid w:val="00883736"/>
    <w:rsid w:val="00883782"/>
    <w:rsid w:val="00883C1C"/>
    <w:rsid w:val="00883E85"/>
    <w:rsid w:val="008843CD"/>
    <w:rsid w:val="0088456A"/>
    <w:rsid w:val="00884694"/>
    <w:rsid w:val="008849D2"/>
    <w:rsid w:val="00885865"/>
    <w:rsid w:val="00885874"/>
    <w:rsid w:val="0088697B"/>
    <w:rsid w:val="00886F6B"/>
    <w:rsid w:val="00887308"/>
    <w:rsid w:val="00887A63"/>
    <w:rsid w:val="00887B56"/>
    <w:rsid w:val="00890292"/>
    <w:rsid w:val="00890CD9"/>
    <w:rsid w:val="00891882"/>
    <w:rsid w:val="00891AF7"/>
    <w:rsid w:val="00892FB5"/>
    <w:rsid w:val="0089309B"/>
    <w:rsid w:val="0089394F"/>
    <w:rsid w:val="00893FB7"/>
    <w:rsid w:val="0089433D"/>
    <w:rsid w:val="00894484"/>
    <w:rsid w:val="00894AED"/>
    <w:rsid w:val="00895D52"/>
    <w:rsid w:val="00896818"/>
    <w:rsid w:val="00896896"/>
    <w:rsid w:val="00896E44"/>
    <w:rsid w:val="008975F8"/>
    <w:rsid w:val="008A04AB"/>
    <w:rsid w:val="008A0D72"/>
    <w:rsid w:val="008A0F14"/>
    <w:rsid w:val="008A1642"/>
    <w:rsid w:val="008A1AA3"/>
    <w:rsid w:val="008A1BDA"/>
    <w:rsid w:val="008A2863"/>
    <w:rsid w:val="008A2C04"/>
    <w:rsid w:val="008A2C0D"/>
    <w:rsid w:val="008A30D2"/>
    <w:rsid w:val="008A3422"/>
    <w:rsid w:val="008A3D41"/>
    <w:rsid w:val="008A3DF4"/>
    <w:rsid w:val="008A3EFF"/>
    <w:rsid w:val="008A4781"/>
    <w:rsid w:val="008A5341"/>
    <w:rsid w:val="008A5BCC"/>
    <w:rsid w:val="008A652B"/>
    <w:rsid w:val="008A75F0"/>
    <w:rsid w:val="008A788B"/>
    <w:rsid w:val="008B0125"/>
    <w:rsid w:val="008B035E"/>
    <w:rsid w:val="008B111B"/>
    <w:rsid w:val="008B133D"/>
    <w:rsid w:val="008B160A"/>
    <w:rsid w:val="008B1873"/>
    <w:rsid w:val="008B1BA6"/>
    <w:rsid w:val="008B2634"/>
    <w:rsid w:val="008B29F3"/>
    <w:rsid w:val="008B320D"/>
    <w:rsid w:val="008B34A7"/>
    <w:rsid w:val="008B4A95"/>
    <w:rsid w:val="008B516E"/>
    <w:rsid w:val="008B53EA"/>
    <w:rsid w:val="008B550B"/>
    <w:rsid w:val="008B563D"/>
    <w:rsid w:val="008B56ED"/>
    <w:rsid w:val="008B5ADF"/>
    <w:rsid w:val="008B6EF7"/>
    <w:rsid w:val="008B7249"/>
    <w:rsid w:val="008B726B"/>
    <w:rsid w:val="008B7647"/>
    <w:rsid w:val="008B778C"/>
    <w:rsid w:val="008B7893"/>
    <w:rsid w:val="008B7BC2"/>
    <w:rsid w:val="008B7C95"/>
    <w:rsid w:val="008B7F24"/>
    <w:rsid w:val="008C0391"/>
    <w:rsid w:val="008C03F7"/>
    <w:rsid w:val="008C0556"/>
    <w:rsid w:val="008C18F3"/>
    <w:rsid w:val="008C19F5"/>
    <w:rsid w:val="008C1DCC"/>
    <w:rsid w:val="008C1ECE"/>
    <w:rsid w:val="008C243C"/>
    <w:rsid w:val="008C281C"/>
    <w:rsid w:val="008C4194"/>
    <w:rsid w:val="008C487E"/>
    <w:rsid w:val="008C4AA8"/>
    <w:rsid w:val="008C59C6"/>
    <w:rsid w:val="008C6A3C"/>
    <w:rsid w:val="008C73DF"/>
    <w:rsid w:val="008C79E2"/>
    <w:rsid w:val="008C7B55"/>
    <w:rsid w:val="008D0862"/>
    <w:rsid w:val="008D0A94"/>
    <w:rsid w:val="008D0AAE"/>
    <w:rsid w:val="008D0CB4"/>
    <w:rsid w:val="008D126F"/>
    <w:rsid w:val="008D1591"/>
    <w:rsid w:val="008D1DC1"/>
    <w:rsid w:val="008D1F1F"/>
    <w:rsid w:val="008D1F94"/>
    <w:rsid w:val="008D24C5"/>
    <w:rsid w:val="008D2FDD"/>
    <w:rsid w:val="008D3933"/>
    <w:rsid w:val="008D3A39"/>
    <w:rsid w:val="008D3C9E"/>
    <w:rsid w:val="008D3FAF"/>
    <w:rsid w:val="008D4194"/>
    <w:rsid w:val="008D45C5"/>
    <w:rsid w:val="008D5049"/>
    <w:rsid w:val="008D5540"/>
    <w:rsid w:val="008D6004"/>
    <w:rsid w:val="008D6D45"/>
    <w:rsid w:val="008D6DC6"/>
    <w:rsid w:val="008D6DEA"/>
    <w:rsid w:val="008D700E"/>
    <w:rsid w:val="008D7369"/>
    <w:rsid w:val="008D770E"/>
    <w:rsid w:val="008D7C42"/>
    <w:rsid w:val="008D7FCC"/>
    <w:rsid w:val="008E024A"/>
    <w:rsid w:val="008E0916"/>
    <w:rsid w:val="008E0919"/>
    <w:rsid w:val="008E09A2"/>
    <w:rsid w:val="008E0FA1"/>
    <w:rsid w:val="008E1F43"/>
    <w:rsid w:val="008E23DB"/>
    <w:rsid w:val="008E278B"/>
    <w:rsid w:val="008E27E5"/>
    <w:rsid w:val="008E2998"/>
    <w:rsid w:val="008E2BAD"/>
    <w:rsid w:val="008E2D98"/>
    <w:rsid w:val="008E3809"/>
    <w:rsid w:val="008E3BAA"/>
    <w:rsid w:val="008E3F43"/>
    <w:rsid w:val="008E4166"/>
    <w:rsid w:val="008E436F"/>
    <w:rsid w:val="008E457C"/>
    <w:rsid w:val="008E476C"/>
    <w:rsid w:val="008E51C8"/>
    <w:rsid w:val="008E53B5"/>
    <w:rsid w:val="008E5490"/>
    <w:rsid w:val="008E5878"/>
    <w:rsid w:val="008E6B73"/>
    <w:rsid w:val="008E7B0C"/>
    <w:rsid w:val="008E7E34"/>
    <w:rsid w:val="008F013C"/>
    <w:rsid w:val="008F0336"/>
    <w:rsid w:val="008F0344"/>
    <w:rsid w:val="008F06E8"/>
    <w:rsid w:val="008F085F"/>
    <w:rsid w:val="008F0A1D"/>
    <w:rsid w:val="008F0ADF"/>
    <w:rsid w:val="008F10DF"/>
    <w:rsid w:val="008F16F9"/>
    <w:rsid w:val="008F2716"/>
    <w:rsid w:val="008F27A8"/>
    <w:rsid w:val="008F27B7"/>
    <w:rsid w:val="008F27C5"/>
    <w:rsid w:val="008F2945"/>
    <w:rsid w:val="008F2C5D"/>
    <w:rsid w:val="008F2F39"/>
    <w:rsid w:val="008F30C1"/>
    <w:rsid w:val="008F3183"/>
    <w:rsid w:val="008F3513"/>
    <w:rsid w:val="008F3E4D"/>
    <w:rsid w:val="008F3E6A"/>
    <w:rsid w:val="008F3FD1"/>
    <w:rsid w:val="008F47B1"/>
    <w:rsid w:val="008F47C2"/>
    <w:rsid w:val="008F4902"/>
    <w:rsid w:val="008F4F8E"/>
    <w:rsid w:val="008F5766"/>
    <w:rsid w:val="008F5E50"/>
    <w:rsid w:val="008F658D"/>
    <w:rsid w:val="0090013D"/>
    <w:rsid w:val="00900B7C"/>
    <w:rsid w:val="009016DC"/>
    <w:rsid w:val="00901B0F"/>
    <w:rsid w:val="00901C66"/>
    <w:rsid w:val="00901DA7"/>
    <w:rsid w:val="009020DA"/>
    <w:rsid w:val="0090239F"/>
    <w:rsid w:val="009027DE"/>
    <w:rsid w:val="00902EA1"/>
    <w:rsid w:val="00903C88"/>
    <w:rsid w:val="00904614"/>
    <w:rsid w:val="0090497E"/>
    <w:rsid w:val="00904C94"/>
    <w:rsid w:val="00904E74"/>
    <w:rsid w:val="00905789"/>
    <w:rsid w:val="00905B82"/>
    <w:rsid w:val="00906306"/>
    <w:rsid w:val="00906686"/>
    <w:rsid w:val="00906856"/>
    <w:rsid w:val="00906A78"/>
    <w:rsid w:val="00906D97"/>
    <w:rsid w:val="009073E2"/>
    <w:rsid w:val="00907FA1"/>
    <w:rsid w:val="00910615"/>
    <w:rsid w:val="0091123D"/>
    <w:rsid w:val="00911982"/>
    <w:rsid w:val="00911B4E"/>
    <w:rsid w:val="00911BB1"/>
    <w:rsid w:val="00912D02"/>
    <w:rsid w:val="00912E05"/>
    <w:rsid w:val="00912FFD"/>
    <w:rsid w:val="00913575"/>
    <w:rsid w:val="009135B5"/>
    <w:rsid w:val="00913C61"/>
    <w:rsid w:val="009151EE"/>
    <w:rsid w:val="009162CD"/>
    <w:rsid w:val="00916CAD"/>
    <w:rsid w:val="00917079"/>
    <w:rsid w:val="009170A4"/>
    <w:rsid w:val="00917200"/>
    <w:rsid w:val="009177C1"/>
    <w:rsid w:val="00917B72"/>
    <w:rsid w:val="00917EA8"/>
    <w:rsid w:val="009208F9"/>
    <w:rsid w:val="00920AAB"/>
    <w:rsid w:val="00920DA1"/>
    <w:rsid w:val="009211D6"/>
    <w:rsid w:val="00921E5A"/>
    <w:rsid w:val="00922308"/>
    <w:rsid w:val="00922613"/>
    <w:rsid w:val="009230E1"/>
    <w:rsid w:val="00923B60"/>
    <w:rsid w:val="00923CF5"/>
    <w:rsid w:val="0092432E"/>
    <w:rsid w:val="00924D70"/>
    <w:rsid w:val="00924E5C"/>
    <w:rsid w:val="00925769"/>
    <w:rsid w:val="0092593A"/>
    <w:rsid w:val="009259FB"/>
    <w:rsid w:val="00925CD5"/>
    <w:rsid w:val="00925DE4"/>
    <w:rsid w:val="00926711"/>
    <w:rsid w:val="00926816"/>
    <w:rsid w:val="00927638"/>
    <w:rsid w:val="00930C04"/>
    <w:rsid w:val="00930D05"/>
    <w:rsid w:val="00931893"/>
    <w:rsid w:val="00931BD8"/>
    <w:rsid w:val="00931E6A"/>
    <w:rsid w:val="0093245B"/>
    <w:rsid w:val="009326E1"/>
    <w:rsid w:val="00932EFA"/>
    <w:rsid w:val="0093340E"/>
    <w:rsid w:val="00933478"/>
    <w:rsid w:val="00933C3D"/>
    <w:rsid w:val="009361C6"/>
    <w:rsid w:val="00936343"/>
    <w:rsid w:val="009364FF"/>
    <w:rsid w:val="00936631"/>
    <w:rsid w:val="00936AF7"/>
    <w:rsid w:val="00936B9C"/>
    <w:rsid w:val="00936BC5"/>
    <w:rsid w:val="00936D3F"/>
    <w:rsid w:val="00936FF2"/>
    <w:rsid w:val="0093722D"/>
    <w:rsid w:val="00937BA3"/>
    <w:rsid w:val="00937D8C"/>
    <w:rsid w:val="00937FC4"/>
    <w:rsid w:val="00940075"/>
    <w:rsid w:val="00940BA1"/>
    <w:rsid w:val="009414C2"/>
    <w:rsid w:val="00942633"/>
    <w:rsid w:val="00943015"/>
    <w:rsid w:val="009434CA"/>
    <w:rsid w:val="0094380F"/>
    <w:rsid w:val="00943E15"/>
    <w:rsid w:val="00944EDA"/>
    <w:rsid w:val="0094547C"/>
    <w:rsid w:val="009456C6"/>
    <w:rsid w:val="0094587A"/>
    <w:rsid w:val="009461DE"/>
    <w:rsid w:val="00946D04"/>
    <w:rsid w:val="00946DAD"/>
    <w:rsid w:val="00946DD5"/>
    <w:rsid w:val="00946F0F"/>
    <w:rsid w:val="009473DD"/>
    <w:rsid w:val="009473FE"/>
    <w:rsid w:val="00950659"/>
    <w:rsid w:val="00950D57"/>
    <w:rsid w:val="009517C3"/>
    <w:rsid w:val="0095226C"/>
    <w:rsid w:val="00952540"/>
    <w:rsid w:val="0095254F"/>
    <w:rsid w:val="009527B9"/>
    <w:rsid w:val="00952B61"/>
    <w:rsid w:val="00952CA1"/>
    <w:rsid w:val="00953286"/>
    <w:rsid w:val="00953D05"/>
    <w:rsid w:val="00953FBB"/>
    <w:rsid w:val="00954063"/>
    <w:rsid w:val="009542F9"/>
    <w:rsid w:val="009546BE"/>
    <w:rsid w:val="00954700"/>
    <w:rsid w:val="00954759"/>
    <w:rsid w:val="00955070"/>
    <w:rsid w:val="00955458"/>
    <w:rsid w:val="0095600B"/>
    <w:rsid w:val="00956C54"/>
    <w:rsid w:val="00956FD7"/>
    <w:rsid w:val="0095700A"/>
    <w:rsid w:val="00957C7C"/>
    <w:rsid w:val="0096006D"/>
    <w:rsid w:val="009609DE"/>
    <w:rsid w:val="00960AC2"/>
    <w:rsid w:val="00960C6D"/>
    <w:rsid w:val="009613B6"/>
    <w:rsid w:val="0096141F"/>
    <w:rsid w:val="0096181C"/>
    <w:rsid w:val="00961E1C"/>
    <w:rsid w:val="009625B3"/>
    <w:rsid w:val="009625FF"/>
    <w:rsid w:val="00962C1A"/>
    <w:rsid w:val="00962D52"/>
    <w:rsid w:val="00962D96"/>
    <w:rsid w:val="009630C0"/>
    <w:rsid w:val="0096324E"/>
    <w:rsid w:val="009633F1"/>
    <w:rsid w:val="00963950"/>
    <w:rsid w:val="0096395B"/>
    <w:rsid w:val="00964161"/>
    <w:rsid w:val="00964C71"/>
    <w:rsid w:val="00964F5A"/>
    <w:rsid w:val="0096507A"/>
    <w:rsid w:val="0096534D"/>
    <w:rsid w:val="00965EF6"/>
    <w:rsid w:val="00967097"/>
    <w:rsid w:val="00967D9F"/>
    <w:rsid w:val="00971430"/>
    <w:rsid w:val="009715E4"/>
    <w:rsid w:val="009718BD"/>
    <w:rsid w:val="00971B00"/>
    <w:rsid w:val="00972B63"/>
    <w:rsid w:val="00972BDB"/>
    <w:rsid w:val="00972C39"/>
    <w:rsid w:val="00972F41"/>
    <w:rsid w:val="00973009"/>
    <w:rsid w:val="00973C9E"/>
    <w:rsid w:val="00974089"/>
    <w:rsid w:val="00974342"/>
    <w:rsid w:val="00974E68"/>
    <w:rsid w:val="0097503A"/>
    <w:rsid w:val="0097507D"/>
    <w:rsid w:val="0097571F"/>
    <w:rsid w:val="00975C3D"/>
    <w:rsid w:val="009762C1"/>
    <w:rsid w:val="009763C3"/>
    <w:rsid w:val="00976735"/>
    <w:rsid w:val="00976AE3"/>
    <w:rsid w:val="00977EFA"/>
    <w:rsid w:val="0098020F"/>
    <w:rsid w:val="0098180D"/>
    <w:rsid w:val="00981B3E"/>
    <w:rsid w:val="00981B88"/>
    <w:rsid w:val="00981C99"/>
    <w:rsid w:val="00981CDD"/>
    <w:rsid w:val="00982004"/>
    <w:rsid w:val="00982160"/>
    <w:rsid w:val="0098220D"/>
    <w:rsid w:val="00984144"/>
    <w:rsid w:val="00985743"/>
    <w:rsid w:val="00985F56"/>
    <w:rsid w:val="0098662C"/>
    <w:rsid w:val="00986924"/>
    <w:rsid w:val="00986984"/>
    <w:rsid w:val="009877CD"/>
    <w:rsid w:val="009877E1"/>
    <w:rsid w:val="00987A01"/>
    <w:rsid w:val="00987B74"/>
    <w:rsid w:val="0099023A"/>
    <w:rsid w:val="00990B93"/>
    <w:rsid w:val="00990DAE"/>
    <w:rsid w:val="0099124F"/>
    <w:rsid w:val="00991261"/>
    <w:rsid w:val="00991AF7"/>
    <w:rsid w:val="009923CA"/>
    <w:rsid w:val="00993020"/>
    <w:rsid w:val="00993414"/>
    <w:rsid w:val="009939F9"/>
    <w:rsid w:val="00993CC2"/>
    <w:rsid w:val="0099448E"/>
    <w:rsid w:val="00994B76"/>
    <w:rsid w:val="009956A6"/>
    <w:rsid w:val="009959A7"/>
    <w:rsid w:val="00996300"/>
    <w:rsid w:val="00996491"/>
    <w:rsid w:val="00996A46"/>
    <w:rsid w:val="00996B19"/>
    <w:rsid w:val="009978E0"/>
    <w:rsid w:val="0099792F"/>
    <w:rsid w:val="009A0487"/>
    <w:rsid w:val="009A0535"/>
    <w:rsid w:val="009A0AD7"/>
    <w:rsid w:val="009A12E7"/>
    <w:rsid w:val="009A198B"/>
    <w:rsid w:val="009A1B2F"/>
    <w:rsid w:val="009A1FEC"/>
    <w:rsid w:val="009A30E5"/>
    <w:rsid w:val="009A384E"/>
    <w:rsid w:val="009A38C6"/>
    <w:rsid w:val="009A3EC1"/>
    <w:rsid w:val="009A4162"/>
    <w:rsid w:val="009A41C1"/>
    <w:rsid w:val="009A45EE"/>
    <w:rsid w:val="009A4EC5"/>
    <w:rsid w:val="009A6639"/>
    <w:rsid w:val="009A6B03"/>
    <w:rsid w:val="009A6EC5"/>
    <w:rsid w:val="009A6F4B"/>
    <w:rsid w:val="009A6F58"/>
    <w:rsid w:val="009A733C"/>
    <w:rsid w:val="009A7C32"/>
    <w:rsid w:val="009B034F"/>
    <w:rsid w:val="009B0957"/>
    <w:rsid w:val="009B09C1"/>
    <w:rsid w:val="009B0DDE"/>
    <w:rsid w:val="009B1462"/>
    <w:rsid w:val="009B147F"/>
    <w:rsid w:val="009B166D"/>
    <w:rsid w:val="009B1738"/>
    <w:rsid w:val="009B1977"/>
    <w:rsid w:val="009B1AC0"/>
    <w:rsid w:val="009B1D9E"/>
    <w:rsid w:val="009B21EE"/>
    <w:rsid w:val="009B251C"/>
    <w:rsid w:val="009B2D73"/>
    <w:rsid w:val="009B317C"/>
    <w:rsid w:val="009B321C"/>
    <w:rsid w:val="009B3F01"/>
    <w:rsid w:val="009B404D"/>
    <w:rsid w:val="009B40C3"/>
    <w:rsid w:val="009B412F"/>
    <w:rsid w:val="009B5F81"/>
    <w:rsid w:val="009B62C2"/>
    <w:rsid w:val="009B6525"/>
    <w:rsid w:val="009B6C5A"/>
    <w:rsid w:val="009B7342"/>
    <w:rsid w:val="009B7B68"/>
    <w:rsid w:val="009C102B"/>
    <w:rsid w:val="009C1DCB"/>
    <w:rsid w:val="009C2921"/>
    <w:rsid w:val="009C2B6A"/>
    <w:rsid w:val="009C2CED"/>
    <w:rsid w:val="009C33FA"/>
    <w:rsid w:val="009C3AD9"/>
    <w:rsid w:val="009C3D6F"/>
    <w:rsid w:val="009C40D5"/>
    <w:rsid w:val="009C4950"/>
    <w:rsid w:val="009C4AAD"/>
    <w:rsid w:val="009C5723"/>
    <w:rsid w:val="009C6418"/>
    <w:rsid w:val="009C71C0"/>
    <w:rsid w:val="009C7ED6"/>
    <w:rsid w:val="009D02D1"/>
    <w:rsid w:val="009D19DD"/>
    <w:rsid w:val="009D1BD1"/>
    <w:rsid w:val="009D2A18"/>
    <w:rsid w:val="009D2BAB"/>
    <w:rsid w:val="009D2EE6"/>
    <w:rsid w:val="009D3132"/>
    <w:rsid w:val="009D3271"/>
    <w:rsid w:val="009D3550"/>
    <w:rsid w:val="009D3584"/>
    <w:rsid w:val="009D3BB6"/>
    <w:rsid w:val="009D415D"/>
    <w:rsid w:val="009D4177"/>
    <w:rsid w:val="009D511A"/>
    <w:rsid w:val="009D54A8"/>
    <w:rsid w:val="009D5FF0"/>
    <w:rsid w:val="009D601B"/>
    <w:rsid w:val="009D6108"/>
    <w:rsid w:val="009D68F8"/>
    <w:rsid w:val="009D69EB"/>
    <w:rsid w:val="009D6BA4"/>
    <w:rsid w:val="009D7255"/>
    <w:rsid w:val="009D7286"/>
    <w:rsid w:val="009D7C4A"/>
    <w:rsid w:val="009E0248"/>
    <w:rsid w:val="009E051A"/>
    <w:rsid w:val="009E05F8"/>
    <w:rsid w:val="009E0608"/>
    <w:rsid w:val="009E077A"/>
    <w:rsid w:val="009E0CEE"/>
    <w:rsid w:val="009E1235"/>
    <w:rsid w:val="009E17AB"/>
    <w:rsid w:val="009E20E4"/>
    <w:rsid w:val="009E24E0"/>
    <w:rsid w:val="009E386A"/>
    <w:rsid w:val="009E3996"/>
    <w:rsid w:val="009E441B"/>
    <w:rsid w:val="009E47B2"/>
    <w:rsid w:val="009E50B3"/>
    <w:rsid w:val="009E52A7"/>
    <w:rsid w:val="009E5B97"/>
    <w:rsid w:val="009E5F29"/>
    <w:rsid w:val="009E6C9D"/>
    <w:rsid w:val="009E6DB7"/>
    <w:rsid w:val="009E7362"/>
    <w:rsid w:val="009E74B0"/>
    <w:rsid w:val="009E7675"/>
    <w:rsid w:val="009E7710"/>
    <w:rsid w:val="009E7860"/>
    <w:rsid w:val="009E789A"/>
    <w:rsid w:val="009E7D1D"/>
    <w:rsid w:val="009F02A5"/>
    <w:rsid w:val="009F04E5"/>
    <w:rsid w:val="009F0E01"/>
    <w:rsid w:val="009F1077"/>
    <w:rsid w:val="009F1640"/>
    <w:rsid w:val="009F1AAA"/>
    <w:rsid w:val="009F1F69"/>
    <w:rsid w:val="009F2576"/>
    <w:rsid w:val="009F25BD"/>
    <w:rsid w:val="009F27AE"/>
    <w:rsid w:val="009F2AB3"/>
    <w:rsid w:val="009F2E42"/>
    <w:rsid w:val="009F3014"/>
    <w:rsid w:val="009F36C0"/>
    <w:rsid w:val="009F3A88"/>
    <w:rsid w:val="009F3DD9"/>
    <w:rsid w:val="009F3F78"/>
    <w:rsid w:val="009F4430"/>
    <w:rsid w:val="009F470D"/>
    <w:rsid w:val="009F47B2"/>
    <w:rsid w:val="009F4B07"/>
    <w:rsid w:val="009F5945"/>
    <w:rsid w:val="009F62E8"/>
    <w:rsid w:val="009F6C30"/>
    <w:rsid w:val="009F7092"/>
    <w:rsid w:val="009F7705"/>
    <w:rsid w:val="009F774C"/>
    <w:rsid w:val="009F791E"/>
    <w:rsid w:val="009F79A3"/>
    <w:rsid w:val="00A00195"/>
    <w:rsid w:val="00A0083B"/>
    <w:rsid w:val="00A00BF1"/>
    <w:rsid w:val="00A00C87"/>
    <w:rsid w:val="00A00E73"/>
    <w:rsid w:val="00A015BD"/>
    <w:rsid w:val="00A01D84"/>
    <w:rsid w:val="00A01F0D"/>
    <w:rsid w:val="00A01FA1"/>
    <w:rsid w:val="00A02981"/>
    <w:rsid w:val="00A02D1B"/>
    <w:rsid w:val="00A03542"/>
    <w:rsid w:val="00A03C3A"/>
    <w:rsid w:val="00A042A1"/>
    <w:rsid w:val="00A04725"/>
    <w:rsid w:val="00A04939"/>
    <w:rsid w:val="00A0499F"/>
    <w:rsid w:val="00A068B5"/>
    <w:rsid w:val="00A06E7C"/>
    <w:rsid w:val="00A070AD"/>
    <w:rsid w:val="00A07C3A"/>
    <w:rsid w:val="00A07EAE"/>
    <w:rsid w:val="00A10E87"/>
    <w:rsid w:val="00A11497"/>
    <w:rsid w:val="00A12BAC"/>
    <w:rsid w:val="00A13366"/>
    <w:rsid w:val="00A13480"/>
    <w:rsid w:val="00A136EF"/>
    <w:rsid w:val="00A138AE"/>
    <w:rsid w:val="00A13AC9"/>
    <w:rsid w:val="00A13C7D"/>
    <w:rsid w:val="00A141DB"/>
    <w:rsid w:val="00A14233"/>
    <w:rsid w:val="00A1464F"/>
    <w:rsid w:val="00A147C7"/>
    <w:rsid w:val="00A14B46"/>
    <w:rsid w:val="00A15442"/>
    <w:rsid w:val="00A15A95"/>
    <w:rsid w:val="00A16EEF"/>
    <w:rsid w:val="00A16FE1"/>
    <w:rsid w:val="00A170E2"/>
    <w:rsid w:val="00A20020"/>
    <w:rsid w:val="00A2011C"/>
    <w:rsid w:val="00A20444"/>
    <w:rsid w:val="00A204C9"/>
    <w:rsid w:val="00A20F98"/>
    <w:rsid w:val="00A210AB"/>
    <w:rsid w:val="00A2201A"/>
    <w:rsid w:val="00A2237B"/>
    <w:rsid w:val="00A2239F"/>
    <w:rsid w:val="00A22476"/>
    <w:rsid w:val="00A224BF"/>
    <w:rsid w:val="00A226C2"/>
    <w:rsid w:val="00A229B9"/>
    <w:rsid w:val="00A22C71"/>
    <w:rsid w:val="00A22EE8"/>
    <w:rsid w:val="00A237D5"/>
    <w:rsid w:val="00A237D6"/>
    <w:rsid w:val="00A23D59"/>
    <w:rsid w:val="00A2419A"/>
    <w:rsid w:val="00A243E8"/>
    <w:rsid w:val="00A24DAF"/>
    <w:rsid w:val="00A25528"/>
    <w:rsid w:val="00A25F08"/>
    <w:rsid w:val="00A260EA"/>
    <w:rsid w:val="00A26138"/>
    <w:rsid w:val="00A26379"/>
    <w:rsid w:val="00A26534"/>
    <w:rsid w:val="00A265B1"/>
    <w:rsid w:val="00A276C2"/>
    <w:rsid w:val="00A278A4"/>
    <w:rsid w:val="00A306CC"/>
    <w:rsid w:val="00A30B2B"/>
    <w:rsid w:val="00A310DE"/>
    <w:rsid w:val="00A31BBD"/>
    <w:rsid w:val="00A3218E"/>
    <w:rsid w:val="00A3270A"/>
    <w:rsid w:val="00A32BDD"/>
    <w:rsid w:val="00A32E5D"/>
    <w:rsid w:val="00A334EE"/>
    <w:rsid w:val="00A3364B"/>
    <w:rsid w:val="00A336D0"/>
    <w:rsid w:val="00A34656"/>
    <w:rsid w:val="00A3521C"/>
    <w:rsid w:val="00A3526E"/>
    <w:rsid w:val="00A358CD"/>
    <w:rsid w:val="00A3597E"/>
    <w:rsid w:val="00A35CE3"/>
    <w:rsid w:val="00A35F4F"/>
    <w:rsid w:val="00A36022"/>
    <w:rsid w:val="00A361BC"/>
    <w:rsid w:val="00A36203"/>
    <w:rsid w:val="00A36B68"/>
    <w:rsid w:val="00A36BF6"/>
    <w:rsid w:val="00A36D29"/>
    <w:rsid w:val="00A37185"/>
    <w:rsid w:val="00A378F5"/>
    <w:rsid w:val="00A37C66"/>
    <w:rsid w:val="00A40B6A"/>
    <w:rsid w:val="00A40D41"/>
    <w:rsid w:val="00A41660"/>
    <w:rsid w:val="00A41B37"/>
    <w:rsid w:val="00A4223B"/>
    <w:rsid w:val="00A4291F"/>
    <w:rsid w:val="00A42BA9"/>
    <w:rsid w:val="00A42DD7"/>
    <w:rsid w:val="00A43780"/>
    <w:rsid w:val="00A43929"/>
    <w:rsid w:val="00A43DB7"/>
    <w:rsid w:val="00A440DD"/>
    <w:rsid w:val="00A444E1"/>
    <w:rsid w:val="00A44B05"/>
    <w:rsid w:val="00A46083"/>
    <w:rsid w:val="00A463A3"/>
    <w:rsid w:val="00A4655E"/>
    <w:rsid w:val="00A46848"/>
    <w:rsid w:val="00A474E3"/>
    <w:rsid w:val="00A47B39"/>
    <w:rsid w:val="00A47F72"/>
    <w:rsid w:val="00A50226"/>
    <w:rsid w:val="00A50556"/>
    <w:rsid w:val="00A516B7"/>
    <w:rsid w:val="00A518D4"/>
    <w:rsid w:val="00A51A3B"/>
    <w:rsid w:val="00A51D2E"/>
    <w:rsid w:val="00A52A12"/>
    <w:rsid w:val="00A52B32"/>
    <w:rsid w:val="00A52E8B"/>
    <w:rsid w:val="00A531E2"/>
    <w:rsid w:val="00A533E6"/>
    <w:rsid w:val="00A547CF"/>
    <w:rsid w:val="00A549E6"/>
    <w:rsid w:val="00A54D6D"/>
    <w:rsid w:val="00A550EB"/>
    <w:rsid w:val="00A551F4"/>
    <w:rsid w:val="00A55C38"/>
    <w:rsid w:val="00A55EE3"/>
    <w:rsid w:val="00A560F4"/>
    <w:rsid w:val="00A566E5"/>
    <w:rsid w:val="00A56C8A"/>
    <w:rsid w:val="00A57402"/>
    <w:rsid w:val="00A57414"/>
    <w:rsid w:val="00A5784C"/>
    <w:rsid w:val="00A60A60"/>
    <w:rsid w:val="00A613EE"/>
    <w:rsid w:val="00A61F54"/>
    <w:rsid w:val="00A620B2"/>
    <w:rsid w:val="00A6272B"/>
    <w:rsid w:val="00A62994"/>
    <w:rsid w:val="00A62D02"/>
    <w:rsid w:val="00A62EEB"/>
    <w:rsid w:val="00A62F82"/>
    <w:rsid w:val="00A63A56"/>
    <w:rsid w:val="00A64380"/>
    <w:rsid w:val="00A64D38"/>
    <w:rsid w:val="00A65195"/>
    <w:rsid w:val="00A65506"/>
    <w:rsid w:val="00A65743"/>
    <w:rsid w:val="00A65D20"/>
    <w:rsid w:val="00A65D52"/>
    <w:rsid w:val="00A66499"/>
    <w:rsid w:val="00A66507"/>
    <w:rsid w:val="00A66651"/>
    <w:rsid w:val="00A6686E"/>
    <w:rsid w:val="00A66A61"/>
    <w:rsid w:val="00A66DB7"/>
    <w:rsid w:val="00A673AC"/>
    <w:rsid w:val="00A675BC"/>
    <w:rsid w:val="00A67CC2"/>
    <w:rsid w:val="00A7099D"/>
    <w:rsid w:val="00A70B08"/>
    <w:rsid w:val="00A70B68"/>
    <w:rsid w:val="00A70BF0"/>
    <w:rsid w:val="00A71D17"/>
    <w:rsid w:val="00A720D5"/>
    <w:rsid w:val="00A720F0"/>
    <w:rsid w:val="00A7210D"/>
    <w:rsid w:val="00A727C9"/>
    <w:rsid w:val="00A72E57"/>
    <w:rsid w:val="00A731FA"/>
    <w:rsid w:val="00A7390A"/>
    <w:rsid w:val="00A73AB3"/>
    <w:rsid w:val="00A73BD0"/>
    <w:rsid w:val="00A73D0E"/>
    <w:rsid w:val="00A74026"/>
    <w:rsid w:val="00A74359"/>
    <w:rsid w:val="00A743AF"/>
    <w:rsid w:val="00A74973"/>
    <w:rsid w:val="00A74CED"/>
    <w:rsid w:val="00A7541B"/>
    <w:rsid w:val="00A76152"/>
    <w:rsid w:val="00A761B5"/>
    <w:rsid w:val="00A761FB"/>
    <w:rsid w:val="00A7704F"/>
    <w:rsid w:val="00A770B3"/>
    <w:rsid w:val="00A7713F"/>
    <w:rsid w:val="00A7730A"/>
    <w:rsid w:val="00A77527"/>
    <w:rsid w:val="00A77922"/>
    <w:rsid w:val="00A80E9D"/>
    <w:rsid w:val="00A820E2"/>
    <w:rsid w:val="00A82955"/>
    <w:rsid w:val="00A82B86"/>
    <w:rsid w:val="00A82EEE"/>
    <w:rsid w:val="00A83088"/>
    <w:rsid w:val="00A831AE"/>
    <w:rsid w:val="00A831D1"/>
    <w:rsid w:val="00A83884"/>
    <w:rsid w:val="00A83A68"/>
    <w:rsid w:val="00A83D29"/>
    <w:rsid w:val="00A841F0"/>
    <w:rsid w:val="00A84B91"/>
    <w:rsid w:val="00A84C94"/>
    <w:rsid w:val="00A84E64"/>
    <w:rsid w:val="00A84F3C"/>
    <w:rsid w:val="00A869D4"/>
    <w:rsid w:val="00A86AC3"/>
    <w:rsid w:val="00A86ED1"/>
    <w:rsid w:val="00A8735D"/>
    <w:rsid w:val="00A87F02"/>
    <w:rsid w:val="00A901E1"/>
    <w:rsid w:val="00A91015"/>
    <w:rsid w:val="00A92168"/>
    <w:rsid w:val="00A9242D"/>
    <w:rsid w:val="00A93035"/>
    <w:rsid w:val="00A9368F"/>
    <w:rsid w:val="00A93F1C"/>
    <w:rsid w:val="00A94109"/>
    <w:rsid w:val="00A943BE"/>
    <w:rsid w:val="00A944A6"/>
    <w:rsid w:val="00A94646"/>
    <w:rsid w:val="00A94F50"/>
    <w:rsid w:val="00A94FC6"/>
    <w:rsid w:val="00A95724"/>
    <w:rsid w:val="00A95DFF"/>
    <w:rsid w:val="00A95F42"/>
    <w:rsid w:val="00A962F7"/>
    <w:rsid w:val="00A96B8B"/>
    <w:rsid w:val="00A9726C"/>
    <w:rsid w:val="00A9735B"/>
    <w:rsid w:val="00A9739D"/>
    <w:rsid w:val="00A979D6"/>
    <w:rsid w:val="00AA0492"/>
    <w:rsid w:val="00AA0860"/>
    <w:rsid w:val="00AA0B44"/>
    <w:rsid w:val="00AA0CAC"/>
    <w:rsid w:val="00AA0F28"/>
    <w:rsid w:val="00AA1613"/>
    <w:rsid w:val="00AA1AB4"/>
    <w:rsid w:val="00AA1DB2"/>
    <w:rsid w:val="00AA21A4"/>
    <w:rsid w:val="00AA2307"/>
    <w:rsid w:val="00AA2718"/>
    <w:rsid w:val="00AA33F0"/>
    <w:rsid w:val="00AA3E16"/>
    <w:rsid w:val="00AA3EFA"/>
    <w:rsid w:val="00AA3F07"/>
    <w:rsid w:val="00AA459B"/>
    <w:rsid w:val="00AA45D7"/>
    <w:rsid w:val="00AA487A"/>
    <w:rsid w:val="00AA4B53"/>
    <w:rsid w:val="00AA53BE"/>
    <w:rsid w:val="00AA5520"/>
    <w:rsid w:val="00AA5DF3"/>
    <w:rsid w:val="00AA6039"/>
    <w:rsid w:val="00AA773C"/>
    <w:rsid w:val="00AA7AD0"/>
    <w:rsid w:val="00AB04D2"/>
    <w:rsid w:val="00AB0A4D"/>
    <w:rsid w:val="00AB143A"/>
    <w:rsid w:val="00AB206D"/>
    <w:rsid w:val="00AB25E6"/>
    <w:rsid w:val="00AB2721"/>
    <w:rsid w:val="00AB352D"/>
    <w:rsid w:val="00AB3C77"/>
    <w:rsid w:val="00AB4560"/>
    <w:rsid w:val="00AB4671"/>
    <w:rsid w:val="00AB4888"/>
    <w:rsid w:val="00AB5DD5"/>
    <w:rsid w:val="00AB6197"/>
    <w:rsid w:val="00AB790C"/>
    <w:rsid w:val="00AB7A57"/>
    <w:rsid w:val="00AC01B9"/>
    <w:rsid w:val="00AC05D8"/>
    <w:rsid w:val="00AC0750"/>
    <w:rsid w:val="00AC1599"/>
    <w:rsid w:val="00AC1934"/>
    <w:rsid w:val="00AC198D"/>
    <w:rsid w:val="00AC1F48"/>
    <w:rsid w:val="00AC1FD2"/>
    <w:rsid w:val="00AC3759"/>
    <w:rsid w:val="00AC3C35"/>
    <w:rsid w:val="00AC425F"/>
    <w:rsid w:val="00AC4651"/>
    <w:rsid w:val="00AC4A6A"/>
    <w:rsid w:val="00AC4C42"/>
    <w:rsid w:val="00AC4F4A"/>
    <w:rsid w:val="00AC5449"/>
    <w:rsid w:val="00AC5F3E"/>
    <w:rsid w:val="00AC648E"/>
    <w:rsid w:val="00AC67C7"/>
    <w:rsid w:val="00AD0AED"/>
    <w:rsid w:val="00AD12A4"/>
    <w:rsid w:val="00AD1B8C"/>
    <w:rsid w:val="00AD1FEB"/>
    <w:rsid w:val="00AD2956"/>
    <w:rsid w:val="00AD2FC3"/>
    <w:rsid w:val="00AD2FE8"/>
    <w:rsid w:val="00AD31A3"/>
    <w:rsid w:val="00AD3988"/>
    <w:rsid w:val="00AD39BF"/>
    <w:rsid w:val="00AD3CA3"/>
    <w:rsid w:val="00AD3F22"/>
    <w:rsid w:val="00AD4638"/>
    <w:rsid w:val="00AD52A0"/>
    <w:rsid w:val="00AD5595"/>
    <w:rsid w:val="00AD56E7"/>
    <w:rsid w:val="00AD6754"/>
    <w:rsid w:val="00AD6EE5"/>
    <w:rsid w:val="00AD77A7"/>
    <w:rsid w:val="00AE0252"/>
    <w:rsid w:val="00AE0F8D"/>
    <w:rsid w:val="00AE16D1"/>
    <w:rsid w:val="00AE1992"/>
    <w:rsid w:val="00AE20B6"/>
    <w:rsid w:val="00AE239C"/>
    <w:rsid w:val="00AE296F"/>
    <w:rsid w:val="00AE2FB7"/>
    <w:rsid w:val="00AE3A44"/>
    <w:rsid w:val="00AE3DEF"/>
    <w:rsid w:val="00AE3F4A"/>
    <w:rsid w:val="00AE43DE"/>
    <w:rsid w:val="00AE46B5"/>
    <w:rsid w:val="00AE5357"/>
    <w:rsid w:val="00AE5889"/>
    <w:rsid w:val="00AE5B84"/>
    <w:rsid w:val="00AE5BD0"/>
    <w:rsid w:val="00AE70C3"/>
    <w:rsid w:val="00AE7261"/>
    <w:rsid w:val="00AE74BF"/>
    <w:rsid w:val="00AE786B"/>
    <w:rsid w:val="00AF0285"/>
    <w:rsid w:val="00AF0C9C"/>
    <w:rsid w:val="00AF0E72"/>
    <w:rsid w:val="00AF15DA"/>
    <w:rsid w:val="00AF1867"/>
    <w:rsid w:val="00AF1C05"/>
    <w:rsid w:val="00AF2618"/>
    <w:rsid w:val="00AF2B51"/>
    <w:rsid w:val="00AF2E9A"/>
    <w:rsid w:val="00AF305A"/>
    <w:rsid w:val="00AF36DA"/>
    <w:rsid w:val="00AF38C5"/>
    <w:rsid w:val="00AF3913"/>
    <w:rsid w:val="00AF400A"/>
    <w:rsid w:val="00AF4AC5"/>
    <w:rsid w:val="00AF4D26"/>
    <w:rsid w:val="00AF53D8"/>
    <w:rsid w:val="00AF5AD6"/>
    <w:rsid w:val="00AF5E46"/>
    <w:rsid w:val="00AF6431"/>
    <w:rsid w:val="00AF717F"/>
    <w:rsid w:val="00AF7727"/>
    <w:rsid w:val="00B00089"/>
    <w:rsid w:val="00B00D21"/>
    <w:rsid w:val="00B012C6"/>
    <w:rsid w:val="00B01452"/>
    <w:rsid w:val="00B019B5"/>
    <w:rsid w:val="00B01BF1"/>
    <w:rsid w:val="00B02611"/>
    <w:rsid w:val="00B02AAD"/>
    <w:rsid w:val="00B02C53"/>
    <w:rsid w:val="00B0335C"/>
    <w:rsid w:val="00B041BA"/>
    <w:rsid w:val="00B04649"/>
    <w:rsid w:val="00B04BA4"/>
    <w:rsid w:val="00B050C7"/>
    <w:rsid w:val="00B05454"/>
    <w:rsid w:val="00B05634"/>
    <w:rsid w:val="00B05DEE"/>
    <w:rsid w:val="00B0728E"/>
    <w:rsid w:val="00B07F2A"/>
    <w:rsid w:val="00B10524"/>
    <w:rsid w:val="00B10D47"/>
    <w:rsid w:val="00B10E86"/>
    <w:rsid w:val="00B111A4"/>
    <w:rsid w:val="00B11BC6"/>
    <w:rsid w:val="00B11BD7"/>
    <w:rsid w:val="00B1329C"/>
    <w:rsid w:val="00B137EC"/>
    <w:rsid w:val="00B138DC"/>
    <w:rsid w:val="00B13A49"/>
    <w:rsid w:val="00B14A73"/>
    <w:rsid w:val="00B14B38"/>
    <w:rsid w:val="00B14B51"/>
    <w:rsid w:val="00B153BC"/>
    <w:rsid w:val="00B1593A"/>
    <w:rsid w:val="00B15BC9"/>
    <w:rsid w:val="00B15CEB"/>
    <w:rsid w:val="00B16219"/>
    <w:rsid w:val="00B167D6"/>
    <w:rsid w:val="00B16919"/>
    <w:rsid w:val="00B17781"/>
    <w:rsid w:val="00B20198"/>
    <w:rsid w:val="00B20851"/>
    <w:rsid w:val="00B2117D"/>
    <w:rsid w:val="00B2184B"/>
    <w:rsid w:val="00B22AE6"/>
    <w:rsid w:val="00B22FD3"/>
    <w:rsid w:val="00B23584"/>
    <w:rsid w:val="00B235B0"/>
    <w:rsid w:val="00B235F3"/>
    <w:rsid w:val="00B23659"/>
    <w:rsid w:val="00B23ACF"/>
    <w:rsid w:val="00B23B52"/>
    <w:rsid w:val="00B23EA1"/>
    <w:rsid w:val="00B257E2"/>
    <w:rsid w:val="00B260E4"/>
    <w:rsid w:val="00B263F3"/>
    <w:rsid w:val="00B26847"/>
    <w:rsid w:val="00B26AF8"/>
    <w:rsid w:val="00B26F5A"/>
    <w:rsid w:val="00B27540"/>
    <w:rsid w:val="00B27B68"/>
    <w:rsid w:val="00B31142"/>
    <w:rsid w:val="00B313AC"/>
    <w:rsid w:val="00B313C2"/>
    <w:rsid w:val="00B3173A"/>
    <w:rsid w:val="00B31A01"/>
    <w:rsid w:val="00B31BE1"/>
    <w:rsid w:val="00B32033"/>
    <w:rsid w:val="00B32249"/>
    <w:rsid w:val="00B32F20"/>
    <w:rsid w:val="00B3327B"/>
    <w:rsid w:val="00B33314"/>
    <w:rsid w:val="00B33BC2"/>
    <w:rsid w:val="00B33D3B"/>
    <w:rsid w:val="00B343CD"/>
    <w:rsid w:val="00B34D42"/>
    <w:rsid w:val="00B359A4"/>
    <w:rsid w:val="00B35DFB"/>
    <w:rsid w:val="00B363B4"/>
    <w:rsid w:val="00B363D4"/>
    <w:rsid w:val="00B366EF"/>
    <w:rsid w:val="00B36FCF"/>
    <w:rsid w:val="00B37083"/>
    <w:rsid w:val="00B37653"/>
    <w:rsid w:val="00B37908"/>
    <w:rsid w:val="00B37F49"/>
    <w:rsid w:val="00B40CD6"/>
    <w:rsid w:val="00B4108A"/>
    <w:rsid w:val="00B4109A"/>
    <w:rsid w:val="00B4113D"/>
    <w:rsid w:val="00B412D7"/>
    <w:rsid w:val="00B418B6"/>
    <w:rsid w:val="00B41C3E"/>
    <w:rsid w:val="00B41DF8"/>
    <w:rsid w:val="00B435EB"/>
    <w:rsid w:val="00B43709"/>
    <w:rsid w:val="00B43992"/>
    <w:rsid w:val="00B43A49"/>
    <w:rsid w:val="00B44587"/>
    <w:rsid w:val="00B445C2"/>
    <w:rsid w:val="00B44CC6"/>
    <w:rsid w:val="00B44CE6"/>
    <w:rsid w:val="00B44EFE"/>
    <w:rsid w:val="00B4514B"/>
    <w:rsid w:val="00B45601"/>
    <w:rsid w:val="00B45C46"/>
    <w:rsid w:val="00B45D7F"/>
    <w:rsid w:val="00B45F6B"/>
    <w:rsid w:val="00B46308"/>
    <w:rsid w:val="00B46A8D"/>
    <w:rsid w:val="00B46C04"/>
    <w:rsid w:val="00B47943"/>
    <w:rsid w:val="00B47B15"/>
    <w:rsid w:val="00B47D87"/>
    <w:rsid w:val="00B47DDF"/>
    <w:rsid w:val="00B50410"/>
    <w:rsid w:val="00B51944"/>
    <w:rsid w:val="00B51CF6"/>
    <w:rsid w:val="00B52F5F"/>
    <w:rsid w:val="00B533E2"/>
    <w:rsid w:val="00B536F9"/>
    <w:rsid w:val="00B539D6"/>
    <w:rsid w:val="00B53B27"/>
    <w:rsid w:val="00B54550"/>
    <w:rsid w:val="00B549DD"/>
    <w:rsid w:val="00B54CA9"/>
    <w:rsid w:val="00B54DE9"/>
    <w:rsid w:val="00B55095"/>
    <w:rsid w:val="00B55593"/>
    <w:rsid w:val="00B5564C"/>
    <w:rsid w:val="00B56895"/>
    <w:rsid w:val="00B57307"/>
    <w:rsid w:val="00B602D1"/>
    <w:rsid w:val="00B61D7F"/>
    <w:rsid w:val="00B620F9"/>
    <w:rsid w:val="00B62250"/>
    <w:rsid w:val="00B62465"/>
    <w:rsid w:val="00B62681"/>
    <w:rsid w:val="00B62E4F"/>
    <w:rsid w:val="00B63792"/>
    <w:rsid w:val="00B638C5"/>
    <w:rsid w:val="00B63E0F"/>
    <w:rsid w:val="00B642C7"/>
    <w:rsid w:val="00B64484"/>
    <w:rsid w:val="00B64810"/>
    <w:rsid w:val="00B6515B"/>
    <w:rsid w:val="00B654E2"/>
    <w:rsid w:val="00B65A81"/>
    <w:rsid w:val="00B66047"/>
    <w:rsid w:val="00B66587"/>
    <w:rsid w:val="00B669C2"/>
    <w:rsid w:val="00B6727C"/>
    <w:rsid w:val="00B673AE"/>
    <w:rsid w:val="00B6747B"/>
    <w:rsid w:val="00B67779"/>
    <w:rsid w:val="00B67E85"/>
    <w:rsid w:val="00B705E1"/>
    <w:rsid w:val="00B707B7"/>
    <w:rsid w:val="00B70841"/>
    <w:rsid w:val="00B70B5E"/>
    <w:rsid w:val="00B715C6"/>
    <w:rsid w:val="00B72D55"/>
    <w:rsid w:val="00B734A2"/>
    <w:rsid w:val="00B73586"/>
    <w:rsid w:val="00B73A52"/>
    <w:rsid w:val="00B741B0"/>
    <w:rsid w:val="00B741FA"/>
    <w:rsid w:val="00B7452B"/>
    <w:rsid w:val="00B74D72"/>
    <w:rsid w:val="00B76361"/>
    <w:rsid w:val="00B7639C"/>
    <w:rsid w:val="00B76C71"/>
    <w:rsid w:val="00B76E34"/>
    <w:rsid w:val="00B774B8"/>
    <w:rsid w:val="00B77F93"/>
    <w:rsid w:val="00B8033B"/>
    <w:rsid w:val="00B80A0E"/>
    <w:rsid w:val="00B80C4B"/>
    <w:rsid w:val="00B8197F"/>
    <w:rsid w:val="00B82744"/>
    <w:rsid w:val="00B82BFC"/>
    <w:rsid w:val="00B8321E"/>
    <w:rsid w:val="00B8359D"/>
    <w:rsid w:val="00B835E4"/>
    <w:rsid w:val="00B84024"/>
    <w:rsid w:val="00B8426A"/>
    <w:rsid w:val="00B84837"/>
    <w:rsid w:val="00B84D83"/>
    <w:rsid w:val="00B8557A"/>
    <w:rsid w:val="00B86212"/>
    <w:rsid w:val="00B865AD"/>
    <w:rsid w:val="00B86EF7"/>
    <w:rsid w:val="00B87301"/>
    <w:rsid w:val="00B907BE"/>
    <w:rsid w:val="00B90E1A"/>
    <w:rsid w:val="00B9147C"/>
    <w:rsid w:val="00B91563"/>
    <w:rsid w:val="00B915D6"/>
    <w:rsid w:val="00B9175C"/>
    <w:rsid w:val="00B91B5F"/>
    <w:rsid w:val="00B9233D"/>
    <w:rsid w:val="00B92B6D"/>
    <w:rsid w:val="00B92DE0"/>
    <w:rsid w:val="00B92E88"/>
    <w:rsid w:val="00B92F2D"/>
    <w:rsid w:val="00B9337B"/>
    <w:rsid w:val="00B93610"/>
    <w:rsid w:val="00B936A2"/>
    <w:rsid w:val="00B93A78"/>
    <w:rsid w:val="00B93C11"/>
    <w:rsid w:val="00B94AB3"/>
    <w:rsid w:val="00B95172"/>
    <w:rsid w:val="00B9536F"/>
    <w:rsid w:val="00B95DCD"/>
    <w:rsid w:val="00B96374"/>
    <w:rsid w:val="00B9666B"/>
    <w:rsid w:val="00B96682"/>
    <w:rsid w:val="00B96CBF"/>
    <w:rsid w:val="00B96DAD"/>
    <w:rsid w:val="00B96F79"/>
    <w:rsid w:val="00B9723B"/>
    <w:rsid w:val="00B9762F"/>
    <w:rsid w:val="00B97B90"/>
    <w:rsid w:val="00B97DAF"/>
    <w:rsid w:val="00BA0756"/>
    <w:rsid w:val="00BA1346"/>
    <w:rsid w:val="00BA165C"/>
    <w:rsid w:val="00BA261D"/>
    <w:rsid w:val="00BA2756"/>
    <w:rsid w:val="00BA2979"/>
    <w:rsid w:val="00BA29BF"/>
    <w:rsid w:val="00BA308B"/>
    <w:rsid w:val="00BA36B1"/>
    <w:rsid w:val="00BA387E"/>
    <w:rsid w:val="00BA40AE"/>
    <w:rsid w:val="00BA4157"/>
    <w:rsid w:val="00BA4937"/>
    <w:rsid w:val="00BA4AF7"/>
    <w:rsid w:val="00BA5276"/>
    <w:rsid w:val="00BA582B"/>
    <w:rsid w:val="00BA5EED"/>
    <w:rsid w:val="00BA6283"/>
    <w:rsid w:val="00BA63C7"/>
    <w:rsid w:val="00BA6516"/>
    <w:rsid w:val="00BA68D0"/>
    <w:rsid w:val="00BA6988"/>
    <w:rsid w:val="00BA6A37"/>
    <w:rsid w:val="00BA6C8B"/>
    <w:rsid w:val="00BA6E71"/>
    <w:rsid w:val="00BA707F"/>
    <w:rsid w:val="00BA72B9"/>
    <w:rsid w:val="00BA740A"/>
    <w:rsid w:val="00BA75A7"/>
    <w:rsid w:val="00BA7621"/>
    <w:rsid w:val="00BA76F1"/>
    <w:rsid w:val="00BA7890"/>
    <w:rsid w:val="00BA7D14"/>
    <w:rsid w:val="00BA7EB9"/>
    <w:rsid w:val="00BA7EBA"/>
    <w:rsid w:val="00BB00BA"/>
    <w:rsid w:val="00BB06D1"/>
    <w:rsid w:val="00BB09EA"/>
    <w:rsid w:val="00BB0C9F"/>
    <w:rsid w:val="00BB0DE6"/>
    <w:rsid w:val="00BB10BE"/>
    <w:rsid w:val="00BB112E"/>
    <w:rsid w:val="00BB11D4"/>
    <w:rsid w:val="00BB1504"/>
    <w:rsid w:val="00BB1A58"/>
    <w:rsid w:val="00BB1FBE"/>
    <w:rsid w:val="00BB250A"/>
    <w:rsid w:val="00BB2A07"/>
    <w:rsid w:val="00BB3286"/>
    <w:rsid w:val="00BB48CA"/>
    <w:rsid w:val="00BB4CF6"/>
    <w:rsid w:val="00BB4D8A"/>
    <w:rsid w:val="00BB4F9F"/>
    <w:rsid w:val="00BB549D"/>
    <w:rsid w:val="00BB5CB8"/>
    <w:rsid w:val="00BB66A4"/>
    <w:rsid w:val="00BB6DD7"/>
    <w:rsid w:val="00BB6F26"/>
    <w:rsid w:val="00BB7255"/>
    <w:rsid w:val="00BB74B2"/>
    <w:rsid w:val="00BB7DE4"/>
    <w:rsid w:val="00BB7E82"/>
    <w:rsid w:val="00BC0D73"/>
    <w:rsid w:val="00BC0F43"/>
    <w:rsid w:val="00BC1364"/>
    <w:rsid w:val="00BC1706"/>
    <w:rsid w:val="00BC1A82"/>
    <w:rsid w:val="00BC2724"/>
    <w:rsid w:val="00BC2864"/>
    <w:rsid w:val="00BC3C34"/>
    <w:rsid w:val="00BC42A7"/>
    <w:rsid w:val="00BC4E5D"/>
    <w:rsid w:val="00BC5198"/>
    <w:rsid w:val="00BC54A9"/>
    <w:rsid w:val="00BC5650"/>
    <w:rsid w:val="00BC56FB"/>
    <w:rsid w:val="00BC58B0"/>
    <w:rsid w:val="00BC63BA"/>
    <w:rsid w:val="00BC6577"/>
    <w:rsid w:val="00BC660C"/>
    <w:rsid w:val="00BC68A2"/>
    <w:rsid w:val="00BC68EF"/>
    <w:rsid w:val="00BC7BFE"/>
    <w:rsid w:val="00BC7CF2"/>
    <w:rsid w:val="00BD0381"/>
    <w:rsid w:val="00BD0786"/>
    <w:rsid w:val="00BD09A6"/>
    <w:rsid w:val="00BD0F52"/>
    <w:rsid w:val="00BD120D"/>
    <w:rsid w:val="00BD147A"/>
    <w:rsid w:val="00BD1955"/>
    <w:rsid w:val="00BD1FAE"/>
    <w:rsid w:val="00BD221D"/>
    <w:rsid w:val="00BD29BA"/>
    <w:rsid w:val="00BD2D9B"/>
    <w:rsid w:val="00BD2DCA"/>
    <w:rsid w:val="00BD3BF0"/>
    <w:rsid w:val="00BD40F0"/>
    <w:rsid w:val="00BD4151"/>
    <w:rsid w:val="00BD417A"/>
    <w:rsid w:val="00BD444D"/>
    <w:rsid w:val="00BD45A1"/>
    <w:rsid w:val="00BD4622"/>
    <w:rsid w:val="00BD498A"/>
    <w:rsid w:val="00BD4D96"/>
    <w:rsid w:val="00BD51D8"/>
    <w:rsid w:val="00BD5222"/>
    <w:rsid w:val="00BD53F3"/>
    <w:rsid w:val="00BD546B"/>
    <w:rsid w:val="00BD566E"/>
    <w:rsid w:val="00BD6080"/>
    <w:rsid w:val="00BD6719"/>
    <w:rsid w:val="00BD71D6"/>
    <w:rsid w:val="00BD7DCA"/>
    <w:rsid w:val="00BE0E0B"/>
    <w:rsid w:val="00BE144A"/>
    <w:rsid w:val="00BE1CBA"/>
    <w:rsid w:val="00BE2727"/>
    <w:rsid w:val="00BE2837"/>
    <w:rsid w:val="00BE29EB"/>
    <w:rsid w:val="00BE2AB1"/>
    <w:rsid w:val="00BE3996"/>
    <w:rsid w:val="00BE4668"/>
    <w:rsid w:val="00BE46F1"/>
    <w:rsid w:val="00BE4835"/>
    <w:rsid w:val="00BE4DAD"/>
    <w:rsid w:val="00BE4E6B"/>
    <w:rsid w:val="00BE562B"/>
    <w:rsid w:val="00BE5ED4"/>
    <w:rsid w:val="00BE6204"/>
    <w:rsid w:val="00BE6973"/>
    <w:rsid w:val="00BE7254"/>
    <w:rsid w:val="00BF01A1"/>
    <w:rsid w:val="00BF046A"/>
    <w:rsid w:val="00BF0756"/>
    <w:rsid w:val="00BF0932"/>
    <w:rsid w:val="00BF0A77"/>
    <w:rsid w:val="00BF1159"/>
    <w:rsid w:val="00BF14C5"/>
    <w:rsid w:val="00BF2E15"/>
    <w:rsid w:val="00BF35FD"/>
    <w:rsid w:val="00BF3928"/>
    <w:rsid w:val="00BF4AAE"/>
    <w:rsid w:val="00BF4B86"/>
    <w:rsid w:val="00BF4B8C"/>
    <w:rsid w:val="00BF55F9"/>
    <w:rsid w:val="00BF5670"/>
    <w:rsid w:val="00BF5C7B"/>
    <w:rsid w:val="00BF6D40"/>
    <w:rsid w:val="00BF6DC8"/>
    <w:rsid w:val="00BF6E9B"/>
    <w:rsid w:val="00BF6EC5"/>
    <w:rsid w:val="00BF7488"/>
    <w:rsid w:val="00BF75C5"/>
    <w:rsid w:val="00C0139E"/>
    <w:rsid w:val="00C01617"/>
    <w:rsid w:val="00C018CF"/>
    <w:rsid w:val="00C018D1"/>
    <w:rsid w:val="00C01CF2"/>
    <w:rsid w:val="00C02851"/>
    <w:rsid w:val="00C02EE2"/>
    <w:rsid w:val="00C03931"/>
    <w:rsid w:val="00C0400E"/>
    <w:rsid w:val="00C049B9"/>
    <w:rsid w:val="00C04A2E"/>
    <w:rsid w:val="00C04DD0"/>
    <w:rsid w:val="00C05120"/>
    <w:rsid w:val="00C05528"/>
    <w:rsid w:val="00C055D0"/>
    <w:rsid w:val="00C05AAC"/>
    <w:rsid w:val="00C05BC1"/>
    <w:rsid w:val="00C061CD"/>
    <w:rsid w:val="00C074B1"/>
    <w:rsid w:val="00C077A1"/>
    <w:rsid w:val="00C102D3"/>
    <w:rsid w:val="00C103AA"/>
    <w:rsid w:val="00C10929"/>
    <w:rsid w:val="00C109A5"/>
    <w:rsid w:val="00C10D2A"/>
    <w:rsid w:val="00C115F5"/>
    <w:rsid w:val="00C120D9"/>
    <w:rsid w:val="00C1270F"/>
    <w:rsid w:val="00C13ADE"/>
    <w:rsid w:val="00C13B4E"/>
    <w:rsid w:val="00C146BE"/>
    <w:rsid w:val="00C14DC2"/>
    <w:rsid w:val="00C15179"/>
    <w:rsid w:val="00C155D9"/>
    <w:rsid w:val="00C15957"/>
    <w:rsid w:val="00C15964"/>
    <w:rsid w:val="00C15F0E"/>
    <w:rsid w:val="00C1607E"/>
    <w:rsid w:val="00C172CE"/>
    <w:rsid w:val="00C176D0"/>
    <w:rsid w:val="00C20094"/>
    <w:rsid w:val="00C20D02"/>
    <w:rsid w:val="00C20EE2"/>
    <w:rsid w:val="00C20FF8"/>
    <w:rsid w:val="00C216D6"/>
    <w:rsid w:val="00C21FCB"/>
    <w:rsid w:val="00C227DF"/>
    <w:rsid w:val="00C2412D"/>
    <w:rsid w:val="00C24475"/>
    <w:rsid w:val="00C247EC"/>
    <w:rsid w:val="00C24FA4"/>
    <w:rsid w:val="00C257E0"/>
    <w:rsid w:val="00C25CC9"/>
    <w:rsid w:val="00C26030"/>
    <w:rsid w:val="00C260CA"/>
    <w:rsid w:val="00C26159"/>
    <w:rsid w:val="00C26404"/>
    <w:rsid w:val="00C26BA0"/>
    <w:rsid w:val="00C27671"/>
    <w:rsid w:val="00C27FD3"/>
    <w:rsid w:val="00C3028A"/>
    <w:rsid w:val="00C30C2A"/>
    <w:rsid w:val="00C311BE"/>
    <w:rsid w:val="00C31B4E"/>
    <w:rsid w:val="00C327C0"/>
    <w:rsid w:val="00C3306E"/>
    <w:rsid w:val="00C33E3B"/>
    <w:rsid w:val="00C343B5"/>
    <w:rsid w:val="00C347D0"/>
    <w:rsid w:val="00C34C36"/>
    <w:rsid w:val="00C35AED"/>
    <w:rsid w:val="00C35B49"/>
    <w:rsid w:val="00C35E86"/>
    <w:rsid w:val="00C360A8"/>
    <w:rsid w:val="00C36543"/>
    <w:rsid w:val="00C36A5E"/>
    <w:rsid w:val="00C36AB9"/>
    <w:rsid w:val="00C36FB6"/>
    <w:rsid w:val="00C370C3"/>
    <w:rsid w:val="00C376E4"/>
    <w:rsid w:val="00C3770A"/>
    <w:rsid w:val="00C403BE"/>
    <w:rsid w:val="00C417F4"/>
    <w:rsid w:val="00C424E2"/>
    <w:rsid w:val="00C4274C"/>
    <w:rsid w:val="00C42AD5"/>
    <w:rsid w:val="00C42C7C"/>
    <w:rsid w:val="00C42E07"/>
    <w:rsid w:val="00C42F76"/>
    <w:rsid w:val="00C430DB"/>
    <w:rsid w:val="00C435FF"/>
    <w:rsid w:val="00C43C26"/>
    <w:rsid w:val="00C43DAD"/>
    <w:rsid w:val="00C44F9C"/>
    <w:rsid w:val="00C456DF"/>
    <w:rsid w:val="00C45ABF"/>
    <w:rsid w:val="00C45B05"/>
    <w:rsid w:val="00C46384"/>
    <w:rsid w:val="00C464B2"/>
    <w:rsid w:val="00C469D9"/>
    <w:rsid w:val="00C46B12"/>
    <w:rsid w:val="00C46C06"/>
    <w:rsid w:val="00C46DB7"/>
    <w:rsid w:val="00C46F42"/>
    <w:rsid w:val="00C47409"/>
    <w:rsid w:val="00C47F29"/>
    <w:rsid w:val="00C50252"/>
    <w:rsid w:val="00C506F3"/>
    <w:rsid w:val="00C51200"/>
    <w:rsid w:val="00C51452"/>
    <w:rsid w:val="00C51AB9"/>
    <w:rsid w:val="00C51B01"/>
    <w:rsid w:val="00C51B96"/>
    <w:rsid w:val="00C52096"/>
    <w:rsid w:val="00C52367"/>
    <w:rsid w:val="00C525BF"/>
    <w:rsid w:val="00C52FA4"/>
    <w:rsid w:val="00C53C47"/>
    <w:rsid w:val="00C53D18"/>
    <w:rsid w:val="00C53E09"/>
    <w:rsid w:val="00C541B2"/>
    <w:rsid w:val="00C547CB"/>
    <w:rsid w:val="00C54FF8"/>
    <w:rsid w:val="00C555BF"/>
    <w:rsid w:val="00C55749"/>
    <w:rsid w:val="00C55A92"/>
    <w:rsid w:val="00C561CF"/>
    <w:rsid w:val="00C5623E"/>
    <w:rsid w:val="00C578D9"/>
    <w:rsid w:val="00C57BCB"/>
    <w:rsid w:val="00C606AE"/>
    <w:rsid w:val="00C60FE0"/>
    <w:rsid w:val="00C61414"/>
    <w:rsid w:val="00C617AF"/>
    <w:rsid w:val="00C61B62"/>
    <w:rsid w:val="00C62424"/>
    <w:rsid w:val="00C62AFD"/>
    <w:rsid w:val="00C635D2"/>
    <w:rsid w:val="00C63839"/>
    <w:rsid w:val="00C63AB8"/>
    <w:rsid w:val="00C64390"/>
    <w:rsid w:val="00C64F08"/>
    <w:rsid w:val="00C65344"/>
    <w:rsid w:val="00C654D9"/>
    <w:rsid w:val="00C658C9"/>
    <w:rsid w:val="00C65A7C"/>
    <w:rsid w:val="00C65CEF"/>
    <w:rsid w:val="00C65D3A"/>
    <w:rsid w:val="00C65D95"/>
    <w:rsid w:val="00C66ADE"/>
    <w:rsid w:val="00C66EC2"/>
    <w:rsid w:val="00C66EE5"/>
    <w:rsid w:val="00C66FF4"/>
    <w:rsid w:val="00C670BA"/>
    <w:rsid w:val="00C67173"/>
    <w:rsid w:val="00C67247"/>
    <w:rsid w:val="00C67567"/>
    <w:rsid w:val="00C678FB"/>
    <w:rsid w:val="00C67DE1"/>
    <w:rsid w:val="00C67E06"/>
    <w:rsid w:val="00C67E67"/>
    <w:rsid w:val="00C70671"/>
    <w:rsid w:val="00C707A3"/>
    <w:rsid w:val="00C708A7"/>
    <w:rsid w:val="00C71293"/>
    <w:rsid w:val="00C7214D"/>
    <w:rsid w:val="00C729CA"/>
    <w:rsid w:val="00C72A87"/>
    <w:rsid w:val="00C72D20"/>
    <w:rsid w:val="00C72DD5"/>
    <w:rsid w:val="00C72EE0"/>
    <w:rsid w:val="00C731E0"/>
    <w:rsid w:val="00C7346A"/>
    <w:rsid w:val="00C74105"/>
    <w:rsid w:val="00C75425"/>
    <w:rsid w:val="00C75906"/>
    <w:rsid w:val="00C76189"/>
    <w:rsid w:val="00C76311"/>
    <w:rsid w:val="00C766E6"/>
    <w:rsid w:val="00C76B42"/>
    <w:rsid w:val="00C76D16"/>
    <w:rsid w:val="00C77010"/>
    <w:rsid w:val="00C7705F"/>
    <w:rsid w:val="00C77D7A"/>
    <w:rsid w:val="00C8008A"/>
    <w:rsid w:val="00C80510"/>
    <w:rsid w:val="00C80870"/>
    <w:rsid w:val="00C8091A"/>
    <w:rsid w:val="00C80B01"/>
    <w:rsid w:val="00C80CB7"/>
    <w:rsid w:val="00C812C7"/>
    <w:rsid w:val="00C8175D"/>
    <w:rsid w:val="00C8189B"/>
    <w:rsid w:val="00C818F4"/>
    <w:rsid w:val="00C82703"/>
    <w:rsid w:val="00C82B14"/>
    <w:rsid w:val="00C8412C"/>
    <w:rsid w:val="00C8560E"/>
    <w:rsid w:val="00C85E7F"/>
    <w:rsid w:val="00C879FE"/>
    <w:rsid w:val="00C9178F"/>
    <w:rsid w:val="00C920FE"/>
    <w:rsid w:val="00C92956"/>
    <w:rsid w:val="00C92D22"/>
    <w:rsid w:val="00C94211"/>
    <w:rsid w:val="00C943C6"/>
    <w:rsid w:val="00C945E7"/>
    <w:rsid w:val="00C948BA"/>
    <w:rsid w:val="00C94961"/>
    <w:rsid w:val="00C9508B"/>
    <w:rsid w:val="00C95423"/>
    <w:rsid w:val="00C95DC3"/>
    <w:rsid w:val="00C96247"/>
    <w:rsid w:val="00C965C5"/>
    <w:rsid w:val="00C97002"/>
    <w:rsid w:val="00C9703B"/>
    <w:rsid w:val="00C9737C"/>
    <w:rsid w:val="00C9766A"/>
    <w:rsid w:val="00C97711"/>
    <w:rsid w:val="00CA0130"/>
    <w:rsid w:val="00CA0699"/>
    <w:rsid w:val="00CA0838"/>
    <w:rsid w:val="00CA1062"/>
    <w:rsid w:val="00CA1211"/>
    <w:rsid w:val="00CA33E3"/>
    <w:rsid w:val="00CA3911"/>
    <w:rsid w:val="00CA3B80"/>
    <w:rsid w:val="00CA4DA5"/>
    <w:rsid w:val="00CA4E3E"/>
    <w:rsid w:val="00CA5366"/>
    <w:rsid w:val="00CA556F"/>
    <w:rsid w:val="00CA5C0D"/>
    <w:rsid w:val="00CA636C"/>
    <w:rsid w:val="00CA660B"/>
    <w:rsid w:val="00CA71B4"/>
    <w:rsid w:val="00CA7542"/>
    <w:rsid w:val="00CA7655"/>
    <w:rsid w:val="00CA7789"/>
    <w:rsid w:val="00CA7835"/>
    <w:rsid w:val="00CA79E7"/>
    <w:rsid w:val="00CA7BB0"/>
    <w:rsid w:val="00CA7CB6"/>
    <w:rsid w:val="00CA7E7D"/>
    <w:rsid w:val="00CA7F8F"/>
    <w:rsid w:val="00CA7F92"/>
    <w:rsid w:val="00CB09C3"/>
    <w:rsid w:val="00CB163D"/>
    <w:rsid w:val="00CB1EFE"/>
    <w:rsid w:val="00CB27DA"/>
    <w:rsid w:val="00CB2BFC"/>
    <w:rsid w:val="00CB32D7"/>
    <w:rsid w:val="00CB3BAE"/>
    <w:rsid w:val="00CB4209"/>
    <w:rsid w:val="00CB48D9"/>
    <w:rsid w:val="00CB4A5B"/>
    <w:rsid w:val="00CB523C"/>
    <w:rsid w:val="00CB5266"/>
    <w:rsid w:val="00CB5EED"/>
    <w:rsid w:val="00CB695B"/>
    <w:rsid w:val="00CB6A8C"/>
    <w:rsid w:val="00CB6CB5"/>
    <w:rsid w:val="00CB6F90"/>
    <w:rsid w:val="00CB743D"/>
    <w:rsid w:val="00CB777D"/>
    <w:rsid w:val="00CC0528"/>
    <w:rsid w:val="00CC07DA"/>
    <w:rsid w:val="00CC13AC"/>
    <w:rsid w:val="00CC2643"/>
    <w:rsid w:val="00CC2B49"/>
    <w:rsid w:val="00CC3AE7"/>
    <w:rsid w:val="00CC3FA7"/>
    <w:rsid w:val="00CC4C48"/>
    <w:rsid w:val="00CC5297"/>
    <w:rsid w:val="00CC540D"/>
    <w:rsid w:val="00CC6807"/>
    <w:rsid w:val="00CC6F31"/>
    <w:rsid w:val="00CC6F36"/>
    <w:rsid w:val="00CC6FB9"/>
    <w:rsid w:val="00CC7328"/>
    <w:rsid w:val="00CC7961"/>
    <w:rsid w:val="00CD0107"/>
    <w:rsid w:val="00CD0355"/>
    <w:rsid w:val="00CD0655"/>
    <w:rsid w:val="00CD0AA3"/>
    <w:rsid w:val="00CD19C3"/>
    <w:rsid w:val="00CD2274"/>
    <w:rsid w:val="00CD23FC"/>
    <w:rsid w:val="00CD2417"/>
    <w:rsid w:val="00CD2F17"/>
    <w:rsid w:val="00CD322A"/>
    <w:rsid w:val="00CD4824"/>
    <w:rsid w:val="00CD4A2D"/>
    <w:rsid w:val="00CD528C"/>
    <w:rsid w:val="00CD554C"/>
    <w:rsid w:val="00CD5C62"/>
    <w:rsid w:val="00CD6CCD"/>
    <w:rsid w:val="00CD718A"/>
    <w:rsid w:val="00CD7D3F"/>
    <w:rsid w:val="00CD7E95"/>
    <w:rsid w:val="00CD7F75"/>
    <w:rsid w:val="00CD7FE0"/>
    <w:rsid w:val="00CE031F"/>
    <w:rsid w:val="00CE0B18"/>
    <w:rsid w:val="00CE0F10"/>
    <w:rsid w:val="00CE1411"/>
    <w:rsid w:val="00CE1887"/>
    <w:rsid w:val="00CE1F70"/>
    <w:rsid w:val="00CE2171"/>
    <w:rsid w:val="00CE2B59"/>
    <w:rsid w:val="00CE2C10"/>
    <w:rsid w:val="00CE2FB2"/>
    <w:rsid w:val="00CE303B"/>
    <w:rsid w:val="00CE398B"/>
    <w:rsid w:val="00CE3BCD"/>
    <w:rsid w:val="00CE4B5F"/>
    <w:rsid w:val="00CE5219"/>
    <w:rsid w:val="00CE52B7"/>
    <w:rsid w:val="00CE5F62"/>
    <w:rsid w:val="00CE696E"/>
    <w:rsid w:val="00CE6A47"/>
    <w:rsid w:val="00CE6E3A"/>
    <w:rsid w:val="00CE72B3"/>
    <w:rsid w:val="00CE755B"/>
    <w:rsid w:val="00CE7A42"/>
    <w:rsid w:val="00CE7A77"/>
    <w:rsid w:val="00CF055E"/>
    <w:rsid w:val="00CF0570"/>
    <w:rsid w:val="00CF0729"/>
    <w:rsid w:val="00CF146F"/>
    <w:rsid w:val="00CF15AB"/>
    <w:rsid w:val="00CF16B0"/>
    <w:rsid w:val="00CF1CE0"/>
    <w:rsid w:val="00CF1E3A"/>
    <w:rsid w:val="00CF1E72"/>
    <w:rsid w:val="00CF1F68"/>
    <w:rsid w:val="00CF2219"/>
    <w:rsid w:val="00CF252F"/>
    <w:rsid w:val="00CF288D"/>
    <w:rsid w:val="00CF28E0"/>
    <w:rsid w:val="00CF2CA1"/>
    <w:rsid w:val="00CF31AE"/>
    <w:rsid w:val="00CF41A6"/>
    <w:rsid w:val="00CF42E8"/>
    <w:rsid w:val="00CF4404"/>
    <w:rsid w:val="00CF4790"/>
    <w:rsid w:val="00CF4A2B"/>
    <w:rsid w:val="00CF5309"/>
    <w:rsid w:val="00CF569C"/>
    <w:rsid w:val="00CF597B"/>
    <w:rsid w:val="00CF6117"/>
    <w:rsid w:val="00CF6753"/>
    <w:rsid w:val="00CF6C22"/>
    <w:rsid w:val="00CF6E3A"/>
    <w:rsid w:val="00D000D8"/>
    <w:rsid w:val="00D009F7"/>
    <w:rsid w:val="00D00BF4"/>
    <w:rsid w:val="00D01CBB"/>
    <w:rsid w:val="00D02D14"/>
    <w:rsid w:val="00D02D67"/>
    <w:rsid w:val="00D03914"/>
    <w:rsid w:val="00D03A25"/>
    <w:rsid w:val="00D04199"/>
    <w:rsid w:val="00D0435E"/>
    <w:rsid w:val="00D0446E"/>
    <w:rsid w:val="00D04B57"/>
    <w:rsid w:val="00D04DCD"/>
    <w:rsid w:val="00D051C4"/>
    <w:rsid w:val="00D05489"/>
    <w:rsid w:val="00D055F4"/>
    <w:rsid w:val="00D06140"/>
    <w:rsid w:val="00D06212"/>
    <w:rsid w:val="00D07B32"/>
    <w:rsid w:val="00D10B57"/>
    <w:rsid w:val="00D10B92"/>
    <w:rsid w:val="00D10CA1"/>
    <w:rsid w:val="00D10E91"/>
    <w:rsid w:val="00D11A77"/>
    <w:rsid w:val="00D12E7C"/>
    <w:rsid w:val="00D1361F"/>
    <w:rsid w:val="00D137B7"/>
    <w:rsid w:val="00D138D9"/>
    <w:rsid w:val="00D13F62"/>
    <w:rsid w:val="00D14260"/>
    <w:rsid w:val="00D142CF"/>
    <w:rsid w:val="00D1456D"/>
    <w:rsid w:val="00D148B9"/>
    <w:rsid w:val="00D149F3"/>
    <w:rsid w:val="00D14E4B"/>
    <w:rsid w:val="00D153F6"/>
    <w:rsid w:val="00D158B0"/>
    <w:rsid w:val="00D159C2"/>
    <w:rsid w:val="00D15D0D"/>
    <w:rsid w:val="00D16E8C"/>
    <w:rsid w:val="00D171B5"/>
    <w:rsid w:val="00D1728A"/>
    <w:rsid w:val="00D1740D"/>
    <w:rsid w:val="00D21808"/>
    <w:rsid w:val="00D21A8B"/>
    <w:rsid w:val="00D2279C"/>
    <w:rsid w:val="00D22957"/>
    <w:rsid w:val="00D239C9"/>
    <w:rsid w:val="00D23D35"/>
    <w:rsid w:val="00D23DFD"/>
    <w:rsid w:val="00D2467D"/>
    <w:rsid w:val="00D24C14"/>
    <w:rsid w:val="00D24D8E"/>
    <w:rsid w:val="00D25480"/>
    <w:rsid w:val="00D25DA3"/>
    <w:rsid w:val="00D25E9F"/>
    <w:rsid w:val="00D26682"/>
    <w:rsid w:val="00D267D9"/>
    <w:rsid w:val="00D26900"/>
    <w:rsid w:val="00D3051F"/>
    <w:rsid w:val="00D305C4"/>
    <w:rsid w:val="00D306A1"/>
    <w:rsid w:val="00D30D94"/>
    <w:rsid w:val="00D31AB8"/>
    <w:rsid w:val="00D31E01"/>
    <w:rsid w:val="00D31F80"/>
    <w:rsid w:val="00D32040"/>
    <w:rsid w:val="00D324E4"/>
    <w:rsid w:val="00D32586"/>
    <w:rsid w:val="00D32653"/>
    <w:rsid w:val="00D3278F"/>
    <w:rsid w:val="00D33C34"/>
    <w:rsid w:val="00D33D8E"/>
    <w:rsid w:val="00D33F1A"/>
    <w:rsid w:val="00D33F6E"/>
    <w:rsid w:val="00D34566"/>
    <w:rsid w:val="00D3476F"/>
    <w:rsid w:val="00D348E7"/>
    <w:rsid w:val="00D3498D"/>
    <w:rsid w:val="00D34E7D"/>
    <w:rsid w:val="00D3566E"/>
    <w:rsid w:val="00D3569A"/>
    <w:rsid w:val="00D3583C"/>
    <w:rsid w:val="00D358F9"/>
    <w:rsid w:val="00D3662B"/>
    <w:rsid w:val="00D36903"/>
    <w:rsid w:val="00D37046"/>
    <w:rsid w:val="00D37CA7"/>
    <w:rsid w:val="00D4002B"/>
    <w:rsid w:val="00D4039E"/>
    <w:rsid w:val="00D40485"/>
    <w:rsid w:val="00D4057D"/>
    <w:rsid w:val="00D40A94"/>
    <w:rsid w:val="00D419BA"/>
    <w:rsid w:val="00D4214B"/>
    <w:rsid w:val="00D4218E"/>
    <w:rsid w:val="00D422FB"/>
    <w:rsid w:val="00D42FAB"/>
    <w:rsid w:val="00D44483"/>
    <w:rsid w:val="00D4464A"/>
    <w:rsid w:val="00D449BD"/>
    <w:rsid w:val="00D44DCB"/>
    <w:rsid w:val="00D46066"/>
    <w:rsid w:val="00D46108"/>
    <w:rsid w:val="00D46111"/>
    <w:rsid w:val="00D4621B"/>
    <w:rsid w:val="00D46234"/>
    <w:rsid w:val="00D46B3E"/>
    <w:rsid w:val="00D4749C"/>
    <w:rsid w:val="00D47D52"/>
    <w:rsid w:val="00D47D89"/>
    <w:rsid w:val="00D501C8"/>
    <w:rsid w:val="00D50CFF"/>
    <w:rsid w:val="00D50D38"/>
    <w:rsid w:val="00D50DA8"/>
    <w:rsid w:val="00D50FD2"/>
    <w:rsid w:val="00D51FDF"/>
    <w:rsid w:val="00D52224"/>
    <w:rsid w:val="00D528E7"/>
    <w:rsid w:val="00D53B0C"/>
    <w:rsid w:val="00D53B1B"/>
    <w:rsid w:val="00D540D4"/>
    <w:rsid w:val="00D54294"/>
    <w:rsid w:val="00D54598"/>
    <w:rsid w:val="00D5473F"/>
    <w:rsid w:val="00D54813"/>
    <w:rsid w:val="00D54B34"/>
    <w:rsid w:val="00D557D7"/>
    <w:rsid w:val="00D56663"/>
    <w:rsid w:val="00D56713"/>
    <w:rsid w:val="00D56BE2"/>
    <w:rsid w:val="00D56DB5"/>
    <w:rsid w:val="00D56DE5"/>
    <w:rsid w:val="00D56FD0"/>
    <w:rsid w:val="00D5717F"/>
    <w:rsid w:val="00D5728A"/>
    <w:rsid w:val="00D573EE"/>
    <w:rsid w:val="00D57565"/>
    <w:rsid w:val="00D57573"/>
    <w:rsid w:val="00D577B0"/>
    <w:rsid w:val="00D601E6"/>
    <w:rsid w:val="00D60694"/>
    <w:rsid w:val="00D6121A"/>
    <w:rsid w:val="00D61FCB"/>
    <w:rsid w:val="00D62054"/>
    <w:rsid w:val="00D6225B"/>
    <w:rsid w:val="00D62541"/>
    <w:rsid w:val="00D62972"/>
    <w:rsid w:val="00D638C0"/>
    <w:rsid w:val="00D63CFA"/>
    <w:rsid w:val="00D640E0"/>
    <w:rsid w:val="00D6429D"/>
    <w:rsid w:val="00D6440A"/>
    <w:rsid w:val="00D6473C"/>
    <w:rsid w:val="00D64B58"/>
    <w:rsid w:val="00D654FA"/>
    <w:rsid w:val="00D6586C"/>
    <w:rsid w:val="00D65A13"/>
    <w:rsid w:val="00D65E3A"/>
    <w:rsid w:val="00D661E4"/>
    <w:rsid w:val="00D666B8"/>
    <w:rsid w:val="00D66C2E"/>
    <w:rsid w:val="00D672AF"/>
    <w:rsid w:val="00D674CF"/>
    <w:rsid w:val="00D67C19"/>
    <w:rsid w:val="00D67F23"/>
    <w:rsid w:val="00D703A0"/>
    <w:rsid w:val="00D703A8"/>
    <w:rsid w:val="00D7187C"/>
    <w:rsid w:val="00D71BD2"/>
    <w:rsid w:val="00D72241"/>
    <w:rsid w:val="00D7275B"/>
    <w:rsid w:val="00D72B01"/>
    <w:rsid w:val="00D72BAF"/>
    <w:rsid w:val="00D72C8F"/>
    <w:rsid w:val="00D72FC3"/>
    <w:rsid w:val="00D731D0"/>
    <w:rsid w:val="00D738D6"/>
    <w:rsid w:val="00D73C02"/>
    <w:rsid w:val="00D74979"/>
    <w:rsid w:val="00D7568E"/>
    <w:rsid w:val="00D777E8"/>
    <w:rsid w:val="00D77838"/>
    <w:rsid w:val="00D8017F"/>
    <w:rsid w:val="00D80274"/>
    <w:rsid w:val="00D80D5D"/>
    <w:rsid w:val="00D811A6"/>
    <w:rsid w:val="00D81F88"/>
    <w:rsid w:val="00D82225"/>
    <w:rsid w:val="00D823E1"/>
    <w:rsid w:val="00D82607"/>
    <w:rsid w:val="00D831FE"/>
    <w:rsid w:val="00D8360F"/>
    <w:rsid w:val="00D836BF"/>
    <w:rsid w:val="00D83BF8"/>
    <w:rsid w:val="00D83C3F"/>
    <w:rsid w:val="00D84FC6"/>
    <w:rsid w:val="00D851BB"/>
    <w:rsid w:val="00D851CE"/>
    <w:rsid w:val="00D85262"/>
    <w:rsid w:val="00D8651A"/>
    <w:rsid w:val="00D8668C"/>
    <w:rsid w:val="00D86CA4"/>
    <w:rsid w:val="00D86E45"/>
    <w:rsid w:val="00D86E5E"/>
    <w:rsid w:val="00D873C5"/>
    <w:rsid w:val="00D874F8"/>
    <w:rsid w:val="00D874FE"/>
    <w:rsid w:val="00D87BC9"/>
    <w:rsid w:val="00D9002E"/>
    <w:rsid w:val="00D90E05"/>
    <w:rsid w:val="00D90E2C"/>
    <w:rsid w:val="00D90F59"/>
    <w:rsid w:val="00D91F25"/>
    <w:rsid w:val="00D927A7"/>
    <w:rsid w:val="00D92E70"/>
    <w:rsid w:val="00D93028"/>
    <w:rsid w:val="00D93093"/>
    <w:rsid w:val="00D930F1"/>
    <w:rsid w:val="00D932B6"/>
    <w:rsid w:val="00D936DB"/>
    <w:rsid w:val="00D938BF"/>
    <w:rsid w:val="00D94472"/>
    <w:rsid w:val="00D9498C"/>
    <w:rsid w:val="00D94B8D"/>
    <w:rsid w:val="00D94EE8"/>
    <w:rsid w:val="00D95438"/>
    <w:rsid w:val="00D954B9"/>
    <w:rsid w:val="00D958B5"/>
    <w:rsid w:val="00D9594B"/>
    <w:rsid w:val="00D95AC8"/>
    <w:rsid w:val="00D95D1A"/>
    <w:rsid w:val="00D96175"/>
    <w:rsid w:val="00D967FD"/>
    <w:rsid w:val="00D96C9D"/>
    <w:rsid w:val="00D96F7B"/>
    <w:rsid w:val="00D97FA8"/>
    <w:rsid w:val="00D97FC8"/>
    <w:rsid w:val="00DA0C61"/>
    <w:rsid w:val="00DA0E24"/>
    <w:rsid w:val="00DA0F37"/>
    <w:rsid w:val="00DA19E8"/>
    <w:rsid w:val="00DA1C81"/>
    <w:rsid w:val="00DA234C"/>
    <w:rsid w:val="00DA2C96"/>
    <w:rsid w:val="00DA2E71"/>
    <w:rsid w:val="00DA3640"/>
    <w:rsid w:val="00DA3795"/>
    <w:rsid w:val="00DA3ED9"/>
    <w:rsid w:val="00DA4108"/>
    <w:rsid w:val="00DA4CA0"/>
    <w:rsid w:val="00DA4D18"/>
    <w:rsid w:val="00DA4DBB"/>
    <w:rsid w:val="00DA55EB"/>
    <w:rsid w:val="00DA5C53"/>
    <w:rsid w:val="00DA5DA6"/>
    <w:rsid w:val="00DA66B0"/>
    <w:rsid w:val="00DA6755"/>
    <w:rsid w:val="00DA6C2C"/>
    <w:rsid w:val="00DA6EF4"/>
    <w:rsid w:val="00DA70C1"/>
    <w:rsid w:val="00DA7385"/>
    <w:rsid w:val="00DA7BA4"/>
    <w:rsid w:val="00DB01CA"/>
    <w:rsid w:val="00DB0747"/>
    <w:rsid w:val="00DB0CF4"/>
    <w:rsid w:val="00DB155A"/>
    <w:rsid w:val="00DB19AB"/>
    <w:rsid w:val="00DB22AB"/>
    <w:rsid w:val="00DB3196"/>
    <w:rsid w:val="00DB32F5"/>
    <w:rsid w:val="00DB396D"/>
    <w:rsid w:val="00DB3EE8"/>
    <w:rsid w:val="00DB40E9"/>
    <w:rsid w:val="00DB4252"/>
    <w:rsid w:val="00DB44AA"/>
    <w:rsid w:val="00DB48A1"/>
    <w:rsid w:val="00DB5964"/>
    <w:rsid w:val="00DB63B2"/>
    <w:rsid w:val="00DB6721"/>
    <w:rsid w:val="00DB67AA"/>
    <w:rsid w:val="00DB7262"/>
    <w:rsid w:val="00DB7454"/>
    <w:rsid w:val="00DB745B"/>
    <w:rsid w:val="00DC1A1F"/>
    <w:rsid w:val="00DC1DC0"/>
    <w:rsid w:val="00DC224D"/>
    <w:rsid w:val="00DC231D"/>
    <w:rsid w:val="00DC371C"/>
    <w:rsid w:val="00DC373F"/>
    <w:rsid w:val="00DC4610"/>
    <w:rsid w:val="00DC46A8"/>
    <w:rsid w:val="00DC4D34"/>
    <w:rsid w:val="00DC5057"/>
    <w:rsid w:val="00DC5267"/>
    <w:rsid w:val="00DC56BC"/>
    <w:rsid w:val="00DC5784"/>
    <w:rsid w:val="00DC5886"/>
    <w:rsid w:val="00DC6562"/>
    <w:rsid w:val="00DC68BD"/>
    <w:rsid w:val="00DC6B15"/>
    <w:rsid w:val="00DC72A0"/>
    <w:rsid w:val="00DC7F02"/>
    <w:rsid w:val="00DD0028"/>
    <w:rsid w:val="00DD155B"/>
    <w:rsid w:val="00DD17D1"/>
    <w:rsid w:val="00DD1B51"/>
    <w:rsid w:val="00DD1BE1"/>
    <w:rsid w:val="00DD22A3"/>
    <w:rsid w:val="00DD235F"/>
    <w:rsid w:val="00DD238E"/>
    <w:rsid w:val="00DD2FA0"/>
    <w:rsid w:val="00DD301C"/>
    <w:rsid w:val="00DD32DA"/>
    <w:rsid w:val="00DD37FF"/>
    <w:rsid w:val="00DD3A38"/>
    <w:rsid w:val="00DD40BE"/>
    <w:rsid w:val="00DD41C7"/>
    <w:rsid w:val="00DD6879"/>
    <w:rsid w:val="00DD6C44"/>
    <w:rsid w:val="00DD757C"/>
    <w:rsid w:val="00DE02D0"/>
    <w:rsid w:val="00DE0C5C"/>
    <w:rsid w:val="00DE0C86"/>
    <w:rsid w:val="00DE0D90"/>
    <w:rsid w:val="00DE0ED6"/>
    <w:rsid w:val="00DE1123"/>
    <w:rsid w:val="00DE14DE"/>
    <w:rsid w:val="00DE1D5D"/>
    <w:rsid w:val="00DE23E7"/>
    <w:rsid w:val="00DE2DF2"/>
    <w:rsid w:val="00DE3632"/>
    <w:rsid w:val="00DE3876"/>
    <w:rsid w:val="00DE3D55"/>
    <w:rsid w:val="00DE416D"/>
    <w:rsid w:val="00DE42A3"/>
    <w:rsid w:val="00DE4652"/>
    <w:rsid w:val="00DE54AE"/>
    <w:rsid w:val="00DE6056"/>
    <w:rsid w:val="00DE6168"/>
    <w:rsid w:val="00DE68B6"/>
    <w:rsid w:val="00DE6A00"/>
    <w:rsid w:val="00DE6FFC"/>
    <w:rsid w:val="00DE7E18"/>
    <w:rsid w:val="00DE7E1F"/>
    <w:rsid w:val="00DE7EA6"/>
    <w:rsid w:val="00DF08F1"/>
    <w:rsid w:val="00DF0C7A"/>
    <w:rsid w:val="00DF0DE7"/>
    <w:rsid w:val="00DF128A"/>
    <w:rsid w:val="00DF1732"/>
    <w:rsid w:val="00DF1C97"/>
    <w:rsid w:val="00DF31F4"/>
    <w:rsid w:val="00DF362F"/>
    <w:rsid w:val="00DF3BA6"/>
    <w:rsid w:val="00DF3C7B"/>
    <w:rsid w:val="00DF3DA0"/>
    <w:rsid w:val="00DF4103"/>
    <w:rsid w:val="00DF43AB"/>
    <w:rsid w:val="00DF4482"/>
    <w:rsid w:val="00DF4B04"/>
    <w:rsid w:val="00DF5358"/>
    <w:rsid w:val="00DF59D6"/>
    <w:rsid w:val="00DF68E5"/>
    <w:rsid w:val="00DF6D23"/>
    <w:rsid w:val="00DF6D3B"/>
    <w:rsid w:val="00DF718F"/>
    <w:rsid w:val="00DF7295"/>
    <w:rsid w:val="00DF761F"/>
    <w:rsid w:val="00DF767D"/>
    <w:rsid w:val="00DF76D7"/>
    <w:rsid w:val="00DF772E"/>
    <w:rsid w:val="00DF7FB5"/>
    <w:rsid w:val="00E00056"/>
    <w:rsid w:val="00E00147"/>
    <w:rsid w:val="00E0060A"/>
    <w:rsid w:val="00E009D5"/>
    <w:rsid w:val="00E00D07"/>
    <w:rsid w:val="00E00E69"/>
    <w:rsid w:val="00E00FB4"/>
    <w:rsid w:val="00E01295"/>
    <w:rsid w:val="00E0246B"/>
    <w:rsid w:val="00E02B43"/>
    <w:rsid w:val="00E02D3E"/>
    <w:rsid w:val="00E031F6"/>
    <w:rsid w:val="00E0392F"/>
    <w:rsid w:val="00E04621"/>
    <w:rsid w:val="00E0491E"/>
    <w:rsid w:val="00E04A57"/>
    <w:rsid w:val="00E04E71"/>
    <w:rsid w:val="00E05C8F"/>
    <w:rsid w:val="00E065A6"/>
    <w:rsid w:val="00E07EDD"/>
    <w:rsid w:val="00E10050"/>
    <w:rsid w:val="00E103D5"/>
    <w:rsid w:val="00E10E09"/>
    <w:rsid w:val="00E10E3D"/>
    <w:rsid w:val="00E113B9"/>
    <w:rsid w:val="00E11688"/>
    <w:rsid w:val="00E120F5"/>
    <w:rsid w:val="00E133A7"/>
    <w:rsid w:val="00E135C6"/>
    <w:rsid w:val="00E13806"/>
    <w:rsid w:val="00E139DE"/>
    <w:rsid w:val="00E14A12"/>
    <w:rsid w:val="00E1577B"/>
    <w:rsid w:val="00E16B7B"/>
    <w:rsid w:val="00E1753B"/>
    <w:rsid w:val="00E17583"/>
    <w:rsid w:val="00E17761"/>
    <w:rsid w:val="00E17BDE"/>
    <w:rsid w:val="00E17ED8"/>
    <w:rsid w:val="00E20238"/>
    <w:rsid w:val="00E2050D"/>
    <w:rsid w:val="00E207D6"/>
    <w:rsid w:val="00E21A07"/>
    <w:rsid w:val="00E21B7B"/>
    <w:rsid w:val="00E21D48"/>
    <w:rsid w:val="00E22C1A"/>
    <w:rsid w:val="00E23C64"/>
    <w:rsid w:val="00E24159"/>
    <w:rsid w:val="00E245F4"/>
    <w:rsid w:val="00E24798"/>
    <w:rsid w:val="00E25431"/>
    <w:rsid w:val="00E25905"/>
    <w:rsid w:val="00E26070"/>
    <w:rsid w:val="00E26130"/>
    <w:rsid w:val="00E26758"/>
    <w:rsid w:val="00E26EED"/>
    <w:rsid w:val="00E275C7"/>
    <w:rsid w:val="00E27A73"/>
    <w:rsid w:val="00E27D8F"/>
    <w:rsid w:val="00E30870"/>
    <w:rsid w:val="00E309C5"/>
    <w:rsid w:val="00E3104D"/>
    <w:rsid w:val="00E31228"/>
    <w:rsid w:val="00E3140B"/>
    <w:rsid w:val="00E3176F"/>
    <w:rsid w:val="00E31CDA"/>
    <w:rsid w:val="00E31E35"/>
    <w:rsid w:val="00E31FE9"/>
    <w:rsid w:val="00E323C5"/>
    <w:rsid w:val="00E32D5B"/>
    <w:rsid w:val="00E32EE6"/>
    <w:rsid w:val="00E33281"/>
    <w:rsid w:val="00E3359C"/>
    <w:rsid w:val="00E33F4B"/>
    <w:rsid w:val="00E3401A"/>
    <w:rsid w:val="00E346A0"/>
    <w:rsid w:val="00E34D96"/>
    <w:rsid w:val="00E3528A"/>
    <w:rsid w:val="00E355C6"/>
    <w:rsid w:val="00E358DD"/>
    <w:rsid w:val="00E35A35"/>
    <w:rsid w:val="00E3624A"/>
    <w:rsid w:val="00E3665C"/>
    <w:rsid w:val="00E3751E"/>
    <w:rsid w:val="00E3784D"/>
    <w:rsid w:val="00E3796C"/>
    <w:rsid w:val="00E37A86"/>
    <w:rsid w:val="00E37D14"/>
    <w:rsid w:val="00E4068B"/>
    <w:rsid w:val="00E406DD"/>
    <w:rsid w:val="00E40789"/>
    <w:rsid w:val="00E40A13"/>
    <w:rsid w:val="00E40B00"/>
    <w:rsid w:val="00E4162A"/>
    <w:rsid w:val="00E4166F"/>
    <w:rsid w:val="00E4224C"/>
    <w:rsid w:val="00E42792"/>
    <w:rsid w:val="00E42B2C"/>
    <w:rsid w:val="00E42B6B"/>
    <w:rsid w:val="00E438BE"/>
    <w:rsid w:val="00E4393D"/>
    <w:rsid w:val="00E43985"/>
    <w:rsid w:val="00E4419A"/>
    <w:rsid w:val="00E445C8"/>
    <w:rsid w:val="00E44739"/>
    <w:rsid w:val="00E44A55"/>
    <w:rsid w:val="00E44B9C"/>
    <w:rsid w:val="00E4543F"/>
    <w:rsid w:val="00E45837"/>
    <w:rsid w:val="00E4706B"/>
    <w:rsid w:val="00E47078"/>
    <w:rsid w:val="00E47968"/>
    <w:rsid w:val="00E47F31"/>
    <w:rsid w:val="00E50A45"/>
    <w:rsid w:val="00E50CF4"/>
    <w:rsid w:val="00E51315"/>
    <w:rsid w:val="00E51B10"/>
    <w:rsid w:val="00E52100"/>
    <w:rsid w:val="00E53CC7"/>
    <w:rsid w:val="00E5431C"/>
    <w:rsid w:val="00E5544B"/>
    <w:rsid w:val="00E559CE"/>
    <w:rsid w:val="00E55DD9"/>
    <w:rsid w:val="00E56372"/>
    <w:rsid w:val="00E57318"/>
    <w:rsid w:val="00E57675"/>
    <w:rsid w:val="00E57CB4"/>
    <w:rsid w:val="00E604C3"/>
    <w:rsid w:val="00E62242"/>
    <w:rsid w:val="00E65576"/>
    <w:rsid w:val="00E657BD"/>
    <w:rsid w:val="00E65C80"/>
    <w:rsid w:val="00E65DD0"/>
    <w:rsid w:val="00E66246"/>
    <w:rsid w:val="00E66796"/>
    <w:rsid w:val="00E6683C"/>
    <w:rsid w:val="00E66C8A"/>
    <w:rsid w:val="00E677B7"/>
    <w:rsid w:val="00E67852"/>
    <w:rsid w:val="00E67A00"/>
    <w:rsid w:val="00E67B66"/>
    <w:rsid w:val="00E67B7C"/>
    <w:rsid w:val="00E7046E"/>
    <w:rsid w:val="00E70F24"/>
    <w:rsid w:val="00E71368"/>
    <w:rsid w:val="00E715AD"/>
    <w:rsid w:val="00E72677"/>
    <w:rsid w:val="00E726F0"/>
    <w:rsid w:val="00E72B5B"/>
    <w:rsid w:val="00E72E50"/>
    <w:rsid w:val="00E73569"/>
    <w:rsid w:val="00E738D0"/>
    <w:rsid w:val="00E73EAC"/>
    <w:rsid w:val="00E745B3"/>
    <w:rsid w:val="00E74ACD"/>
    <w:rsid w:val="00E74B4C"/>
    <w:rsid w:val="00E74FF6"/>
    <w:rsid w:val="00E75BCD"/>
    <w:rsid w:val="00E75BFA"/>
    <w:rsid w:val="00E75D05"/>
    <w:rsid w:val="00E76337"/>
    <w:rsid w:val="00E76B31"/>
    <w:rsid w:val="00E76C8B"/>
    <w:rsid w:val="00E775AF"/>
    <w:rsid w:val="00E77661"/>
    <w:rsid w:val="00E77899"/>
    <w:rsid w:val="00E77C8E"/>
    <w:rsid w:val="00E77F56"/>
    <w:rsid w:val="00E77FF3"/>
    <w:rsid w:val="00E800F8"/>
    <w:rsid w:val="00E804F8"/>
    <w:rsid w:val="00E80501"/>
    <w:rsid w:val="00E80BE2"/>
    <w:rsid w:val="00E8125E"/>
    <w:rsid w:val="00E81F7D"/>
    <w:rsid w:val="00E8245F"/>
    <w:rsid w:val="00E82EB7"/>
    <w:rsid w:val="00E83862"/>
    <w:rsid w:val="00E846E9"/>
    <w:rsid w:val="00E84D72"/>
    <w:rsid w:val="00E8523D"/>
    <w:rsid w:val="00E857C6"/>
    <w:rsid w:val="00E85C4E"/>
    <w:rsid w:val="00E85C6E"/>
    <w:rsid w:val="00E8680A"/>
    <w:rsid w:val="00E86838"/>
    <w:rsid w:val="00E8688A"/>
    <w:rsid w:val="00E874FA"/>
    <w:rsid w:val="00E87534"/>
    <w:rsid w:val="00E8753A"/>
    <w:rsid w:val="00E876E0"/>
    <w:rsid w:val="00E87C34"/>
    <w:rsid w:val="00E87E17"/>
    <w:rsid w:val="00E87FAC"/>
    <w:rsid w:val="00E901A3"/>
    <w:rsid w:val="00E901FE"/>
    <w:rsid w:val="00E903B7"/>
    <w:rsid w:val="00E9069E"/>
    <w:rsid w:val="00E90AB1"/>
    <w:rsid w:val="00E917D1"/>
    <w:rsid w:val="00E91BB1"/>
    <w:rsid w:val="00E92650"/>
    <w:rsid w:val="00E926BA"/>
    <w:rsid w:val="00E9329A"/>
    <w:rsid w:val="00E93602"/>
    <w:rsid w:val="00E936F9"/>
    <w:rsid w:val="00E93889"/>
    <w:rsid w:val="00E93F44"/>
    <w:rsid w:val="00E94A86"/>
    <w:rsid w:val="00E95252"/>
    <w:rsid w:val="00E9601D"/>
    <w:rsid w:val="00E962CB"/>
    <w:rsid w:val="00E96CB7"/>
    <w:rsid w:val="00E97094"/>
    <w:rsid w:val="00E9726D"/>
    <w:rsid w:val="00E9780D"/>
    <w:rsid w:val="00E97858"/>
    <w:rsid w:val="00E97DE5"/>
    <w:rsid w:val="00EA03C1"/>
    <w:rsid w:val="00EA0CD9"/>
    <w:rsid w:val="00EA0E55"/>
    <w:rsid w:val="00EA1105"/>
    <w:rsid w:val="00EA147F"/>
    <w:rsid w:val="00EA1FA5"/>
    <w:rsid w:val="00EA2269"/>
    <w:rsid w:val="00EA25AD"/>
    <w:rsid w:val="00EA28B4"/>
    <w:rsid w:val="00EA2CC3"/>
    <w:rsid w:val="00EA3FFC"/>
    <w:rsid w:val="00EA42A0"/>
    <w:rsid w:val="00EA42A6"/>
    <w:rsid w:val="00EA482A"/>
    <w:rsid w:val="00EA49FF"/>
    <w:rsid w:val="00EA4DDE"/>
    <w:rsid w:val="00EA4DEB"/>
    <w:rsid w:val="00EA4F05"/>
    <w:rsid w:val="00EA53CD"/>
    <w:rsid w:val="00EA5EE1"/>
    <w:rsid w:val="00EA6C92"/>
    <w:rsid w:val="00EA6F86"/>
    <w:rsid w:val="00EA72A3"/>
    <w:rsid w:val="00EA75B4"/>
    <w:rsid w:val="00EA7C3C"/>
    <w:rsid w:val="00EB00AD"/>
    <w:rsid w:val="00EB13C9"/>
    <w:rsid w:val="00EB177C"/>
    <w:rsid w:val="00EB1AD5"/>
    <w:rsid w:val="00EB212B"/>
    <w:rsid w:val="00EB26B8"/>
    <w:rsid w:val="00EB2A33"/>
    <w:rsid w:val="00EB2D65"/>
    <w:rsid w:val="00EB3BA8"/>
    <w:rsid w:val="00EB3D2B"/>
    <w:rsid w:val="00EB4226"/>
    <w:rsid w:val="00EB455F"/>
    <w:rsid w:val="00EB4965"/>
    <w:rsid w:val="00EB4B91"/>
    <w:rsid w:val="00EB55AE"/>
    <w:rsid w:val="00EB55C4"/>
    <w:rsid w:val="00EB59C1"/>
    <w:rsid w:val="00EB5F2C"/>
    <w:rsid w:val="00EB60CC"/>
    <w:rsid w:val="00EB6D80"/>
    <w:rsid w:val="00EB7581"/>
    <w:rsid w:val="00EB7A6A"/>
    <w:rsid w:val="00EC00AF"/>
    <w:rsid w:val="00EC00CA"/>
    <w:rsid w:val="00EC0F7C"/>
    <w:rsid w:val="00EC1112"/>
    <w:rsid w:val="00EC1473"/>
    <w:rsid w:val="00EC18BD"/>
    <w:rsid w:val="00EC1B5F"/>
    <w:rsid w:val="00EC1D53"/>
    <w:rsid w:val="00EC1FCA"/>
    <w:rsid w:val="00EC24BD"/>
    <w:rsid w:val="00EC32F8"/>
    <w:rsid w:val="00EC42A5"/>
    <w:rsid w:val="00EC49CE"/>
    <w:rsid w:val="00EC4A13"/>
    <w:rsid w:val="00EC4D56"/>
    <w:rsid w:val="00EC50CF"/>
    <w:rsid w:val="00EC512C"/>
    <w:rsid w:val="00EC5210"/>
    <w:rsid w:val="00EC593E"/>
    <w:rsid w:val="00EC5F8D"/>
    <w:rsid w:val="00EC654B"/>
    <w:rsid w:val="00EC6619"/>
    <w:rsid w:val="00EC6BD2"/>
    <w:rsid w:val="00EC74BE"/>
    <w:rsid w:val="00EC7660"/>
    <w:rsid w:val="00ED0532"/>
    <w:rsid w:val="00ED1060"/>
    <w:rsid w:val="00ED1288"/>
    <w:rsid w:val="00ED1E5A"/>
    <w:rsid w:val="00ED20C1"/>
    <w:rsid w:val="00ED2286"/>
    <w:rsid w:val="00ED2AA5"/>
    <w:rsid w:val="00ED3CD6"/>
    <w:rsid w:val="00ED445C"/>
    <w:rsid w:val="00ED4CC2"/>
    <w:rsid w:val="00ED4ED9"/>
    <w:rsid w:val="00ED567A"/>
    <w:rsid w:val="00ED5C2F"/>
    <w:rsid w:val="00ED6275"/>
    <w:rsid w:val="00ED703F"/>
    <w:rsid w:val="00ED7059"/>
    <w:rsid w:val="00ED7300"/>
    <w:rsid w:val="00ED7314"/>
    <w:rsid w:val="00ED7331"/>
    <w:rsid w:val="00ED7AD1"/>
    <w:rsid w:val="00EE01F1"/>
    <w:rsid w:val="00EE030F"/>
    <w:rsid w:val="00EE0616"/>
    <w:rsid w:val="00EE0869"/>
    <w:rsid w:val="00EE0A62"/>
    <w:rsid w:val="00EE0BFB"/>
    <w:rsid w:val="00EE1172"/>
    <w:rsid w:val="00EE19BA"/>
    <w:rsid w:val="00EE1C95"/>
    <w:rsid w:val="00EE1FC5"/>
    <w:rsid w:val="00EE25CD"/>
    <w:rsid w:val="00EE29B4"/>
    <w:rsid w:val="00EE2B7A"/>
    <w:rsid w:val="00EE3119"/>
    <w:rsid w:val="00EE3253"/>
    <w:rsid w:val="00EE35FD"/>
    <w:rsid w:val="00EE431B"/>
    <w:rsid w:val="00EE5683"/>
    <w:rsid w:val="00EE58F0"/>
    <w:rsid w:val="00EE599F"/>
    <w:rsid w:val="00EE7480"/>
    <w:rsid w:val="00EE756B"/>
    <w:rsid w:val="00EE7BEC"/>
    <w:rsid w:val="00EE7F8B"/>
    <w:rsid w:val="00EE7F8F"/>
    <w:rsid w:val="00EF0721"/>
    <w:rsid w:val="00EF0DD7"/>
    <w:rsid w:val="00EF0FAA"/>
    <w:rsid w:val="00EF1267"/>
    <w:rsid w:val="00EF1565"/>
    <w:rsid w:val="00EF1634"/>
    <w:rsid w:val="00EF2293"/>
    <w:rsid w:val="00EF252F"/>
    <w:rsid w:val="00EF29B0"/>
    <w:rsid w:val="00EF336B"/>
    <w:rsid w:val="00EF33EA"/>
    <w:rsid w:val="00EF36FA"/>
    <w:rsid w:val="00EF3EBC"/>
    <w:rsid w:val="00EF4551"/>
    <w:rsid w:val="00EF49CC"/>
    <w:rsid w:val="00EF4C5B"/>
    <w:rsid w:val="00EF4F7B"/>
    <w:rsid w:val="00EF4FF5"/>
    <w:rsid w:val="00EF52C9"/>
    <w:rsid w:val="00EF5362"/>
    <w:rsid w:val="00EF5594"/>
    <w:rsid w:val="00EF57BC"/>
    <w:rsid w:val="00EF5D93"/>
    <w:rsid w:val="00EF754B"/>
    <w:rsid w:val="00F00460"/>
    <w:rsid w:val="00F009DD"/>
    <w:rsid w:val="00F01F34"/>
    <w:rsid w:val="00F0260C"/>
    <w:rsid w:val="00F0314B"/>
    <w:rsid w:val="00F0355F"/>
    <w:rsid w:val="00F038F3"/>
    <w:rsid w:val="00F03F52"/>
    <w:rsid w:val="00F04812"/>
    <w:rsid w:val="00F048BB"/>
    <w:rsid w:val="00F04AE8"/>
    <w:rsid w:val="00F05130"/>
    <w:rsid w:val="00F0580A"/>
    <w:rsid w:val="00F059A3"/>
    <w:rsid w:val="00F05AC2"/>
    <w:rsid w:val="00F05AF1"/>
    <w:rsid w:val="00F0640F"/>
    <w:rsid w:val="00F06453"/>
    <w:rsid w:val="00F06A85"/>
    <w:rsid w:val="00F06BA2"/>
    <w:rsid w:val="00F06D31"/>
    <w:rsid w:val="00F07ADF"/>
    <w:rsid w:val="00F1070B"/>
    <w:rsid w:val="00F10AC6"/>
    <w:rsid w:val="00F1108A"/>
    <w:rsid w:val="00F11AEE"/>
    <w:rsid w:val="00F11F8F"/>
    <w:rsid w:val="00F12247"/>
    <w:rsid w:val="00F12912"/>
    <w:rsid w:val="00F1295E"/>
    <w:rsid w:val="00F12EF7"/>
    <w:rsid w:val="00F139B6"/>
    <w:rsid w:val="00F13C9A"/>
    <w:rsid w:val="00F14016"/>
    <w:rsid w:val="00F14B75"/>
    <w:rsid w:val="00F14C2F"/>
    <w:rsid w:val="00F154CA"/>
    <w:rsid w:val="00F155C3"/>
    <w:rsid w:val="00F15801"/>
    <w:rsid w:val="00F158D6"/>
    <w:rsid w:val="00F15CF7"/>
    <w:rsid w:val="00F15E6B"/>
    <w:rsid w:val="00F167C5"/>
    <w:rsid w:val="00F1690D"/>
    <w:rsid w:val="00F16B7E"/>
    <w:rsid w:val="00F17249"/>
    <w:rsid w:val="00F1799C"/>
    <w:rsid w:val="00F17AF4"/>
    <w:rsid w:val="00F20645"/>
    <w:rsid w:val="00F20A0D"/>
    <w:rsid w:val="00F20D9C"/>
    <w:rsid w:val="00F21313"/>
    <w:rsid w:val="00F217B5"/>
    <w:rsid w:val="00F217F3"/>
    <w:rsid w:val="00F2192C"/>
    <w:rsid w:val="00F2206A"/>
    <w:rsid w:val="00F238E0"/>
    <w:rsid w:val="00F23FD8"/>
    <w:rsid w:val="00F243BA"/>
    <w:rsid w:val="00F25287"/>
    <w:rsid w:val="00F25696"/>
    <w:rsid w:val="00F2629A"/>
    <w:rsid w:val="00F26A72"/>
    <w:rsid w:val="00F27132"/>
    <w:rsid w:val="00F272BD"/>
    <w:rsid w:val="00F2798F"/>
    <w:rsid w:val="00F27AB7"/>
    <w:rsid w:val="00F27E64"/>
    <w:rsid w:val="00F30032"/>
    <w:rsid w:val="00F301C4"/>
    <w:rsid w:val="00F30773"/>
    <w:rsid w:val="00F30E2F"/>
    <w:rsid w:val="00F3108B"/>
    <w:rsid w:val="00F3149F"/>
    <w:rsid w:val="00F31DD7"/>
    <w:rsid w:val="00F323E1"/>
    <w:rsid w:val="00F32636"/>
    <w:rsid w:val="00F328E0"/>
    <w:rsid w:val="00F33A9B"/>
    <w:rsid w:val="00F35FF3"/>
    <w:rsid w:val="00F36236"/>
    <w:rsid w:val="00F3749B"/>
    <w:rsid w:val="00F3754F"/>
    <w:rsid w:val="00F37570"/>
    <w:rsid w:val="00F37695"/>
    <w:rsid w:val="00F37E8D"/>
    <w:rsid w:val="00F37FD6"/>
    <w:rsid w:val="00F403C9"/>
    <w:rsid w:val="00F40E97"/>
    <w:rsid w:val="00F41064"/>
    <w:rsid w:val="00F41869"/>
    <w:rsid w:val="00F41FF8"/>
    <w:rsid w:val="00F42965"/>
    <w:rsid w:val="00F436A7"/>
    <w:rsid w:val="00F43DEC"/>
    <w:rsid w:val="00F44172"/>
    <w:rsid w:val="00F444CB"/>
    <w:rsid w:val="00F44EAC"/>
    <w:rsid w:val="00F44F62"/>
    <w:rsid w:val="00F450D7"/>
    <w:rsid w:val="00F452D3"/>
    <w:rsid w:val="00F458DF"/>
    <w:rsid w:val="00F46186"/>
    <w:rsid w:val="00F46823"/>
    <w:rsid w:val="00F46FAD"/>
    <w:rsid w:val="00F478E5"/>
    <w:rsid w:val="00F507BB"/>
    <w:rsid w:val="00F507EB"/>
    <w:rsid w:val="00F50C49"/>
    <w:rsid w:val="00F50D8E"/>
    <w:rsid w:val="00F51713"/>
    <w:rsid w:val="00F52FB5"/>
    <w:rsid w:val="00F53A8D"/>
    <w:rsid w:val="00F53EDA"/>
    <w:rsid w:val="00F554A1"/>
    <w:rsid w:val="00F55522"/>
    <w:rsid w:val="00F55D24"/>
    <w:rsid w:val="00F55D46"/>
    <w:rsid w:val="00F55D61"/>
    <w:rsid w:val="00F5618D"/>
    <w:rsid w:val="00F56548"/>
    <w:rsid w:val="00F56892"/>
    <w:rsid w:val="00F56D92"/>
    <w:rsid w:val="00F56F36"/>
    <w:rsid w:val="00F56FC8"/>
    <w:rsid w:val="00F6093B"/>
    <w:rsid w:val="00F60A70"/>
    <w:rsid w:val="00F60AF6"/>
    <w:rsid w:val="00F60CA2"/>
    <w:rsid w:val="00F6120F"/>
    <w:rsid w:val="00F61461"/>
    <w:rsid w:val="00F61E2F"/>
    <w:rsid w:val="00F61FD9"/>
    <w:rsid w:val="00F62203"/>
    <w:rsid w:val="00F62497"/>
    <w:rsid w:val="00F62501"/>
    <w:rsid w:val="00F625AA"/>
    <w:rsid w:val="00F62DA8"/>
    <w:rsid w:val="00F63B24"/>
    <w:rsid w:val="00F649DA"/>
    <w:rsid w:val="00F64A5A"/>
    <w:rsid w:val="00F64FB2"/>
    <w:rsid w:val="00F65958"/>
    <w:rsid w:val="00F65A2A"/>
    <w:rsid w:val="00F66416"/>
    <w:rsid w:val="00F6642C"/>
    <w:rsid w:val="00F66636"/>
    <w:rsid w:val="00F667E1"/>
    <w:rsid w:val="00F66E7F"/>
    <w:rsid w:val="00F670AA"/>
    <w:rsid w:val="00F672EF"/>
    <w:rsid w:val="00F67513"/>
    <w:rsid w:val="00F701C3"/>
    <w:rsid w:val="00F703D8"/>
    <w:rsid w:val="00F70A96"/>
    <w:rsid w:val="00F70CD4"/>
    <w:rsid w:val="00F70D6B"/>
    <w:rsid w:val="00F70D7A"/>
    <w:rsid w:val="00F7143B"/>
    <w:rsid w:val="00F71B6C"/>
    <w:rsid w:val="00F728AE"/>
    <w:rsid w:val="00F736DB"/>
    <w:rsid w:val="00F73853"/>
    <w:rsid w:val="00F73B05"/>
    <w:rsid w:val="00F73CB3"/>
    <w:rsid w:val="00F7422B"/>
    <w:rsid w:val="00F74DF8"/>
    <w:rsid w:val="00F755A0"/>
    <w:rsid w:val="00F757FB"/>
    <w:rsid w:val="00F7596F"/>
    <w:rsid w:val="00F75A27"/>
    <w:rsid w:val="00F761BF"/>
    <w:rsid w:val="00F76424"/>
    <w:rsid w:val="00F76A98"/>
    <w:rsid w:val="00F7756B"/>
    <w:rsid w:val="00F775BA"/>
    <w:rsid w:val="00F8008B"/>
    <w:rsid w:val="00F8023E"/>
    <w:rsid w:val="00F80AAC"/>
    <w:rsid w:val="00F8172B"/>
    <w:rsid w:val="00F82721"/>
    <w:rsid w:val="00F82A55"/>
    <w:rsid w:val="00F82B05"/>
    <w:rsid w:val="00F82FAC"/>
    <w:rsid w:val="00F832BB"/>
    <w:rsid w:val="00F834AF"/>
    <w:rsid w:val="00F83CDB"/>
    <w:rsid w:val="00F84094"/>
    <w:rsid w:val="00F84A21"/>
    <w:rsid w:val="00F85003"/>
    <w:rsid w:val="00F85030"/>
    <w:rsid w:val="00F852FA"/>
    <w:rsid w:val="00F85C19"/>
    <w:rsid w:val="00F87324"/>
    <w:rsid w:val="00F877BE"/>
    <w:rsid w:val="00F87BC1"/>
    <w:rsid w:val="00F87D11"/>
    <w:rsid w:val="00F90E54"/>
    <w:rsid w:val="00F9113E"/>
    <w:rsid w:val="00F916D9"/>
    <w:rsid w:val="00F917F4"/>
    <w:rsid w:val="00F91E64"/>
    <w:rsid w:val="00F92875"/>
    <w:rsid w:val="00F92889"/>
    <w:rsid w:val="00F933AB"/>
    <w:rsid w:val="00F939B5"/>
    <w:rsid w:val="00F94709"/>
    <w:rsid w:val="00F94A31"/>
    <w:rsid w:val="00F94D06"/>
    <w:rsid w:val="00F94DFC"/>
    <w:rsid w:val="00F94E8F"/>
    <w:rsid w:val="00F95743"/>
    <w:rsid w:val="00F95E7B"/>
    <w:rsid w:val="00F96183"/>
    <w:rsid w:val="00F96B7F"/>
    <w:rsid w:val="00F96C9D"/>
    <w:rsid w:val="00F97E0B"/>
    <w:rsid w:val="00F97F9E"/>
    <w:rsid w:val="00FA05C4"/>
    <w:rsid w:val="00FA0915"/>
    <w:rsid w:val="00FA0E5F"/>
    <w:rsid w:val="00FA106D"/>
    <w:rsid w:val="00FA124C"/>
    <w:rsid w:val="00FA1361"/>
    <w:rsid w:val="00FA1FAC"/>
    <w:rsid w:val="00FA29AE"/>
    <w:rsid w:val="00FA32C0"/>
    <w:rsid w:val="00FA3E78"/>
    <w:rsid w:val="00FA3EB0"/>
    <w:rsid w:val="00FA3EF2"/>
    <w:rsid w:val="00FA4415"/>
    <w:rsid w:val="00FA46B4"/>
    <w:rsid w:val="00FA4C11"/>
    <w:rsid w:val="00FA5117"/>
    <w:rsid w:val="00FA520B"/>
    <w:rsid w:val="00FA5232"/>
    <w:rsid w:val="00FA52BF"/>
    <w:rsid w:val="00FA52C4"/>
    <w:rsid w:val="00FA52C5"/>
    <w:rsid w:val="00FA5953"/>
    <w:rsid w:val="00FA5C5B"/>
    <w:rsid w:val="00FA62EA"/>
    <w:rsid w:val="00FA6531"/>
    <w:rsid w:val="00FA6789"/>
    <w:rsid w:val="00FA6CE8"/>
    <w:rsid w:val="00FA70D7"/>
    <w:rsid w:val="00FA7DC2"/>
    <w:rsid w:val="00FB05E0"/>
    <w:rsid w:val="00FB07EC"/>
    <w:rsid w:val="00FB0E24"/>
    <w:rsid w:val="00FB180F"/>
    <w:rsid w:val="00FB18EE"/>
    <w:rsid w:val="00FB19BE"/>
    <w:rsid w:val="00FB1E87"/>
    <w:rsid w:val="00FB1F68"/>
    <w:rsid w:val="00FB2820"/>
    <w:rsid w:val="00FB2B6D"/>
    <w:rsid w:val="00FB2E9A"/>
    <w:rsid w:val="00FB2F12"/>
    <w:rsid w:val="00FB353F"/>
    <w:rsid w:val="00FB3977"/>
    <w:rsid w:val="00FB3E94"/>
    <w:rsid w:val="00FB4169"/>
    <w:rsid w:val="00FB4844"/>
    <w:rsid w:val="00FB4947"/>
    <w:rsid w:val="00FB4E2A"/>
    <w:rsid w:val="00FB500D"/>
    <w:rsid w:val="00FB52A3"/>
    <w:rsid w:val="00FB544C"/>
    <w:rsid w:val="00FB5BBB"/>
    <w:rsid w:val="00FB62EE"/>
    <w:rsid w:val="00FB64D1"/>
    <w:rsid w:val="00FB66B3"/>
    <w:rsid w:val="00FB69E6"/>
    <w:rsid w:val="00FB7396"/>
    <w:rsid w:val="00FB7BCB"/>
    <w:rsid w:val="00FB7BFB"/>
    <w:rsid w:val="00FB7CD4"/>
    <w:rsid w:val="00FB7EC4"/>
    <w:rsid w:val="00FC084B"/>
    <w:rsid w:val="00FC08D3"/>
    <w:rsid w:val="00FC0A28"/>
    <w:rsid w:val="00FC0B78"/>
    <w:rsid w:val="00FC0BFB"/>
    <w:rsid w:val="00FC0E21"/>
    <w:rsid w:val="00FC1031"/>
    <w:rsid w:val="00FC10CC"/>
    <w:rsid w:val="00FC22C4"/>
    <w:rsid w:val="00FC2AC8"/>
    <w:rsid w:val="00FC2C10"/>
    <w:rsid w:val="00FC3284"/>
    <w:rsid w:val="00FC42B8"/>
    <w:rsid w:val="00FC45D2"/>
    <w:rsid w:val="00FC4959"/>
    <w:rsid w:val="00FC4A4D"/>
    <w:rsid w:val="00FC4BD7"/>
    <w:rsid w:val="00FC4C61"/>
    <w:rsid w:val="00FC4EAD"/>
    <w:rsid w:val="00FC5291"/>
    <w:rsid w:val="00FC5311"/>
    <w:rsid w:val="00FC5644"/>
    <w:rsid w:val="00FC5928"/>
    <w:rsid w:val="00FC5BF5"/>
    <w:rsid w:val="00FC746E"/>
    <w:rsid w:val="00FC748C"/>
    <w:rsid w:val="00FC77E2"/>
    <w:rsid w:val="00FC7B71"/>
    <w:rsid w:val="00FC7D7E"/>
    <w:rsid w:val="00FD06D4"/>
    <w:rsid w:val="00FD1555"/>
    <w:rsid w:val="00FD1CAB"/>
    <w:rsid w:val="00FD2099"/>
    <w:rsid w:val="00FD21C3"/>
    <w:rsid w:val="00FD2AEE"/>
    <w:rsid w:val="00FD300A"/>
    <w:rsid w:val="00FD3220"/>
    <w:rsid w:val="00FD3819"/>
    <w:rsid w:val="00FD3AF3"/>
    <w:rsid w:val="00FD3C27"/>
    <w:rsid w:val="00FD444C"/>
    <w:rsid w:val="00FD47C8"/>
    <w:rsid w:val="00FD4A53"/>
    <w:rsid w:val="00FD4DB2"/>
    <w:rsid w:val="00FD572C"/>
    <w:rsid w:val="00FD5C43"/>
    <w:rsid w:val="00FD5D84"/>
    <w:rsid w:val="00FD6509"/>
    <w:rsid w:val="00FD7CE9"/>
    <w:rsid w:val="00FD7D0E"/>
    <w:rsid w:val="00FD7ECD"/>
    <w:rsid w:val="00FE0A25"/>
    <w:rsid w:val="00FE0C9F"/>
    <w:rsid w:val="00FE0D28"/>
    <w:rsid w:val="00FE0FAD"/>
    <w:rsid w:val="00FE1621"/>
    <w:rsid w:val="00FE1D0B"/>
    <w:rsid w:val="00FE224C"/>
    <w:rsid w:val="00FE37D5"/>
    <w:rsid w:val="00FE3D73"/>
    <w:rsid w:val="00FE3F6F"/>
    <w:rsid w:val="00FE49BF"/>
    <w:rsid w:val="00FE52AB"/>
    <w:rsid w:val="00FE59E0"/>
    <w:rsid w:val="00FE5BAD"/>
    <w:rsid w:val="00FE604F"/>
    <w:rsid w:val="00FE6655"/>
    <w:rsid w:val="00FE6730"/>
    <w:rsid w:val="00FE72E1"/>
    <w:rsid w:val="00FE73FF"/>
    <w:rsid w:val="00FE792A"/>
    <w:rsid w:val="00FE7AC9"/>
    <w:rsid w:val="00FF00D8"/>
    <w:rsid w:val="00FF0166"/>
    <w:rsid w:val="00FF0542"/>
    <w:rsid w:val="00FF0F33"/>
    <w:rsid w:val="00FF1A86"/>
    <w:rsid w:val="00FF1AEE"/>
    <w:rsid w:val="00FF2179"/>
    <w:rsid w:val="00FF35D2"/>
    <w:rsid w:val="00FF3993"/>
    <w:rsid w:val="00FF3AF8"/>
    <w:rsid w:val="00FF3D41"/>
    <w:rsid w:val="00FF3E30"/>
    <w:rsid w:val="00FF4958"/>
    <w:rsid w:val="00FF4EC9"/>
    <w:rsid w:val="00FF4FA1"/>
    <w:rsid w:val="00FF54A6"/>
    <w:rsid w:val="00FF5B7B"/>
    <w:rsid w:val="00FF601D"/>
    <w:rsid w:val="00FF6546"/>
    <w:rsid w:val="00FF68FF"/>
    <w:rsid w:val="00FF70D1"/>
    <w:rsid w:val="00FF77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210858"/>
    <w:pPr>
      <w:tabs>
        <w:tab w:val="clear" w:pos="8221"/>
        <w:tab w:val="left" w:pos="630"/>
      </w:tabs>
      <w:spacing w:before="0"/>
      <w:ind w:left="540" w:right="0" w:firstLine="0"/>
      <w:jc w:val="both"/>
    </w:pPr>
    <w:rPr>
      <w:rFonts w:cs="Angsana New"/>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CD7FE0"/>
    <w:pPr>
      <w:spacing w:after="0" w:line="240" w:lineRule="atLeast"/>
      <w:ind w:left="539" w:right="-28"/>
      <w:jc w:val="both"/>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D7FE0"/>
    <w:rPr>
      <w:bCs/>
      <w:i/>
      <w:iCs/>
      <w:sz w:val="22"/>
      <w:szCs w:val="22"/>
      <w:lang w:val="x-none" w:eastAsia="en-GB"/>
    </w:rPr>
  </w:style>
  <w:style w:type="paragraph" w:customStyle="1" w:styleId="AccPolicyalternative">
    <w:name w:val="Acc Policy alternative"/>
    <w:basedOn w:val="AccPolicysubhead"/>
    <w:link w:val="AccPolicyalternativeChar"/>
    <w:autoRedefine/>
    <w:rsid w:val="0098020F"/>
  </w:style>
  <w:style w:type="character" w:customStyle="1" w:styleId="AccPolicyalternativeChar">
    <w:name w:val="Acc Policy alternative Char"/>
    <w:link w:val="AccPolicyalternative"/>
    <w:rsid w:val="0098020F"/>
    <w:rPr>
      <w:bCs/>
      <w:i/>
      <w:iCs/>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AU" w:eastAsia="x-none" w:bidi="ar-SA"/>
    </w:rPr>
  </w:style>
  <w:style w:type="character" w:customStyle="1" w:styleId="Heading1Char1">
    <w:name w:val="Heading 1 Char1"/>
    <w:link w:val="Heading1"/>
    <w:uiPriority w:val="99"/>
    <w:rsid w:val="00C766E6"/>
    <w:rPr>
      <w:b/>
      <w:sz w:val="24"/>
      <w:lang w:val="en-AU"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D62972"/>
    <w:rPr>
      <w:rFonts w:ascii="Arial" w:hAnsi="Arial"/>
      <w:dstrike w:val="0"/>
      <w:noProof w:val="0"/>
      <w:color w:val="auto"/>
      <w:spacing w:val="0"/>
      <w:w w:val="100"/>
      <w:position w:val="0"/>
      <w:sz w:val="14"/>
      <w:szCs w:val="14"/>
      <w:u w:val="none"/>
      <w:vertAlign w:val="baseline"/>
      <w:lang w:val="en-US"/>
    </w:rPr>
  </w:style>
  <w:style w:type="character" w:customStyle="1" w:styleId="FootnoteTextChar">
    <w:name w:val="Footnote Text Char"/>
    <w:aliases w:val="ft Char"/>
    <w:link w:val="FootnoteText"/>
    <w:semiHidden/>
    <w:locked/>
    <w:rsid w:val="00904E74"/>
    <w:rPr>
      <w:sz w:val="18"/>
      <w:lang w:val="en-GB" w:bidi="ar-SA"/>
    </w:rPr>
  </w:style>
  <w:style w:type="paragraph" w:customStyle="1" w:styleId="Pa18">
    <w:name w:val="Pa18"/>
    <w:basedOn w:val="Normal"/>
    <w:next w:val="Normal"/>
    <w:uiPriority w:val="99"/>
    <w:rsid w:val="00695BD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blockChar">
    <w:name w:val="block Char"/>
    <w:aliases w:val="b Char"/>
    <w:link w:val="block"/>
    <w:locked/>
    <w:rsid w:val="00BB2A07"/>
    <w:rPr>
      <w:sz w:val="22"/>
      <w:lang w:val="en-A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210858"/>
    <w:pPr>
      <w:tabs>
        <w:tab w:val="clear" w:pos="8221"/>
        <w:tab w:val="left" w:pos="630"/>
      </w:tabs>
      <w:spacing w:before="0"/>
      <w:ind w:left="540" w:right="0" w:firstLine="0"/>
      <w:jc w:val="both"/>
    </w:pPr>
    <w:rPr>
      <w:rFonts w:cs="Angsana New"/>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CD7FE0"/>
    <w:pPr>
      <w:spacing w:after="0" w:line="240" w:lineRule="atLeast"/>
      <w:ind w:left="539" w:right="-28"/>
      <w:jc w:val="both"/>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D7FE0"/>
    <w:rPr>
      <w:bCs/>
      <w:i/>
      <w:iCs/>
      <w:sz w:val="22"/>
      <w:szCs w:val="22"/>
      <w:lang w:val="x-none" w:eastAsia="en-GB"/>
    </w:rPr>
  </w:style>
  <w:style w:type="paragraph" w:customStyle="1" w:styleId="AccPolicyalternative">
    <w:name w:val="Acc Policy alternative"/>
    <w:basedOn w:val="AccPolicysubhead"/>
    <w:link w:val="AccPolicyalternativeChar"/>
    <w:autoRedefine/>
    <w:rsid w:val="0098020F"/>
  </w:style>
  <w:style w:type="character" w:customStyle="1" w:styleId="AccPolicyalternativeChar">
    <w:name w:val="Acc Policy alternative Char"/>
    <w:link w:val="AccPolicyalternative"/>
    <w:rsid w:val="0098020F"/>
    <w:rPr>
      <w:bCs/>
      <w:i/>
      <w:iCs/>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AU" w:eastAsia="x-none" w:bidi="ar-SA"/>
    </w:rPr>
  </w:style>
  <w:style w:type="character" w:customStyle="1" w:styleId="Heading1Char1">
    <w:name w:val="Heading 1 Char1"/>
    <w:link w:val="Heading1"/>
    <w:uiPriority w:val="99"/>
    <w:rsid w:val="00C766E6"/>
    <w:rPr>
      <w:b/>
      <w:sz w:val="24"/>
      <w:lang w:val="en-AU"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D62972"/>
    <w:rPr>
      <w:rFonts w:ascii="Arial" w:hAnsi="Arial"/>
      <w:dstrike w:val="0"/>
      <w:noProof w:val="0"/>
      <w:color w:val="auto"/>
      <w:spacing w:val="0"/>
      <w:w w:val="100"/>
      <w:position w:val="0"/>
      <w:sz w:val="14"/>
      <w:szCs w:val="14"/>
      <w:u w:val="none"/>
      <w:vertAlign w:val="baseline"/>
      <w:lang w:val="en-US"/>
    </w:rPr>
  </w:style>
  <w:style w:type="character" w:customStyle="1" w:styleId="FootnoteTextChar">
    <w:name w:val="Footnote Text Char"/>
    <w:aliases w:val="ft Char"/>
    <w:link w:val="FootnoteText"/>
    <w:semiHidden/>
    <w:locked/>
    <w:rsid w:val="00904E74"/>
    <w:rPr>
      <w:sz w:val="18"/>
      <w:lang w:val="en-GB" w:bidi="ar-SA"/>
    </w:rPr>
  </w:style>
  <w:style w:type="paragraph" w:customStyle="1" w:styleId="Pa18">
    <w:name w:val="Pa18"/>
    <w:basedOn w:val="Normal"/>
    <w:next w:val="Normal"/>
    <w:uiPriority w:val="99"/>
    <w:rsid w:val="00695BD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blockChar">
    <w:name w:val="block Char"/>
    <w:aliases w:val="b Char"/>
    <w:link w:val="block"/>
    <w:locked/>
    <w:rsid w:val="00BB2A07"/>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57907">
      <w:bodyDiv w:val="1"/>
      <w:marLeft w:val="0"/>
      <w:marRight w:val="0"/>
      <w:marTop w:val="0"/>
      <w:marBottom w:val="0"/>
      <w:divBdr>
        <w:top w:val="none" w:sz="0" w:space="0" w:color="auto"/>
        <w:left w:val="none" w:sz="0" w:space="0" w:color="auto"/>
        <w:bottom w:val="none" w:sz="0" w:space="0" w:color="auto"/>
        <w:right w:val="none" w:sz="0" w:space="0" w:color="auto"/>
      </w:divBdr>
    </w:div>
    <w:div w:id="743452204">
      <w:bodyDiv w:val="1"/>
      <w:marLeft w:val="0"/>
      <w:marRight w:val="0"/>
      <w:marTop w:val="0"/>
      <w:marBottom w:val="0"/>
      <w:divBdr>
        <w:top w:val="none" w:sz="0" w:space="0" w:color="auto"/>
        <w:left w:val="none" w:sz="0" w:space="0" w:color="auto"/>
        <w:bottom w:val="none" w:sz="0" w:space="0" w:color="auto"/>
        <w:right w:val="none" w:sz="0" w:space="0" w:color="auto"/>
      </w:divBdr>
    </w:div>
    <w:div w:id="774521903">
      <w:bodyDiv w:val="1"/>
      <w:marLeft w:val="0"/>
      <w:marRight w:val="0"/>
      <w:marTop w:val="0"/>
      <w:marBottom w:val="0"/>
      <w:divBdr>
        <w:top w:val="none" w:sz="0" w:space="0" w:color="auto"/>
        <w:left w:val="none" w:sz="0" w:space="0" w:color="auto"/>
        <w:bottom w:val="none" w:sz="0" w:space="0" w:color="auto"/>
        <w:right w:val="none" w:sz="0" w:space="0" w:color="auto"/>
      </w:divBdr>
    </w:div>
    <w:div w:id="807865567">
      <w:bodyDiv w:val="1"/>
      <w:marLeft w:val="0"/>
      <w:marRight w:val="0"/>
      <w:marTop w:val="0"/>
      <w:marBottom w:val="0"/>
      <w:divBdr>
        <w:top w:val="none" w:sz="0" w:space="0" w:color="auto"/>
        <w:left w:val="none" w:sz="0" w:space="0" w:color="auto"/>
        <w:bottom w:val="none" w:sz="0" w:space="0" w:color="auto"/>
        <w:right w:val="none" w:sz="0" w:space="0" w:color="auto"/>
      </w:divBdr>
    </w:div>
    <w:div w:id="833299607">
      <w:bodyDiv w:val="1"/>
      <w:marLeft w:val="0"/>
      <w:marRight w:val="0"/>
      <w:marTop w:val="0"/>
      <w:marBottom w:val="0"/>
      <w:divBdr>
        <w:top w:val="none" w:sz="0" w:space="0" w:color="auto"/>
        <w:left w:val="none" w:sz="0" w:space="0" w:color="auto"/>
        <w:bottom w:val="none" w:sz="0" w:space="0" w:color="auto"/>
        <w:right w:val="none" w:sz="0" w:space="0" w:color="auto"/>
      </w:divBdr>
    </w:div>
    <w:div w:id="1051268509">
      <w:bodyDiv w:val="1"/>
      <w:marLeft w:val="0"/>
      <w:marRight w:val="0"/>
      <w:marTop w:val="0"/>
      <w:marBottom w:val="0"/>
      <w:divBdr>
        <w:top w:val="none" w:sz="0" w:space="0" w:color="auto"/>
        <w:left w:val="none" w:sz="0" w:space="0" w:color="auto"/>
        <w:bottom w:val="none" w:sz="0" w:space="0" w:color="auto"/>
        <w:right w:val="none" w:sz="0" w:space="0" w:color="auto"/>
      </w:divBdr>
    </w:div>
    <w:div w:id="1090539330">
      <w:bodyDiv w:val="1"/>
      <w:marLeft w:val="0"/>
      <w:marRight w:val="0"/>
      <w:marTop w:val="0"/>
      <w:marBottom w:val="0"/>
      <w:divBdr>
        <w:top w:val="none" w:sz="0" w:space="0" w:color="auto"/>
        <w:left w:val="none" w:sz="0" w:space="0" w:color="auto"/>
        <w:bottom w:val="none" w:sz="0" w:space="0" w:color="auto"/>
        <w:right w:val="none" w:sz="0" w:space="0" w:color="auto"/>
      </w:divBdr>
    </w:div>
    <w:div w:id="1217156911">
      <w:bodyDiv w:val="1"/>
      <w:marLeft w:val="0"/>
      <w:marRight w:val="0"/>
      <w:marTop w:val="0"/>
      <w:marBottom w:val="0"/>
      <w:divBdr>
        <w:top w:val="none" w:sz="0" w:space="0" w:color="auto"/>
        <w:left w:val="none" w:sz="0" w:space="0" w:color="auto"/>
        <w:bottom w:val="none" w:sz="0" w:space="0" w:color="auto"/>
        <w:right w:val="none" w:sz="0" w:space="0" w:color="auto"/>
      </w:divBdr>
    </w:div>
    <w:div w:id="1320888602">
      <w:bodyDiv w:val="1"/>
      <w:marLeft w:val="0"/>
      <w:marRight w:val="0"/>
      <w:marTop w:val="0"/>
      <w:marBottom w:val="0"/>
      <w:divBdr>
        <w:top w:val="none" w:sz="0" w:space="0" w:color="auto"/>
        <w:left w:val="none" w:sz="0" w:space="0" w:color="auto"/>
        <w:bottom w:val="none" w:sz="0" w:space="0" w:color="auto"/>
        <w:right w:val="none" w:sz="0" w:space="0" w:color="auto"/>
      </w:divBdr>
    </w:div>
    <w:div w:id="1323199230">
      <w:bodyDiv w:val="1"/>
      <w:marLeft w:val="0"/>
      <w:marRight w:val="0"/>
      <w:marTop w:val="0"/>
      <w:marBottom w:val="0"/>
      <w:divBdr>
        <w:top w:val="none" w:sz="0" w:space="0" w:color="auto"/>
        <w:left w:val="none" w:sz="0" w:space="0" w:color="auto"/>
        <w:bottom w:val="none" w:sz="0" w:space="0" w:color="auto"/>
        <w:right w:val="none" w:sz="0" w:space="0" w:color="auto"/>
      </w:divBdr>
    </w:div>
    <w:div w:id="1335256196">
      <w:bodyDiv w:val="1"/>
      <w:marLeft w:val="0"/>
      <w:marRight w:val="0"/>
      <w:marTop w:val="0"/>
      <w:marBottom w:val="0"/>
      <w:divBdr>
        <w:top w:val="none" w:sz="0" w:space="0" w:color="auto"/>
        <w:left w:val="none" w:sz="0" w:space="0" w:color="auto"/>
        <w:bottom w:val="none" w:sz="0" w:space="0" w:color="auto"/>
        <w:right w:val="none" w:sz="0" w:space="0" w:color="auto"/>
      </w:divBdr>
    </w:div>
    <w:div w:id="1352730637">
      <w:bodyDiv w:val="1"/>
      <w:marLeft w:val="0"/>
      <w:marRight w:val="0"/>
      <w:marTop w:val="0"/>
      <w:marBottom w:val="0"/>
      <w:divBdr>
        <w:top w:val="none" w:sz="0" w:space="0" w:color="auto"/>
        <w:left w:val="none" w:sz="0" w:space="0" w:color="auto"/>
        <w:bottom w:val="none" w:sz="0" w:space="0" w:color="auto"/>
        <w:right w:val="none" w:sz="0" w:space="0" w:color="auto"/>
      </w:divBdr>
    </w:div>
    <w:div w:id="1495220046">
      <w:bodyDiv w:val="1"/>
      <w:marLeft w:val="0"/>
      <w:marRight w:val="0"/>
      <w:marTop w:val="0"/>
      <w:marBottom w:val="0"/>
      <w:divBdr>
        <w:top w:val="none" w:sz="0" w:space="0" w:color="auto"/>
        <w:left w:val="none" w:sz="0" w:space="0" w:color="auto"/>
        <w:bottom w:val="none" w:sz="0" w:space="0" w:color="auto"/>
        <w:right w:val="none" w:sz="0" w:space="0" w:color="auto"/>
      </w:divBdr>
    </w:div>
    <w:div w:id="1506823222">
      <w:bodyDiv w:val="1"/>
      <w:marLeft w:val="0"/>
      <w:marRight w:val="0"/>
      <w:marTop w:val="0"/>
      <w:marBottom w:val="0"/>
      <w:divBdr>
        <w:top w:val="none" w:sz="0" w:space="0" w:color="auto"/>
        <w:left w:val="none" w:sz="0" w:space="0" w:color="auto"/>
        <w:bottom w:val="none" w:sz="0" w:space="0" w:color="auto"/>
        <w:right w:val="none" w:sz="0" w:space="0" w:color="auto"/>
      </w:divBdr>
    </w:div>
    <w:div w:id="1518542443">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984700243">
      <w:bodyDiv w:val="1"/>
      <w:marLeft w:val="0"/>
      <w:marRight w:val="0"/>
      <w:marTop w:val="0"/>
      <w:marBottom w:val="0"/>
      <w:divBdr>
        <w:top w:val="none" w:sz="0" w:space="0" w:color="auto"/>
        <w:left w:val="none" w:sz="0" w:space="0" w:color="auto"/>
        <w:bottom w:val="none" w:sz="0" w:space="0" w:color="auto"/>
        <w:right w:val="none" w:sz="0" w:space="0" w:color="auto"/>
      </w:divBdr>
    </w:div>
    <w:div w:id="2114741668">
      <w:bodyDiv w:val="1"/>
      <w:marLeft w:val="0"/>
      <w:marRight w:val="0"/>
      <w:marTop w:val="0"/>
      <w:marBottom w:val="0"/>
      <w:divBdr>
        <w:top w:val="none" w:sz="0" w:space="0" w:color="auto"/>
        <w:left w:val="none" w:sz="0" w:space="0" w:color="auto"/>
        <w:bottom w:val="none" w:sz="0" w:space="0" w:color="auto"/>
        <w:right w:val="none" w:sz="0" w:space="0" w:color="auto"/>
      </w:divBdr>
    </w:div>
    <w:div w:id="213058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CB368-6577-448A-B0CD-353AA347C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6</Pages>
  <Words>2175</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Suwannee Wacharapaskorn</cp:lastModifiedBy>
  <cp:revision>4</cp:revision>
  <cp:lastPrinted>2019-05-14T13:43:00Z</cp:lastPrinted>
  <dcterms:created xsi:type="dcterms:W3CDTF">2019-05-16T07:37:00Z</dcterms:created>
  <dcterms:modified xsi:type="dcterms:W3CDTF">2019-05-16T13:04:00Z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