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55BE07" w14:textId="77777777" w:rsidR="00B44E1E" w:rsidRDefault="00B44E1E" w:rsidP="00AF2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hint="cs"/>
          <w:sz w:val="30"/>
          <w:szCs w:val="30"/>
          <w:cs/>
        </w:rPr>
      </w:pPr>
      <w:bookmarkStart w:id="0" w:name="Title"/>
    </w:p>
    <w:p w14:paraId="5567F97E" w14:textId="77777777" w:rsidR="001D618C" w:rsidRPr="00985A84" w:rsidRDefault="001D618C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10DB46A5" w14:textId="77777777" w:rsidR="001D74FF" w:rsidRPr="00985A84" w:rsidRDefault="001D74FF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731E2AF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5FD23CFF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1F7AF248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AAD805C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7D2218D8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202004FE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076C34C1" w14:textId="77777777" w:rsidR="001B16E3" w:rsidRDefault="001B16E3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5D309798" w14:textId="77777777" w:rsidR="00B44E1E" w:rsidRPr="00985A84" w:rsidRDefault="00B44E1E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2C348700" w14:textId="77777777" w:rsidR="001D618C" w:rsidRPr="00C52C41" w:rsidRDefault="001D618C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bookmarkStart w:id="1" w:name="Start"/>
      <w:bookmarkEnd w:id="1"/>
      <w:r w:rsidRPr="00C52C41">
        <w:rPr>
          <w:rFonts w:ascii="Angsana New" w:hAnsi="Angsana New"/>
          <w:b/>
          <w:bCs/>
          <w:sz w:val="52"/>
          <w:szCs w:val="52"/>
          <w:cs/>
        </w:rPr>
        <w:t>บริษัท ลัคกี้เท็คซ์</w:t>
      </w:r>
      <w:bookmarkStart w:id="2" w:name="SubTitle"/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C52C41">
        <w:rPr>
          <w:rFonts w:ascii="Angsana New" w:hAnsi="Angsana New"/>
          <w:b/>
          <w:bCs/>
          <w:sz w:val="52"/>
          <w:szCs w:val="52"/>
        </w:rPr>
        <w:t>(</w:t>
      </w:r>
      <w:r w:rsidRPr="00C52C41">
        <w:rPr>
          <w:rFonts w:ascii="Angsana New" w:hAnsi="Angsana New"/>
          <w:b/>
          <w:bCs/>
          <w:sz w:val="52"/>
          <w:szCs w:val="52"/>
          <w:cs/>
        </w:rPr>
        <w:t>ไทย</w:t>
      </w:r>
      <w:r w:rsidRPr="00C52C41">
        <w:rPr>
          <w:rFonts w:ascii="Angsana New" w:hAnsi="Angsana New"/>
          <w:b/>
          <w:bCs/>
          <w:sz w:val="52"/>
          <w:szCs w:val="52"/>
        </w:rPr>
        <w:t xml:space="preserve">) </w:t>
      </w:r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จำกัด </w:t>
      </w:r>
      <w:r w:rsidRPr="00C52C41">
        <w:rPr>
          <w:rFonts w:ascii="Angsana New" w:hAnsi="Angsana New"/>
          <w:b/>
          <w:bCs/>
          <w:sz w:val="52"/>
          <w:szCs w:val="52"/>
        </w:rPr>
        <w:t>(</w:t>
      </w:r>
      <w:r w:rsidRPr="00C52C41">
        <w:rPr>
          <w:rFonts w:ascii="Angsana New" w:hAnsi="Angsana New"/>
          <w:b/>
          <w:bCs/>
          <w:sz w:val="52"/>
          <w:szCs w:val="52"/>
          <w:cs/>
        </w:rPr>
        <w:t>มหาชน</w:t>
      </w:r>
      <w:bookmarkEnd w:id="0"/>
      <w:r w:rsidR="00D361B7" w:rsidRPr="00C52C41">
        <w:rPr>
          <w:rFonts w:ascii="Angsana New" w:hAnsi="Angsana New"/>
          <w:b/>
          <w:bCs/>
          <w:sz w:val="52"/>
          <w:szCs w:val="52"/>
        </w:rPr>
        <w:t>)</w:t>
      </w:r>
    </w:p>
    <w:p w14:paraId="762BCA3D" w14:textId="77777777" w:rsidR="001B16E3" w:rsidRPr="007C719A" w:rsidRDefault="001B16E3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20"/>
          <w:szCs w:val="20"/>
        </w:rPr>
      </w:pPr>
    </w:p>
    <w:bookmarkEnd w:id="2"/>
    <w:p w14:paraId="08FA6BB1" w14:textId="7C177C21" w:rsidR="007C719A" w:rsidRPr="000D7E98" w:rsidRDefault="007C719A" w:rsidP="007C719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D7E98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</w:t>
      </w:r>
      <w:r w:rsidR="0006078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เงิน</w:t>
      </w:r>
      <w:r w:rsidR="00594B7C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="00594B7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ปี</w:t>
      </w:r>
      <w:r w:rsidRPr="000D7E9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0D7E98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0D7E98">
        <w:rPr>
          <w:rFonts w:ascii="Angsana New" w:hAnsi="Angsana New" w:cs="Angsana New"/>
          <w:b w:val="0"/>
          <w:bCs w:val="0"/>
          <w:sz w:val="32"/>
          <w:szCs w:val="32"/>
          <w:cs/>
        </w:rPr>
        <w:t>มีนาคม</w:t>
      </w:r>
      <w:r w:rsidRPr="000D7E98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5A5A90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7F5AAE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14:paraId="0A021D93" w14:textId="77777777" w:rsidR="007C719A" w:rsidRPr="000D7E98" w:rsidRDefault="007C719A" w:rsidP="007C719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0D7E9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E3553B1" w14:textId="77777777" w:rsidR="007C719A" w:rsidRPr="000D7E98" w:rsidRDefault="007C719A" w:rsidP="007C719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D7E9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06078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0D7E98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ED86520" w14:textId="77777777" w:rsidR="00804CAF" w:rsidRPr="00C52C41" w:rsidRDefault="00804CAF" w:rsidP="00C103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  <w:sectPr w:rsidR="00804CAF" w:rsidRPr="00C52C41" w:rsidSect="00C87E31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6338C20" w14:textId="77777777" w:rsidR="00695F55" w:rsidRPr="00D33278" w:rsidRDefault="00695F55" w:rsidP="004C2CF4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  <w:sz w:val="32"/>
          <w:szCs w:val="32"/>
        </w:rPr>
      </w:pPr>
    </w:p>
    <w:p w14:paraId="02936B5D" w14:textId="77777777" w:rsidR="00695F55" w:rsidRPr="00D33278" w:rsidRDefault="00695F55" w:rsidP="004C2CF4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  <w:sz w:val="32"/>
          <w:szCs w:val="32"/>
        </w:rPr>
      </w:pPr>
    </w:p>
    <w:p w14:paraId="6C8A8A0D" w14:textId="77777777" w:rsidR="00A42DAC" w:rsidRPr="00D33278" w:rsidRDefault="00A42DAC" w:rsidP="00A42DAC">
      <w:pPr>
        <w:rPr>
          <w:rFonts w:asciiTheme="majorBidi" w:hAnsiTheme="majorBidi" w:cstheme="majorBidi"/>
          <w:sz w:val="32"/>
          <w:szCs w:val="32"/>
        </w:rPr>
      </w:pPr>
    </w:p>
    <w:p w14:paraId="19DF0891" w14:textId="77777777" w:rsidR="00A42DAC" w:rsidRPr="00D33278" w:rsidRDefault="00A42DAC" w:rsidP="00A42DAC">
      <w:pPr>
        <w:rPr>
          <w:rFonts w:asciiTheme="majorBidi" w:hAnsiTheme="majorBidi" w:cstheme="majorBidi"/>
          <w:sz w:val="32"/>
          <w:szCs w:val="32"/>
        </w:rPr>
      </w:pPr>
    </w:p>
    <w:p w14:paraId="0BC8A73D" w14:textId="77777777" w:rsidR="00D33278" w:rsidRDefault="00D33278" w:rsidP="00A42DAC">
      <w:pPr>
        <w:rPr>
          <w:rFonts w:asciiTheme="majorBidi" w:hAnsiTheme="majorBidi" w:cstheme="majorBidi"/>
          <w:sz w:val="32"/>
          <w:szCs w:val="32"/>
        </w:rPr>
      </w:pPr>
    </w:p>
    <w:p w14:paraId="6CD9B79D" w14:textId="77777777" w:rsidR="00E05233" w:rsidRDefault="00E05233" w:rsidP="00A42DAC">
      <w:pPr>
        <w:rPr>
          <w:rFonts w:asciiTheme="majorBidi" w:hAnsiTheme="majorBidi" w:cstheme="majorBidi"/>
          <w:sz w:val="32"/>
          <w:szCs w:val="32"/>
        </w:rPr>
      </w:pPr>
    </w:p>
    <w:p w14:paraId="7765EE61" w14:textId="77777777" w:rsidR="00E05233" w:rsidRPr="00D33278" w:rsidRDefault="00E05233" w:rsidP="00A42DAC">
      <w:pPr>
        <w:rPr>
          <w:rFonts w:asciiTheme="majorBidi" w:hAnsiTheme="majorBidi" w:cstheme="majorBidi"/>
          <w:sz w:val="32"/>
          <w:szCs w:val="32"/>
        </w:rPr>
      </w:pPr>
    </w:p>
    <w:p w14:paraId="2BC473E0" w14:textId="77777777" w:rsidR="00D33278" w:rsidRDefault="00D33278" w:rsidP="00A42DAC">
      <w:pPr>
        <w:rPr>
          <w:rFonts w:asciiTheme="majorBidi" w:hAnsiTheme="majorBidi" w:cstheme="majorBidi"/>
          <w:sz w:val="32"/>
          <w:szCs w:val="32"/>
        </w:rPr>
      </w:pPr>
    </w:p>
    <w:p w14:paraId="4AC83A0F" w14:textId="77777777" w:rsidR="008E0489" w:rsidRDefault="008E0489" w:rsidP="00A42DAC">
      <w:pPr>
        <w:rPr>
          <w:rFonts w:asciiTheme="majorBidi" w:hAnsiTheme="majorBidi" w:cstheme="majorBidi"/>
          <w:sz w:val="32"/>
          <w:szCs w:val="32"/>
        </w:rPr>
      </w:pPr>
    </w:p>
    <w:p w14:paraId="1C586630" w14:textId="77777777" w:rsidR="001D618C" w:rsidRPr="00C52C41" w:rsidRDefault="001D618C" w:rsidP="004C2CF4">
      <w:pPr>
        <w:pStyle w:val="Heading5"/>
        <w:spacing w:line="240" w:lineRule="auto"/>
        <w:ind w:right="0"/>
        <w:jc w:val="both"/>
        <w:rPr>
          <w:rFonts w:ascii="Angsana New" w:hAnsi="Angsana New" w:cs="Angsana New"/>
          <w:sz w:val="32"/>
          <w:szCs w:val="32"/>
        </w:rPr>
      </w:pPr>
      <w:r w:rsidRPr="00C52C41">
        <w:rPr>
          <w:rFonts w:ascii="Angsana New" w:hAnsi="Angsana New" w:cs="Angsana New"/>
          <w:sz w:val="32"/>
          <w:szCs w:val="32"/>
          <w:cs/>
        </w:rPr>
        <w:t>รายงานของผู้สอบบัญชีรับอนุญาต</w:t>
      </w:r>
    </w:p>
    <w:p w14:paraId="06550C2B" w14:textId="77777777" w:rsidR="00804CAF" w:rsidRPr="00C52C41" w:rsidRDefault="00804CAF" w:rsidP="004C2CF4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07C0811A" w14:textId="77777777" w:rsidR="001D618C" w:rsidRPr="00C52C41" w:rsidRDefault="001D618C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C52C41">
        <w:rPr>
          <w:rFonts w:ascii="Angsana New" w:hAnsi="Angsana New"/>
          <w:b/>
          <w:bCs/>
          <w:sz w:val="30"/>
          <w:szCs w:val="30"/>
          <w:cs/>
        </w:rPr>
        <w:t xml:space="preserve">เสนอ  ผู้ถือหุ้นบริษัท ลัคกี้เท็คซ์ </w:t>
      </w:r>
      <w:r w:rsidRPr="00C52C41">
        <w:rPr>
          <w:rFonts w:ascii="Angsana New" w:hAnsi="Angsana New"/>
          <w:b/>
          <w:bCs/>
          <w:sz w:val="30"/>
          <w:szCs w:val="30"/>
        </w:rPr>
        <w:t>(</w:t>
      </w:r>
      <w:r w:rsidRPr="00C52C41">
        <w:rPr>
          <w:rFonts w:ascii="Angsana New" w:hAnsi="Angsana New"/>
          <w:b/>
          <w:bCs/>
          <w:sz w:val="30"/>
          <w:szCs w:val="30"/>
          <w:cs/>
        </w:rPr>
        <w:t>ไทย</w:t>
      </w:r>
      <w:r w:rsidRPr="00C52C41">
        <w:rPr>
          <w:rFonts w:ascii="Angsana New" w:hAnsi="Angsana New"/>
          <w:b/>
          <w:bCs/>
          <w:sz w:val="30"/>
          <w:szCs w:val="30"/>
        </w:rPr>
        <w:t xml:space="preserve">) </w:t>
      </w:r>
      <w:r w:rsidRPr="00C52C41">
        <w:rPr>
          <w:rFonts w:ascii="Angsana New" w:hAnsi="Angsana New"/>
          <w:b/>
          <w:bCs/>
          <w:sz w:val="30"/>
          <w:szCs w:val="30"/>
          <w:cs/>
        </w:rPr>
        <w:t xml:space="preserve">จำกัด </w:t>
      </w:r>
      <w:r w:rsidRPr="00C52C41">
        <w:rPr>
          <w:rFonts w:ascii="Angsana New" w:hAnsi="Angsana New"/>
          <w:b/>
          <w:bCs/>
          <w:sz w:val="30"/>
          <w:szCs w:val="30"/>
        </w:rPr>
        <w:t>(</w:t>
      </w:r>
      <w:r w:rsidRPr="00C52C41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C52C41">
        <w:rPr>
          <w:rFonts w:ascii="Angsana New" w:hAnsi="Angsana New"/>
          <w:b/>
          <w:bCs/>
          <w:sz w:val="30"/>
          <w:szCs w:val="30"/>
        </w:rPr>
        <w:t>)</w:t>
      </w:r>
    </w:p>
    <w:p w14:paraId="7F256DC0" w14:textId="77777777" w:rsidR="006F71A4" w:rsidRPr="006F71A4" w:rsidRDefault="006F71A4" w:rsidP="006F71A4">
      <w:pPr>
        <w:rPr>
          <w:rFonts w:ascii="Angsana New" w:hAnsi="Angsana New"/>
          <w:b/>
          <w:bCs/>
          <w:sz w:val="30"/>
          <w:szCs w:val="30"/>
        </w:rPr>
      </w:pPr>
    </w:p>
    <w:p w14:paraId="59F05E80" w14:textId="77777777" w:rsidR="00311AE5" w:rsidRDefault="00311AE5" w:rsidP="00311AE5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75664929" w14:textId="77777777" w:rsidR="00311AE5" w:rsidRPr="005E5E2D" w:rsidRDefault="00311AE5" w:rsidP="00311AE5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7011A2FA" w14:textId="623F7E08" w:rsidR="0053032F" w:rsidRPr="007616B3" w:rsidRDefault="0053032F" w:rsidP="0053032F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ข้าพเจ้าได้ตรวจสอบงบ</w:t>
      </w:r>
      <w:r w:rsidRPr="00AF17C1">
        <w:rPr>
          <w:rFonts w:ascii="Angsana New" w:eastAsia="Calibri" w:hAnsi="Angsana New"/>
          <w:sz w:val="30"/>
          <w:szCs w:val="30"/>
          <w:cs/>
        </w:rPr>
        <w:t>การเงิน</w:t>
      </w:r>
      <w:r>
        <w:rPr>
          <w:rFonts w:ascii="Angsana New" w:eastAsia="Calibri" w:hAnsi="Angsana New" w:hint="cs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AF17C1">
        <w:rPr>
          <w:rFonts w:ascii="Angsana New" w:eastAsia="Calibri" w:hAnsi="Angsana New"/>
          <w:sz w:val="30"/>
          <w:szCs w:val="30"/>
          <w:cs/>
        </w:rPr>
        <w:t>ของ</w:t>
      </w:r>
      <w:r w:rsidRPr="000B4CC7">
        <w:rPr>
          <w:rFonts w:ascii="Angsana New" w:hAnsi="Angsana New"/>
          <w:sz w:val="30"/>
          <w:szCs w:val="30"/>
          <w:cs/>
        </w:rPr>
        <w:t xml:space="preserve">บริษัท </w:t>
      </w:r>
      <w:r w:rsidRPr="000B4CC7">
        <w:rPr>
          <w:rFonts w:ascii="Angsana New" w:hAnsi="Angsana New" w:hint="cs"/>
          <w:sz w:val="30"/>
          <w:szCs w:val="30"/>
          <w:cs/>
        </w:rPr>
        <w:t>ลัคกี้เท็คซ์ (ไทย)</w:t>
      </w:r>
      <w:r w:rsidRPr="000B4CC7">
        <w:rPr>
          <w:rFonts w:ascii="Angsana New" w:hAnsi="Angsana New"/>
          <w:sz w:val="30"/>
          <w:szCs w:val="30"/>
        </w:rPr>
        <w:t xml:space="preserve"> </w:t>
      </w:r>
      <w:r w:rsidRPr="000B4CC7">
        <w:rPr>
          <w:rFonts w:ascii="Angsana New" w:hAnsi="Angsana New"/>
          <w:sz w:val="30"/>
          <w:szCs w:val="30"/>
          <w:cs/>
        </w:rPr>
        <w:t>จำกัด (มหาชน)</w:t>
      </w:r>
      <w:r w:rsidRPr="00AF17C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F17C1">
        <w:rPr>
          <w:rFonts w:ascii="Angsana New" w:hAnsi="Angsana New"/>
          <w:sz w:val="30"/>
          <w:szCs w:val="30"/>
          <w:cs/>
        </w:rPr>
        <w:t>(</w:t>
      </w:r>
      <w:r w:rsidR="002A565B">
        <w:rPr>
          <w:rFonts w:ascii="Angsana New" w:hAnsi="Angsana New"/>
          <w:sz w:val="30"/>
          <w:szCs w:val="30"/>
        </w:rPr>
        <w:t>“</w:t>
      </w:r>
      <w:r w:rsidRPr="00AF17C1">
        <w:rPr>
          <w:rFonts w:ascii="Angsana New" w:hAnsi="Angsana New"/>
          <w:sz w:val="30"/>
          <w:szCs w:val="30"/>
          <w:cs/>
        </w:rPr>
        <w:t>บริษัท</w:t>
      </w:r>
      <w:r w:rsidR="002A565B">
        <w:rPr>
          <w:rFonts w:ascii="Angsana New" w:hAnsi="Angsana New"/>
          <w:sz w:val="30"/>
          <w:szCs w:val="30"/>
        </w:rPr>
        <w:t>”</w:t>
      </w:r>
      <w:r w:rsidRPr="00AF17C1">
        <w:rPr>
          <w:rFonts w:ascii="Angsana New" w:hAnsi="Angsana New"/>
          <w:sz w:val="30"/>
          <w:szCs w:val="30"/>
          <w:cs/>
        </w:rPr>
        <w:t xml:space="preserve">) </w:t>
      </w:r>
      <w:r w:rsidRPr="00AF17C1">
        <w:rPr>
          <w:rFonts w:ascii="Angsana New" w:eastAsia="Calibri" w:hAnsi="Angsana New"/>
          <w:sz w:val="30"/>
          <w:szCs w:val="30"/>
          <w:cs/>
        </w:rPr>
        <w:t>ซึ่งประกอบด้วยงบแสดงฐานะการเงิน</w:t>
      </w:r>
      <w:r>
        <w:rPr>
          <w:rFonts w:ascii="Angsana New" w:eastAsia="Calibri" w:hAnsi="Angsana New" w:hint="cs"/>
          <w:sz w:val="30"/>
          <w:szCs w:val="30"/>
          <w:cs/>
        </w:rPr>
        <w:t>ที่แสดงเงินลงทุนตามวิธีส่วนได้เสีย</w:t>
      </w:r>
      <w:r w:rsidRPr="00AF17C1">
        <w:rPr>
          <w:rFonts w:ascii="Angsana New" w:hAnsi="Angsana New"/>
          <w:sz w:val="30"/>
          <w:szCs w:val="30"/>
          <w:cs/>
        </w:rPr>
        <w:t>และงบแสดงฐานะการเงินเฉพาะกิจการ</w:t>
      </w:r>
      <w:r w:rsidRPr="00AF17C1">
        <w:rPr>
          <w:rFonts w:ascii="Angsana New" w:hAnsi="Angsana New"/>
          <w:sz w:val="30"/>
          <w:szCs w:val="30"/>
        </w:rPr>
        <w:t xml:space="preserve"> </w:t>
      </w:r>
      <w:r w:rsidRPr="00AF17C1">
        <w:rPr>
          <w:rFonts w:ascii="Angsana New" w:hAnsi="Angsana New"/>
          <w:sz w:val="30"/>
          <w:szCs w:val="30"/>
          <w:cs/>
        </w:rPr>
        <w:t>ณ</w:t>
      </w:r>
      <w:r w:rsidRPr="00AF17C1">
        <w:rPr>
          <w:rFonts w:ascii="Angsana New" w:hAnsi="Angsana New"/>
          <w:sz w:val="30"/>
          <w:szCs w:val="30"/>
        </w:rPr>
        <w:t xml:space="preserve"> </w:t>
      </w:r>
      <w:r w:rsidRPr="00AF17C1">
        <w:rPr>
          <w:rFonts w:ascii="Angsana New" w:hAnsi="Angsana New"/>
          <w:sz w:val="30"/>
          <w:szCs w:val="30"/>
          <w:cs/>
        </w:rPr>
        <w:t xml:space="preserve">วันที่ </w:t>
      </w:r>
      <w:r w:rsidRPr="00AF17C1"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/>
          <w:sz w:val="30"/>
          <w:szCs w:val="30"/>
          <w:cs/>
        </w:rPr>
        <w:t>ม</w:t>
      </w:r>
      <w:r>
        <w:rPr>
          <w:rFonts w:ascii="Angsana New" w:hAnsi="Angsana New" w:hint="cs"/>
          <w:sz w:val="30"/>
          <w:szCs w:val="30"/>
          <w:cs/>
        </w:rPr>
        <w:t>ีนาคม</w:t>
      </w:r>
      <w:r>
        <w:rPr>
          <w:rFonts w:ascii="Angsana New" w:hAnsi="Angsana New"/>
          <w:sz w:val="30"/>
          <w:szCs w:val="30"/>
        </w:rPr>
        <w:t xml:space="preserve"> 256</w:t>
      </w:r>
      <w:r w:rsidR="007F5AAE">
        <w:rPr>
          <w:rFonts w:ascii="Angsana New" w:hAnsi="Angsana New"/>
          <w:sz w:val="30"/>
          <w:szCs w:val="30"/>
        </w:rPr>
        <w:t>2</w:t>
      </w:r>
      <w:r w:rsidRPr="00AF17C1">
        <w:rPr>
          <w:rFonts w:ascii="Angsana New" w:hAnsi="Angsana New"/>
          <w:sz w:val="30"/>
          <w:szCs w:val="30"/>
        </w:rPr>
        <w:t xml:space="preserve"> </w:t>
      </w:r>
      <w:r w:rsidR="007F5576">
        <w:rPr>
          <w:rFonts w:ascii="Angsana New" w:hAnsi="Angsana New" w:hint="cs"/>
          <w:sz w:val="30"/>
          <w:szCs w:val="30"/>
          <w:cs/>
        </w:rPr>
        <w:t xml:space="preserve">งบกำไรขาดทุนที่แสดงเงินลงทุนตามวิธีส่วนได้เสียและงบกำไรขาดทุนเฉพาะกิจการ </w:t>
      </w:r>
      <w:r w:rsidRPr="00AF17C1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</w:t>
      </w:r>
      <w:r w:rsidRPr="00AF17C1">
        <w:rPr>
          <w:rFonts w:ascii="Angsana New" w:hAnsi="Angsana New"/>
          <w:sz w:val="30"/>
          <w:szCs w:val="30"/>
          <w:cs/>
        </w:rPr>
        <w:t>งบกำไรขาดทุนเบ็ดเสร็จเฉพาะกิจการ</w:t>
      </w:r>
      <w:r w:rsidRPr="00AF17C1">
        <w:rPr>
          <w:rFonts w:ascii="Angsana New" w:hAnsi="Angsana New"/>
          <w:sz w:val="30"/>
          <w:szCs w:val="30"/>
        </w:rPr>
        <w:t xml:space="preserve"> </w:t>
      </w:r>
      <w:r w:rsidRPr="00AF17C1">
        <w:rPr>
          <w:rFonts w:ascii="Angsana New" w:hAnsi="Angsana New"/>
          <w:sz w:val="30"/>
          <w:szCs w:val="30"/>
          <w:cs/>
        </w:rPr>
        <w:t>งบแสดงกา</w:t>
      </w:r>
      <w:r>
        <w:rPr>
          <w:rFonts w:ascii="Angsana New" w:hAnsi="Angsana New"/>
          <w:sz w:val="30"/>
          <w:szCs w:val="30"/>
          <w:cs/>
        </w:rPr>
        <w:t>รเปลี่ยนแปลงส่วนของผู้ถือหุ้น</w:t>
      </w:r>
      <w:r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ที่แสดงเงินลงทุนตามวิธีส่วนได้เสียและงบ</w:t>
      </w:r>
      <w:r w:rsidRPr="00AF17C1">
        <w:rPr>
          <w:rFonts w:ascii="Angsana New" w:hAnsi="Angsana New"/>
          <w:sz w:val="30"/>
          <w:szCs w:val="30"/>
          <w:cs/>
        </w:rPr>
        <w:t>แสดงกา</w:t>
      </w:r>
      <w:r>
        <w:rPr>
          <w:rFonts w:ascii="Angsana New" w:hAnsi="Angsana New"/>
          <w:sz w:val="30"/>
          <w:szCs w:val="30"/>
          <w:cs/>
        </w:rPr>
        <w:t>รเปลี่ยนแปลงส่วนของผู้ถือหุ้น</w:t>
      </w:r>
      <w:r w:rsidRPr="00AF17C1">
        <w:rPr>
          <w:rFonts w:ascii="Angsana New" w:hAnsi="Angsana New"/>
          <w:sz w:val="30"/>
          <w:szCs w:val="30"/>
          <w:cs/>
        </w:rPr>
        <w:t>เฉพาะกิจกา</w:t>
      </w:r>
      <w:r>
        <w:rPr>
          <w:rFonts w:ascii="Angsana New" w:hAnsi="Angsana New" w:hint="cs"/>
          <w:sz w:val="30"/>
          <w:szCs w:val="30"/>
          <w:cs/>
        </w:rPr>
        <w:t xml:space="preserve">ร </w:t>
      </w:r>
      <w:r>
        <w:rPr>
          <w:rFonts w:ascii="Angsana New" w:hAnsi="Angsana New"/>
          <w:sz w:val="30"/>
          <w:szCs w:val="30"/>
          <w:cs/>
        </w:rPr>
        <w:t>และงบกระแสเงินสด</w:t>
      </w:r>
      <w:r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</w:t>
      </w:r>
      <w:r w:rsidRPr="00AF17C1">
        <w:rPr>
          <w:rFonts w:ascii="Angsana New" w:hAnsi="Angsana New"/>
          <w:sz w:val="30"/>
          <w:szCs w:val="30"/>
          <w:cs/>
        </w:rPr>
        <w:t>และงบกระแสเงินสดเฉพาะกิจการ</w:t>
      </w:r>
      <w:r w:rsidRPr="00AF17C1">
        <w:rPr>
          <w:rFonts w:ascii="Angsana New" w:hAnsi="Angsana New"/>
          <w:sz w:val="30"/>
          <w:szCs w:val="30"/>
        </w:rPr>
        <w:t xml:space="preserve"> </w:t>
      </w:r>
      <w:r w:rsidRPr="00AF17C1">
        <w:rPr>
          <w:rFonts w:ascii="Angsana New" w:hAnsi="Angsana New"/>
          <w:sz w:val="30"/>
          <w:szCs w:val="30"/>
          <w:cs/>
        </w:rPr>
        <w:t xml:space="preserve">สำหรับปีสิ้นสุดวันเดียวกัน </w:t>
      </w:r>
      <w:r w:rsidRPr="00AF17C1">
        <w:rPr>
          <w:rFonts w:ascii="Angsana New" w:hAnsi="Angsana New" w:hint="cs"/>
          <w:sz w:val="30"/>
          <w:szCs w:val="30"/>
          <w:cs/>
        </w:rPr>
        <w:t>รวมถึง</w:t>
      </w:r>
      <w:r w:rsidRPr="00AF17C1">
        <w:rPr>
          <w:rFonts w:ascii="Angsana New" w:eastAsia="Calibri" w:hAnsi="Angsana New"/>
          <w:sz w:val="30"/>
          <w:szCs w:val="30"/>
          <w:cs/>
        </w:rPr>
        <w:t>หมายเหตุ</w:t>
      </w:r>
      <w:r w:rsidRPr="00AF17C1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Pr="00AF17C1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</w:t>
      </w:r>
      <w:r w:rsidRPr="00AF17C1">
        <w:rPr>
          <w:rFonts w:ascii="Angsana New" w:hAnsi="Angsana New"/>
          <w:sz w:val="30"/>
          <w:szCs w:val="30"/>
          <w:cs/>
        </w:rPr>
        <w:t>ญ</w:t>
      </w:r>
      <w:r w:rsidRPr="00AF17C1">
        <w:rPr>
          <w:rFonts w:ascii="Angsana New" w:hAnsi="Angsana New" w:hint="cs"/>
          <w:sz w:val="30"/>
          <w:szCs w:val="30"/>
          <w:cs/>
        </w:rPr>
        <w:t>และเรื่องอื่นๆ</w:t>
      </w:r>
    </w:p>
    <w:p w14:paraId="6FA63F0A" w14:textId="77777777" w:rsidR="00311AE5" w:rsidRPr="005E5E2D" w:rsidRDefault="00311AE5" w:rsidP="00311AE5">
      <w:pPr>
        <w:rPr>
          <w:rFonts w:ascii="Angsana New" w:hAnsi="Angsana New"/>
          <w:b/>
          <w:bCs/>
          <w:sz w:val="24"/>
          <w:szCs w:val="24"/>
        </w:rPr>
      </w:pPr>
    </w:p>
    <w:p w14:paraId="57CD43F7" w14:textId="0C13CDBE" w:rsidR="0053032F" w:rsidRDefault="0053032F" w:rsidP="0053032F">
      <w:pPr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ข้าพเจ้าเห็น</w:t>
      </w:r>
      <w:r w:rsidRPr="00AF17C1">
        <w:rPr>
          <w:rFonts w:ascii="Angsana New" w:eastAsia="Calibri" w:hAnsi="Angsana New"/>
          <w:sz w:val="30"/>
          <w:szCs w:val="30"/>
          <w:cs/>
        </w:rPr>
        <w:t>ว่า งบการเงิน</w:t>
      </w:r>
      <w:r>
        <w:rPr>
          <w:rFonts w:ascii="Angsana New" w:eastAsia="Calibri" w:hAnsi="Angsana New" w:hint="cs"/>
          <w:sz w:val="30"/>
          <w:szCs w:val="30"/>
          <w:cs/>
        </w:rPr>
        <w:t>ที่</w:t>
      </w:r>
      <w:r>
        <w:rPr>
          <w:rFonts w:ascii="Angsana New" w:hAnsi="Angsana New" w:hint="cs"/>
          <w:sz w:val="30"/>
          <w:szCs w:val="30"/>
          <w:cs/>
        </w:rPr>
        <w:t>แสดงเงินลงทุนตามวิธีส่วนได้เสีย</w:t>
      </w:r>
      <w:r w:rsidRPr="00AF17C1">
        <w:rPr>
          <w:rFonts w:ascii="Angsana New" w:hAnsi="Angsana New"/>
          <w:sz w:val="30"/>
          <w:szCs w:val="30"/>
          <w:cs/>
        </w:rPr>
        <w:t>และงบการเงินเฉพาะกิจการข้างต้น</w:t>
      </w:r>
      <w:r>
        <w:rPr>
          <w:rFonts w:ascii="Angsana New" w:eastAsia="Calibri" w:hAnsi="Angsana New"/>
          <w:sz w:val="30"/>
          <w:szCs w:val="30"/>
          <w:cs/>
        </w:rPr>
        <w:t>นี้แสดงฐานะการเงิ</w:t>
      </w:r>
      <w:r>
        <w:rPr>
          <w:rFonts w:ascii="Angsana New" w:eastAsia="Calibri" w:hAnsi="Angsana New" w:hint="cs"/>
          <w:sz w:val="30"/>
          <w:szCs w:val="30"/>
          <w:cs/>
        </w:rPr>
        <w:t>น</w:t>
      </w:r>
      <w:r>
        <w:rPr>
          <w:rFonts w:ascii="Angsana New" w:eastAsia="Calibri" w:hAnsi="Angsana New"/>
          <w:sz w:val="30"/>
          <w:szCs w:val="30"/>
        </w:rPr>
        <w:t xml:space="preserve">     </w:t>
      </w:r>
      <w:r>
        <w:rPr>
          <w:rFonts w:ascii="Angsana New" w:eastAsia="Calibri" w:hAnsi="Angsana New" w:hint="cs"/>
          <w:sz w:val="30"/>
          <w:szCs w:val="30"/>
          <w:cs/>
        </w:rPr>
        <w:t>ของบริษัท</w:t>
      </w:r>
      <w:r w:rsidRPr="00AF17C1">
        <w:rPr>
          <w:rFonts w:ascii="Angsana New" w:hAnsi="Angsana New"/>
          <w:sz w:val="30"/>
          <w:szCs w:val="30"/>
          <w:cs/>
        </w:rPr>
        <w:t xml:space="preserve"> ณ</w:t>
      </w:r>
      <w:r w:rsidRPr="00AF17C1">
        <w:rPr>
          <w:rFonts w:ascii="Angsana New" w:hAnsi="Angsana New"/>
          <w:sz w:val="30"/>
          <w:szCs w:val="30"/>
        </w:rPr>
        <w:t xml:space="preserve"> </w:t>
      </w:r>
      <w:r w:rsidRPr="00AF17C1">
        <w:rPr>
          <w:rFonts w:ascii="Angsana New" w:hAnsi="Angsana New"/>
          <w:sz w:val="30"/>
          <w:szCs w:val="30"/>
          <w:cs/>
        </w:rPr>
        <w:t>วันที่</w:t>
      </w:r>
      <w:r w:rsidRPr="00AF17C1">
        <w:rPr>
          <w:rFonts w:ascii="Angsana New" w:hAnsi="Angsana New"/>
          <w:sz w:val="30"/>
          <w:szCs w:val="30"/>
        </w:rPr>
        <w:t xml:space="preserve"> 31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AF17C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7F5AAE">
        <w:rPr>
          <w:rFonts w:ascii="Angsana New" w:hAnsi="Angsana New"/>
          <w:sz w:val="30"/>
          <w:szCs w:val="30"/>
        </w:rPr>
        <w:t>2</w:t>
      </w:r>
      <w:r w:rsidRPr="00AF17C1">
        <w:rPr>
          <w:rFonts w:ascii="Angsana New" w:hAnsi="Angsana New"/>
          <w:sz w:val="30"/>
          <w:szCs w:val="30"/>
          <w:cs/>
        </w:rPr>
        <w:t xml:space="preserve"> ผลการดำเนินงานและกระแสเงินสด</w:t>
      </w:r>
      <w:r w:rsidRPr="00AF17C1">
        <w:rPr>
          <w:rFonts w:ascii="Angsana New" w:hAnsi="Angsana New"/>
          <w:sz w:val="30"/>
          <w:szCs w:val="30"/>
        </w:rPr>
        <w:t xml:space="preserve"> </w:t>
      </w:r>
      <w:r w:rsidRPr="00AF17C1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AF17C1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AF17C1">
        <w:rPr>
          <w:rFonts w:ascii="Angsana New" w:hAnsi="Angsana New"/>
          <w:sz w:val="30"/>
          <w:szCs w:val="30"/>
          <w:cs/>
        </w:rPr>
        <w:t>น</w:t>
      </w:r>
    </w:p>
    <w:p w14:paraId="78B532C5" w14:textId="77777777" w:rsidR="00311AE5" w:rsidRPr="005E5E2D" w:rsidRDefault="00311AE5" w:rsidP="00311AE5">
      <w:pPr>
        <w:jc w:val="thaiDistribute"/>
        <w:rPr>
          <w:rFonts w:ascii="Angsana New" w:hAnsi="Angsana New"/>
          <w:sz w:val="24"/>
          <w:szCs w:val="24"/>
        </w:rPr>
      </w:pPr>
    </w:p>
    <w:p w14:paraId="5A6999D0" w14:textId="77777777" w:rsidR="00311AE5" w:rsidRPr="00C101D5" w:rsidRDefault="00311AE5" w:rsidP="00311AE5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203EB048" w14:textId="77777777" w:rsidR="00311AE5" w:rsidRPr="005E5E2D" w:rsidRDefault="00311AE5" w:rsidP="00311AE5">
      <w:pPr>
        <w:jc w:val="thaiDistribute"/>
        <w:rPr>
          <w:rFonts w:ascii="Angsana New" w:eastAsia="Calibri" w:hAnsi="Angsana New"/>
          <w:b/>
          <w:bCs/>
          <w:sz w:val="24"/>
          <w:szCs w:val="24"/>
        </w:rPr>
      </w:pPr>
    </w:p>
    <w:p w14:paraId="1FFD8D54" w14:textId="074F152D" w:rsidR="0053032F" w:rsidRDefault="0053032F" w:rsidP="0053032F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</w:t>
      </w:r>
      <w:r w:rsidRPr="00AF17C1">
        <w:rPr>
          <w:rFonts w:ascii="Angsana New" w:eastAsia="Calibri" w:hAnsi="Angsana New"/>
          <w:sz w:val="30"/>
          <w:szCs w:val="30"/>
          <w:cs/>
        </w:rPr>
        <w:t>มาตรฐานการสอบบัญชี ความรับผิดชอบของข้าพเจ้าได้กล่าวไว้ใน</w:t>
      </w:r>
      <w:r w:rsidR="0010675A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10675A">
        <w:rPr>
          <w:rFonts w:ascii="Angsana New" w:eastAsia="Calibri" w:hAnsi="Angsana New"/>
          <w:sz w:val="30"/>
          <w:szCs w:val="30"/>
          <w:cs/>
        </w:rPr>
        <w:br/>
      </w:r>
      <w:r w:rsidRPr="00AF17C1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AC1C9C">
        <w:rPr>
          <w:rFonts w:ascii="Angsana New" w:eastAsia="Calibri" w:hAnsi="Angsana New"/>
          <w:i/>
          <w:iCs/>
          <w:sz w:val="30"/>
          <w:szCs w:val="30"/>
          <w:cs/>
        </w:rPr>
        <w:t>ที่แสดงเงินลงทุนตามวิธีส่วนได้เสีย</w:t>
      </w:r>
      <w:r w:rsidRPr="00AF17C1">
        <w:rPr>
          <w:rFonts w:ascii="Angsana New" w:eastAsia="Calibri" w:hAnsi="Angsana New" w:hint="cs"/>
          <w:i/>
          <w:iCs/>
          <w:sz w:val="30"/>
          <w:szCs w:val="30"/>
          <w:cs/>
        </w:rPr>
        <w:t>และงบการเงินเฉพาะกิจการ</w:t>
      </w:r>
      <w:r w:rsidRPr="00AF17C1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ข้าพเจ้ามีความเป็นอิสระจากบริษัทตาม</w:t>
      </w:r>
      <w:r w:rsidRPr="00930753">
        <w:rPr>
          <w:rFonts w:ascii="Angsana New" w:eastAsia="Calibri" w:hAnsi="Angsana New"/>
          <w:sz w:val="30"/>
          <w:szCs w:val="30"/>
          <w:cs/>
        </w:rPr>
        <w:t>ข้อกำหนดจรรยา</w:t>
      </w:r>
      <w:r w:rsidRPr="008C76CF">
        <w:rPr>
          <w:rFonts w:ascii="Angsana New" w:eastAsia="Calibri" w:hAnsi="Angsana New"/>
          <w:sz w:val="30"/>
          <w:szCs w:val="30"/>
          <w:cs/>
        </w:rPr>
        <w:t>บรรณของผู้ประกอบวิชาชีพบัญชี</w:t>
      </w:r>
      <w:r w:rsidR="0010675A">
        <w:rPr>
          <w:rFonts w:ascii="Angsana New" w:eastAsia="Calibri" w:hAnsi="Angsana New"/>
          <w:sz w:val="30"/>
          <w:szCs w:val="30"/>
          <w:cs/>
        </w:rPr>
        <w:br/>
      </w:r>
      <w:r w:rsidRPr="008C76CF">
        <w:rPr>
          <w:rFonts w:ascii="Angsana New" w:eastAsia="Calibri" w:hAnsi="Angsana New"/>
          <w:sz w:val="30"/>
          <w:szCs w:val="30"/>
          <w:cs/>
        </w:rPr>
        <w:t>ที่กำหนดโดยสภาวิชาชีพบัญชีในส่วนที่เกี่ยวข้องกับการตรวจสอบงบการเงิน</w:t>
      </w:r>
      <w:r w:rsidRPr="005058E3">
        <w:rPr>
          <w:rFonts w:ascii="Angsana New" w:eastAsia="Calibri" w:hAnsi="Angsana New"/>
          <w:sz w:val="30"/>
          <w:szCs w:val="30"/>
          <w:cs/>
        </w:rPr>
        <w:t>ที่แสดงเงินลงทุนตามวิธีส่วนได้เสีย</w:t>
      </w:r>
      <w:r w:rsidRPr="008C76CF">
        <w:rPr>
          <w:rFonts w:ascii="Angsana New" w:eastAsia="Calibri" w:hAnsi="Angsana New"/>
          <w:sz w:val="30"/>
          <w:szCs w:val="30"/>
          <w:cs/>
        </w:rPr>
        <w:t>และ</w:t>
      </w:r>
      <w:r w:rsidR="0010675A">
        <w:rPr>
          <w:rFonts w:ascii="Angsana New" w:eastAsia="Calibri" w:hAnsi="Angsana New"/>
          <w:sz w:val="30"/>
          <w:szCs w:val="30"/>
          <w:cs/>
        </w:rPr>
        <w:br/>
      </w:r>
      <w:r w:rsidRPr="008C76CF">
        <w:rPr>
          <w:rFonts w:ascii="Angsana New" w:eastAsia="Calibri" w:hAnsi="Angsana New"/>
          <w:sz w:val="30"/>
          <w:szCs w:val="30"/>
          <w:cs/>
        </w:rPr>
        <w:t>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</w:t>
      </w:r>
      <w:r w:rsidRPr="00C101D5">
        <w:rPr>
          <w:rFonts w:ascii="Angsana New" w:eastAsia="Calibri" w:hAnsi="Angsana New"/>
          <w:sz w:val="30"/>
          <w:szCs w:val="30"/>
          <w:cs/>
        </w:rPr>
        <w:t>สมเพื่อใช้เป็นเกณฑ์ในการแสดงความเห็นของข้าพเจ้า</w:t>
      </w:r>
    </w:p>
    <w:p w14:paraId="5D239AD1" w14:textId="77777777" w:rsidR="00A2797E" w:rsidRDefault="00A2797E" w:rsidP="00E34152">
      <w:pPr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A2797E" w:rsidSect="00CB1149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530" w:gutter="0"/>
          <w:cols w:space="720"/>
          <w:docGrid w:linePitch="245"/>
        </w:sectPr>
      </w:pPr>
    </w:p>
    <w:p w14:paraId="39F732D2" w14:textId="77777777" w:rsidR="00835E1E" w:rsidRDefault="00835E1E" w:rsidP="00E34152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7DD38D3" w14:textId="77777777" w:rsidR="00E05233" w:rsidRDefault="00E05233" w:rsidP="00E34152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B657588" w14:textId="77777777" w:rsidR="00E34152" w:rsidRPr="00342337" w:rsidRDefault="00E34152" w:rsidP="00E34152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42337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5E5ADB0A" w14:textId="77777777" w:rsidR="00E34152" w:rsidRPr="00342337" w:rsidRDefault="00E34152" w:rsidP="00E3415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E91F967" w14:textId="6A9B6050" w:rsidR="00E34152" w:rsidRPr="00E34152" w:rsidRDefault="00311AE5" w:rsidP="00E34152">
      <w:pPr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เรื่องสำคัญในการ</w:t>
      </w:r>
      <w:r w:rsidRPr="008C76CF">
        <w:rPr>
          <w:rFonts w:ascii="Angsana New" w:eastAsia="Calibri" w:hAnsi="Angsana New"/>
          <w:sz w:val="30"/>
          <w:szCs w:val="30"/>
          <w:cs/>
        </w:rPr>
        <w:t>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561EDC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</w:t>
      </w:r>
      <w:r w:rsidRPr="008C76CF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8C76CF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8C76CF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8C76CF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561EDC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</w:t>
      </w:r>
      <w:r w:rsidRPr="008C76CF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8C76CF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8C76CF">
        <w:rPr>
          <w:rFonts w:ascii="Angsana New" w:hAnsi="Angsana New"/>
          <w:sz w:val="30"/>
          <w:szCs w:val="30"/>
          <w:cs/>
        </w:rPr>
        <w:t>ข้าพเจ้า</w:t>
      </w:r>
      <w:r w:rsidRPr="008C76CF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8C76CF">
        <w:rPr>
          <w:rFonts w:ascii="Angsana New" w:hAnsi="Angsana New"/>
          <w:sz w:val="30"/>
          <w:szCs w:val="30"/>
          <w:cs/>
        </w:rPr>
        <w:t>ข้าพเจ้า</w:t>
      </w:r>
      <w:r w:rsidRPr="008C76CF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</w:t>
      </w:r>
      <w:r w:rsidRPr="007616B3">
        <w:rPr>
          <w:rFonts w:ascii="Angsana New" w:eastAsia="Calibri" w:hAnsi="Angsana New"/>
          <w:sz w:val="30"/>
          <w:szCs w:val="30"/>
          <w:cs/>
        </w:rPr>
        <w:t>ากสำหรับเรื่องเหล่านี้</w:t>
      </w:r>
    </w:p>
    <w:p w14:paraId="2119DE67" w14:textId="77777777" w:rsidR="00E34152" w:rsidRPr="00342337" w:rsidRDefault="00E34152" w:rsidP="00E34152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506C2" w:rsidRPr="009E28AB" w14:paraId="5DBF1BCA" w14:textId="77777777" w:rsidTr="00A62857">
        <w:tc>
          <w:tcPr>
            <w:tcW w:w="9350" w:type="dxa"/>
            <w:gridSpan w:val="2"/>
            <w:shd w:val="clear" w:color="auto" w:fill="auto"/>
          </w:tcPr>
          <w:p w14:paraId="7875E42A" w14:textId="09075FC0" w:rsidR="001506C2" w:rsidRDefault="002A565B" w:rsidP="001506C2"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</w:t>
            </w:r>
            <w:r w:rsidR="001506C2" w:rsidRPr="000B1F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สินค้าคงเหลือ</w:t>
            </w:r>
          </w:p>
        </w:tc>
      </w:tr>
      <w:tr w:rsidR="001506C2" w:rsidRPr="009E28AB" w14:paraId="36B3D99F" w14:textId="77777777" w:rsidTr="00A62857">
        <w:tc>
          <w:tcPr>
            <w:tcW w:w="9350" w:type="dxa"/>
            <w:gridSpan w:val="2"/>
            <w:shd w:val="clear" w:color="auto" w:fill="auto"/>
          </w:tcPr>
          <w:p w14:paraId="0799EA08" w14:textId="7069E0F8" w:rsidR="001506C2" w:rsidRPr="00AD5A96" w:rsidRDefault="00D976B4" w:rsidP="00B706B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C3D00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B706B0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ข้อ </w:t>
            </w:r>
            <w:r w:rsidR="00D64A01">
              <w:rPr>
                <w:rFonts w:ascii="Angsana New" w:hAnsi="Angsana New"/>
                <w:sz w:val="30"/>
                <w:szCs w:val="30"/>
              </w:rPr>
              <w:t>4</w:t>
            </w:r>
            <w:r w:rsidR="002840DE">
              <w:rPr>
                <w:rFonts w:ascii="Angsana New" w:hAnsi="Angsana New" w:hint="cs"/>
                <w:sz w:val="30"/>
                <w:szCs w:val="30"/>
                <w:cs/>
              </w:rPr>
              <w:t xml:space="preserve"> (จ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 และ</w:t>
            </w:r>
            <w:r w:rsidRPr="00EC3D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64A01">
              <w:rPr>
                <w:rFonts w:ascii="Angsana New" w:hAnsi="Angsana New"/>
                <w:sz w:val="30"/>
                <w:szCs w:val="30"/>
              </w:rPr>
              <w:t>9</w:t>
            </w:r>
            <w:r w:rsidR="00AD5A9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1506C2" w:rsidRPr="009E28AB" w14:paraId="0C499D93" w14:textId="77777777" w:rsidTr="00A62857">
        <w:tc>
          <w:tcPr>
            <w:tcW w:w="4675" w:type="dxa"/>
            <w:shd w:val="clear" w:color="auto" w:fill="auto"/>
          </w:tcPr>
          <w:p w14:paraId="2CB082C1" w14:textId="77777777" w:rsidR="001506C2" w:rsidRPr="00BF6398" w:rsidRDefault="001506C2" w:rsidP="001506C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63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0A94DF5D" w14:textId="77777777" w:rsidR="001506C2" w:rsidRPr="00BF6398" w:rsidRDefault="001506C2" w:rsidP="001506C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63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BF639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BF63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58586D" w:rsidRPr="00342337" w14:paraId="1F339F17" w14:textId="77777777" w:rsidTr="00A62857">
        <w:tc>
          <w:tcPr>
            <w:tcW w:w="4675" w:type="dxa"/>
            <w:shd w:val="clear" w:color="auto" w:fill="auto"/>
          </w:tcPr>
          <w:p w14:paraId="3A1CA13D" w14:textId="5CE5A014" w:rsidR="0058586D" w:rsidRDefault="00B706B0" w:rsidP="005B4AF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6B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บริษัทดำเนินธุรกิจในตลาดที่มีการแข่งขันสูง ซึ่งส่งผลให้ราคาขายสินค้าของบริษัทมีความผันผวนตามราคาตลาด เนื่องจากสินค้าคงเหลือของบริษัทต้องวัดมูลค่าด้วยราคาทุนหรือมูลค่าสุทธิที่จะได้รับแล้วแต่ราคาใดจะต่ำกว่า</w:t>
            </w:r>
            <w:r w:rsidR="005B4A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B4AFC" w:rsidRPr="00B706B0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ในการนี้ บริษัทจึงมีการพิจารณาเรื่องสินค้าเคลื่อนไหวช้าและการลดลงของมูลค่าสินค้าคงเหลือ</w:t>
            </w:r>
            <w:r w:rsidR="001A45C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706B0">
              <w:rPr>
                <w:rFonts w:asciiTheme="majorBidi" w:hAnsiTheme="majorBidi" w:cstheme="majorBidi"/>
                <w:sz w:val="30"/>
                <w:szCs w:val="30"/>
                <w:cs/>
              </w:rPr>
              <w:t>ซึ่งการประมาณมูลค่าสุทธิที่จะได้รับของสินค้าคงเหลือเกี่ยวข้องกับการใช้วิจารณญาณของผู้บริหาร รวมถึงสินค้าคงเหลือของบริษัทมีมูลค่าที่มีนัยสำคัญ ดังนั้นข้าพเจ้าจึงเห็นว่าเรื่องดังกล่าวเป็นเรื่องสำคัญในการตรวจสอบ</w:t>
            </w:r>
          </w:p>
          <w:p w14:paraId="4C267B76" w14:textId="77777777" w:rsidR="0058586D" w:rsidRDefault="0058586D" w:rsidP="0058586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7B5B4976" w14:textId="77777777" w:rsidR="0058586D" w:rsidRPr="002E28B8" w:rsidRDefault="0058586D" w:rsidP="0058586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781E2DC6" w14:textId="77777777" w:rsidR="0058586D" w:rsidRPr="002E28B8" w:rsidRDefault="0058586D" w:rsidP="0058586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38CEF326" w14:textId="77777777" w:rsidR="0058586D" w:rsidRPr="002E28B8" w:rsidRDefault="0058586D" w:rsidP="0058586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7652DA22" w14:textId="77777777" w:rsidR="0058586D" w:rsidRPr="002E28B8" w:rsidRDefault="0058586D" w:rsidP="0058586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75" w:type="dxa"/>
            <w:shd w:val="clear" w:color="auto" w:fill="auto"/>
          </w:tcPr>
          <w:p w14:paraId="51681A1B" w14:textId="17CF0AC7" w:rsidR="0058586D" w:rsidRDefault="0058586D" w:rsidP="0058586D">
            <w:pPr>
              <w:autoSpaceDE w:val="0"/>
              <w:autoSpaceDN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2781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</w:t>
            </w:r>
            <w:r w:rsidR="003E10D7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ของข้าพเจ้า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รวมถึง</w:t>
            </w:r>
          </w:p>
          <w:p w14:paraId="08768B27" w14:textId="77777777" w:rsidR="00876E27" w:rsidRDefault="00876E27" w:rsidP="00876E27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4" w:hanging="32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อบถามผู้บริหารเพื่อให้ได้มาซึ่งความเข้าใจเกี่ยวกับการใช้วิจารณญาณและข้อสมมติของผู้บริหารในการประมาณมูลค่าสุทธิที่จะได้รับของสินค้าคงเหลือ รวมถึงการออกแบบและการปฏิบัติตามการควบคุมภายในที่เกี่ยวข้อง</w:t>
            </w:r>
          </w:p>
          <w:p w14:paraId="46C51223" w14:textId="77777777" w:rsidR="00876E27" w:rsidRDefault="00876E27" w:rsidP="00876E27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4" w:hanging="32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สุ่มทดสอบความถูกต้องของรายงานแสดงอายุของสินค้าคงเหลือกับเอกสารที่เกี่ยวข้อง</w:t>
            </w:r>
          </w:p>
          <w:p w14:paraId="1155A0AF" w14:textId="77777777" w:rsidR="00876E27" w:rsidRDefault="00876E27" w:rsidP="00876E27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4" w:hanging="32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ประเมินข้อสมมติของผู้บริหารที่ใช้ในการระบุสินค้าเคลื่อนไหวช้ากับเอกสารที่เกี่ยวข้อง </w:t>
            </w:r>
          </w:p>
          <w:p w14:paraId="1D02167E" w14:textId="77777777" w:rsidR="00876E27" w:rsidRDefault="00876E27" w:rsidP="00876E27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4" w:hanging="32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สุ่มทดสอบประมาณการมูลค่าสุทธิที่จะได้รับของสินค้าคงเหลือ ตลอดจนค่าใช้จ่ายในการขายที่จำเป็นกับเอกสารที่เกี่ยวข้อง และ</w:t>
            </w:r>
          </w:p>
          <w:p w14:paraId="7E3054D6" w14:textId="0D835E45" w:rsidR="0058586D" w:rsidRPr="00876E27" w:rsidRDefault="00876E27" w:rsidP="00876E27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4" w:hanging="32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1A6AE6E3" w14:textId="77777777" w:rsidR="005D7F44" w:rsidRDefault="005D7F44" w:rsidP="00311AE5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228486B" w14:textId="77777777" w:rsidR="0053032F" w:rsidRDefault="0053032F" w:rsidP="00311AE5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6143801" w14:textId="77777777" w:rsidR="0053032F" w:rsidRDefault="0053032F" w:rsidP="00311AE5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70DEFCD8" w14:textId="77777777" w:rsidR="0058586D" w:rsidRDefault="0058586D" w:rsidP="00311AE5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14:paraId="46839A59" w14:textId="77777777" w:rsidR="00F94458" w:rsidRDefault="00F94458" w:rsidP="00E73560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C76F241" w14:textId="77777777" w:rsidR="00E05233" w:rsidRDefault="00E05233" w:rsidP="00E73560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6568AEC" w14:textId="71999035" w:rsidR="00E73560" w:rsidRPr="00E73560" w:rsidRDefault="00E05233" w:rsidP="00E73560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t>ข้อมูลและเหตุการณ์ที่เน้น</w:t>
      </w:r>
      <w:r w:rsidR="00E73560" w:rsidRPr="00E73560">
        <w:rPr>
          <w:rFonts w:ascii="Angsana New" w:eastAsia="Calibri" w:hAnsi="Angsana New"/>
          <w:i/>
          <w:iCs/>
          <w:sz w:val="30"/>
          <w:szCs w:val="30"/>
          <w:cs/>
        </w:rPr>
        <w:t xml:space="preserve"> </w:t>
      </w:r>
    </w:p>
    <w:p w14:paraId="78549D12" w14:textId="77777777" w:rsidR="00E73560" w:rsidRDefault="00E73560" w:rsidP="00E73560">
      <w:pPr>
        <w:snapToGrid w:val="0"/>
        <w:jc w:val="thaiDistribute"/>
        <w:rPr>
          <w:rFonts w:ascii="Angsana New" w:hAnsi="Angsana New"/>
          <w:sz w:val="28"/>
          <w:szCs w:val="28"/>
        </w:rPr>
      </w:pPr>
    </w:p>
    <w:p w14:paraId="725451E8" w14:textId="02E6B13F" w:rsidR="0056763E" w:rsidRPr="00E73560" w:rsidRDefault="00E73560" w:rsidP="00E73560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E73560">
        <w:rPr>
          <w:rFonts w:ascii="Angsana New" w:eastAsia="Calibri" w:hAnsi="Angsana New"/>
          <w:color w:val="000000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 w:rsidRPr="00E73560">
        <w:rPr>
          <w:rFonts w:ascii="Angsana New" w:eastAsia="Calibri" w:hAnsi="Angsana New"/>
          <w:color w:val="000000"/>
          <w:sz w:val="30"/>
          <w:szCs w:val="30"/>
        </w:rPr>
        <w:t>2</w:t>
      </w:r>
      <w:r w:rsidRPr="00E73560">
        <w:rPr>
          <w:rFonts w:ascii="Angsana New" w:eastAsia="Calibri" w:hAnsi="Angsana New"/>
          <w:color w:val="000000"/>
          <w:sz w:val="30"/>
          <w:szCs w:val="30"/>
          <w:cs/>
        </w:rPr>
        <w:t xml:space="preserve"> เกี่ยวกับการควบบริษัท ในการประชุมวิสามัญผู้ถือหุ้นของบริษัทเมื่อวันที่ </w:t>
      </w:r>
      <w:r w:rsidRPr="00E73560">
        <w:rPr>
          <w:rFonts w:ascii="Angsana New" w:eastAsia="Calibri" w:hAnsi="Angsana New"/>
          <w:color w:val="000000"/>
          <w:sz w:val="30"/>
          <w:szCs w:val="30"/>
        </w:rPr>
        <w:t>31</w:t>
      </w:r>
      <w:r w:rsidRPr="00E73560">
        <w:rPr>
          <w:rFonts w:ascii="Angsana New" w:eastAsia="Calibri" w:hAnsi="Angsana New"/>
          <w:color w:val="000000"/>
          <w:sz w:val="30"/>
          <w:szCs w:val="30"/>
          <w:cs/>
        </w:rPr>
        <w:t xml:space="preserve"> มกราคม </w:t>
      </w:r>
      <w:r w:rsidRPr="00E73560">
        <w:rPr>
          <w:rFonts w:ascii="Angsana New" w:eastAsia="Calibri" w:hAnsi="Angsana New"/>
          <w:color w:val="000000"/>
          <w:sz w:val="30"/>
          <w:szCs w:val="30"/>
        </w:rPr>
        <w:t>2562</w:t>
      </w:r>
      <w:r w:rsidRPr="00E73560">
        <w:rPr>
          <w:rFonts w:ascii="Angsana New" w:eastAsia="Calibri" w:hAnsi="Angsana New"/>
          <w:color w:val="000000"/>
          <w:sz w:val="30"/>
          <w:szCs w:val="30"/>
          <w:cs/>
        </w:rPr>
        <w:t xml:space="preserve"> ผู้ถือหุ้น</w:t>
      </w:r>
      <w:r w:rsidR="00C066A5">
        <w:rPr>
          <w:rFonts w:ascii="Angsana New" w:eastAsia="Calibri" w:hAnsi="Angsana New" w:hint="cs"/>
          <w:color w:val="000000"/>
          <w:sz w:val="30"/>
          <w:szCs w:val="30"/>
          <w:cs/>
        </w:rPr>
        <w:t>ของบริษัท</w:t>
      </w:r>
      <w:r w:rsidRPr="00E73560">
        <w:rPr>
          <w:rFonts w:ascii="Angsana New" w:eastAsia="Calibri" w:hAnsi="Angsana New"/>
          <w:color w:val="000000"/>
          <w:sz w:val="30"/>
          <w:szCs w:val="30"/>
          <w:cs/>
        </w:rPr>
        <w:t>ได้อนุมัติการควบบริษัทระหว่างบริษัทกับบริษัท ไทยโทเรเท็กซ์ไทล์มิลลส์ จำกัด (มห</w:t>
      </w:r>
      <w:r w:rsidR="00C066A5">
        <w:rPr>
          <w:rFonts w:ascii="Angsana New" w:eastAsia="Calibri" w:hAnsi="Angsana New"/>
          <w:color w:val="000000"/>
          <w:sz w:val="30"/>
          <w:szCs w:val="30"/>
          <w:cs/>
        </w:rPr>
        <w:t>าชน) เป็นบริษัทใหม่ และหุ้นทุนของบริษัทใหม่จะถูกจดทะเบี</w:t>
      </w:r>
      <w:r w:rsidR="00C066A5">
        <w:rPr>
          <w:rFonts w:ascii="Angsana New" w:eastAsia="Calibri" w:hAnsi="Angsana New" w:hint="cs"/>
          <w:color w:val="000000"/>
          <w:sz w:val="30"/>
          <w:szCs w:val="30"/>
          <w:cs/>
        </w:rPr>
        <w:t>ยน</w:t>
      </w:r>
      <w:r w:rsidRPr="00E73560">
        <w:rPr>
          <w:rFonts w:ascii="Angsana New" w:eastAsia="Calibri" w:hAnsi="Angsana New"/>
          <w:color w:val="000000"/>
          <w:sz w:val="30"/>
          <w:szCs w:val="30"/>
          <w:cs/>
        </w:rPr>
        <w:t>เป็นบริษัทจดทะเบียนในตลาดหลักทรัพย์แห่งประเทศ</w:t>
      </w:r>
      <w:r w:rsidR="00C066A5">
        <w:rPr>
          <w:rFonts w:ascii="Angsana New" w:eastAsia="Calibri" w:hAnsi="Angsana New"/>
          <w:color w:val="000000"/>
          <w:sz w:val="30"/>
          <w:szCs w:val="30"/>
          <w:cs/>
        </w:rPr>
        <w:t>ไทย การควบบริษัทจะเสร็จสมบูรณ์</w:t>
      </w:r>
      <w:r w:rsidR="00C066A5">
        <w:rPr>
          <w:rFonts w:ascii="Angsana New" w:eastAsia="Calibri" w:hAnsi="Angsana New" w:hint="cs"/>
          <w:color w:val="000000"/>
          <w:sz w:val="30"/>
          <w:szCs w:val="30"/>
          <w:cs/>
        </w:rPr>
        <w:t>ต่อ</w:t>
      </w:r>
      <w:r w:rsidR="00C066A5">
        <w:rPr>
          <w:rFonts w:ascii="Angsana New" w:eastAsia="Calibri" w:hAnsi="Angsana New"/>
          <w:color w:val="000000"/>
          <w:sz w:val="30"/>
          <w:szCs w:val="30"/>
          <w:cs/>
        </w:rPr>
        <w:t>เมื่อเงื่อนไขที่</w:t>
      </w:r>
      <w:r w:rsidRPr="00E73560">
        <w:rPr>
          <w:rFonts w:ascii="Angsana New" w:eastAsia="Calibri" w:hAnsi="Angsana New"/>
          <w:color w:val="000000"/>
          <w:sz w:val="30"/>
          <w:szCs w:val="30"/>
          <w:cs/>
        </w:rPr>
        <w:t>จำเป็นหรือเกี่ยวเนื่องกับการควบบริษัทได้สำเร็จหรือ</w:t>
      </w:r>
      <w:r w:rsidR="00C066A5">
        <w:rPr>
          <w:rFonts w:ascii="Angsana New" w:eastAsia="Calibri" w:hAnsi="Angsana New"/>
          <w:color w:val="000000"/>
          <w:sz w:val="30"/>
          <w:szCs w:val="30"/>
          <w:cs/>
        </w:rPr>
        <w:br/>
      </w:r>
      <w:r w:rsidRPr="00E73560">
        <w:rPr>
          <w:rFonts w:ascii="Angsana New" w:eastAsia="Calibri" w:hAnsi="Angsana New"/>
          <w:color w:val="000000"/>
          <w:sz w:val="30"/>
          <w:szCs w:val="30"/>
          <w:cs/>
        </w:rPr>
        <w:t>สิ้นสุดลง โดยบริษัทอยู่ระหว่างการจัดเตรียมเอกสารเพื่อยื่นขออนุมัติ</w:t>
      </w:r>
      <w:r w:rsidR="00C066A5">
        <w:rPr>
          <w:rFonts w:ascii="Angsana New" w:eastAsia="Calibri" w:hAnsi="Angsana New" w:hint="cs"/>
          <w:color w:val="000000"/>
          <w:sz w:val="30"/>
          <w:szCs w:val="30"/>
          <w:cs/>
        </w:rPr>
        <w:t>ต่อ</w:t>
      </w:r>
      <w:r w:rsidR="00C066A5" w:rsidRPr="00E73560">
        <w:rPr>
          <w:rFonts w:ascii="Angsana New" w:eastAsia="Calibri" w:hAnsi="Angsana New"/>
          <w:color w:val="000000"/>
          <w:sz w:val="30"/>
          <w:szCs w:val="30"/>
          <w:cs/>
        </w:rPr>
        <w:t>ตลาดหลักทรัพย์แห่งประเทศไทย</w:t>
      </w:r>
      <w:r w:rsidRPr="00E73560">
        <w:rPr>
          <w:rFonts w:ascii="Angsana New" w:eastAsia="Calibri" w:hAnsi="Angsana New"/>
          <w:color w:val="000000"/>
          <w:sz w:val="30"/>
          <w:szCs w:val="30"/>
          <w:cs/>
        </w:rPr>
        <w:t>ให้รับหลักทรัพย์ของบริษ</w:t>
      </w:r>
      <w:r w:rsidR="00C066A5">
        <w:rPr>
          <w:rFonts w:ascii="Angsana New" w:eastAsia="Calibri" w:hAnsi="Angsana New"/>
          <w:color w:val="000000"/>
          <w:sz w:val="30"/>
          <w:szCs w:val="30"/>
          <w:cs/>
        </w:rPr>
        <w:t>ัทใหม่เป็นหลักทรัพย์จดทะเบียน</w:t>
      </w:r>
      <w:r w:rsidRPr="00E73560">
        <w:rPr>
          <w:rFonts w:ascii="Angsana New" w:eastAsia="Calibri" w:hAnsi="Angsana New"/>
          <w:color w:val="000000"/>
          <w:sz w:val="30"/>
          <w:szCs w:val="30"/>
          <w:cs/>
        </w:rPr>
        <w:t xml:space="preserve"> ทั้งนี้ความเห็นของข้าพเจ้าไม่ได้เปลี่ยนแปลงไปเนื่องจากเรื่องดังกล่าว</w:t>
      </w:r>
    </w:p>
    <w:p w14:paraId="71D4E957" w14:textId="77777777" w:rsidR="00E73560" w:rsidRDefault="00E73560" w:rsidP="00311AE5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0B522B4" w14:textId="13E91BDF" w:rsidR="00311AE5" w:rsidRPr="00C101D5" w:rsidRDefault="00311AE5" w:rsidP="00311AE5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500130E7" w14:textId="77777777" w:rsidR="00311AE5" w:rsidRPr="003830A8" w:rsidRDefault="00311AE5" w:rsidP="00311AE5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58BDDBC4" w14:textId="77777777" w:rsidR="00311AE5" w:rsidRPr="003830A8" w:rsidRDefault="00311AE5" w:rsidP="00311AE5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3830A8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3830A8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3830A8">
        <w:rPr>
          <w:rFonts w:ascii="Angsana New" w:eastAsia="Calibri" w:hAnsi="Angsana New"/>
          <w:color w:val="000000"/>
          <w:sz w:val="30"/>
          <w:szCs w:val="30"/>
          <w:cs/>
        </w:rPr>
        <w:t>ข้อมู</w:t>
      </w:r>
      <w:r w:rsidRPr="00AF17C1">
        <w:rPr>
          <w:rFonts w:ascii="Angsana New" w:eastAsia="Calibri" w:hAnsi="Angsana New"/>
          <w:sz w:val="30"/>
          <w:szCs w:val="30"/>
          <w:cs/>
        </w:rPr>
        <w:t>ลอื่นประกอบด้วยข้อมูลซึ่งรวมอยู่ในรายงานประจำปี</w:t>
      </w:r>
      <w:r w:rsidRPr="00AF17C1">
        <w:rPr>
          <w:rFonts w:ascii="Angsana New" w:eastAsia="Calibri" w:hAnsi="Angsana New"/>
          <w:sz w:val="30"/>
          <w:szCs w:val="30"/>
        </w:rPr>
        <w:t xml:space="preserve"> </w:t>
      </w:r>
      <w:r w:rsidRPr="00AF17C1">
        <w:rPr>
          <w:rFonts w:ascii="Angsana New" w:eastAsia="Calibri" w:hAnsi="Angsana New"/>
          <w:sz w:val="30"/>
          <w:szCs w:val="30"/>
          <w:cs/>
        </w:rPr>
        <w:t>แต่ไม่รวมถึงงบการเงิน</w:t>
      </w:r>
      <w:r w:rsidRPr="001A06A6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</w:t>
      </w:r>
      <w:r w:rsidRPr="00AF17C1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AF17C1">
        <w:rPr>
          <w:rFonts w:ascii="Angsana New" w:eastAsia="Calibri" w:hAnsi="Angsana New"/>
          <w:sz w:val="30"/>
          <w:szCs w:val="30"/>
          <w:cs/>
        </w:rPr>
        <w:t>และรายงาน</w:t>
      </w:r>
      <w:r w:rsidRPr="003830A8">
        <w:rPr>
          <w:rFonts w:ascii="Angsana New" w:eastAsia="Calibri" w:hAnsi="Angsana New"/>
          <w:color w:val="000000"/>
          <w:sz w:val="30"/>
          <w:szCs w:val="30"/>
          <w:cs/>
        </w:rPr>
        <w:t>ของผู้สอบบัญชีที่อยู่ในรายงานนั้น</w:t>
      </w:r>
      <w:r w:rsidRPr="003830A8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3830A8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6A4E3D8" w14:textId="77777777" w:rsidR="00311AE5" w:rsidRPr="003830A8" w:rsidRDefault="00311AE5" w:rsidP="00311AE5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7EC58FAF" w14:textId="77777777" w:rsidR="00311AE5" w:rsidRPr="003830A8" w:rsidRDefault="00311AE5" w:rsidP="00311AE5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3830A8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</w:t>
      </w:r>
      <w:r w:rsidRPr="00AF17C1">
        <w:rPr>
          <w:rFonts w:ascii="Angsana New" w:eastAsia="Calibri" w:hAnsi="Angsana New"/>
          <w:sz w:val="30"/>
          <w:szCs w:val="30"/>
          <w:cs/>
        </w:rPr>
        <w:t>การเงิน</w:t>
      </w:r>
      <w:r w:rsidRPr="001A06A6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</w:t>
      </w:r>
      <w:r w:rsidRPr="00AF17C1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AF17C1">
        <w:rPr>
          <w:rFonts w:ascii="Angsana New" w:eastAsia="Calibri" w:hAnsi="Angsana New"/>
          <w:sz w:val="30"/>
          <w:szCs w:val="30"/>
          <w:cs/>
        </w:rPr>
        <w:t>ไม่ครอบคลุม</w:t>
      </w:r>
      <w:r w:rsidRPr="003830A8">
        <w:rPr>
          <w:rFonts w:ascii="Angsana New" w:eastAsia="Calibri" w:hAnsi="Angsana New"/>
          <w:color w:val="000000"/>
          <w:sz w:val="30"/>
          <w:szCs w:val="30"/>
          <w:cs/>
        </w:rPr>
        <w:t>ถึงข้อมูลอื่นและข้าพเจ้าไม่ได้ให้ความเชื่อมั่นต่อข้อมูลอื่น</w:t>
      </w:r>
      <w:r w:rsidRPr="003830A8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7C2631F1" w14:textId="77777777" w:rsidR="00311AE5" w:rsidRPr="003830A8" w:rsidRDefault="00311AE5" w:rsidP="00311AE5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6056F70A" w14:textId="77777777" w:rsidR="00311AE5" w:rsidRDefault="00311AE5" w:rsidP="00311AE5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3830A8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</w:t>
      </w:r>
      <w:r w:rsidRPr="00AF17C1">
        <w:rPr>
          <w:rFonts w:ascii="Angsana New" w:eastAsia="Calibri" w:hAnsi="Angsana New"/>
          <w:sz w:val="30"/>
          <w:szCs w:val="30"/>
          <w:cs/>
        </w:rPr>
        <w:t>ข้าพเจ้าที่เกี่ยวเนื่องกับการตรวจสอบงบการเงิน</w:t>
      </w:r>
      <w:r w:rsidRPr="001A06A6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</w:t>
      </w:r>
      <w:r w:rsidRPr="00AF17C1">
        <w:rPr>
          <w:rFonts w:ascii="Angsana New" w:hAnsi="Angsana New"/>
          <w:sz w:val="30"/>
          <w:szCs w:val="30"/>
          <w:cs/>
        </w:rPr>
        <w:t xml:space="preserve">และงบการเงินเฉพาะกิจการ </w:t>
      </w:r>
      <w:r w:rsidRPr="00AF17C1">
        <w:rPr>
          <w:rFonts w:ascii="Angsana New" w:eastAsia="Calibri" w:hAnsi="Angsana New"/>
          <w:sz w:val="30"/>
          <w:szCs w:val="30"/>
          <w:cs/>
        </w:rPr>
        <w:t>คือ</w:t>
      </w:r>
      <w:r w:rsidRPr="00AF17C1">
        <w:rPr>
          <w:rFonts w:ascii="Angsana New" w:eastAsia="Calibri" w:hAnsi="Angsana New"/>
          <w:sz w:val="30"/>
          <w:szCs w:val="30"/>
        </w:rPr>
        <w:t xml:space="preserve"> </w:t>
      </w:r>
      <w:r w:rsidRPr="00AF17C1">
        <w:rPr>
          <w:rFonts w:ascii="Angsana New" w:eastAsia="Calibri" w:hAnsi="Angsana New"/>
          <w:sz w:val="30"/>
          <w:szCs w:val="30"/>
          <w:cs/>
        </w:rPr>
        <w:t>การอ่าน</w:t>
      </w:r>
      <w:r w:rsidRPr="00AF17C1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AF17C1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1A06A6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</w:t>
      </w:r>
      <w:r w:rsidRPr="00AF17C1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AF17C1">
        <w:rPr>
          <w:rFonts w:ascii="Angsana New" w:eastAsia="Calibr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AF17C1">
        <w:rPr>
          <w:rFonts w:ascii="Angsana New" w:eastAsia="Calibri" w:hAnsi="Angsana New"/>
          <w:sz w:val="30"/>
          <w:szCs w:val="30"/>
        </w:rPr>
        <w:t xml:space="preserve"> </w:t>
      </w:r>
      <w:r w:rsidRPr="00AF17C1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</w:t>
      </w:r>
      <w:r w:rsidRPr="003830A8">
        <w:rPr>
          <w:rFonts w:ascii="Angsana New" w:eastAsia="Calibri" w:hAnsi="Angsana New"/>
          <w:color w:val="000000"/>
          <w:sz w:val="30"/>
          <w:szCs w:val="30"/>
          <w:cs/>
        </w:rPr>
        <w:t>หรือไม่</w:t>
      </w:r>
      <w:r w:rsidRPr="003830A8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4B9497DB" w14:textId="77777777" w:rsidR="00AF4740" w:rsidRPr="003830A8" w:rsidRDefault="00AF4740" w:rsidP="00311AE5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594990AF" w14:textId="16CE9148" w:rsidR="00AF4740" w:rsidRDefault="00AF4740" w:rsidP="00AF474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AF4740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</w:t>
      </w:r>
      <w:r>
        <w:rPr>
          <w:rFonts w:ascii="Angsana New" w:hAnsi="Angsana New" w:cs="Angsana New"/>
          <w:sz w:val="30"/>
          <w:szCs w:val="30"/>
        </w:rPr>
        <w:br/>
      </w:r>
      <w:r w:rsidRPr="00AF4740">
        <w:rPr>
          <w:rFonts w:ascii="Angsana New" w:hAnsi="Angsana New" w:cs="Angsana New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F8EA70B" w14:textId="77777777" w:rsidR="00AF4740" w:rsidRDefault="00AF4740" w:rsidP="00AF474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35811159" w14:textId="55CCDDD3" w:rsidR="00311AE5" w:rsidRPr="00B85DAA" w:rsidRDefault="00311AE5" w:rsidP="00AF4740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85DAA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ที่แสดงเงินลงทุนตามวิธีส่วนได้เสียและ</w:t>
      </w:r>
      <w:r w:rsidR="00AF4740" w:rsidRPr="00B85DAA">
        <w:rPr>
          <w:rFonts w:ascii="Angsana New" w:hAnsi="Angsana New" w:cs="Angsana New"/>
          <w:i/>
          <w:iCs/>
          <w:sz w:val="30"/>
          <w:szCs w:val="30"/>
        </w:rPr>
        <w:br/>
      </w:r>
      <w:r w:rsidRPr="00B85DAA">
        <w:rPr>
          <w:rFonts w:ascii="Angsana New" w:hAnsi="Angsana New" w:cs="Angsana New"/>
          <w:i/>
          <w:iCs/>
          <w:sz w:val="30"/>
          <w:szCs w:val="30"/>
          <w:cs/>
        </w:rPr>
        <w:t>งบการเงินเฉพาะกิจการ</w:t>
      </w:r>
    </w:p>
    <w:p w14:paraId="33836484" w14:textId="77777777" w:rsidR="00311AE5" w:rsidRPr="007616B3" w:rsidRDefault="00311AE5" w:rsidP="00311AE5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2B3FCFC" w14:textId="77777777" w:rsidR="00311AE5" w:rsidRPr="007616B3" w:rsidRDefault="00311AE5" w:rsidP="00311AE5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</w:t>
      </w:r>
      <w:r w:rsidRPr="00AF17C1">
        <w:rPr>
          <w:rFonts w:ascii="Angsana New" w:eastAsia="Calibri" w:hAnsi="Angsana New"/>
          <w:sz w:val="30"/>
          <w:szCs w:val="30"/>
          <w:cs/>
        </w:rPr>
        <w:t>จัดทำและนำเสนองบการเงิน</w:t>
      </w:r>
      <w:r w:rsidRPr="001A06A6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</w:t>
      </w:r>
      <w:r w:rsidRPr="00AF17C1">
        <w:rPr>
          <w:rFonts w:ascii="Angsana New" w:hAnsi="Angsana New"/>
          <w:sz w:val="30"/>
          <w:szCs w:val="30"/>
          <w:cs/>
        </w:rPr>
        <w:t>และงบการเงิน</w:t>
      </w:r>
      <w:r w:rsidR="00322ECE">
        <w:rPr>
          <w:rFonts w:ascii="Angsana New" w:hAnsi="Angsana New"/>
          <w:sz w:val="30"/>
          <w:szCs w:val="30"/>
        </w:rPr>
        <w:t xml:space="preserve">             </w:t>
      </w:r>
      <w:r w:rsidRPr="00AF17C1">
        <w:rPr>
          <w:rFonts w:ascii="Angsana New" w:hAnsi="Angsana New"/>
          <w:sz w:val="30"/>
          <w:szCs w:val="30"/>
          <w:cs/>
        </w:rPr>
        <w:t>เฉพาะกิจการ</w:t>
      </w:r>
      <w:r w:rsidRPr="00AF17C1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1A06A6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</w:t>
      </w:r>
      <w:r w:rsidRPr="00AF17C1">
        <w:rPr>
          <w:rFonts w:ascii="Angsana New" w:hAnsi="Angsana New"/>
          <w:sz w:val="30"/>
          <w:szCs w:val="30"/>
          <w:cs/>
        </w:rPr>
        <w:t>และงบการเงิน</w:t>
      </w:r>
      <w:r w:rsidR="00322ECE">
        <w:rPr>
          <w:rFonts w:ascii="Angsana New" w:hAnsi="Angsana New"/>
          <w:sz w:val="30"/>
          <w:szCs w:val="30"/>
        </w:rPr>
        <w:t xml:space="preserve">                </w:t>
      </w:r>
      <w:r w:rsidRPr="00AF17C1">
        <w:rPr>
          <w:rFonts w:ascii="Angsana New" w:hAnsi="Angsana New"/>
          <w:sz w:val="30"/>
          <w:szCs w:val="30"/>
          <w:cs/>
        </w:rPr>
        <w:t>เฉพาะกิจการ</w:t>
      </w:r>
      <w:r w:rsidRPr="00AF17C1">
        <w:rPr>
          <w:rFonts w:ascii="Angsana New" w:eastAsia="Calibri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2731C5F3" w14:textId="77777777" w:rsidR="00E05233" w:rsidRDefault="00E05233" w:rsidP="00311AE5">
      <w:pPr>
        <w:jc w:val="thaiDistribute"/>
        <w:rPr>
          <w:rFonts w:ascii="Angsana New" w:eastAsia="Calibri" w:hAnsi="Angsana New"/>
          <w:sz w:val="30"/>
          <w:szCs w:val="30"/>
        </w:rPr>
      </w:pPr>
      <w:bookmarkStart w:id="3" w:name="_GoBack"/>
      <w:bookmarkEnd w:id="3"/>
    </w:p>
    <w:p w14:paraId="3B83C5C2" w14:textId="77777777" w:rsidR="00E05233" w:rsidRDefault="00E05233" w:rsidP="00311AE5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5741DC3" w14:textId="080AF3EE" w:rsidR="00311AE5" w:rsidRPr="007616B3" w:rsidRDefault="00311AE5" w:rsidP="00311AE5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 w:hint="cs"/>
          <w:sz w:val="30"/>
          <w:szCs w:val="30"/>
          <w:cs/>
        </w:rPr>
        <w:t>ในการจัดทำงบ</w:t>
      </w:r>
      <w:r w:rsidRPr="00AF17C1">
        <w:rPr>
          <w:rFonts w:ascii="Angsana New" w:eastAsia="Calibri" w:hAnsi="Angsana New" w:hint="cs"/>
          <w:sz w:val="30"/>
          <w:szCs w:val="30"/>
          <w:cs/>
        </w:rPr>
        <w:t>การเงิน</w:t>
      </w:r>
      <w:r w:rsidRPr="001A06A6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</w:t>
      </w:r>
      <w:r w:rsidRPr="00AF17C1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="00AF4740">
        <w:rPr>
          <w:rFonts w:ascii="Angsana New" w:eastAsia="Calibri" w:hAnsi="Angsana New"/>
          <w:sz w:val="30"/>
          <w:szCs w:val="30"/>
        </w:rPr>
        <w:t xml:space="preserve"> </w:t>
      </w:r>
      <w:r w:rsidRPr="00AF17C1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</w:t>
      </w:r>
      <w:r w:rsidR="00322ECE">
        <w:rPr>
          <w:rFonts w:ascii="Angsana New" w:eastAsia="Calibri" w:hAnsi="Angsana New"/>
          <w:sz w:val="30"/>
          <w:szCs w:val="30"/>
        </w:rPr>
        <w:t xml:space="preserve">                  </w:t>
      </w:r>
      <w:r w:rsidRPr="00AF17C1">
        <w:rPr>
          <w:rFonts w:ascii="Angsana New" w:eastAsia="Calibri" w:hAnsi="Angsana New" w:hint="cs"/>
          <w:sz w:val="30"/>
          <w:szCs w:val="30"/>
          <w:cs/>
        </w:rPr>
        <w:t>การประเมินความสามารถของบริษัทในการดำเนินงานต่อเนื่อง</w:t>
      </w:r>
      <w:r w:rsidRPr="00AF17C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F17C1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AF17C1">
        <w:rPr>
          <w:rFonts w:ascii="Angsana New" w:eastAsia="Calibri" w:hAnsi="Angsana New"/>
          <w:sz w:val="30"/>
          <w:szCs w:val="30"/>
          <w:cs/>
        </w:rPr>
        <w:t xml:space="preserve"> </w:t>
      </w:r>
      <w:r w:rsidR="00E73560">
        <w:rPr>
          <w:rFonts w:ascii="Angsana New" w:eastAsia="Calibri" w:hAnsi="Angsana New"/>
          <w:sz w:val="30"/>
          <w:szCs w:val="30"/>
        </w:rPr>
        <w:br/>
      </w:r>
      <w:r w:rsidRPr="00AF17C1">
        <w:rPr>
          <w:rFonts w:ascii="Angsana New" w:eastAsia="Calibri" w:hAnsi="Angsana New"/>
          <w:sz w:val="30"/>
          <w:szCs w:val="30"/>
          <w:cs/>
        </w:rPr>
        <w:t>(</w:t>
      </w:r>
      <w:r w:rsidRPr="00AF17C1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AF17C1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AF17C1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</w:t>
      </w:r>
      <w:r w:rsidRPr="00AF17C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F17C1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</w:t>
      </w:r>
      <w:r w:rsidRPr="007616B3">
        <w:rPr>
          <w:rFonts w:ascii="Angsana New" w:eastAsia="Calibri" w:hAnsi="Angsana New" w:hint="cs"/>
          <w:sz w:val="30"/>
          <w:szCs w:val="30"/>
          <w:cs/>
        </w:rPr>
        <w:t>ได้</w:t>
      </w:r>
    </w:p>
    <w:p w14:paraId="62A6B407" w14:textId="77777777" w:rsidR="00311AE5" w:rsidRPr="007616B3" w:rsidRDefault="00311AE5" w:rsidP="00311AE5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05569DA" w14:textId="77777777" w:rsidR="00311AE5" w:rsidRPr="00C101D5" w:rsidRDefault="00311AE5" w:rsidP="00311AE5">
      <w:pPr>
        <w:jc w:val="thaiDistribute"/>
        <w:rPr>
          <w:rFonts w:ascii="Angsana New" w:hAnsi="Angsana New"/>
          <w:color w:val="0000FF"/>
          <w:sz w:val="30"/>
          <w:szCs w:val="30"/>
          <w:cs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ผู้มีหน้าที่</w:t>
      </w:r>
      <w:r w:rsidRPr="00E348F2">
        <w:rPr>
          <w:rFonts w:ascii="Angsana New" w:eastAsia="Calibri" w:hAnsi="Angsana New"/>
          <w:sz w:val="30"/>
          <w:szCs w:val="30"/>
          <w:cs/>
        </w:rPr>
        <w:t>ในการกำกับดูแลมีหน้าที่ในการสอดส่องดูแลกระบวนการในการจัดทำรายงานทางการเงินข</w:t>
      </w:r>
      <w:r w:rsidRPr="00AF17C1">
        <w:rPr>
          <w:rFonts w:ascii="Angsana New" w:eastAsia="Calibri" w:hAnsi="Angsana New"/>
          <w:sz w:val="30"/>
          <w:szCs w:val="30"/>
          <w:cs/>
        </w:rPr>
        <w:t>อง</w:t>
      </w:r>
      <w:r w:rsidRPr="00AF17C1">
        <w:rPr>
          <w:rFonts w:ascii="Angsana New" w:hAnsi="Angsana New"/>
          <w:sz w:val="30"/>
          <w:szCs w:val="30"/>
          <w:cs/>
        </w:rPr>
        <w:t>บริษัท</w:t>
      </w:r>
    </w:p>
    <w:p w14:paraId="57CAACF5" w14:textId="77777777" w:rsidR="00E34152" w:rsidRDefault="00E34152" w:rsidP="00E34152">
      <w:pPr>
        <w:jc w:val="thaiDistribute"/>
        <w:rPr>
          <w:rFonts w:ascii="Angsana New" w:hAnsi="Angsana New"/>
          <w:sz w:val="30"/>
          <w:szCs w:val="30"/>
        </w:rPr>
      </w:pPr>
    </w:p>
    <w:p w14:paraId="031E5880" w14:textId="77777777" w:rsidR="00311AE5" w:rsidRPr="00AF17C1" w:rsidRDefault="00311AE5" w:rsidP="00311AE5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</w:t>
      </w:r>
      <w:r w:rsidRPr="007616B3">
        <w:rPr>
          <w:rFonts w:ascii="Angsana New" w:hAnsi="Angsana New"/>
          <w:i/>
          <w:iCs/>
          <w:sz w:val="30"/>
          <w:szCs w:val="30"/>
          <w:cs/>
        </w:rPr>
        <w:t>ตรวจสอบงบ</w:t>
      </w:r>
      <w:r w:rsidRPr="00AF17C1">
        <w:rPr>
          <w:rFonts w:ascii="Angsana New" w:hAnsi="Angsana New"/>
          <w:i/>
          <w:iCs/>
          <w:sz w:val="30"/>
          <w:szCs w:val="30"/>
          <w:cs/>
        </w:rPr>
        <w:t>การเงิน</w:t>
      </w:r>
      <w:r w:rsidRPr="000A5F96">
        <w:rPr>
          <w:rFonts w:ascii="Angsana New" w:hAnsi="Angsana New"/>
          <w:i/>
          <w:iCs/>
          <w:sz w:val="30"/>
          <w:szCs w:val="30"/>
          <w:cs/>
        </w:rPr>
        <w:t>ที่แสดงเงินลงทุนตามวิธีส่วนได้เสีย</w:t>
      </w:r>
      <w:r w:rsidRPr="00AF17C1">
        <w:rPr>
          <w:rFonts w:ascii="Angsana New" w:hAnsi="Angsana New"/>
          <w:i/>
          <w:iCs/>
          <w:sz w:val="30"/>
          <w:szCs w:val="30"/>
          <w:cs/>
        </w:rPr>
        <w:t>และงบการเงิน</w:t>
      </w:r>
      <w:r w:rsidR="00322ECE">
        <w:rPr>
          <w:rFonts w:ascii="Angsana New" w:hAnsi="Angsana New"/>
          <w:i/>
          <w:iCs/>
          <w:sz w:val="30"/>
          <w:szCs w:val="30"/>
        </w:rPr>
        <w:t xml:space="preserve">                </w:t>
      </w:r>
      <w:r w:rsidRPr="00AF17C1">
        <w:rPr>
          <w:rFonts w:ascii="Angsana New" w:hAnsi="Angsana New"/>
          <w:i/>
          <w:iCs/>
          <w:sz w:val="30"/>
          <w:szCs w:val="30"/>
          <w:cs/>
        </w:rPr>
        <w:t>เฉพาะกิจการ</w:t>
      </w:r>
    </w:p>
    <w:p w14:paraId="3E35D88D" w14:textId="77777777" w:rsidR="00311AE5" w:rsidRPr="0094127C" w:rsidRDefault="00311AE5" w:rsidP="0094127C">
      <w:pPr>
        <w:spacing w:line="160" w:lineRule="atLeast"/>
        <w:jc w:val="thaiDistribute"/>
        <w:rPr>
          <w:rFonts w:ascii="Angsana New" w:eastAsia="Calibri" w:hAnsi="Angsana New"/>
          <w:sz w:val="24"/>
          <w:szCs w:val="24"/>
        </w:rPr>
      </w:pPr>
    </w:p>
    <w:p w14:paraId="32C17FF4" w14:textId="59ACFFCA" w:rsidR="00311AE5" w:rsidRPr="00AF17C1" w:rsidRDefault="00311AE5" w:rsidP="00311AE5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AF17C1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0A5F96">
        <w:rPr>
          <w:rFonts w:ascii="Angsana New" w:hAnsi="Angsana New"/>
          <w:sz w:val="30"/>
          <w:szCs w:val="30"/>
          <w:cs/>
        </w:rPr>
        <w:t>ที่แสดงเงินลงทุนตาม</w:t>
      </w:r>
      <w:r w:rsidR="00322ECE">
        <w:rPr>
          <w:rFonts w:ascii="Angsana New" w:hAnsi="Angsana New"/>
          <w:sz w:val="30"/>
          <w:szCs w:val="30"/>
        </w:rPr>
        <w:t xml:space="preserve">          </w:t>
      </w:r>
      <w:r w:rsidRPr="000A5F96">
        <w:rPr>
          <w:rFonts w:ascii="Angsana New" w:hAnsi="Angsana New"/>
          <w:sz w:val="30"/>
          <w:szCs w:val="30"/>
          <w:cs/>
        </w:rPr>
        <w:t>วิธีส่วนได้เสีย</w:t>
      </w:r>
      <w:r w:rsidRPr="00AF17C1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AF17C1">
        <w:rPr>
          <w:rFonts w:ascii="Angsana New" w:eastAsia="Calibri" w:hAnsi="Angsana New"/>
          <w:sz w:val="30"/>
          <w:szCs w:val="30"/>
          <w:cs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</w:t>
      </w:r>
      <w:r w:rsidR="00322ECE">
        <w:rPr>
          <w:rFonts w:ascii="Angsana New" w:eastAsia="Calibri" w:hAnsi="Angsana New"/>
          <w:sz w:val="30"/>
          <w:szCs w:val="30"/>
        </w:rPr>
        <w:t xml:space="preserve">              </w:t>
      </w:r>
      <w:r w:rsidRPr="00AF17C1">
        <w:rPr>
          <w:rFonts w:ascii="Angsana New" w:eastAsia="Calibri" w:hAnsi="Angsana New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</w:t>
      </w:r>
      <w:r w:rsidR="003201A2">
        <w:rPr>
          <w:rFonts w:ascii="Angsana New" w:eastAsia="Calibri" w:hAnsi="Angsana New"/>
          <w:sz w:val="30"/>
          <w:szCs w:val="30"/>
        </w:rPr>
        <w:t xml:space="preserve">        </w:t>
      </w:r>
      <w:r w:rsidRPr="00AF17C1">
        <w:rPr>
          <w:rFonts w:ascii="Angsana New" w:eastAsia="Calibri" w:hAnsi="Angsana New"/>
          <w:sz w:val="30"/>
          <w:szCs w:val="30"/>
          <w:cs/>
        </w:rPr>
        <w:t>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</w:t>
      </w:r>
      <w:r w:rsidR="00322ECE">
        <w:rPr>
          <w:rFonts w:ascii="Angsana New" w:eastAsia="Calibri" w:hAnsi="Angsana New"/>
          <w:sz w:val="30"/>
          <w:szCs w:val="30"/>
        </w:rPr>
        <w:t xml:space="preserve"> </w:t>
      </w:r>
      <w:r w:rsidRPr="00AF17C1">
        <w:rPr>
          <w:rFonts w:ascii="Angsana New" w:eastAsia="Calibri" w:hAnsi="Angsana New"/>
          <w:sz w:val="30"/>
          <w:szCs w:val="30"/>
          <w:cs/>
        </w:rPr>
        <w:t>ขัดต่อข้อเท็จจริงแต่ละรายการหรือทุกรายการรวมกันจะมีผ</w:t>
      </w:r>
      <w:r w:rsidRPr="00AF17C1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</w:t>
      </w:r>
      <w:r w:rsidR="00322ECE">
        <w:rPr>
          <w:rFonts w:ascii="Angsana New" w:hAnsi="Angsana New"/>
          <w:sz w:val="30"/>
          <w:szCs w:val="30"/>
        </w:rPr>
        <w:t xml:space="preserve"> </w:t>
      </w:r>
      <w:r w:rsidRPr="00AF17C1">
        <w:rPr>
          <w:rFonts w:ascii="Angsana New" w:hAnsi="Angsana New"/>
          <w:sz w:val="30"/>
          <w:szCs w:val="30"/>
          <w:cs/>
        </w:rPr>
        <w:t>งบการเงิน</w:t>
      </w:r>
      <w:r w:rsidRPr="000A5F96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</w:t>
      </w:r>
      <w:r w:rsidRPr="00AF17C1">
        <w:rPr>
          <w:rFonts w:ascii="Angsana New" w:hAnsi="Angsana New"/>
          <w:sz w:val="30"/>
          <w:szCs w:val="30"/>
          <w:cs/>
        </w:rPr>
        <w:t>และงบการเงินเฉพาะกิจการเหล่านี้</w:t>
      </w:r>
    </w:p>
    <w:p w14:paraId="44567F3E" w14:textId="77777777" w:rsidR="00311AE5" w:rsidRPr="002A565B" w:rsidRDefault="00311AE5" w:rsidP="00311AE5">
      <w:pPr>
        <w:jc w:val="thaiDistribute"/>
        <w:rPr>
          <w:rFonts w:ascii="Angsana New" w:hAnsi="Angsana New"/>
          <w:sz w:val="24"/>
          <w:szCs w:val="24"/>
        </w:rPr>
      </w:pPr>
      <w:r w:rsidRPr="002A565B">
        <w:rPr>
          <w:rFonts w:ascii="Angsana New" w:hAnsi="Angsana New"/>
          <w:sz w:val="24"/>
          <w:szCs w:val="24"/>
          <w:rtl/>
          <w:cs/>
        </w:rPr>
        <w:t xml:space="preserve"> </w:t>
      </w:r>
    </w:p>
    <w:p w14:paraId="01BFDA3A" w14:textId="77777777" w:rsidR="00311AE5" w:rsidRDefault="00311AE5" w:rsidP="002A565B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BDD1CBC" w14:textId="77777777" w:rsidR="002A565B" w:rsidRPr="002A565B" w:rsidRDefault="002A565B" w:rsidP="002A565B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3823907A" w14:textId="6AC0CBC1" w:rsidR="00E05233" w:rsidRDefault="00311AE5" w:rsidP="008E0489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8E0489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ที่แสดง</w:t>
      </w:r>
      <w:r w:rsidRPr="008E0489">
        <w:rPr>
          <w:rFonts w:ascii="Angsana New" w:hAnsi="Angsana New"/>
          <w:sz w:val="30"/>
          <w:szCs w:val="30"/>
        </w:rPr>
        <w:t xml:space="preserve">           </w:t>
      </w:r>
      <w:r w:rsidRPr="008E0489">
        <w:rPr>
          <w:rFonts w:ascii="Angsana New" w:hAnsi="Angsana New"/>
          <w:sz w:val="30"/>
          <w:szCs w:val="30"/>
          <w:cs/>
        </w:rPr>
        <w:t>เงินลงทุนตามวิธีส่วนได้เสียและงบการเงินเฉพาะกิจการไม่ว่าจะเกิดจากการทุจริตหรือข้อผิดพลาด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</w:t>
      </w:r>
      <w:r w:rsidR="003201A2" w:rsidRPr="008E0489">
        <w:rPr>
          <w:rFonts w:ascii="Angsana New" w:hAnsi="Angsana New"/>
          <w:sz w:val="30"/>
          <w:szCs w:val="30"/>
        </w:rPr>
        <w:t xml:space="preserve">                   </w:t>
      </w:r>
      <w:r w:rsidRPr="008E0489">
        <w:rPr>
          <w:rFonts w:ascii="Angsana New" w:hAnsi="Angsana New"/>
          <w:sz w:val="30"/>
          <w:szCs w:val="30"/>
          <w:cs/>
        </w:rPr>
        <w:t>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</w:t>
      </w:r>
      <w:r w:rsidR="003201A2" w:rsidRPr="008E0489">
        <w:rPr>
          <w:rFonts w:ascii="Angsana New" w:hAnsi="Angsana New"/>
          <w:sz w:val="30"/>
          <w:szCs w:val="30"/>
        </w:rPr>
        <w:t xml:space="preserve">           </w:t>
      </w:r>
      <w:r w:rsidRPr="008E0489">
        <w:rPr>
          <w:rFonts w:ascii="Angsana New" w:hAnsi="Angsana New"/>
          <w:sz w:val="30"/>
          <w:szCs w:val="30"/>
          <w:cs/>
        </w:rPr>
        <w:t>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</w:t>
      </w:r>
      <w:r w:rsidR="003201A2" w:rsidRPr="008E0489">
        <w:rPr>
          <w:rFonts w:ascii="Angsana New" w:hAnsi="Angsana New"/>
          <w:sz w:val="30"/>
          <w:szCs w:val="30"/>
        </w:rPr>
        <w:t xml:space="preserve">   </w:t>
      </w:r>
      <w:r w:rsidRPr="008E0489">
        <w:rPr>
          <w:rFonts w:ascii="Angsana New" w:hAnsi="Angsana New"/>
          <w:sz w:val="30"/>
          <w:szCs w:val="30"/>
          <w:cs/>
        </w:rPr>
        <w:t>ไม่ตรงตามข้อเท็จจริงหรือการแทรกแซงการควบคุมภายใน</w:t>
      </w:r>
      <w:r w:rsidR="00E05233">
        <w:rPr>
          <w:rFonts w:ascii="Angsana New" w:hAnsi="Angsana New"/>
          <w:sz w:val="30"/>
          <w:szCs w:val="30"/>
          <w:cs/>
        </w:rPr>
        <w:br w:type="page"/>
      </w:r>
    </w:p>
    <w:p w14:paraId="01558D20" w14:textId="77777777" w:rsidR="00311AE5" w:rsidRDefault="00311AE5" w:rsidP="00E0523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4A13A837" w14:textId="77777777" w:rsidR="00E05233" w:rsidRPr="008E0489" w:rsidRDefault="00E05233" w:rsidP="00E0523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476A7502" w14:textId="1E250648" w:rsidR="00E05233" w:rsidRDefault="00311AE5" w:rsidP="008E0489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8E0489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AF17C1">
        <w:rPr>
          <w:rFonts w:ascii="Angsana New" w:hAnsi="Angsana New"/>
          <w:sz w:val="30"/>
          <w:szCs w:val="30"/>
          <w:cs/>
        </w:rPr>
        <w:t>บริษัท</w:t>
      </w:r>
    </w:p>
    <w:p w14:paraId="2B3E4474" w14:textId="77777777" w:rsidR="00E05233" w:rsidRDefault="00311AE5" w:rsidP="008E0489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8E0489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F17C1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43BB8D38" w14:textId="77777777" w:rsidR="00F94458" w:rsidRDefault="008E0489" w:rsidP="008E0489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แสดงเงินลงทุนตามวิธีส่วนได้เสีย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</w:t>
      </w:r>
    </w:p>
    <w:p w14:paraId="5A0AC3BC" w14:textId="0D258379" w:rsidR="008E0489" w:rsidRDefault="008E0489" w:rsidP="00F9445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6A03F137" w14:textId="77777777" w:rsidR="008E0489" w:rsidRDefault="008E0489" w:rsidP="008E0489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ประเมินการนำเสนอโครงสร้างและเนื้อหาของงบการเงินที่แสดงเงินลงทุนตามวิธีส่วนได้เสียและงบการเงินเฉพาะกิจการโดยรวม รวมถึงการเปิดเผยข้อมูลว่างบการเงินที่แสดงเงินลงทุนตามวิธีส่วนได้เสีย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3449B6BA" w14:textId="77777777" w:rsidR="008E0489" w:rsidRDefault="008E0489" w:rsidP="00CE143C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เงินลงทุนที่บันทึกตามวิธีส่วนได้เสียของบริษัทเพื่อแสดงความเห็นต่องบการเงินที่แสดงเงินลงทุนตามวิธีส่วนได้เสีย ข้าพเจ้ารับผิดชอบต่อการกำหนดแนวทาง การควบคุมดูแล และการปฏิบัติงานตรวจสอบงบการเงินที่แสดงเงินลงทุนตามวิธีส่วนได้เสีย ข้าพเจ้าเป็นผู้รับผิดชอบแต่เพียงผู้เดียวต่อความเห็นของข้าพเจ้า</w:t>
      </w:r>
    </w:p>
    <w:p w14:paraId="161B15E8" w14:textId="0AAE8979" w:rsidR="00CE143C" w:rsidRPr="00F94458" w:rsidRDefault="00CE143C" w:rsidP="00CE143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="Angsana New" w:hAnsi="Angsana New"/>
          <w:sz w:val="24"/>
          <w:szCs w:val="24"/>
        </w:rPr>
      </w:pPr>
    </w:p>
    <w:p w14:paraId="7126A3EB" w14:textId="552D6D55" w:rsidR="00E34152" w:rsidRDefault="008E0489" w:rsidP="008E0489">
      <w:pPr>
        <w:jc w:val="thaiDistribute"/>
        <w:rPr>
          <w:rFonts w:ascii="Angsana New" w:hAnsi="Angsana New"/>
          <w:sz w:val="30"/>
          <w:szCs w:val="30"/>
        </w:rPr>
      </w:pPr>
      <w:r>
        <w:rPr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>
        <w:rPr>
          <w:rFonts w:ascii="Angsana New" w:hAnsi="Angsana New"/>
          <w:sz w:val="30"/>
          <w:szCs w:val="30"/>
          <w:cs/>
        </w:rPr>
        <w:t>งข้าพเจ้า</w:t>
      </w:r>
    </w:p>
    <w:p w14:paraId="48C0DBA0" w14:textId="77777777" w:rsidR="008E0489" w:rsidRPr="00F94458" w:rsidRDefault="008E0489" w:rsidP="008E0489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726B58B1" w14:textId="0167CF38" w:rsidR="00E34152" w:rsidRDefault="00311AE5" w:rsidP="00E34152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322ECE">
        <w:rPr>
          <w:rFonts w:ascii="Angsana New" w:eastAsia="Calibri" w:hAnsi="Angsana New"/>
          <w:sz w:val="30"/>
          <w:szCs w:val="30"/>
        </w:rPr>
        <w:t xml:space="preserve">              </w:t>
      </w:r>
      <w:r w:rsidRPr="00C101D5">
        <w:rPr>
          <w:rFonts w:ascii="Angsana New" w:eastAsia="Calibri" w:hAnsi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0957F4">
        <w:rPr>
          <w:rFonts w:ascii="Angsana New" w:eastAsia="Calibri" w:hAnsi="Angsana New"/>
          <w:sz w:val="30"/>
          <w:szCs w:val="30"/>
        </w:rPr>
        <w:t xml:space="preserve">     </w:t>
      </w:r>
      <w:r w:rsidRPr="00C101D5">
        <w:rPr>
          <w:rFonts w:ascii="Angsana New" w:eastAsia="Calibri" w:hAnsi="Angsana New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101D5">
        <w:rPr>
          <w:rFonts w:ascii="Angsana New" w:hAnsi="Angsana New"/>
          <w:sz w:val="30"/>
          <w:szCs w:val="30"/>
          <w:cs/>
        </w:rPr>
        <w:t>อิสระ</w:t>
      </w:r>
    </w:p>
    <w:p w14:paraId="58EFD99E" w14:textId="37573486" w:rsidR="000F23BB" w:rsidRDefault="000F23BB" w:rsidP="00E34152">
      <w:pPr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2786D0A6" w14:textId="77777777" w:rsidR="008E0489" w:rsidRPr="000F23BB" w:rsidRDefault="008E0489" w:rsidP="00E34152">
      <w:pPr>
        <w:jc w:val="thaiDistribute"/>
        <w:rPr>
          <w:rFonts w:ascii="Angsana New" w:hAnsi="Angsana New"/>
          <w:sz w:val="30"/>
          <w:szCs w:val="30"/>
        </w:rPr>
      </w:pPr>
    </w:p>
    <w:p w14:paraId="79FF2D38" w14:textId="77777777" w:rsidR="000F23BB" w:rsidRPr="000F23BB" w:rsidRDefault="000F23BB" w:rsidP="00E34152">
      <w:pPr>
        <w:jc w:val="thaiDistribute"/>
        <w:rPr>
          <w:rFonts w:ascii="Angsana New" w:hAnsi="Angsana New"/>
          <w:sz w:val="30"/>
          <w:szCs w:val="30"/>
        </w:rPr>
      </w:pPr>
    </w:p>
    <w:p w14:paraId="7AC309C0" w14:textId="77777777" w:rsidR="008E0489" w:rsidRPr="00B75EF8" w:rsidRDefault="008E0489" w:rsidP="008E0489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sz w:val="30"/>
          <w:szCs w:val="30"/>
          <w:cs/>
        </w:rPr>
        <w:t>จากเรื่องที่สื่อสาร</w:t>
      </w:r>
      <w:r w:rsidRPr="007616B3">
        <w:rPr>
          <w:rFonts w:ascii="Angsana New" w:hAnsi="Angsana New"/>
          <w:sz w:val="30"/>
          <w:szCs w:val="30"/>
          <w:cs/>
        </w:rPr>
        <w:t>กับผู้มีหน้าที่ในการกำกับ</w:t>
      </w:r>
      <w:r w:rsidRPr="00AF17C1">
        <w:rPr>
          <w:rFonts w:ascii="Angsana New" w:hAnsi="Angsana New"/>
          <w:sz w:val="30"/>
          <w:szCs w:val="30"/>
          <w:cs/>
        </w:rPr>
        <w:t>ดู</w:t>
      </w:r>
      <w:r>
        <w:rPr>
          <w:rFonts w:ascii="Angsana New" w:hAnsi="Angsana New"/>
          <w:sz w:val="30"/>
          <w:szCs w:val="30"/>
          <w:cs/>
        </w:rPr>
        <w:t>แล ข้าพเจ้าได้พิจารณาเรื่องต่าง</w:t>
      </w:r>
      <w:r w:rsidRPr="00AF17C1">
        <w:rPr>
          <w:rFonts w:ascii="Angsana New" w:hAnsi="Angsana New"/>
          <w:sz w:val="30"/>
          <w:szCs w:val="30"/>
          <w:cs/>
        </w:rPr>
        <w:t>ๆ ที่มีนัยสำคัญที่สุดในการตรวจสอบ</w:t>
      </w:r>
      <w:r>
        <w:rPr>
          <w:rFonts w:ascii="Angsana New" w:hAnsi="Angsana New"/>
          <w:sz w:val="30"/>
          <w:szCs w:val="30"/>
        </w:rPr>
        <w:t xml:space="preserve">                   </w:t>
      </w:r>
      <w:r w:rsidRPr="00AF17C1">
        <w:rPr>
          <w:rFonts w:ascii="Angsana New" w:hAnsi="Angsana New"/>
          <w:sz w:val="30"/>
          <w:szCs w:val="30"/>
          <w:cs/>
        </w:rPr>
        <w:t>งบการเงิน</w:t>
      </w:r>
      <w:r w:rsidRPr="000A5F96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</w:t>
      </w:r>
      <w:r w:rsidRPr="00AF17C1">
        <w:rPr>
          <w:rFonts w:ascii="Angsana New" w:hAnsi="Angsana New"/>
          <w:sz w:val="30"/>
          <w:szCs w:val="30"/>
          <w:cs/>
        </w:rPr>
        <w:t>และงบการเงินเฉพาะกิจการในงวดปัจจุบันและกำ</w:t>
      </w:r>
      <w:r>
        <w:rPr>
          <w:rFonts w:ascii="Angsana New" w:hAnsi="Angsana New"/>
          <w:sz w:val="30"/>
          <w:szCs w:val="30"/>
          <w:cs/>
        </w:rPr>
        <w:t xml:space="preserve">หนดเป็นเรื่องสำคัญในการตรวจสอบ </w:t>
      </w:r>
      <w:r w:rsidRPr="00AF17C1">
        <w:rPr>
          <w:rFonts w:ascii="Angsana New" w:hAnsi="Angsana New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</w:t>
      </w:r>
      <w:r w:rsidRPr="007616B3">
        <w:rPr>
          <w:rFonts w:ascii="Angsana New" w:hAnsi="Angsana New"/>
          <w:sz w:val="30"/>
          <w:szCs w:val="30"/>
          <w:cs/>
        </w:rPr>
        <w:t>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B75EF8">
        <w:rPr>
          <w:rFonts w:ascii="Angsana New" w:hAnsi="Angsana New"/>
          <w:sz w:val="30"/>
          <w:szCs w:val="30"/>
          <w:cs/>
        </w:rPr>
        <w:t xml:space="preserve"> </w:t>
      </w:r>
    </w:p>
    <w:p w14:paraId="42AB3840" w14:textId="77777777" w:rsidR="008E0489" w:rsidRPr="00F94458" w:rsidRDefault="008E0489" w:rsidP="008E0489">
      <w:pPr>
        <w:pStyle w:val="T"/>
        <w:tabs>
          <w:tab w:val="left" w:pos="540"/>
        </w:tabs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21C8F234" w14:textId="77777777" w:rsidR="00F94458" w:rsidRDefault="00F94458" w:rsidP="008E0489">
      <w:pPr>
        <w:pStyle w:val="T"/>
        <w:tabs>
          <w:tab w:val="left" w:pos="540"/>
        </w:tabs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7CB81B80" w14:textId="77777777" w:rsidR="000F23BB" w:rsidRPr="00F94458" w:rsidRDefault="000F23BB" w:rsidP="008E0489">
      <w:pPr>
        <w:pStyle w:val="T"/>
        <w:tabs>
          <w:tab w:val="left" w:pos="540"/>
        </w:tabs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4B881805" w14:textId="77777777" w:rsidR="000F7A0E" w:rsidRPr="00F94458" w:rsidRDefault="000F7A0E" w:rsidP="008E0489">
      <w:pPr>
        <w:pStyle w:val="T"/>
        <w:tabs>
          <w:tab w:val="left" w:pos="540"/>
        </w:tabs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3D99C0EC" w14:textId="77777777" w:rsidR="008E0489" w:rsidRPr="00F94458" w:rsidRDefault="008E0489" w:rsidP="008E0489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lang w:val="en-US"/>
        </w:rPr>
      </w:pPr>
    </w:p>
    <w:p w14:paraId="19BEFAF3" w14:textId="77777777" w:rsidR="008E0489" w:rsidRPr="00C52C41" w:rsidRDefault="008E0489" w:rsidP="008E0489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(นา</w:t>
      </w:r>
      <w:r>
        <w:rPr>
          <w:rFonts w:ascii="Angsana New" w:hAnsi="Angsana New" w:cs="Angsana New" w:hint="cs"/>
          <w:cs/>
        </w:rPr>
        <w:t>งมัญชุภา</w:t>
      </w:r>
      <w:r w:rsidRPr="00C52C41">
        <w:rPr>
          <w:rFonts w:ascii="Angsana New" w:hAnsi="Angsana New" w:cs="Angsana New"/>
          <w:cs/>
        </w:rPr>
        <w:t xml:space="preserve">  </w:t>
      </w:r>
      <w:r>
        <w:rPr>
          <w:rFonts w:ascii="Angsana New" w:hAnsi="Angsana New" w:cs="Angsana New" w:hint="cs"/>
          <w:cs/>
        </w:rPr>
        <w:t>สิงห์สุขสวัสดิ์</w:t>
      </w:r>
      <w:r w:rsidRPr="00C52C41">
        <w:rPr>
          <w:rFonts w:ascii="Angsana New" w:hAnsi="Angsana New" w:cs="Angsana New"/>
          <w:cs/>
        </w:rPr>
        <w:t>)</w:t>
      </w:r>
    </w:p>
    <w:p w14:paraId="4EAE0841" w14:textId="77777777" w:rsidR="008E0489" w:rsidRPr="00C52C41" w:rsidRDefault="008E0489" w:rsidP="008E0489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ผู้สอบบัญชีรับอนุญาต</w:t>
      </w:r>
    </w:p>
    <w:p w14:paraId="057F8680" w14:textId="77777777" w:rsidR="008E0489" w:rsidRPr="00057B1B" w:rsidRDefault="008E0489" w:rsidP="008E0489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cs/>
        </w:rPr>
        <w:t xml:space="preserve">เลขทะเบียน </w:t>
      </w:r>
      <w:r>
        <w:rPr>
          <w:rFonts w:ascii="Angsana New" w:hAnsi="Angsana New" w:cs="Angsana New"/>
          <w:lang w:val="en-US"/>
        </w:rPr>
        <w:t>6112</w:t>
      </w:r>
    </w:p>
    <w:p w14:paraId="08578AA9" w14:textId="77777777" w:rsidR="008E0489" w:rsidRPr="008A5FD1" w:rsidRDefault="008E0489" w:rsidP="008E0489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216F24AD" w14:textId="77777777" w:rsidR="008E0489" w:rsidRPr="00C52C41" w:rsidRDefault="008E0489" w:rsidP="008E0489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3FDECBED" w14:textId="77777777" w:rsidR="008E0489" w:rsidRPr="00C52C41" w:rsidRDefault="008E0489" w:rsidP="008E0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B3674EA" w14:textId="0CCB5498" w:rsidR="00E34152" w:rsidRPr="00342337" w:rsidRDefault="00F94458" w:rsidP="00E34152">
      <w:pPr>
        <w:jc w:val="thaiDistribute"/>
        <w:rPr>
          <w:rFonts w:ascii="Angsana New" w:hAnsi="Angsana New"/>
          <w:sz w:val="30"/>
          <w:szCs w:val="30"/>
          <w:rtl/>
          <w:cs/>
        </w:rPr>
      </w:pPr>
      <w:r>
        <w:rPr>
          <w:rFonts w:ascii="Angsana New" w:hAnsi="Angsana New"/>
          <w:sz w:val="30"/>
          <w:szCs w:val="30"/>
        </w:rPr>
        <w:t xml:space="preserve">16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7F5AAE">
        <w:rPr>
          <w:rFonts w:ascii="Angsana New" w:hAnsi="Angsana New"/>
          <w:sz w:val="30"/>
          <w:szCs w:val="30"/>
        </w:rPr>
        <w:t>2562</w:t>
      </w:r>
    </w:p>
    <w:p w14:paraId="44A83F65" w14:textId="546471D8" w:rsidR="00E008DF" w:rsidRPr="00AC2FC0" w:rsidRDefault="00E008DF" w:rsidP="003613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Fonts w:ascii="Angsana New" w:hAnsi="Angsana New"/>
          <w:color w:val="000000"/>
          <w:sz w:val="30"/>
          <w:szCs w:val="30"/>
        </w:rPr>
      </w:pPr>
    </w:p>
    <w:sectPr w:rsidR="00E008DF" w:rsidRPr="00AC2FC0" w:rsidSect="008E59F6">
      <w:headerReference w:type="default" r:id="rId15"/>
      <w:footerReference w:type="default" r:id="rId16"/>
      <w:pgSz w:w="11909" w:h="16834" w:code="9"/>
      <w:pgMar w:top="691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D21042" w14:textId="77777777" w:rsidR="00A70FFE" w:rsidRDefault="00A70FFE">
      <w:r>
        <w:separator/>
      </w:r>
    </w:p>
  </w:endnote>
  <w:endnote w:type="continuationSeparator" w:id="0">
    <w:p w14:paraId="277177B0" w14:textId="77777777" w:rsidR="00A70FFE" w:rsidRDefault="00A70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D956F" w14:textId="77777777" w:rsidR="00DB0ACC" w:rsidRDefault="00DB0ACC" w:rsidP="00C15F0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58</w:t>
    </w:r>
    <w:r>
      <w:rPr>
        <w:rStyle w:val="PageNumber"/>
      </w:rPr>
      <w:fldChar w:fldCharType="end"/>
    </w:r>
  </w:p>
  <w:p w14:paraId="132AA230" w14:textId="77777777" w:rsidR="00DB0ACC" w:rsidRDefault="00DB0ACC" w:rsidP="00AD5F5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5AB86" w14:textId="77777777" w:rsidR="00DB0ACC" w:rsidRPr="00804CAF" w:rsidRDefault="00DB0ACC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5F621B01" w14:textId="77777777" w:rsidR="00DB0ACC" w:rsidRPr="001B16E3" w:rsidRDefault="00DB0ACC" w:rsidP="00804CA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9CF9E" w14:textId="77777777" w:rsidR="00DB0ACC" w:rsidRPr="00F25036" w:rsidRDefault="00DB0ACC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860E2" w14:textId="77777777" w:rsidR="00DB0ACC" w:rsidRPr="00340053" w:rsidRDefault="00DB0ACC" w:rsidP="00340053">
    <w:pPr>
      <w:pStyle w:val="Footer"/>
      <w:rPr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D568B" w14:textId="77777777" w:rsidR="00DB0ACC" w:rsidRPr="00804CAF" w:rsidRDefault="00DB0ACC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015DE944" w14:textId="77777777" w:rsidR="00DB0ACC" w:rsidRPr="00804CAF" w:rsidRDefault="00DB0ACC" w:rsidP="00B74860">
    <w:pPr>
      <w:pStyle w:val="Footer"/>
      <w:framePr w:wrap="around" w:vAnchor="text" w:hAnchor="margin" w:xAlign="center" w:y="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804CA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04CA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4A58B3">
      <w:rPr>
        <w:rStyle w:val="PageNumber"/>
        <w:rFonts w:ascii="Angsana New" w:hAnsi="Angsana New"/>
        <w:noProof/>
        <w:sz w:val="30"/>
        <w:szCs w:val="30"/>
        <w:cs/>
      </w:rPr>
      <w:t>19</w: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ACA9638" w14:textId="77777777" w:rsidR="00DB0ACC" w:rsidRPr="001B16E3" w:rsidRDefault="00DB0ACC" w:rsidP="0034005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A4BDA3" w14:textId="77777777" w:rsidR="00A70FFE" w:rsidRDefault="00A70FFE">
      <w:r>
        <w:separator/>
      </w:r>
    </w:p>
  </w:footnote>
  <w:footnote w:type="continuationSeparator" w:id="0">
    <w:p w14:paraId="07642201" w14:textId="77777777" w:rsidR="00A70FFE" w:rsidRDefault="00A70F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B38C20" w14:textId="77777777" w:rsidR="00DB0ACC" w:rsidRPr="001B16E3" w:rsidRDefault="00DB0ACC" w:rsidP="00804CA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5F083" w14:textId="77777777" w:rsidR="00DB0ACC" w:rsidRPr="001B16E3" w:rsidRDefault="00DB0ACC" w:rsidP="00804CA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949B4" w14:textId="77777777" w:rsidR="00DB0ACC" w:rsidRDefault="00DB0A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0A5D305F" w14:textId="77777777" w:rsidR="00DB0ACC" w:rsidRDefault="00DB0A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341565E8" w14:textId="77777777" w:rsidR="00DB0ACC" w:rsidRDefault="00DB0A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53DD2" w14:textId="7851D2FC" w:rsidR="00DB0ACC" w:rsidRDefault="00DB0ACC" w:rsidP="0010575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617F612" w14:textId="77777777" w:rsidR="00CB1149" w:rsidRPr="00985A84" w:rsidRDefault="00CB1149" w:rsidP="0010575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hint="cs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8FFE7B8C"/>
    <w:lvl w:ilvl="0" w:tplc="30A44C4A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DDA1F71"/>
    <w:multiLevelType w:val="hybridMultilevel"/>
    <w:tmpl w:val="C234C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37062F"/>
    <w:multiLevelType w:val="hybridMultilevel"/>
    <w:tmpl w:val="39B2CF8A"/>
    <w:lvl w:ilvl="0" w:tplc="69C653C8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AD61FE6"/>
    <w:multiLevelType w:val="hybridMultilevel"/>
    <w:tmpl w:val="DEC27A94"/>
    <w:lvl w:ilvl="0" w:tplc="218E9F8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1C15964"/>
    <w:multiLevelType w:val="singleLevel"/>
    <w:tmpl w:val="615689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49811426"/>
    <w:multiLevelType w:val="hybridMultilevel"/>
    <w:tmpl w:val="14B0E79E"/>
    <w:lvl w:ilvl="0" w:tplc="88DE1F8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644C28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E2E3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E668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64EC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4437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2CD7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1E4E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128E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52A42474"/>
    <w:multiLevelType w:val="hybridMultilevel"/>
    <w:tmpl w:val="7CD0D19C"/>
    <w:lvl w:ilvl="0" w:tplc="AE8EFDA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889141E"/>
    <w:multiLevelType w:val="singleLevel"/>
    <w:tmpl w:val="2B885E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D360B17"/>
    <w:multiLevelType w:val="hybridMultilevel"/>
    <w:tmpl w:val="394A3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A62FCB"/>
    <w:multiLevelType w:val="hybridMultilevel"/>
    <w:tmpl w:val="601CAC32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9" w15:restartNumberingAfterBreak="0">
    <w:nsid w:val="703735D8"/>
    <w:multiLevelType w:val="hybridMultilevel"/>
    <w:tmpl w:val="339A0FB0"/>
    <w:lvl w:ilvl="0" w:tplc="C5DC1A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D878C3"/>
    <w:multiLevelType w:val="singleLevel"/>
    <w:tmpl w:val="7C72A51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5"/>
  </w:num>
  <w:num w:numId="13">
    <w:abstractNumId w:val="24"/>
  </w:num>
  <w:num w:numId="14">
    <w:abstractNumId w:val="17"/>
  </w:num>
  <w:num w:numId="15">
    <w:abstractNumId w:val="19"/>
  </w:num>
  <w:num w:numId="16">
    <w:abstractNumId w:val="21"/>
  </w:num>
  <w:num w:numId="17">
    <w:abstractNumId w:val="10"/>
  </w:num>
  <w:num w:numId="18">
    <w:abstractNumId w:val="22"/>
  </w:num>
  <w:num w:numId="19">
    <w:abstractNumId w:val="20"/>
  </w:num>
  <w:num w:numId="20">
    <w:abstractNumId w:val="25"/>
  </w:num>
  <w:num w:numId="21">
    <w:abstractNumId w:val="30"/>
  </w:num>
  <w:num w:numId="22">
    <w:abstractNumId w:val="12"/>
  </w:num>
  <w:num w:numId="23">
    <w:abstractNumId w:val="23"/>
  </w:num>
  <w:num w:numId="24">
    <w:abstractNumId w:val="26"/>
  </w:num>
  <w:num w:numId="25">
    <w:abstractNumId w:val="29"/>
  </w:num>
  <w:num w:numId="26">
    <w:abstractNumId w:val="12"/>
  </w:num>
  <w:num w:numId="27">
    <w:abstractNumId w:val="14"/>
  </w:num>
  <w:num w:numId="28">
    <w:abstractNumId w:val="16"/>
  </w:num>
  <w:num w:numId="29">
    <w:abstractNumId w:val="11"/>
  </w:num>
  <w:num w:numId="30">
    <w:abstractNumId w:val="13"/>
  </w:num>
  <w:num w:numId="31">
    <w:abstractNumId w:val="27"/>
  </w:num>
  <w:num w:numId="32">
    <w:abstractNumId w:val="2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44"/>
    <w:rsid w:val="0000137C"/>
    <w:rsid w:val="0000156B"/>
    <w:rsid w:val="0000224D"/>
    <w:rsid w:val="000023F9"/>
    <w:rsid w:val="00002980"/>
    <w:rsid w:val="00002EFE"/>
    <w:rsid w:val="00003021"/>
    <w:rsid w:val="0000346A"/>
    <w:rsid w:val="00003D5A"/>
    <w:rsid w:val="00003E91"/>
    <w:rsid w:val="00004C77"/>
    <w:rsid w:val="00004EEF"/>
    <w:rsid w:val="000050C8"/>
    <w:rsid w:val="00005B42"/>
    <w:rsid w:val="000063F3"/>
    <w:rsid w:val="000064CE"/>
    <w:rsid w:val="00006519"/>
    <w:rsid w:val="00006617"/>
    <w:rsid w:val="00010093"/>
    <w:rsid w:val="00010F84"/>
    <w:rsid w:val="0001155C"/>
    <w:rsid w:val="00011ACB"/>
    <w:rsid w:val="00011E81"/>
    <w:rsid w:val="00012026"/>
    <w:rsid w:val="00012AC1"/>
    <w:rsid w:val="00014EF7"/>
    <w:rsid w:val="00014FE5"/>
    <w:rsid w:val="00015011"/>
    <w:rsid w:val="0001536B"/>
    <w:rsid w:val="00015552"/>
    <w:rsid w:val="000158D3"/>
    <w:rsid w:val="00015C3B"/>
    <w:rsid w:val="000169BD"/>
    <w:rsid w:val="00017605"/>
    <w:rsid w:val="00017710"/>
    <w:rsid w:val="0001793E"/>
    <w:rsid w:val="00021921"/>
    <w:rsid w:val="00021D5B"/>
    <w:rsid w:val="000223BB"/>
    <w:rsid w:val="00022C61"/>
    <w:rsid w:val="0002333E"/>
    <w:rsid w:val="00023C69"/>
    <w:rsid w:val="00024535"/>
    <w:rsid w:val="00024A64"/>
    <w:rsid w:val="00024B29"/>
    <w:rsid w:val="00024DDE"/>
    <w:rsid w:val="00024EBB"/>
    <w:rsid w:val="000253CD"/>
    <w:rsid w:val="000255A1"/>
    <w:rsid w:val="000263AF"/>
    <w:rsid w:val="000271A3"/>
    <w:rsid w:val="00027A08"/>
    <w:rsid w:val="00027F9C"/>
    <w:rsid w:val="0003011E"/>
    <w:rsid w:val="00031529"/>
    <w:rsid w:val="000316D5"/>
    <w:rsid w:val="00031705"/>
    <w:rsid w:val="00031D49"/>
    <w:rsid w:val="00031DE6"/>
    <w:rsid w:val="00031EC5"/>
    <w:rsid w:val="00032377"/>
    <w:rsid w:val="00032690"/>
    <w:rsid w:val="00032988"/>
    <w:rsid w:val="00032AF2"/>
    <w:rsid w:val="00033FC1"/>
    <w:rsid w:val="00033FF3"/>
    <w:rsid w:val="000341E5"/>
    <w:rsid w:val="00034C26"/>
    <w:rsid w:val="00035F41"/>
    <w:rsid w:val="000372A0"/>
    <w:rsid w:val="00037A63"/>
    <w:rsid w:val="00037F85"/>
    <w:rsid w:val="000409EE"/>
    <w:rsid w:val="000410E6"/>
    <w:rsid w:val="00041171"/>
    <w:rsid w:val="0004239F"/>
    <w:rsid w:val="0004298E"/>
    <w:rsid w:val="00042B71"/>
    <w:rsid w:val="00042D36"/>
    <w:rsid w:val="000431E5"/>
    <w:rsid w:val="00043D18"/>
    <w:rsid w:val="00043D66"/>
    <w:rsid w:val="00044BA8"/>
    <w:rsid w:val="00045073"/>
    <w:rsid w:val="0004557F"/>
    <w:rsid w:val="0004690D"/>
    <w:rsid w:val="00046B94"/>
    <w:rsid w:val="00046B98"/>
    <w:rsid w:val="000471E2"/>
    <w:rsid w:val="00047500"/>
    <w:rsid w:val="00047674"/>
    <w:rsid w:val="000479FF"/>
    <w:rsid w:val="0005136F"/>
    <w:rsid w:val="00051896"/>
    <w:rsid w:val="00051C85"/>
    <w:rsid w:val="00052D14"/>
    <w:rsid w:val="000534B4"/>
    <w:rsid w:val="00053DA7"/>
    <w:rsid w:val="00054AEB"/>
    <w:rsid w:val="00054DCE"/>
    <w:rsid w:val="00054F22"/>
    <w:rsid w:val="00055122"/>
    <w:rsid w:val="000565DC"/>
    <w:rsid w:val="0005668F"/>
    <w:rsid w:val="00056FD8"/>
    <w:rsid w:val="0005789C"/>
    <w:rsid w:val="00057B1B"/>
    <w:rsid w:val="00060392"/>
    <w:rsid w:val="0006078C"/>
    <w:rsid w:val="00060B6C"/>
    <w:rsid w:val="00061733"/>
    <w:rsid w:val="000619AF"/>
    <w:rsid w:val="00062042"/>
    <w:rsid w:val="00062DCB"/>
    <w:rsid w:val="00063138"/>
    <w:rsid w:val="00063FCB"/>
    <w:rsid w:val="00064507"/>
    <w:rsid w:val="0006481D"/>
    <w:rsid w:val="00064D9B"/>
    <w:rsid w:val="00065778"/>
    <w:rsid w:val="00067536"/>
    <w:rsid w:val="0006772C"/>
    <w:rsid w:val="0007090F"/>
    <w:rsid w:val="00070916"/>
    <w:rsid w:val="00071233"/>
    <w:rsid w:val="00071427"/>
    <w:rsid w:val="00071D46"/>
    <w:rsid w:val="0007252D"/>
    <w:rsid w:val="00072F0F"/>
    <w:rsid w:val="00072F40"/>
    <w:rsid w:val="000735C6"/>
    <w:rsid w:val="00073726"/>
    <w:rsid w:val="00074633"/>
    <w:rsid w:val="000758B9"/>
    <w:rsid w:val="00076CA3"/>
    <w:rsid w:val="00080478"/>
    <w:rsid w:val="0008064E"/>
    <w:rsid w:val="0008068F"/>
    <w:rsid w:val="00080782"/>
    <w:rsid w:val="00080C76"/>
    <w:rsid w:val="00080C7A"/>
    <w:rsid w:val="0008101F"/>
    <w:rsid w:val="00081032"/>
    <w:rsid w:val="000818C6"/>
    <w:rsid w:val="00081F2F"/>
    <w:rsid w:val="00082AE8"/>
    <w:rsid w:val="00083A32"/>
    <w:rsid w:val="00083BC2"/>
    <w:rsid w:val="00083C35"/>
    <w:rsid w:val="000851FA"/>
    <w:rsid w:val="000853B7"/>
    <w:rsid w:val="0008546F"/>
    <w:rsid w:val="00086413"/>
    <w:rsid w:val="00086961"/>
    <w:rsid w:val="00090079"/>
    <w:rsid w:val="00090279"/>
    <w:rsid w:val="00090289"/>
    <w:rsid w:val="00090FF5"/>
    <w:rsid w:val="000916F5"/>
    <w:rsid w:val="00091A10"/>
    <w:rsid w:val="00092898"/>
    <w:rsid w:val="00092EB0"/>
    <w:rsid w:val="000934D7"/>
    <w:rsid w:val="00093A44"/>
    <w:rsid w:val="000957F4"/>
    <w:rsid w:val="000959C0"/>
    <w:rsid w:val="00095DDC"/>
    <w:rsid w:val="00095DEB"/>
    <w:rsid w:val="00095F8B"/>
    <w:rsid w:val="000960F3"/>
    <w:rsid w:val="000961CB"/>
    <w:rsid w:val="00096948"/>
    <w:rsid w:val="00097624"/>
    <w:rsid w:val="00097D42"/>
    <w:rsid w:val="000A0260"/>
    <w:rsid w:val="000A0464"/>
    <w:rsid w:val="000A04BD"/>
    <w:rsid w:val="000A0980"/>
    <w:rsid w:val="000A137E"/>
    <w:rsid w:val="000A1A14"/>
    <w:rsid w:val="000A1CAA"/>
    <w:rsid w:val="000A2B42"/>
    <w:rsid w:val="000A4431"/>
    <w:rsid w:val="000A536B"/>
    <w:rsid w:val="000A5B44"/>
    <w:rsid w:val="000A5C03"/>
    <w:rsid w:val="000A6708"/>
    <w:rsid w:val="000A6820"/>
    <w:rsid w:val="000A7BC0"/>
    <w:rsid w:val="000B10F4"/>
    <w:rsid w:val="000B1939"/>
    <w:rsid w:val="000B2667"/>
    <w:rsid w:val="000B28D1"/>
    <w:rsid w:val="000B3C67"/>
    <w:rsid w:val="000B40C9"/>
    <w:rsid w:val="000B4CAB"/>
    <w:rsid w:val="000B4EEE"/>
    <w:rsid w:val="000B51ED"/>
    <w:rsid w:val="000B53B0"/>
    <w:rsid w:val="000B5749"/>
    <w:rsid w:val="000B5778"/>
    <w:rsid w:val="000B5875"/>
    <w:rsid w:val="000B6E6F"/>
    <w:rsid w:val="000B6FE7"/>
    <w:rsid w:val="000B7674"/>
    <w:rsid w:val="000B76A7"/>
    <w:rsid w:val="000B7E49"/>
    <w:rsid w:val="000C15E7"/>
    <w:rsid w:val="000C1606"/>
    <w:rsid w:val="000C1F08"/>
    <w:rsid w:val="000C2248"/>
    <w:rsid w:val="000C2F72"/>
    <w:rsid w:val="000C3F4E"/>
    <w:rsid w:val="000C4106"/>
    <w:rsid w:val="000C478D"/>
    <w:rsid w:val="000C483E"/>
    <w:rsid w:val="000C4B52"/>
    <w:rsid w:val="000C51B2"/>
    <w:rsid w:val="000C51D4"/>
    <w:rsid w:val="000C5FB2"/>
    <w:rsid w:val="000C6145"/>
    <w:rsid w:val="000C67EB"/>
    <w:rsid w:val="000C71DC"/>
    <w:rsid w:val="000D067B"/>
    <w:rsid w:val="000D0781"/>
    <w:rsid w:val="000D0E0C"/>
    <w:rsid w:val="000D15D5"/>
    <w:rsid w:val="000D2670"/>
    <w:rsid w:val="000D38A6"/>
    <w:rsid w:val="000D63B7"/>
    <w:rsid w:val="000D6F6B"/>
    <w:rsid w:val="000E0D95"/>
    <w:rsid w:val="000E0FF8"/>
    <w:rsid w:val="000E11FF"/>
    <w:rsid w:val="000E20A7"/>
    <w:rsid w:val="000E23F7"/>
    <w:rsid w:val="000E39A2"/>
    <w:rsid w:val="000E4422"/>
    <w:rsid w:val="000E45F3"/>
    <w:rsid w:val="000E4863"/>
    <w:rsid w:val="000E5015"/>
    <w:rsid w:val="000E528F"/>
    <w:rsid w:val="000E5B05"/>
    <w:rsid w:val="000E6287"/>
    <w:rsid w:val="000E7461"/>
    <w:rsid w:val="000F078E"/>
    <w:rsid w:val="000F0A5E"/>
    <w:rsid w:val="000F104D"/>
    <w:rsid w:val="000F126F"/>
    <w:rsid w:val="000F172F"/>
    <w:rsid w:val="000F18FA"/>
    <w:rsid w:val="000F1940"/>
    <w:rsid w:val="000F20E1"/>
    <w:rsid w:val="000F23BB"/>
    <w:rsid w:val="000F2594"/>
    <w:rsid w:val="000F2874"/>
    <w:rsid w:val="000F290E"/>
    <w:rsid w:val="000F3DD5"/>
    <w:rsid w:val="000F3EB2"/>
    <w:rsid w:val="000F3ED6"/>
    <w:rsid w:val="000F422A"/>
    <w:rsid w:val="000F5132"/>
    <w:rsid w:val="000F57ED"/>
    <w:rsid w:val="000F5AB4"/>
    <w:rsid w:val="000F691A"/>
    <w:rsid w:val="000F6965"/>
    <w:rsid w:val="000F75F0"/>
    <w:rsid w:val="000F7A0E"/>
    <w:rsid w:val="001003FA"/>
    <w:rsid w:val="00101007"/>
    <w:rsid w:val="00102129"/>
    <w:rsid w:val="0010251D"/>
    <w:rsid w:val="001028BF"/>
    <w:rsid w:val="00102BB0"/>
    <w:rsid w:val="00103173"/>
    <w:rsid w:val="0010320D"/>
    <w:rsid w:val="001041C0"/>
    <w:rsid w:val="00104218"/>
    <w:rsid w:val="001044F8"/>
    <w:rsid w:val="00105757"/>
    <w:rsid w:val="00105926"/>
    <w:rsid w:val="00105F0D"/>
    <w:rsid w:val="00106125"/>
    <w:rsid w:val="001064BA"/>
    <w:rsid w:val="0010675A"/>
    <w:rsid w:val="0010762E"/>
    <w:rsid w:val="00107AE9"/>
    <w:rsid w:val="00107D60"/>
    <w:rsid w:val="001105CD"/>
    <w:rsid w:val="00110F5E"/>
    <w:rsid w:val="00110F7D"/>
    <w:rsid w:val="00111550"/>
    <w:rsid w:val="00111D46"/>
    <w:rsid w:val="00111DEC"/>
    <w:rsid w:val="00112022"/>
    <w:rsid w:val="00112148"/>
    <w:rsid w:val="00113DA2"/>
    <w:rsid w:val="00116616"/>
    <w:rsid w:val="001166A8"/>
    <w:rsid w:val="001169AB"/>
    <w:rsid w:val="001172D8"/>
    <w:rsid w:val="0011754C"/>
    <w:rsid w:val="00117589"/>
    <w:rsid w:val="00117926"/>
    <w:rsid w:val="00120351"/>
    <w:rsid w:val="00120B84"/>
    <w:rsid w:val="0012127A"/>
    <w:rsid w:val="00121786"/>
    <w:rsid w:val="00121E8B"/>
    <w:rsid w:val="00122108"/>
    <w:rsid w:val="00122FDB"/>
    <w:rsid w:val="00123130"/>
    <w:rsid w:val="0012397C"/>
    <w:rsid w:val="00124565"/>
    <w:rsid w:val="00125080"/>
    <w:rsid w:val="0012518B"/>
    <w:rsid w:val="00125A44"/>
    <w:rsid w:val="00125CE1"/>
    <w:rsid w:val="001268B8"/>
    <w:rsid w:val="00126988"/>
    <w:rsid w:val="0012714E"/>
    <w:rsid w:val="001276C5"/>
    <w:rsid w:val="00127B04"/>
    <w:rsid w:val="00127E1E"/>
    <w:rsid w:val="00130878"/>
    <w:rsid w:val="00131DBA"/>
    <w:rsid w:val="00132529"/>
    <w:rsid w:val="00132626"/>
    <w:rsid w:val="0013273A"/>
    <w:rsid w:val="00132869"/>
    <w:rsid w:val="00133A7E"/>
    <w:rsid w:val="00133AB4"/>
    <w:rsid w:val="00133D01"/>
    <w:rsid w:val="0013415F"/>
    <w:rsid w:val="00135C57"/>
    <w:rsid w:val="00136566"/>
    <w:rsid w:val="001367E6"/>
    <w:rsid w:val="0013696E"/>
    <w:rsid w:val="001373ED"/>
    <w:rsid w:val="001403E4"/>
    <w:rsid w:val="00140A4B"/>
    <w:rsid w:val="00140EE4"/>
    <w:rsid w:val="0014112A"/>
    <w:rsid w:val="001413EC"/>
    <w:rsid w:val="00141910"/>
    <w:rsid w:val="00142452"/>
    <w:rsid w:val="001429B0"/>
    <w:rsid w:val="00142F91"/>
    <w:rsid w:val="00143074"/>
    <w:rsid w:val="00143BE0"/>
    <w:rsid w:val="00143E81"/>
    <w:rsid w:val="001442C1"/>
    <w:rsid w:val="0014467E"/>
    <w:rsid w:val="001455FA"/>
    <w:rsid w:val="001457F9"/>
    <w:rsid w:val="00145E3F"/>
    <w:rsid w:val="001460D1"/>
    <w:rsid w:val="0014618F"/>
    <w:rsid w:val="001461B7"/>
    <w:rsid w:val="00146639"/>
    <w:rsid w:val="00146E00"/>
    <w:rsid w:val="00147335"/>
    <w:rsid w:val="0014765F"/>
    <w:rsid w:val="00147D4D"/>
    <w:rsid w:val="00147F99"/>
    <w:rsid w:val="001506C2"/>
    <w:rsid w:val="00150B4B"/>
    <w:rsid w:val="00150D8C"/>
    <w:rsid w:val="00151284"/>
    <w:rsid w:val="00151752"/>
    <w:rsid w:val="00151A69"/>
    <w:rsid w:val="00152089"/>
    <w:rsid w:val="001520CC"/>
    <w:rsid w:val="001523AF"/>
    <w:rsid w:val="001524B3"/>
    <w:rsid w:val="00152940"/>
    <w:rsid w:val="0015391F"/>
    <w:rsid w:val="00153D36"/>
    <w:rsid w:val="00155C6C"/>
    <w:rsid w:val="00156AFD"/>
    <w:rsid w:val="001570C8"/>
    <w:rsid w:val="00157368"/>
    <w:rsid w:val="00157508"/>
    <w:rsid w:val="00160038"/>
    <w:rsid w:val="001602A1"/>
    <w:rsid w:val="00160BDA"/>
    <w:rsid w:val="001625D4"/>
    <w:rsid w:val="001628EA"/>
    <w:rsid w:val="00163229"/>
    <w:rsid w:val="00164174"/>
    <w:rsid w:val="001641DC"/>
    <w:rsid w:val="001658BF"/>
    <w:rsid w:val="00165D13"/>
    <w:rsid w:val="00167A46"/>
    <w:rsid w:val="00167ABC"/>
    <w:rsid w:val="0017114F"/>
    <w:rsid w:val="00172795"/>
    <w:rsid w:val="00172ECE"/>
    <w:rsid w:val="00173D76"/>
    <w:rsid w:val="001740D8"/>
    <w:rsid w:val="00174CE4"/>
    <w:rsid w:val="00174DFA"/>
    <w:rsid w:val="00175773"/>
    <w:rsid w:val="001757EC"/>
    <w:rsid w:val="00180597"/>
    <w:rsid w:val="00180A47"/>
    <w:rsid w:val="00180DC1"/>
    <w:rsid w:val="00181615"/>
    <w:rsid w:val="00181883"/>
    <w:rsid w:val="001819D0"/>
    <w:rsid w:val="00181FC1"/>
    <w:rsid w:val="00182192"/>
    <w:rsid w:val="001837CC"/>
    <w:rsid w:val="001841C5"/>
    <w:rsid w:val="001843E2"/>
    <w:rsid w:val="00184F74"/>
    <w:rsid w:val="00185F8D"/>
    <w:rsid w:val="001863B8"/>
    <w:rsid w:val="001864EE"/>
    <w:rsid w:val="001869D4"/>
    <w:rsid w:val="00186F1F"/>
    <w:rsid w:val="00187146"/>
    <w:rsid w:val="00190C49"/>
    <w:rsid w:val="00191421"/>
    <w:rsid w:val="001939C6"/>
    <w:rsid w:val="00193E06"/>
    <w:rsid w:val="00193F10"/>
    <w:rsid w:val="0019470C"/>
    <w:rsid w:val="00195279"/>
    <w:rsid w:val="00195474"/>
    <w:rsid w:val="00196027"/>
    <w:rsid w:val="001962E4"/>
    <w:rsid w:val="00196CC7"/>
    <w:rsid w:val="00197594"/>
    <w:rsid w:val="001A0639"/>
    <w:rsid w:val="001A077B"/>
    <w:rsid w:val="001A183E"/>
    <w:rsid w:val="001A2E57"/>
    <w:rsid w:val="001A2FE8"/>
    <w:rsid w:val="001A33C5"/>
    <w:rsid w:val="001A383B"/>
    <w:rsid w:val="001A3CEC"/>
    <w:rsid w:val="001A40BE"/>
    <w:rsid w:val="001A439B"/>
    <w:rsid w:val="001A45CA"/>
    <w:rsid w:val="001A5328"/>
    <w:rsid w:val="001A62C0"/>
    <w:rsid w:val="001A6C45"/>
    <w:rsid w:val="001A6E25"/>
    <w:rsid w:val="001A73B2"/>
    <w:rsid w:val="001A7F94"/>
    <w:rsid w:val="001B0897"/>
    <w:rsid w:val="001B0AFD"/>
    <w:rsid w:val="001B13CF"/>
    <w:rsid w:val="001B16E3"/>
    <w:rsid w:val="001B1936"/>
    <w:rsid w:val="001B1B80"/>
    <w:rsid w:val="001B36A7"/>
    <w:rsid w:val="001B3BB2"/>
    <w:rsid w:val="001B3E0E"/>
    <w:rsid w:val="001B49F2"/>
    <w:rsid w:val="001B4E2B"/>
    <w:rsid w:val="001B53EB"/>
    <w:rsid w:val="001B5438"/>
    <w:rsid w:val="001B562F"/>
    <w:rsid w:val="001B5A7E"/>
    <w:rsid w:val="001B6675"/>
    <w:rsid w:val="001B6DF7"/>
    <w:rsid w:val="001B6EA4"/>
    <w:rsid w:val="001B7688"/>
    <w:rsid w:val="001B7860"/>
    <w:rsid w:val="001C1C5F"/>
    <w:rsid w:val="001C2226"/>
    <w:rsid w:val="001C25B9"/>
    <w:rsid w:val="001C2658"/>
    <w:rsid w:val="001C2747"/>
    <w:rsid w:val="001C3563"/>
    <w:rsid w:val="001C43AD"/>
    <w:rsid w:val="001C474A"/>
    <w:rsid w:val="001C47FE"/>
    <w:rsid w:val="001C5ADE"/>
    <w:rsid w:val="001C5E29"/>
    <w:rsid w:val="001C67FB"/>
    <w:rsid w:val="001C7054"/>
    <w:rsid w:val="001C70EB"/>
    <w:rsid w:val="001C7181"/>
    <w:rsid w:val="001C7511"/>
    <w:rsid w:val="001C78C1"/>
    <w:rsid w:val="001C7C5B"/>
    <w:rsid w:val="001D0EE6"/>
    <w:rsid w:val="001D11A2"/>
    <w:rsid w:val="001D1405"/>
    <w:rsid w:val="001D1437"/>
    <w:rsid w:val="001D1CC9"/>
    <w:rsid w:val="001D29FA"/>
    <w:rsid w:val="001D2BA6"/>
    <w:rsid w:val="001D35F0"/>
    <w:rsid w:val="001D42A8"/>
    <w:rsid w:val="001D4307"/>
    <w:rsid w:val="001D4D58"/>
    <w:rsid w:val="001D51ED"/>
    <w:rsid w:val="001D618C"/>
    <w:rsid w:val="001D6319"/>
    <w:rsid w:val="001D655A"/>
    <w:rsid w:val="001D7037"/>
    <w:rsid w:val="001D74FF"/>
    <w:rsid w:val="001D7B5D"/>
    <w:rsid w:val="001D7DB1"/>
    <w:rsid w:val="001E0BC9"/>
    <w:rsid w:val="001E0CBB"/>
    <w:rsid w:val="001E116E"/>
    <w:rsid w:val="001E178A"/>
    <w:rsid w:val="001E326C"/>
    <w:rsid w:val="001E3842"/>
    <w:rsid w:val="001E5452"/>
    <w:rsid w:val="001E5789"/>
    <w:rsid w:val="001E588B"/>
    <w:rsid w:val="001E5E67"/>
    <w:rsid w:val="001E6C8B"/>
    <w:rsid w:val="001E7AE6"/>
    <w:rsid w:val="001E7CD5"/>
    <w:rsid w:val="001F0E78"/>
    <w:rsid w:val="001F0FEC"/>
    <w:rsid w:val="001F1FB2"/>
    <w:rsid w:val="001F374C"/>
    <w:rsid w:val="001F594D"/>
    <w:rsid w:val="001F6BE7"/>
    <w:rsid w:val="001F726B"/>
    <w:rsid w:val="001F7C1D"/>
    <w:rsid w:val="0020011A"/>
    <w:rsid w:val="00200EAB"/>
    <w:rsid w:val="0020131C"/>
    <w:rsid w:val="00201341"/>
    <w:rsid w:val="0020145D"/>
    <w:rsid w:val="00201659"/>
    <w:rsid w:val="002018A5"/>
    <w:rsid w:val="00201A65"/>
    <w:rsid w:val="00202032"/>
    <w:rsid w:val="002020CF"/>
    <w:rsid w:val="002032B9"/>
    <w:rsid w:val="002033AF"/>
    <w:rsid w:val="0020358E"/>
    <w:rsid w:val="00203AA7"/>
    <w:rsid w:val="00203D2B"/>
    <w:rsid w:val="0020443A"/>
    <w:rsid w:val="00204C3B"/>
    <w:rsid w:val="00205F15"/>
    <w:rsid w:val="002062A3"/>
    <w:rsid w:val="00207114"/>
    <w:rsid w:val="00207F00"/>
    <w:rsid w:val="0021043C"/>
    <w:rsid w:val="00210569"/>
    <w:rsid w:val="00210585"/>
    <w:rsid w:val="00210A54"/>
    <w:rsid w:val="00210DDE"/>
    <w:rsid w:val="00211E91"/>
    <w:rsid w:val="00212695"/>
    <w:rsid w:val="002131AC"/>
    <w:rsid w:val="00213342"/>
    <w:rsid w:val="0021354C"/>
    <w:rsid w:val="00213CF9"/>
    <w:rsid w:val="00214120"/>
    <w:rsid w:val="0021475B"/>
    <w:rsid w:val="00215445"/>
    <w:rsid w:val="002154CB"/>
    <w:rsid w:val="002155FE"/>
    <w:rsid w:val="002156C0"/>
    <w:rsid w:val="00215934"/>
    <w:rsid w:val="00215BD0"/>
    <w:rsid w:val="00215E24"/>
    <w:rsid w:val="00216471"/>
    <w:rsid w:val="00216DD4"/>
    <w:rsid w:val="00216EE5"/>
    <w:rsid w:val="002170ED"/>
    <w:rsid w:val="00217DD3"/>
    <w:rsid w:val="00220829"/>
    <w:rsid w:val="0022094C"/>
    <w:rsid w:val="002209A6"/>
    <w:rsid w:val="00221B8B"/>
    <w:rsid w:val="00221BB2"/>
    <w:rsid w:val="00221BDC"/>
    <w:rsid w:val="00221D9D"/>
    <w:rsid w:val="00222038"/>
    <w:rsid w:val="00222612"/>
    <w:rsid w:val="002229A5"/>
    <w:rsid w:val="00222A2C"/>
    <w:rsid w:val="0022316F"/>
    <w:rsid w:val="00223AFB"/>
    <w:rsid w:val="00223E1D"/>
    <w:rsid w:val="00224618"/>
    <w:rsid w:val="0022465B"/>
    <w:rsid w:val="002251B6"/>
    <w:rsid w:val="0022564E"/>
    <w:rsid w:val="00225B0B"/>
    <w:rsid w:val="00225BB0"/>
    <w:rsid w:val="00225C39"/>
    <w:rsid w:val="00226441"/>
    <w:rsid w:val="00226772"/>
    <w:rsid w:val="00226D97"/>
    <w:rsid w:val="00227D1D"/>
    <w:rsid w:val="002302AA"/>
    <w:rsid w:val="00231500"/>
    <w:rsid w:val="002316E0"/>
    <w:rsid w:val="002319A6"/>
    <w:rsid w:val="00232600"/>
    <w:rsid w:val="00232632"/>
    <w:rsid w:val="002334E3"/>
    <w:rsid w:val="002336D4"/>
    <w:rsid w:val="00233ABF"/>
    <w:rsid w:val="0023480E"/>
    <w:rsid w:val="00234A27"/>
    <w:rsid w:val="00234EAD"/>
    <w:rsid w:val="00237D56"/>
    <w:rsid w:val="002404BF"/>
    <w:rsid w:val="0024084F"/>
    <w:rsid w:val="00241088"/>
    <w:rsid w:val="002414B7"/>
    <w:rsid w:val="00241567"/>
    <w:rsid w:val="00242235"/>
    <w:rsid w:val="0024233E"/>
    <w:rsid w:val="002426C3"/>
    <w:rsid w:val="002430C5"/>
    <w:rsid w:val="00243100"/>
    <w:rsid w:val="002436CD"/>
    <w:rsid w:val="00243791"/>
    <w:rsid w:val="00243D92"/>
    <w:rsid w:val="00244694"/>
    <w:rsid w:val="002449BE"/>
    <w:rsid w:val="00245778"/>
    <w:rsid w:val="00245DF3"/>
    <w:rsid w:val="002460FD"/>
    <w:rsid w:val="0024768F"/>
    <w:rsid w:val="00247C7E"/>
    <w:rsid w:val="002500EF"/>
    <w:rsid w:val="0025108A"/>
    <w:rsid w:val="0025133B"/>
    <w:rsid w:val="002529E1"/>
    <w:rsid w:val="00252C71"/>
    <w:rsid w:val="002535F9"/>
    <w:rsid w:val="00253E2C"/>
    <w:rsid w:val="00254964"/>
    <w:rsid w:val="00254D39"/>
    <w:rsid w:val="0025553B"/>
    <w:rsid w:val="00255667"/>
    <w:rsid w:val="002558FE"/>
    <w:rsid w:val="00255DDE"/>
    <w:rsid w:val="00255E2B"/>
    <w:rsid w:val="00255E41"/>
    <w:rsid w:val="00255F22"/>
    <w:rsid w:val="002561F1"/>
    <w:rsid w:val="0025663B"/>
    <w:rsid w:val="0025742B"/>
    <w:rsid w:val="0025762C"/>
    <w:rsid w:val="00257661"/>
    <w:rsid w:val="00257A71"/>
    <w:rsid w:val="00257E6F"/>
    <w:rsid w:val="00260095"/>
    <w:rsid w:val="002607AA"/>
    <w:rsid w:val="0026088A"/>
    <w:rsid w:val="00261749"/>
    <w:rsid w:val="0026236D"/>
    <w:rsid w:val="00264197"/>
    <w:rsid w:val="0026419B"/>
    <w:rsid w:val="00264458"/>
    <w:rsid w:val="00265CE2"/>
    <w:rsid w:val="00266416"/>
    <w:rsid w:val="0027095B"/>
    <w:rsid w:val="00271286"/>
    <w:rsid w:val="002723F3"/>
    <w:rsid w:val="00272686"/>
    <w:rsid w:val="00272C86"/>
    <w:rsid w:val="0027344D"/>
    <w:rsid w:val="002735CE"/>
    <w:rsid w:val="00274318"/>
    <w:rsid w:val="00274D53"/>
    <w:rsid w:val="00274EAC"/>
    <w:rsid w:val="00274F48"/>
    <w:rsid w:val="002752AA"/>
    <w:rsid w:val="00275BD8"/>
    <w:rsid w:val="0027618B"/>
    <w:rsid w:val="002767C5"/>
    <w:rsid w:val="002767FC"/>
    <w:rsid w:val="00277084"/>
    <w:rsid w:val="002771D1"/>
    <w:rsid w:val="00281198"/>
    <w:rsid w:val="00281A7B"/>
    <w:rsid w:val="00281B8A"/>
    <w:rsid w:val="00281C5A"/>
    <w:rsid w:val="0028238A"/>
    <w:rsid w:val="00282469"/>
    <w:rsid w:val="00283613"/>
    <w:rsid w:val="00283D92"/>
    <w:rsid w:val="002840DE"/>
    <w:rsid w:val="00284536"/>
    <w:rsid w:val="00284595"/>
    <w:rsid w:val="00285874"/>
    <w:rsid w:val="00285B30"/>
    <w:rsid w:val="00287C0F"/>
    <w:rsid w:val="00290738"/>
    <w:rsid w:val="00290F67"/>
    <w:rsid w:val="002939DF"/>
    <w:rsid w:val="002944F8"/>
    <w:rsid w:val="002948CA"/>
    <w:rsid w:val="0029754B"/>
    <w:rsid w:val="00297E10"/>
    <w:rsid w:val="00297E18"/>
    <w:rsid w:val="002A0546"/>
    <w:rsid w:val="002A08BD"/>
    <w:rsid w:val="002A0D42"/>
    <w:rsid w:val="002A1080"/>
    <w:rsid w:val="002A137A"/>
    <w:rsid w:val="002A16A1"/>
    <w:rsid w:val="002A2A6D"/>
    <w:rsid w:val="002A2C36"/>
    <w:rsid w:val="002A3153"/>
    <w:rsid w:val="002A3494"/>
    <w:rsid w:val="002A565B"/>
    <w:rsid w:val="002A6A9C"/>
    <w:rsid w:val="002A71AE"/>
    <w:rsid w:val="002A7BE1"/>
    <w:rsid w:val="002B11D9"/>
    <w:rsid w:val="002B11FE"/>
    <w:rsid w:val="002B1282"/>
    <w:rsid w:val="002B13AB"/>
    <w:rsid w:val="002B2E06"/>
    <w:rsid w:val="002B363E"/>
    <w:rsid w:val="002B41D4"/>
    <w:rsid w:val="002B4509"/>
    <w:rsid w:val="002B454B"/>
    <w:rsid w:val="002B49BF"/>
    <w:rsid w:val="002B511A"/>
    <w:rsid w:val="002B5303"/>
    <w:rsid w:val="002B5DA0"/>
    <w:rsid w:val="002B5E1D"/>
    <w:rsid w:val="002B65EF"/>
    <w:rsid w:val="002B6DB4"/>
    <w:rsid w:val="002B7DCF"/>
    <w:rsid w:val="002C05A0"/>
    <w:rsid w:val="002C0913"/>
    <w:rsid w:val="002C09A2"/>
    <w:rsid w:val="002C1599"/>
    <w:rsid w:val="002C1849"/>
    <w:rsid w:val="002C30A6"/>
    <w:rsid w:val="002C3B1E"/>
    <w:rsid w:val="002C402E"/>
    <w:rsid w:val="002C4397"/>
    <w:rsid w:val="002C43CC"/>
    <w:rsid w:val="002C4FA8"/>
    <w:rsid w:val="002C564A"/>
    <w:rsid w:val="002C59F5"/>
    <w:rsid w:val="002C5C0E"/>
    <w:rsid w:val="002C6401"/>
    <w:rsid w:val="002C65D3"/>
    <w:rsid w:val="002C6C6C"/>
    <w:rsid w:val="002C6FF8"/>
    <w:rsid w:val="002D047C"/>
    <w:rsid w:val="002D057F"/>
    <w:rsid w:val="002D09F9"/>
    <w:rsid w:val="002D1A4C"/>
    <w:rsid w:val="002D1F8C"/>
    <w:rsid w:val="002D268C"/>
    <w:rsid w:val="002D2D9F"/>
    <w:rsid w:val="002D2F5D"/>
    <w:rsid w:val="002D3DE1"/>
    <w:rsid w:val="002D4A3F"/>
    <w:rsid w:val="002D4F2E"/>
    <w:rsid w:val="002D586A"/>
    <w:rsid w:val="002D59F3"/>
    <w:rsid w:val="002D5CB6"/>
    <w:rsid w:val="002D5F2E"/>
    <w:rsid w:val="002D6F96"/>
    <w:rsid w:val="002E04AD"/>
    <w:rsid w:val="002E122D"/>
    <w:rsid w:val="002E1509"/>
    <w:rsid w:val="002E22B6"/>
    <w:rsid w:val="002E267B"/>
    <w:rsid w:val="002E273C"/>
    <w:rsid w:val="002E2F9F"/>
    <w:rsid w:val="002E4171"/>
    <w:rsid w:val="002E44E5"/>
    <w:rsid w:val="002E4B05"/>
    <w:rsid w:val="002E4B1D"/>
    <w:rsid w:val="002E5111"/>
    <w:rsid w:val="002E518A"/>
    <w:rsid w:val="002E6091"/>
    <w:rsid w:val="002E617D"/>
    <w:rsid w:val="002E6DDD"/>
    <w:rsid w:val="002E7A3F"/>
    <w:rsid w:val="002E7C1E"/>
    <w:rsid w:val="002F0A16"/>
    <w:rsid w:val="002F0DAE"/>
    <w:rsid w:val="002F1100"/>
    <w:rsid w:val="002F1711"/>
    <w:rsid w:val="002F19A0"/>
    <w:rsid w:val="002F243E"/>
    <w:rsid w:val="002F2AB1"/>
    <w:rsid w:val="002F3845"/>
    <w:rsid w:val="002F45AA"/>
    <w:rsid w:val="002F5564"/>
    <w:rsid w:val="002F6BF6"/>
    <w:rsid w:val="002F72C1"/>
    <w:rsid w:val="003002FE"/>
    <w:rsid w:val="00302990"/>
    <w:rsid w:val="00302FB6"/>
    <w:rsid w:val="00303D0C"/>
    <w:rsid w:val="0030421E"/>
    <w:rsid w:val="00304295"/>
    <w:rsid w:val="003042CE"/>
    <w:rsid w:val="00304AFC"/>
    <w:rsid w:val="00304D24"/>
    <w:rsid w:val="003067C3"/>
    <w:rsid w:val="0031063E"/>
    <w:rsid w:val="00311AE5"/>
    <w:rsid w:val="00312BDC"/>
    <w:rsid w:val="00312D2C"/>
    <w:rsid w:val="00312E0E"/>
    <w:rsid w:val="003136C4"/>
    <w:rsid w:val="00313E43"/>
    <w:rsid w:val="003149A0"/>
    <w:rsid w:val="0031586E"/>
    <w:rsid w:val="003160FB"/>
    <w:rsid w:val="00316264"/>
    <w:rsid w:val="00316337"/>
    <w:rsid w:val="003173E5"/>
    <w:rsid w:val="003175AC"/>
    <w:rsid w:val="003200CA"/>
    <w:rsid w:val="003201A2"/>
    <w:rsid w:val="003214AB"/>
    <w:rsid w:val="003214CA"/>
    <w:rsid w:val="0032179C"/>
    <w:rsid w:val="00322ECE"/>
    <w:rsid w:val="0032648B"/>
    <w:rsid w:val="003266DD"/>
    <w:rsid w:val="00326A73"/>
    <w:rsid w:val="00327B0F"/>
    <w:rsid w:val="00327B77"/>
    <w:rsid w:val="00330CF5"/>
    <w:rsid w:val="003316A6"/>
    <w:rsid w:val="0033184C"/>
    <w:rsid w:val="00332128"/>
    <w:rsid w:val="00332C97"/>
    <w:rsid w:val="003334F3"/>
    <w:rsid w:val="00333C0E"/>
    <w:rsid w:val="00333DEB"/>
    <w:rsid w:val="00333EA4"/>
    <w:rsid w:val="0033589C"/>
    <w:rsid w:val="00335BC2"/>
    <w:rsid w:val="003362CE"/>
    <w:rsid w:val="003365DC"/>
    <w:rsid w:val="0033675E"/>
    <w:rsid w:val="00336C7B"/>
    <w:rsid w:val="00336CB3"/>
    <w:rsid w:val="00336D62"/>
    <w:rsid w:val="0033736D"/>
    <w:rsid w:val="00337D25"/>
    <w:rsid w:val="00340053"/>
    <w:rsid w:val="00340587"/>
    <w:rsid w:val="0034127D"/>
    <w:rsid w:val="0034232D"/>
    <w:rsid w:val="00343FE6"/>
    <w:rsid w:val="003446E1"/>
    <w:rsid w:val="00344AC0"/>
    <w:rsid w:val="00345137"/>
    <w:rsid w:val="003454C3"/>
    <w:rsid w:val="003454FC"/>
    <w:rsid w:val="00345822"/>
    <w:rsid w:val="00347579"/>
    <w:rsid w:val="0035067C"/>
    <w:rsid w:val="0035099E"/>
    <w:rsid w:val="0035180D"/>
    <w:rsid w:val="00351CC5"/>
    <w:rsid w:val="00352266"/>
    <w:rsid w:val="00352451"/>
    <w:rsid w:val="003527DB"/>
    <w:rsid w:val="00352DA0"/>
    <w:rsid w:val="003538E7"/>
    <w:rsid w:val="0035391A"/>
    <w:rsid w:val="00355233"/>
    <w:rsid w:val="00355294"/>
    <w:rsid w:val="00355CA4"/>
    <w:rsid w:val="00356D97"/>
    <w:rsid w:val="00356FBC"/>
    <w:rsid w:val="00360358"/>
    <w:rsid w:val="00360EB0"/>
    <w:rsid w:val="00361349"/>
    <w:rsid w:val="003614CC"/>
    <w:rsid w:val="003616B1"/>
    <w:rsid w:val="00361AF6"/>
    <w:rsid w:val="0036236E"/>
    <w:rsid w:val="003633FB"/>
    <w:rsid w:val="00363795"/>
    <w:rsid w:val="0036401C"/>
    <w:rsid w:val="00364A81"/>
    <w:rsid w:val="00364D42"/>
    <w:rsid w:val="0036551D"/>
    <w:rsid w:val="00365C56"/>
    <w:rsid w:val="00366CB0"/>
    <w:rsid w:val="00367174"/>
    <w:rsid w:val="0036720F"/>
    <w:rsid w:val="00367249"/>
    <w:rsid w:val="003677A5"/>
    <w:rsid w:val="003679F8"/>
    <w:rsid w:val="00370E4A"/>
    <w:rsid w:val="0037133F"/>
    <w:rsid w:val="003718A2"/>
    <w:rsid w:val="0037221B"/>
    <w:rsid w:val="00372B0E"/>
    <w:rsid w:val="00374AC4"/>
    <w:rsid w:val="00376195"/>
    <w:rsid w:val="00376B40"/>
    <w:rsid w:val="00377241"/>
    <w:rsid w:val="003779C0"/>
    <w:rsid w:val="00377A1F"/>
    <w:rsid w:val="003801B1"/>
    <w:rsid w:val="00380494"/>
    <w:rsid w:val="0038077D"/>
    <w:rsid w:val="003807D4"/>
    <w:rsid w:val="00380A51"/>
    <w:rsid w:val="00380A9D"/>
    <w:rsid w:val="00380B45"/>
    <w:rsid w:val="00382096"/>
    <w:rsid w:val="0038235D"/>
    <w:rsid w:val="00382F87"/>
    <w:rsid w:val="003837D5"/>
    <w:rsid w:val="00384448"/>
    <w:rsid w:val="00385E91"/>
    <w:rsid w:val="0038618F"/>
    <w:rsid w:val="00386917"/>
    <w:rsid w:val="00387512"/>
    <w:rsid w:val="0038759E"/>
    <w:rsid w:val="003905D1"/>
    <w:rsid w:val="003906CC"/>
    <w:rsid w:val="003906E0"/>
    <w:rsid w:val="00390AA8"/>
    <w:rsid w:val="00391760"/>
    <w:rsid w:val="00391E3B"/>
    <w:rsid w:val="00391E62"/>
    <w:rsid w:val="00392402"/>
    <w:rsid w:val="003932ED"/>
    <w:rsid w:val="00393364"/>
    <w:rsid w:val="0039344F"/>
    <w:rsid w:val="00394BF6"/>
    <w:rsid w:val="00395B08"/>
    <w:rsid w:val="00395F70"/>
    <w:rsid w:val="003961DB"/>
    <w:rsid w:val="003963DC"/>
    <w:rsid w:val="003967ED"/>
    <w:rsid w:val="00397579"/>
    <w:rsid w:val="003A01FC"/>
    <w:rsid w:val="003A0726"/>
    <w:rsid w:val="003A0785"/>
    <w:rsid w:val="003A12A2"/>
    <w:rsid w:val="003A254A"/>
    <w:rsid w:val="003A343D"/>
    <w:rsid w:val="003A4268"/>
    <w:rsid w:val="003A4417"/>
    <w:rsid w:val="003A4F8D"/>
    <w:rsid w:val="003A759F"/>
    <w:rsid w:val="003A7F16"/>
    <w:rsid w:val="003B1A39"/>
    <w:rsid w:val="003B1A8C"/>
    <w:rsid w:val="003B1C71"/>
    <w:rsid w:val="003B2CFA"/>
    <w:rsid w:val="003B30C0"/>
    <w:rsid w:val="003B3306"/>
    <w:rsid w:val="003B3570"/>
    <w:rsid w:val="003B378D"/>
    <w:rsid w:val="003B3847"/>
    <w:rsid w:val="003B4524"/>
    <w:rsid w:val="003B45EB"/>
    <w:rsid w:val="003B4662"/>
    <w:rsid w:val="003B46F9"/>
    <w:rsid w:val="003B4ACC"/>
    <w:rsid w:val="003B4D1C"/>
    <w:rsid w:val="003B4EE6"/>
    <w:rsid w:val="003B4FAC"/>
    <w:rsid w:val="003B5128"/>
    <w:rsid w:val="003B5843"/>
    <w:rsid w:val="003B5B81"/>
    <w:rsid w:val="003B6CB5"/>
    <w:rsid w:val="003B7B34"/>
    <w:rsid w:val="003B7F84"/>
    <w:rsid w:val="003C142C"/>
    <w:rsid w:val="003C4853"/>
    <w:rsid w:val="003C4E5B"/>
    <w:rsid w:val="003C5880"/>
    <w:rsid w:val="003C7537"/>
    <w:rsid w:val="003C7B1B"/>
    <w:rsid w:val="003D070E"/>
    <w:rsid w:val="003D236A"/>
    <w:rsid w:val="003D2EDD"/>
    <w:rsid w:val="003D379E"/>
    <w:rsid w:val="003D3CB3"/>
    <w:rsid w:val="003D40F3"/>
    <w:rsid w:val="003D44F0"/>
    <w:rsid w:val="003D4E37"/>
    <w:rsid w:val="003D5384"/>
    <w:rsid w:val="003D696E"/>
    <w:rsid w:val="003D7D7F"/>
    <w:rsid w:val="003E00B5"/>
    <w:rsid w:val="003E0CC1"/>
    <w:rsid w:val="003E0E33"/>
    <w:rsid w:val="003E0F1A"/>
    <w:rsid w:val="003E0F70"/>
    <w:rsid w:val="003E108D"/>
    <w:rsid w:val="003E10D7"/>
    <w:rsid w:val="003E127F"/>
    <w:rsid w:val="003E1654"/>
    <w:rsid w:val="003E17AE"/>
    <w:rsid w:val="003E187A"/>
    <w:rsid w:val="003E1ABB"/>
    <w:rsid w:val="003E1B82"/>
    <w:rsid w:val="003E1F72"/>
    <w:rsid w:val="003E2049"/>
    <w:rsid w:val="003E483B"/>
    <w:rsid w:val="003E4A0B"/>
    <w:rsid w:val="003E4D3D"/>
    <w:rsid w:val="003E5B14"/>
    <w:rsid w:val="003E5BFB"/>
    <w:rsid w:val="003E6956"/>
    <w:rsid w:val="003E6CDC"/>
    <w:rsid w:val="003E6E37"/>
    <w:rsid w:val="003E7E70"/>
    <w:rsid w:val="003F043D"/>
    <w:rsid w:val="003F0BE1"/>
    <w:rsid w:val="003F0FE4"/>
    <w:rsid w:val="003F0FED"/>
    <w:rsid w:val="003F1420"/>
    <w:rsid w:val="003F2B45"/>
    <w:rsid w:val="003F2BD9"/>
    <w:rsid w:val="003F2C41"/>
    <w:rsid w:val="003F3C80"/>
    <w:rsid w:val="003F422C"/>
    <w:rsid w:val="003F46ED"/>
    <w:rsid w:val="003F538B"/>
    <w:rsid w:val="003F57AD"/>
    <w:rsid w:val="003F5946"/>
    <w:rsid w:val="003F594E"/>
    <w:rsid w:val="003F6B74"/>
    <w:rsid w:val="00400601"/>
    <w:rsid w:val="00400840"/>
    <w:rsid w:val="00401C1F"/>
    <w:rsid w:val="0040237B"/>
    <w:rsid w:val="00402C00"/>
    <w:rsid w:val="00402F5B"/>
    <w:rsid w:val="0040381C"/>
    <w:rsid w:val="00403BA1"/>
    <w:rsid w:val="00403EFD"/>
    <w:rsid w:val="00404303"/>
    <w:rsid w:val="00404486"/>
    <w:rsid w:val="00405417"/>
    <w:rsid w:val="004058BE"/>
    <w:rsid w:val="00406AC2"/>
    <w:rsid w:val="004076EA"/>
    <w:rsid w:val="00407ACA"/>
    <w:rsid w:val="00407CA0"/>
    <w:rsid w:val="00410AC0"/>
    <w:rsid w:val="00410D20"/>
    <w:rsid w:val="004119FE"/>
    <w:rsid w:val="00411AF1"/>
    <w:rsid w:val="0041257F"/>
    <w:rsid w:val="00413556"/>
    <w:rsid w:val="00413C7D"/>
    <w:rsid w:val="00413E65"/>
    <w:rsid w:val="004145FA"/>
    <w:rsid w:val="00414912"/>
    <w:rsid w:val="00415339"/>
    <w:rsid w:val="00416E85"/>
    <w:rsid w:val="00416F4A"/>
    <w:rsid w:val="00417044"/>
    <w:rsid w:val="00417829"/>
    <w:rsid w:val="00420722"/>
    <w:rsid w:val="00420E3C"/>
    <w:rsid w:val="00420FC8"/>
    <w:rsid w:val="0042108B"/>
    <w:rsid w:val="00421742"/>
    <w:rsid w:val="00421ADA"/>
    <w:rsid w:val="004222E1"/>
    <w:rsid w:val="00422AA2"/>
    <w:rsid w:val="00423081"/>
    <w:rsid w:val="00424F32"/>
    <w:rsid w:val="00425185"/>
    <w:rsid w:val="00427588"/>
    <w:rsid w:val="00427FE8"/>
    <w:rsid w:val="00430140"/>
    <w:rsid w:val="00430A0E"/>
    <w:rsid w:val="00431613"/>
    <w:rsid w:val="0043192F"/>
    <w:rsid w:val="00431D68"/>
    <w:rsid w:val="00432E9C"/>
    <w:rsid w:val="0043332C"/>
    <w:rsid w:val="0043408D"/>
    <w:rsid w:val="004349F8"/>
    <w:rsid w:val="00435923"/>
    <w:rsid w:val="00436A95"/>
    <w:rsid w:val="00436E13"/>
    <w:rsid w:val="00437708"/>
    <w:rsid w:val="00437F8D"/>
    <w:rsid w:val="004402B0"/>
    <w:rsid w:val="00440353"/>
    <w:rsid w:val="00440724"/>
    <w:rsid w:val="004409B2"/>
    <w:rsid w:val="00440F27"/>
    <w:rsid w:val="00441FE2"/>
    <w:rsid w:val="00442E87"/>
    <w:rsid w:val="00445625"/>
    <w:rsid w:val="00445AC6"/>
    <w:rsid w:val="00445B5E"/>
    <w:rsid w:val="00445F09"/>
    <w:rsid w:val="00446472"/>
    <w:rsid w:val="0044694E"/>
    <w:rsid w:val="00447597"/>
    <w:rsid w:val="004476D1"/>
    <w:rsid w:val="00447767"/>
    <w:rsid w:val="00447BC7"/>
    <w:rsid w:val="004500FA"/>
    <w:rsid w:val="0045037F"/>
    <w:rsid w:val="00450412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19E1"/>
    <w:rsid w:val="0045210C"/>
    <w:rsid w:val="004523F0"/>
    <w:rsid w:val="004541FF"/>
    <w:rsid w:val="00454BB4"/>
    <w:rsid w:val="00454F08"/>
    <w:rsid w:val="00455556"/>
    <w:rsid w:val="004576BB"/>
    <w:rsid w:val="00460944"/>
    <w:rsid w:val="00461BF1"/>
    <w:rsid w:val="004627ED"/>
    <w:rsid w:val="00462891"/>
    <w:rsid w:val="00463292"/>
    <w:rsid w:val="00463AFF"/>
    <w:rsid w:val="00464552"/>
    <w:rsid w:val="0046460F"/>
    <w:rsid w:val="00465018"/>
    <w:rsid w:val="00465130"/>
    <w:rsid w:val="00465441"/>
    <w:rsid w:val="0046581A"/>
    <w:rsid w:val="00466184"/>
    <w:rsid w:val="004667FF"/>
    <w:rsid w:val="004670D3"/>
    <w:rsid w:val="004679E4"/>
    <w:rsid w:val="00467F81"/>
    <w:rsid w:val="004706DB"/>
    <w:rsid w:val="00470E66"/>
    <w:rsid w:val="004711D8"/>
    <w:rsid w:val="00471671"/>
    <w:rsid w:val="00471853"/>
    <w:rsid w:val="00473168"/>
    <w:rsid w:val="004735BE"/>
    <w:rsid w:val="00473D2C"/>
    <w:rsid w:val="00473F95"/>
    <w:rsid w:val="0047406E"/>
    <w:rsid w:val="004743F7"/>
    <w:rsid w:val="00474AF1"/>
    <w:rsid w:val="00475305"/>
    <w:rsid w:val="004759F6"/>
    <w:rsid w:val="00475EF4"/>
    <w:rsid w:val="00476972"/>
    <w:rsid w:val="00476E1E"/>
    <w:rsid w:val="00476EDC"/>
    <w:rsid w:val="00477EC5"/>
    <w:rsid w:val="0048344F"/>
    <w:rsid w:val="00483BA0"/>
    <w:rsid w:val="00484477"/>
    <w:rsid w:val="004849E1"/>
    <w:rsid w:val="004851BD"/>
    <w:rsid w:val="0048556F"/>
    <w:rsid w:val="0048567C"/>
    <w:rsid w:val="00485AA2"/>
    <w:rsid w:val="00485B81"/>
    <w:rsid w:val="00485DE5"/>
    <w:rsid w:val="00486D6C"/>
    <w:rsid w:val="00486DC2"/>
    <w:rsid w:val="00487A3C"/>
    <w:rsid w:val="00487BB9"/>
    <w:rsid w:val="00487F3F"/>
    <w:rsid w:val="00490F72"/>
    <w:rsid w:val="0049217C"/>
    <w:rsid w:val="00492427"/>
    <w:rsid w:val="00492D7E"/>
    <w:rsid w:val="00492E57"/>
    <w:rsid w:val="00492EE7"/>
    <w:rsid w:val="00493246"/>
    <w:rsid w:val="00494EA5"/>
    <w:rsid w:val="00496D71"/>
    <w:rsid w:val="00497685"/>
    <w:rsid w:val="004A0C6D"/>
    <w:rsid w:val="004A176B"/>
    <w:rsid w:val="004A2B4C"/>
    <w:rsid w:val="004A380F"/>
    <w:rsid w:val="004A395B"/>
    <w:rsid w:val="004A3C1B"/>
    <w:rsid w:val="004A49B3"/>
    <w:rsid w:val="004A4C81"/>
    <w:rsid w:val="004A4EA7"/>
    <w:rsid w:val="004A58B3"/>
    <w:rsid w:val="004A5C71"/>
    <w:rsid w:val="004A613F"/>
    <w:rsid w:val="004A61C4"/>
    <w:rsid w:val="004A6307"/>
    <w:rsid w:val="004A6690"/>
    <w:rsid w:val="004A6819"/>
    <w:rsid w:val="004A6B6C"/>
    <w:rsid w:val="004A6DB1"/>
    <w:rsid w:val="004A73E6"/>
    <w:rsid w:val="004A79D6"/>
    <w:rsid w:val="004A7A2E"/>
    <w:rsid w:val="004B046B"/>
    <w:rsid w:val="004B1F47"/>
    <w:rsid w:val="004B24B1"/>
    <w:rsid w:val="004B25C2"/>
    <w:rsid w:val="004B2686"/>
    <w:rsid w:val="004B361A"/>
    <w:rsid w:val="004B3811"/>
    <w:rsid w:val="004B3918"/>
    <w:rsid w:val="004B39CA"/>
    <w:rsid w:val="004B3EB1"/>
    <w:rsid w:val="004B4799"/>
    <w:rsid w:val="004B53D3"/>
    <w:rsid w:val="004B55E2"/>
    <w:rsid w:val="004B565C"/>
    <w:rsid w:val="004B5775"/>
    <w:rsid w:val="004B5BFB"/>
    <w:rsid w:val="004B7569"/>
    <w:rsid w:val="004B7CE6"/>
    <w:rsid w:val="004C0605"/>
    <w:rsid w:val="004C1677"/>
    <w:rsid w:val="004C1BB9"/>
    <w:rsid w:val="004C2012"/>
    <w:rsid w:val="004C2145"/>
    <w:rsid w:val="004C2CF4"/>
    <w:rsid w:val="004C375F"/>
    <w:rsid w:val="004C3B43"/>
    <w:rsid w:val="004C3C24"/>
    <w:rsid w:val="004C440C"/>
    <w:rsid w:val="004C4CE6"/>
    <w:rsid w:val="004C57E9"/>
    <w:rsid w:val="004C5E2F"/>
    <w:rsid w:val="004C6411"/>
    <w:rsid w:val="004C648F"/>
    <w:rsid w:val="004C702C"/>
    <w:rsid w:val="004C709C"/>
    <w:rsid w:val="004C7716"/>
    <w:rsid w:val="004C787E"/>
    <w:rsid w:val="004C7D62"/>
    <w:rsid w:val="004C7E13"/>
    <w:rsid w:val="004C7E6A"/>
    <w:rsid w:val="004D089D"/>
    <w:rsid w:val="004D0DB8"/>
    <w:rsid w:val="004D18AC"/>
    <w:rsid w:val="004D26AD"/>
    <w:rsid w:val="004D3894"/>
    <w:rsid w:val="004D3FFB"/>
    <w:rsid w:val="004D4178"/>
    <w:rsid w:val="004D45F2"/>
    <w:rsid w:val="004D465B"/>
    <w:rsid w:val="004D4668"/>
    <w:rsid w:val="004D50A9"/>
    <w:rsid w:val="004D56CC"/>
    <w:rsid w:val="004D56F6"/>
    <w:rsid w:val="004D595C"/>
    <w:rsid w:val="004D59F5"/>
    <w:rsid w:val="004D5ED8"/>
    <w:rsid w:val="004D60B6"/>
    <w:rsid w:val="004D62C1"/>
    <w:rsid w:val="004D7D31"/>
    <w:rsid w:val="004E00E1"/>
    <w:rsid w:val="004E2483"/>
    <w:rsid w:val="004E338A"/>
    <w:rsid w:val="004E3FC5"/>
    <w:rsid w:val="004E4137"/>
    <w:rsid w:val="004E576B"/>
    <w:rsid w:val="004E63F0"/>
    <w:rsid w:val="004E6E63"/>
    <w:rsid w:val="004E6E64"/>
    <w:rsid w:val="004E6F70"/>
    <w:rsid w:val="004E7807"/>
    <w:rsid w:val="004E7C25"/>
    <w:rsid w:val="004F110C"/>
    <w:rsid w:val="004F2375"/>
    <w:rsid w:val="004F3004"/>
    <w:rsid w:val="004F3929"/>
    <w:rsid w:val="004F4ADC"/>
    <w:rsid w:val="004F4BE9"/>
    <w:rsid w:val="004F522E"/>
    <w:rsid w:val="004F67A7"/>
    <w:rsid w:val="004F739D"/>
    <w:rsid w:val="004F77A7"/>
    <w:rsid w:val="004F7817"/>
    <w:rsid w:val="004F7AD7"/>
    <w:rsid w:val="004F7CB6"/>
    <w:rsid w:val="00500117"/>
    <w:rsid w:val="00500672"/>
    <w:rsid w:val="00500A41"/>
    <w:rsid w:val="00500A97"/>
    <w:rsid w:val="005029F4"/>
    <w:rsid w:val="0050310F"/>
    <w:rsid w:val="00503461"/>
    <w:rsid w:val="005043BB"/>
    <w:rsid w:val="00504689"/>
    <w:rsid w:val="0050507A"/>
    <w:rsid w:val="005059CB"/>
    <w:rsid w:val="00505D4B"/>
    <w:rsid w:val="00506182"/>
    <w:rsid w:val="00506344"/>
    <w:rsid w:val="00506A9A"/>
    <w:rsid w:val="0050770F"/>
    <w:rsid w:val="00507818"/>
    <w:rsid w:val="00507824"/>
    <w:rsid w:val="00507C9F"/>
    <w:rsid w:val="00510A43"/>
    <w:rsid w:val="00510E49"/>
    <w:rsid w:val="005111B5"/>
    <w:rsid w:val="00511758"/>
    <w:rsid w:val="00512253"/>
    <w:rsid w:val="00512C47"/>
    <w:rsid w:val="00512D07"/>
    <w:rsid w:val="00513EF6"/>
    <w:rsid w:val="005149C9"/>
    <w:rsid w:val="005153A1"/>
    <w:rsid w:val="00515465"/>
    <w:rsid w:val="005155DD"/>
    <w:rsid w:val="005159D9"/>
    <w:rsid w:val="00515C3D"/>
    <w:rsid w:val="00515CBE"/>
    <w:rsid w:val="00517424"/>
    <w:rsid w:val="00517AD7"/>
    <w:rsid w:val="00520716"/>
    <w:rsid w:val="005208B4"/>
    <w:rsid w:val="005212D8"/>
    <w:rsid w:val="005214AC"/>
    <w:rsid w:val="005218BF"/>
    <w:rsid w:val="00521A91"/>
    <w:rsid w:val="00521E00"/>
    <w:rsid w:val="00522287"/>
    <w:rsid w:val="00522617"/>
    <w:rsid w:val="0052295F"/>
    <w:rsid w:val="00522B8A"/>
    <w:rsid w:val="005232F4"/>
    <w:rsid w:val="005239B0"/>
    <w:rsid w:val="00523FC3"/>
    <w:rsid w:val="00524133"/>
    <w:rsid w:val="005245E8"/>
    <w:rsid w:val="005250CB"/>
    <w:rsid w:val="00526203"/>
    <w:rsid w:val="0052669F"/>
    <w:rsid w:val="00527740"/>
    <w:rsid w:val="00527C23"/>
    <w:rsid w:val="00527F0D"/>
    <w:rsid w:val="0053017A"/>
    <w:rsid w:val="0053032F"/>
    <w:rsid w:val="00530C0D"/>
    <w:rsid w:val="00532EE8"/>
    <w:rsid w:val="00534FBC"/>
    <w:rsid w:val="005352D0"/>
    <w:rsid w:val="0053573B"/>
    <w:rsid w:val="00535981"/>
    <w:rsid w:val="00535C29"/>
    <w:rsid w:val="00536401"/>
    <w:rsid w:val="00537763"/>
    <w:rsid w:val="005400C3"/>
    <w:rsid w:val="00540A47"/>
    <w:rsid w:val="00541C28"/>
    <w:rsid w:val="00542BAA"/>
    <w:rsid w:val="00543BE3"/>
    <w:rsid w:val="005448DD"/>
    <w:rsid w:val="00544D34"/>
    <w:rsid w:val="00544E42"/>
    <w:rsid w:val="00545AFE"/>
    <w:rsid w:val="00545B54"/>
    <w:rsid w:val="00545D7D"/>
    <w:rsid w:val="00546276"/>
    <w:rsid w:val="0054670F"/>
    <w:rsid w:val="00546C41"/>
    <w:rsid w:val="0054729B"/>
    <w:rsid w:val="00547476"/>
    <w:rsid w:val="0054784A"/>
    <w:rsid w:val="00547B4A"/>
    <w:rsid w:val="00547D00"/>
    <w:rsid w:val="0055038E"/>
    <w:rsid w:val="0055146B"/>
    <w:rsid w:val="00551A8A"/>
    <w:rsid w:val="00552216"/>
    <w:rsid w:val="005528AD"/>
    <w:rsid w:val="00554042"/>
    <w:rsid w:val="00554769"/>
    <w:rsid w:val="005552B1"/>
    <w:rsid w:val="00555E8B"/>
    <w:rsid w:val="00556F0F"/>
    <w:rsid w:val="00557A7D"/>
    <w:rsid w:val="0056034F"/>
    <w:rsid w:val="005603FE"/>
    <w:rsid w:val="00560C59"/>
    <w:rsid w:val="00561345"/>
    <w:rsid w:val="005613CA"/>
    <w:rsid w:val="00561B3A"/>
    <w:rsid w:val="00561C56"/>
    <w:rsid w:val="00562516"/>
    <w:rsid w:val="005627C8"/>
    <w:rsid w:val="00562AE2"/>
    <w:rsid w:val="005633CA"/>
    <w:rsid w:val="005635B1"/>
    <w:rsid w:val="0056396D"/>
    <w:rsid w:val="00563D41"/>
    <w:rsid w:val="0056422F"/>
    <w:rsid w:val="00564B3A"/>
    <w:rsid w:val="00564B6C"/>
    <w:rsid w:val="00564D72"/>
    <w:rsid w:val="00564FBE"/>
    <w:rsid w:val="0056506B"/>
    <w:rsid w:val="00565538"/>
    <w:rsid w:val="005667DB"/>
    <w:rsid w:val="00566A60"/>
    <w:rsid w:val="00566A9D"/>
    <w:rsid w:val="0056763E"/>
    <w:rsid w:val="00567CF1"/>
    <w:rsid w:val="00570128"/>
    <w:rsid w:val="00570D52"/>
    <w:rsid w:val="00570D67"/>
    <w:rsid w:val="005717AD"/>
    <w:rsid w:val="00571986"/>
    <w:rsid w:val="00571C18"/>
    <w:rsid w:val="00571D27"/>
    <w:rsid w:val="005721E1"/>
    <w:rsid w:val="00572A5F"/>
    <w:rsid w:val="00572B5C"/>
    <w:rsid w:val="005737FF"/>
    <w:rsid w:val="00573C95"/>
    <w:rsid w:val="00573EFD"/>
    <w:rsid w:val="00573F06"/>
    <w:rsid w:val="0057404D"/>
    <w:rsid w:val="0057423C"/>
    <w:rsid w:val="00575BB6"/>
    <w:rsid w:val="00576ECB"/>
    <w:rsid w:val="00577526"/>
    <w:rsid w:val="00580277"/>
    <w:rsid w:val="00581523"/>
    <w:rsid w:val="00581896"/>
    <w:rsid w:val="005830FD"/>
    <w:rsid w:val="0058318D"/>
    <w:rsid w:val="00583721"/>
    <w:rsid w:val="0058387D"/>
    <w:rsid w:val="005843D6"/>
    <w:rsid w:val="00584A9F"/>
    <w:rsid w:val="00585320"/>
    <w:rsid w:val="0058545B"/>
    <w:rsid w:val="00585523"/>
    <w:rsid w:val="0058586D"/>
    <w:rsid w:val="00585945"/>
    <w:rsid w:val="0058664E"/>
    <w:rsid w:val="00586697"/>
    <w:rsid w:val="0058719F"/>
    <w:rsid w:val="00587DE1"/>
    <w:rsid w:val="00590F45"/>
    <w:rsid w:val="005915F0"/>
    <w:rsid w:val="00591A96"/>
    <w:rsid w:val="00592221"/>
    <w:rsid w:val="00592DC5"/>
    <w:rsid w:val="005934E5"/>
    <w:rsid w:val="00593D38"/>
    <w:rsid w:val="00594475"/>
    <w:rsid w:val="00594B7C"/>
    <w:rsid w:val="00594C47"/>
    <w:rsid w:val="00595919"/>
    <w:rsid w:val="00595A13"/>
    <w:rsid w:val="0059615D"/>
    <w:rsid w:val="0059630E"/>
    <w:rsid w:val="0059651B"/>
    <w:rsid w:val="00596685"/>
    <w:rsid w:val="005967B2"/>
    <w:rsid w:val="005A0612"/>
    <w:rsid w:val="005A0ADC"/>
    <w:rsid w:val="005A0BD1"/>
    <w:rsid w:val="005A1548"/>
    <w:rsid w:val="005A2D6A"/>
    <w:rsid w:val="005A31B9"/>
    <w:rsid w:val="005A329E"/>
    <w:rsid w:val="005A35E1"/>
    <w:rsid w:val="005A3B09"/>
    <w:rsid w:val="005A3BB3"/>
    <w:rsid w:val="005A482E"/>
    <w:rsid w:val="005A495B"/>
    <w:rsid w:val="005A532A"/>
    <w:rsid w:val="005A5766"/>
    <w:rsid w:val="005A5968"/>
    <w:rsid w:val="005A5A90"/>
    <w:rsid w:val="005A5AA8"/>
    <w:rsid w:val="005A5B2F"/>
    <w:rsid w:val="005A601C"/>
    <w:rsid w:val="005A68FC"/>
    <w:rsid w:val="005A6F62"/>
    <w:rsid w:val="005A7289"/>
    <w:rsid w:val="005B0274"/>
    <w:rsid w:val="005B0839"/>
    <w:rsid w:val="005B11E3"/>
    <w:rsid w:val="005B1332"/>
    <w:rsid w:val="005B199F"/>
    <w:rsid w:val="005B275A"/>
    <w:rsid w:val="005B2DDF"/>
    <w:rsid w:val="005B338F"/>
    <w:rsid w:val="005B3CF0"/>
    <w:rsid w:val="005B4739"/>
    <w:rsid w:val="005B4909"/>
    <w:rsid w:val="005B4AFC"/>
    <w:rsid w:val="005B5F60"/>
    <w:rsid w:val="005B5FE3"/>
    <w:rsid w:val="005B6164"/>
    <w:rsid w:val="005B6228"/>
    <w:rsid w:val="005B65AB"/>
    <w:rsid w:val="005B6A0D"/>
    <w:rsid w:val="005B7122"/>
    <w:rsid w:val="005B7133"/>
    <w:rsid w:val="005B769F"/>
    <w:rsid w:val="005B7E44"/>
    <w:rsid w:val="005C178C"/>
    <w:rsid w:val="005C2368"/>
    <w:rsid w:val="005C25D5"/>
    <w:rsid w:val="005C2929"/>
    <w:rsid w:val="005C2B7C"/>
    <w:rsid w:val="005C3053"/>
    <w:rsid w:val="005C326F"/>
    <w:rsid w:val="005C3C4F"/>
    <w:rsid w:val="005C41A6"/>
    <w:rsid w:val="005C4DA0"/>
    <w:rsid w:val="005C4F66"/>
    <w:rsid w:val="005C7B12"/>
    <w:rsid w:val="005D012D"/>
    <w:rsid w:val="005D058A"/>
    <w:rsid w:val="005D0959"/>
    <w:rsid w:val="005D16A6"/>
    <w:rsid w:val="005D24A7"/>
    <w:rsid w:val="005D3664"/>
    <w:rsid w:val="005D48A6"/>
    <w:rsid w:val="005D4D44"/>
    <w:rsid w:val="005D52BC"/>
    <w:rsid w:val="005D56B4"/>
    <w:rsid w:val="005D5D22"/>
    <w:rsid w:val="005D5D44"/>
    <w:rsid w:val="005D5E37"/>
    <w:rsid w:val="005D679F"/>
    <w:rsid w:val="005D6E1D"/>
    <w:rsid w:val="005D6EDA"/>
    <w:rsid w:val="005D73EA"/>
    <w:rsid w:val="005D7490"/>
    <w:rsid w:val="005D7660"/>
    <w:rsid w:val="005D776F"/>
    <w:rsid w:val="005D7953"/>
    <w:rsid w:val="005D795C"/>
    <w:rsid w:val="005D7D26"/>
    <w:rsid w:val="005D7E42"/>
    <w:rsid w:val="005D7F44"/>
    <w:rsid w:val="005E0171"/>
    <w:rsid w:val="005E0D22"/>
    <w:rsid w:val="005E2138"/>
    <w:rsid w:val="005E252C"/>
    <w:rsid w:val="005E2DD4"/>
    <w:rsid w:val="005E3D31"/>
    <w:rsid w:val="005E4444"/>
    <w:rsid w:val="005E5492"/>
    <w:rsid w:val="005E5E2E"/>
    <w:rsid w:val="005E68EA"/>
    <w:rsid w:val="005E74AD"/>
    <w:rsid w:val="005E7502"/>
    <w:rsid w:val="005E75DB"/>
    <w:rsid w:val="005F0987"/>
    <w:rsid w:val="005F0A93"/>
    <w:rsid w:val="005F1DB3"/>
    <w:rsid w:val="005F2999"/>
    <w:rsid w:val="005F2D4C"/>
    <w:rsid w:val="005F2E9D"/>
    <w:rsid w:val="005F3C12"/>
    <w:rsid w:val="005F3D74"/>
    <w:rsid w:val="005F41ED"/>
    <w:rsid w:val="005F4403"/>
    <w:rsid w:val="005F49C8"/>
    <w:rsid w:val="005F4B9E"/>
    <w:rsid w:val="005F54DC"/>
    <w:rsid w:val="005F5A50"/>
    <w:rsid w:val="005F650A"/>
    <w:rsid w:val="005F65F4"/>
    <w:rsid w:val="005F7A9A"/>
    <w:rsid w:val="005F7D8E"/>
    <w:rsid w:val="0060037E"/>
    <w:rsid w:val="006003EB"/>
    <w:rsid w:val="00600949"/>
    <w:rsid w:val="00600B14"/>
    <w:rsid w:val="00601E31"/>
    <w:rsid w:val="006026E8"/>
    <w:rsid w:val="006028D7"/>
    <w:rsid w:val="00602B65"/>
    <w:rsid w:val="00603098"/>
    <w:rsid w:val="0060439B"/>
    <w:rsid w:val="00604A0F"/>
    <w:rsid w:val="00604CC2"/>
    <w:rsid w:val="00605A6F"/>
    <w:rsid w:val="00605ACF"/>
    <w:rsid w:val="00605B85"/>
    <w:rsid w:val="00606E98"/>
    <w:rsid w:val="00607A98"/>
    <w:rsid w:val="006103AE"/>
    <w:rsid w:val="00610545"/>
    <w:rsid w:val="00610D6B"/>
    <w:rsid w:val="00612455"/>
    <w:rsid w:val="00612D6A"/>
    <w:rsid w:val="00612DDE"/>
    <w:rsid w:val="006132C6"/>
    <w:rsid w:val="00613DA2"/>
    <w:rsid w:val="00613FA4"/>
    <w:rsid w:val="00615312"/>
    <w:rsid w:val="006156D5"/>
    <w:rsid w:val="00615C75"/>
    <w:rsid w:val="006161EA"/>
    <w:rsid w:val="00616B84"/>
    <w:rsid w:val="0061731B"/>
    <w:rsid w:val="006177A1"/>
    <w:rsid w:val="00617C16"/>
    <w:rsid w:val="006206F5"/>
    <w:rsid w:val="0062149D"/>
    <w:rsid w:val="0062203F"/>
    <w:rsid w:val="00623C92"/>
    <w:rsid w:val="0062435D"/>
    <w:rsid w:val="006246E7"/>
    <w:rsid w:val="00624A86"/>
    <w:rsid w:val="00624D4A"/>
    <w:rsid w:val="00625979"/>
    <w:rsid w:val="006261A3"/>
    <w:rsid w:val="00626918"/>
    <w:rsid w:val="00626BDF"/>
    <w:rsid w:val="0062784C"/>
    <w:rsid w:val="00630B14"/>
    <w:rsid w:val="006316DA"/>
    <w:rsid w:val="00631757"/>
    <w:rsid w:val="006317C3"/>
    <w:rsid w:val="00631AE4"/>
    <w:rsid w:val="00631F5D"/>
    <w:rsid w:val="0063350A"/>
    <w:rsid w:val="006342BB"/>
    <w:rsid w:val="006347D5"/>
    <w:rsid w:val="00634FC7"/>
    <w:rsid w:val="00635686"/>
    <w:rsid w:val="006356B2"/>
    <w:rsid w:val="006360C1"/>
    <w:rsid w:val="006362B4"/>
    <w:rsid w:val="006406E9"/>
    <w:rsid w:val="00641798"/>
    <w:rsid w:val="00642390"/>
    <w:rsid w:val="006427F5"/>
    <w:rsid w:val="00643B45"/>
    <w:rsid w:val="00643B70"/>
    <w:rsid w:val="00643EB8"/>
    <w:rsid w:val="00643FCC"/>
    <w:rsid w:val="006446BD"/>
    <w:rsid w:val="00644BB6"/>
    <w:rsid w:val="00644EAE"/>
    <w:rsid w:val="0064525B"/>
    <w:rsid w:val="00646467"/>
    <w:rsid w:val="00647358"/>
    <w:rsid w:val="006503FC"/>
    <w:rsid w:val="00650E1F"/>
    <w:rsid w:val="006510CD"/>
    <w:rsid w:val="00651D19"/>
    <w:rsid w:val="00651DB2"/>
    <w:rsid w:val="00652879"/>
    <w:rsid w:val="006537D1"/>
    <w:rsid w:val="00653B12"/>
    <w:rsid w:val="006542F6"/>
    <w:rsid w:val="00654D68"/>
    <w:rsid w:val="00655849"/>
    <w:rsid w:val="00656815"/>
    <w:rsid w:val="006571E1"/>
    <w:rsid w:val="00657926"/>
    <w:rsid w:val="006601C6"/>
    <w:rsid w:val="00660563"/>
    <w:rsid w:val="00660AB2"/>
    <w:rsid w:val="00660CB0"/>
    <w:rsid w:val="00660FE2"/>
    <w:rsid w:val="00661DD5"/>
    <w:rsid w:val="00662B67"/>
    <w:rsid w:val="00662E63"/>
    <w:rsid w:val="00663160"/>
    <w:rsid w:val="00663E42"/>
    <w:rsid w:val="00664947"/>
    <w:rsid w:val="00664E94"/>
    <w:rsid w:val="00665B20"/>
    <w:rsid w:val="00665E16"/>
    <w:rsid w:val="00666049"/>
    <w:rsid w:val="00667DF0"/>
    <w:rsid w:val="0067025F"/>
    <w:rsid w:val="00670394"/>
    <w:rsid w:val="00670484"/>
    <w:rsid w:val="00670A61"/>
    <w:rsid w:val="00670ECB"/>
    <w:rsid w:val="006712F3"/>
    <w:rsid w:val="0067215E"/>
    <w:rsid w:val="00672FDA"/>
    <w:rsid w:val="00673087"/>
    <w:rsid w:val="0067310E"/>
    <w:rsid w:val="006735F1"/>
    <w:rsid w:val="006737C2"/>
    <w:rsid w:val="0067412F"/>
    <w:rsid w:val="006750AF"/>
    <w:rsid w:val="00675228"/>
    <w:rsid w:val="00675B4A"/>
    <w:rsid w:val="00675F32"/>
    <w:rsid w:val="006766C5"/>
    <w:rsid w:val="0067677A"/>
    <w:rsid w:val="0067703F"/>
    <w:rsid w:val="006772FA"/>
    <w:rsid w:val="00677B16"/>
    <w:rsid w:val="00680560"/>
    <w:rsid w:val="006807C6"/>
    <w:rsid w:val="00680A0D"/>
    <w:rsid w:val="006815DF"/>
    <w:rsid w:val="0068180E"/>
    <w:rsid w:val="00682E1F"/>
    <w:rsid w:val="00682FEB"/>
    <w:rsid w:val="006831B6"/>
    <w:rsid w:val="00683A6B"/>
    <w:rsid w:val="00684316"/>
    <w:rsid w:val="006843C2"/>
    <w:rsid w:val="00684A8F"/>
    <w:rsid w:val="006854B6"/>
    <w:rsid w:val="00685D93"/>
    <w:rsid w:val="00685D9C"/>
    <w:rsid w:val="006861B7"/>
    <w:rsid w:val="0068642E"/>
    <w:rsid w:val="00686619"/>
    <w:rsid w:val="00686A2E"/>
    <w:rsid w:val="00687327"/>
    <w:rsid w:val="006874F4"/>
    <w:rsid w:val="00687E05"/>
    <w:rsid w:val="00687FEE"/>
    <w:rsid w:val="006902DE"/>
    <w:rsid w:val="00690439"/>
    <w:rsid w:val="006908BF"/>
    <w:rsid w:val="006908D4"/>
    <w:rsid w:val="006909DC"/>
    <w:rsid w:val="00690A9D"/>
    <w:rsid w:val="00690D3C"/>
    <w:rsid w:val="00691493"/>
    <w:rsid w:val="00691734"/>
    <w:rsid w:val="00692067"/>
    <w:rsid w:val="006920B4"/>
    <w:rsid w:val="0069283C"/>
    <w:rsid w:val="00692B48"/>
    <w:rsid w:val="00692C78"/>
    <w:rsid w:val="006931CE"/>
    <w:rsid w:val="006932EF"/>
    <w:rsid w:val="006937EC"/>
    <w:rsid w:val="00693854"/>
    <w:rsid w:val="00694070"/>
    <w:rsid w:val="006952DD"/>
    <w:rsid w:val="00695F55"/>
    <w:rsid w:val="00696641"/>
    <w:rsid w:val="006968C1"/>
    <w:rsid w:val="0069696A"/>
    <w:rsid w:val="00696DC5"/>
    <w:rsid w:val="00697313"/>
    <w:rsid w:val="00697608"/>
    <w:rsid w:val="006A0188"/>
    <w:rsid w:val="006A0493"/>
    <w:rsid w:val="006A04C7"/>
    <w:rsid w:val="006A0B79"/>
    <w:rsid w:val="006A110F"/>
    <w:rsid w:val="006A14D5"/>
    <w:rsid w:val="006A1514"/>
    <w:rsid w:val="006A2A06"/>
    <w:rsid w:val="006A2B8C"/>
    <w:rsid w:val="006A3376"/>
    <w:rsid w:val="006A444F"/>
    <w:rsid w:val="006A4ED0"/>
    <w:rsid w:val="006A5B22"/>
    <w:rsid w:val="006A5C88"/>
    <w:rsid w:val="006A5F6F"/>
    <w:rsid w:val="006A74DC"/>
    <w:rsid w:val="006A77B4"/>
    <w:rsid w:val="006A79A3"/>
    <w:rsid w:val="006B1016"/>
    <w:rsid w:val="006B212B"/>
    <w:rsid w:val="006B2166"/>
    <w:rsid w:val="006B2840"/>
    <w:rsid w:val="006B4DD5"/>
    <w:rsid w:val="006B53F7"/>
    <w:rsid w:val="006B572F"/>
    <w:rsid w:val="006B5F22"/>
    <w:rsid w:val="006B6357"/>
    <w:rsid w:val="006B7922"/>
    <w:rsid w:val="006C00B3"/>
    <w:rsid w:val="006C07A5"/>
    <w:rsid w:val="006C0B39"/>
    <w:rsid w:val="006C0C84"/>
    <w:rsid w:val="006C109C"/>
    <w:rsid w:val="006C113C"/>
    <w:rsid w:val="006C2129"/>
    <w:rsid w:val="006C398D"/>
    <w:rsid w:val="006C472B"/>
    <w:rsid w:val="006C57C9"/>
    <w:rsid w:val="006C584A"/>
    <w:rsid w:val="006C5F16"/>
    <w:rsid w:val="006C7079"/>
    <w:rsid w:val="006C7445"/>
    <w:rsid w:val="006C7560"/>
    <w:rsid w:val="006C770A"/>
    <w:rsid w:val="006C772F"/>
    <w:rsid w:val="006C7A03"/>
    <w:rsid w:val="006C7DEB"/>
    <w:rsid w:val="006D07DF"/>
    <w:rsid w:val="006D0C67"/>
    <w:rsid w:val="006D1020"/>
    <w:rsid w:val="006D149A"/>
    <w:rsid w:val="006D1AFD"/>
    <w:rsid w:val="006D1B2B"/>
    <w:rsid w:val="006D2A31"/>
    <w:rsid w:val="006D2B69"/>
    <w:rsid w:val="006D3033"/>
    <w:rsid w:val="006D3480"/>
    <w:rsid w:val="006D354A"/>
    <w:rsid w:val="006D36F7"/>
    <w:rsid w:val="006D3C96"/>
    <w:rsid w:val="006D3E80"/>
    <w:rsid w:val="006D462F"/>
    <w:rsid w:val="006D497D"/>
    <w:rsid w:val="006D4A25"/>
    <w:rsid w:val="006D5981"/>
    <w:rsid w:val="006D5BA5"/>
    <w:rsid w:val="006D6F70"/>
    <w:rsid w:val="006D6FF0"/>
    <w:rsid w:val="006D7287"/>
    <w:rsid w:val="006D755C"/>
    <w:rsid w:val="006D75D0"/>
    <w:rsid w:val="006D7AAE"/>
    <w:rsid w:val="006E01F0"/>
    <w:rsid w:val="006E1009"/>
    <w:rsid w:val="006E1463"/>
    <w:rsid w:val="006E17C0"/>
    <w:rsid w:val="006E28AF"/>
    <w:rsid w:val="006E3496"/>
    <w:rsid w:val="006E34EC"/>
    <w:rsid w:val="006E40ED"/>
    <w:rsid w:val="006E4A5E"/>
    <w:rsid w:val="006E4BBF"/>
    <w:rsid w:val="006E4F5B"/>
    <w:rsid w:val="006E5544"/>
    <w:rsid w:val="006E5778"/>
    <w:rsid w:val="006E5C9F"/>
    <w:rsid w:val="006E69E9"/>
    <w:rsid w:val="006E6A8F"/>
    <w:rsid w:val="006E761B"/>
    <w:rsid w:val="006E7988"/>
    <w:rsid w:val="006F0A3A"/>
    <w:rsid w:val="006F0ED4"/>
    <w:rsid w:val="006F1D64"/>
    <w:rsid w:val="006F2D8A"/>
    <w:rsid w:val="006F3357"/>
    <w:rsid w:val="006F3887"/>
    <w:rsid w:val="006F3B1B"/>
    <w:rsid w:val="006F42EC"/>
    <w:rsid w:val="006F4C9D"/>
    <w:rsid w:val="006F4DDA"/>
    <w:rsid w:val="006F6F01"/>
    <w:rsid w:val="006F7171"/>
    <w:rsid w:val="006F719B"/>
    <w:rsid w:val="006F71A4"/>
    <w:rsid w:val="006F76B1"/>
    <w:rsid w:val="006F7C13"/>
    <w:rsid w:val="0070058E"/>
    <w:rsid w:val="007009A9"/>
    <w:rsid w:val="0070147D"/>
    <w:rsid w:val="0070152C"/>
    <w:rsid w:val="00701F7B"/>
    <w:rsid w:val="0070202E"/>
    <w:rsid w:val="007044D3"/>
    <w:rsid w:val="00704D56"/>
    <w:rsid w:val="007050CC"/>
    <w:rsid w:val="00705633"/>
    <w:rsid w:val="0070670B"/>
    <w:rsid w:val="00706A74"/>
    <w:rsid w:val="00706EEA"/>
    <w:rsid w:val="0070733B"/>
    <w:rsid w:val="0070755E"/>
    <w:rsid w:val="00707BC4"/>
    <w:rsid w:val="00710DC4"/>
    <w:rsid w:val="0071144D"/>
    <w:rsid w:val="007121CE"/>
    <w:rsid w:val="007122F1"/>
    <w:rsid w:val="007124B0"/>
    <w:rsid w:val="0071380A"/>
    <w:rsid w:val="00713F0E"/>
    <w:rsid w:val="007155F7"/>
    <w:rsid w:val="0071567C"/>
    <w:rsid w:val="007164B3"/>
    <w:rsid w:val="0071779D"/>
    <w:rsid w:val="0072006F"/>
    <w:rsid w:val="00720B91"/>
    <w:rsid w:val="00720F65"/>
    <w:rsid w:val="0072123A"/>
    <w:rsid w:val="00721831"/>
    <w:rsid w:val="00721EF0"/>
    <w:rsid w:val="0072213B"/>
    <w:rsid w:val="00722A82"/>
    <w:rsid w:val="007232F9"/>
    <w:rsid w:val="007238F2"/>
    <w:rsid w:val="00725D2F"/>
    <w:rsid w:val="00725FEB"/>
    <w:rsid w:val="00726062"/>
    <w:rsid w:val="00726570"/>
    <w:rsid w:val="007269F7"/>
    <w:rsid w:val="00726B9B"/>
    <w:rsid w:val="00726D46"/>
    <w:rsid w:val="00726DA4"/>
    <w:rsid w:val="007274A0"/>
    <w:rsid w:val="0073009C"/>
    <w:rsid w:val="007307EF"/>
    <w:rsid w:val="00730B34"/>
    <w:rsid w:val="00730CEE"/>
    <w:rsid w:val="00730F90"/>
    <w:rsid w:val="00731350"/>
    <w:rsid w:val="0073218C"/>
    <w:rsid w:val="00733160"/>
    <w:rsid w:val="007350CA"/>
    <w:rsid w:val="00735465"/>
    <w:rsid w:val="007355D5"/>
    <w:rsid w:val="00735D4E"/>
    <w:rsid w:val="00736CAE"/>
    <w:rsid w:val="007375CD"/>
    <w:rsid w:val="0073793C"/>
    <w:rsid w:val="007411A9"/>
    <w:rsid w:val="0074130C"/>
    <w:rsid w:val="00741A48"/>
    <w:rsid w:val="00741B3F"/>
    <w:rsid w:val="00741F81"/>
    <w:rsid w:val="007421F6"/>
    <w:rsid w:val="00742644"/>
    <w:rsid w:val="0074344A"/>
    <w:rsid w:val="007442E0"/>
    <w:rsid w:val="007447C1"/>
    <w:rsid w:val="0074496C"/>
    <w:rsid w:val="00744A9D"/>
    <w:rsid w:val="0074510A"/>
    <w:rsid w:val="00745E0D"/>
    <w:rsid w:val="007473B7"/>
    <w:rsid w:val="0075106F"/>
    <w:rsid w:val="00751DAA"/>
    <w:rsid w:val="00751E52"/>
    <w:rsid w:val="00752DAA"/>
    <w:rsid w:val="00754830"/>
    <w:rsid w:val="00754B2F"/>
    <w:rsid w:val="00754B3E"/>
    <w:rsid w:val="007553D7"/>
    <w:rsid w:val="00755D5A"/>
    <w:rsid w:val="0075645E"/>
    <w:rsid w:val="00756791"/>
    <w:rsid w:val="00756795"/>
    <w:rsid w:val="00756A6D"/>
    <w:rsid w:val="00757273"/>
    <w:rsid w:val="007574CC"/>
    <w:rsid w:val="00757681"/>
    <w:rsid w:val="007579FF"/>
    <w:rsid w:val="00757C54"/>
    <w:rsid w:val="00757F0B"/>
    <w:rsid w:val="0076089A"/>
    <w:rsid w:val="00760D17"/>
    <w:rsid w:val="007612ED"/>
    <w:rsid w:val="00761346"/>
    <w:rsid w:val="00761485"/>
    <w:rsid w:val="00761531"/>
    <w:rsid w:val="00761875"/>
    <w:rsid w:val="007625AB"/>
    <w:rsid w:val="00762A77"/>
    <w:rsid w:val="00762D20"/>
    <w:rsid w:val="007640F3"/>
    <w:rsid w:val="007647E0"/>
    <w:rsid w:val="007651B7"/>
    <w:rsid w:val="007656E2"/>
    <w:rsid w:val="0076575A"/>
    <w:rsid w:val="00765CF5"/>
    <w:rsid w:val="00765D53"/>
    <w:rsid w:val="00766246"/>
    <w:rsid w:val="0076665B"/>
    <w:rsid w:val="00766739"/>
    <w:rsid w:val="00766E60"/>
    <w:rsid w:val="00767967"/>
    <w:rsid w:val="00770185"/>
    <w:rsid w:val="007713DD"/>
    <w:rsid w:val="007714C5"/>
    <w:rsid w:val="0077151D"/>
    <w:rsid w:val="007719BA"/>
    <w:rsid w:val="007736A1"/>
    <w:rsid w:val="0077410C"/>
    <w:rsid w:val="007745D3"/>
    <w:rsid w:val="007755C4"/>
    <w:rsid w:val="00776DC9"/>
    <w:rsid w:val="00777067"/>
    <w:rsid w:val="00777163"/>
    <w:rsid w:val="007771AB"/>
    <w:rsid w:val="00777299"/>
    <w:rsid w:val="00782789"/>
    <w:rsid w:val="00782CC3"/>
    <w:rsid w:val="00782EB9"/>
    <w:rsid w:val="00783281"/>
    <w:rsid w:val="007833DD"/>
    <w:rsid w:val="007837E9"/>
    <w:rsid w:val="00783801"/>
    <w:rsid w:val="0078387F"/>
    <w:rsid w:val="00783C96"/>
    <w:rsid w:val="007844E9"/>
    <w:rsid w:val="007847F9"/>
    <w:rsid w:val="00784D5C"/>
    <w:rsid w:val="00784EB3"/>
    <w:rsid w:val="00785925"/>
    <w:rsid w:val="00785935"/>
    <w:rsid w:val="00785E36"/>
    <w:rsid w:val="00785F08"/>
    <w:rsid w:val="00786C5F"/>
    <w:rsid w:val="00786DB0"/>
    <w:rsid w:val="007875BB"/>
    <w:rsid w:val="007903D3"/>
    <w:rsid w:val="00790482"/>
    <w:rsid w:val="007908D2"/>
    <w:rsid w:val="00790D54"/>
    <w:rsid w:val="00790E7D"/>
    <w:rsid w:val="007910AD"/>
    <w:rsid w:val="00792061"/>
    <w:rsid w:val="00792654"/>
    <w:rsid w:val="00792B9A"/>
    <w:rsid w:val="00793201"/>
    <w:rsid w:val="007937C0"/>
    <w:rsid w:val="00793C00"/>
    <w:rsid w:val="0079419D"/>
    <w:rsid w:val="007942FB"/>
    <w:rsid w:val="0079453E"/>
    <w:rsid w:val="00794618"/>
    <w:rsid w:val="007946E8"/>
    <w:rsid w:val="00794780"/>
    <w:rsid w:val="00795EDF"/>
    <w:rsid w:val="00796ED0"/>
    <w:rsid w:val="00797296"/>
    <w:rsid w:val="007A07DB"/>
    <w:rsid w:val="007A0E40"/>
    <w:rsid w:val="007A1A37"/>
    <w:rsid w:val="007A208A"/>
    <w:rsid w:val="007A2103"/>
    <w:rsid w:val="007A2723"/>
    <w:rsid w:val="007A2A72"/>
    <w:rsid w:val="007A2D49"/>
    <w:rsid w:val="007A2DAC"/>
    <w:rsid w:val="007A3856"/>
    <w:rsid w:val="007A4830"/>
    <w:rsid w:val="007A48F4"/>
    <w:rsid w:val="007A48F5"/>
    <w:rsid w:val="007A4CB2"/>
    <w:rsid w:val="007A4CC0"/>
    <w:rsid w:val="007A4EE6"/>
    <w:rsid w:val="007A5348"/>
    <w:rsid w:val="007A5C2D"/>
    <w:rsid w:val="007A5CD8"/>
    <w:rsid w:val="007A5E84"/>
    <w:rsid w:val="007A613F"/>
    <w:rsid w:val="007A7010"/>
    <w:rsid w:val="007A709C"/>
    <w:rsid w:val="007A7475"/>
    <w:rsid w:val="007A7D54"/>
    <w:rsid w:val="007B094B"/>
    <w:rsid w:val="007B1FE9"/>
    <w:rsid w:val="007B2560"/>
    <w:rsid w:val="007B28AE"/>
    <w:rsid w:val="007B314A"/>
    <w:rsid w:val="007B32AC"/>
    <w:rsid w:val="007B3E36"/>
    <w:rsid w:val="007B4E90"/>
    <w:rsid w:val="007B552D"/>
    <w:rsid w:val="007B5786"/>
    <w:rsid w:val="007B6EC6"/>
    <w:rsid w:val="007B782E"/>
    <w:rsid w:val="007C03D8"/>
    <w:rsid w:val="007C0FB2"/>
    <w:rsid w:val="007C10E4"/>
    <w:rsid w:val="007C22C9"/>
    <w:rsid w:val="007C2902"/>
    <w:rsid w:val="007C2909"/>
    <w:rsid w:val="007C2A3F"/>
    <w:rsid w:val="007C318F"/>
    <w:rsid w:val="007C35A5"/>
    <w:rsid w:val="007C3729"/>
    <w:rsid w:val="007C3C6C"/>
    <w:rsid w:val="007C5497"/>
    <w:rsid w:val="007C5CC0"/>
    <w:rsid w:val="007C6645"/>
    <w:rsid w:val="007C6A90"/>
    <w:rsid w:val="007C6B19"/>
    <w:rsid w:val="007C719A"/>
    <w:rsid w:val="007C7B3F"/>
    <w:rsid w:val="007D0AAF"/>
    <w:rsid w:val="007D1DF2"/>
    <w:rsid w:val="007D321B"/>
    <w:rsid w:val="007D4397"/>
    <w:rsid w:val="007D5604"/>
    <w:rsid w:val="007D637B"/>
    <w:rsid w:val="007D63C2"/>
    <w:rsid w:val="007D69CB"/>
    <w:rsid w:val="007D7831"/>
    <w:rsid w:val="007D7920"/>
    <w:rsid w:val="007D7AA2"/>
    <w:rsid w:val="007E0BB9"/>
    <w:rsid w:val="007E0F41"/>
    <w:rsid w:val="007E1ED9"/>
    <w:rsid w:val="007E31AC"/>
    <w:rsid w:val="007E47B4"/>
    <w:rsid w:val="007E5A80"/>
    <w:rsid w:val="007E67DE"/>
    <w:rsid w:val="007E69DF"/>
    <w:rsid w:val="007F036E"/>
    <w:rsid w:val="007F106A"/>
    <w:rsid w:val="007F1A18"/>
    <w:rsid w:val="007F1BFE"/>
    <w:rsid w:val="007F1D7A"/>
    <w:rsid w:val="007F2DA3"/>
    <w:rsid w:val="007F31FA"/>
    <w:rsid w:val="007F36A9"/>
    <w:rsid w:val="007F3AFE"/>
    <w:rsid w:val="007F4946"/>
    <w:rsid w:val="007F4E51"/>
    <w:rsid w:val="007F5576"/>
    <w:rsid w:val="007F5AAE"/>
    <w:rsid w:val="007F5B0A"/>
    <w:rsid w:val="007F5C05"/>
    <w:rsid w:val="007F68B6"/>
    <w:rsid w:val="0080008B"/>
    <w:rsid w:val="008009C4"/>
    <w:rsid w:val="00800D50"/>
    <w:rsid w:val="00800FA7"/>
    <w:rsid w:val="008012B6"/>
    <w:rsid w:val="00802C5C"/>
    <w:rsid w:val="00802F59"/>
    <w:rsid w:val="00803422"/>
    <w:rsid w:val="00804046"/>
    <w:rsid w:val="008045AB"/>
    <w:rsid w:val="00804CAF"/>
    <w:rsid w:val="0080537F"/>
    <w:rsid w:val="00805B10"/>
    <w:rsid w:val="00806416"/>
    <w:rsid w:val="008065DF"/>
    <w:rsid w:val="00806BAC"/>
    <w:rsid w:val="00806BDD"/>
    <w:rsid w:val="00806E4C"/>
    <w:rsid w:val="00806FD6"/>
    <w:rsid w:val="008070D5"/>
    <w:rsid w:val="00810DF8"/>
    <w:rsid w:val="00811555"/>
    <w:rsid w:val="00812011"/>
    <w:rsid w:val="008122B7"/>
    <w:rsid w:val="008122D0"/>
    <w:rsid w:val="00813AF1"/>
    <w:rsid w:val="00814713"/>
    <w:rsid w:val="00814AB7"/>
    <w:rsid w:val="008152F3"/>
    <w:rsid w:val="008154FB"/>
    <w:rsid w:val="00815EEF"/>
    <w:rsid w:val="00816741"/>
    <w:rsid w:val="00816CB6"/>
    <w:rsid w:val="00816FF5"/>
    <w:rsid w:val="008172AC"/>
    <w:rsid w:val="00817521"/>
    <w:rsid w:val="00820677"/>
    <w:rsid w:val="00820D4C"/>
    <w:rsid w:val="00820D83"/>
    <w:rsid w:val="00820EF8"/>
    <w:rsid w:val="008226DE"/>
    <w:rsid w:val="00822A90"/>
    <w:rsid w:val="00822C77"/>
    <w:rsid w:val="00822D84"/>
    <w:rsid w:val="008231B9"/>
    <w:rsid w:val="008231D9"/>
    <w:rsid w:val="008235F7"/>
    <w:rsid w:val="00823E65"/>
    <w:rsid w:val="00823F77"/>
    <w:rsid w:val="00824AC1"/>
    <w:rsid w:val="008268A2"/>
    <w:rsid w:val="00826A5C"/>
    <w:rsid w:val="00827275"/>
    <w:rsid w:val="00827370"/>
    <w:rsid w:val="008278CC"/>
    <w:rsid w:val="0082790D"/>
    <w:rsid w:val="00830748"/>
    <w:rsid w:val="008313A7"/>
    <w:rsid w:val="0083249E"/>
    <w:rsid w:val="0083351B"/>
    <w:rsid w:val="00833562"/>
    <w:rsid w:val="00835BD4"/>
    <w:rsid w:val="00835D9A"/>
    <w:rsid w:val="00835E1E"/>
    <w:rsid w:val="008367FB"/>
    <w:rsid w:val="00840749"/>
    <w:rsid w:val="00841D36"/>
    <w:rsid w:val="00842957"/>
    <w:rsid w:val="00842CD2"/>
    <w:rsid w:val="00842DFF"/>
    <w:rsid w:val="00843565"/>
    <w:rsid w:val="00843A27"/>
    <w:rsid w:val="00843C9B"/>
    <w:rsid w:val="00845170"/>
    <w:rsid w:val="00845414"/>
    <w:rsid w:val="008459EB"/>
    <w:rsid w:val="00845FB8"/>
    <w:rsid w:val="008461FB"/>
    <w:rsid w:val="00850E69"/>
    <w:rsid w:val="008517DE"/>
    <w:rsid w:val="0085220E"/>
    <w:rsid w:val="008524C0"/>
    <w:rsid w:val="008525A7"/>
    <w:rsid w:val="00852D4F"/>
    <w:rsid w:val="008542A2"/>
    <w:rsid w:val="00854834"/>
    <w:rsid w:val="00855279"/>
    <w:rsid w:val="00857391"/>
    <w:rsid w:val="00857AF2"/>
    <w:rsid w:val="00860A56"/>
    <w:rsid w:val="00861EBC"/>
    <w:rsid w:val="00861FC2"/>
    <w:rsid w:val="008625EB"/>
    <w:rsid w:val="00862BA3"/>
    <w:rsid w:val="00862DCB"/>
    <w:rsid w:val="00865135"/>
    <w:rsid w:val="00865142"/>
    <w:rsid w:val="008653CB"/>
    <w:rsid w:val="0086579B"/>
    <w:rsid w:val="0086584E"/>
    <w:rsid w:val="008660E6"/>
    <w:rsid w:val="00866282"/>
    <w:rsid w:val="00866B3B"/>
    <w:rsid w:val="00867094"/>
    <w:rsid w:val="00867358"/>
    <w:rsid w:val="00867926"/>
    <w:rsid w:val="00867B22"/>
    <w:rsid w:val="008701BD"/>
    <w:rsid w:val="008704E4"/>
    <w:rsid w:val="00870985"/>
    <w:rsid w:val="00871DE8"/>
    <w:rsid w:val="0087212C"/>
    <w:rsid w:val="008725A8"/>
    <w:rsid w:val="00873201"/>
    <w:rsid w:val="00873D54"/>
    <w:rsid w:val="00874875"/>
    <w:rsid w:val="00874A12"/>
    <w:rsid w:val="00874F75"/>
    <w:rsid w:val="0087503A"/>
    <w:rsid w:val="0087580C"/>
    <w:rsid w:val="0087653E"/>
    <w:rsid w:val="008768E7"/>
    <w:rsid w:val="00876C66"/>
    <w:rsid w:val="00876E27"/>
    <w:rsid w:val="008779C6"/>
    <w:rsid w:val="008811AB"/>
    <w:rsid w:val="0088140D"/>
    <w:rsid w:val="0088174A"/>
    <w:rsid w:val="008819AE"/>
    <w:rsid w:val="00881DC4"/>
    <w:rsid w:val="00882685"/>
    <w:rsid w:val="008826D7"/>
    <w:rsid w:val="00882D87"/>
    <w:rsid w:val="00883699"/>
    <w:rsid w:val="00883952"/>
    <w:rsid w:val="00883957"/>
    <w:rsid w:val="008850F1"/>
    <w:rsid w:val="008858D6"/>
    <w:rsid w:val="00885BDB"/>
    <w:rsid w:val="008866F7"/>
    <w:rsid w:val="00887A40"/>
    <w:rsid w:val="0089032A"/>
    <w:rsid w:val="008910AC"/>
    <w:rsid w:val="008911AD"/>
    <w:rsid w:val="0089161E"/>
    <w:rsid w:val="008917D9"/>
    <w:rsid w:val="00891D4D"/>
    <w:rsid w:val="00891F35"/>
    <w:rsid w:val="00892B60"/>
    <w:rsid w:val="00892CA0"/>
    <w:rsid w:val="00893A7E"/>
    <w:rsid w:val="00893D45"/>
    <w:rsid w:val="00894850"/>
    <w:rsid w:val="00894DB1"/>
    <w:rsid w:val="0089679E"/>
    <w:rsid w:val="0089785D"/>
    <w:rsid w:val="008A0435"/>
    <w:rsid w:val="008A0526"/>
    <w:rsid w:val="008A0DCC"/>
    <w:rsid w:val="008A12AB"/>
    <w:rsid w:val="008A1FF2"/>
    <w:rsid w:val="008A2493"/>
    <w:rsid w:val="008A263A"/>
    <w:rsid w:val="008A392A"/>
    <w:rsid w:val="008A3E00"/>
    <w:rsid w:val="008A3F48"/>
    <w:rsid w:val="008A4C33"/>
    <w:rsid w:val="008A4FBB"/>
    <w:rsid w:val="008A59E9"/>
    <w:rsid w:val="008A5FD1"/>
    <w:rsid w:val="008A6602"/>
    <w:rsid w:val="008A7434"/>
    <w:rsid w:val="008B0272"/>
    <w:rsid w:val="008B0365"/>
    <w:rsid w:val="008B0897"/>
    <w:rsid w:val="008B09F8"/>
    <w:rsid w:val="008B0E8F"/>
    <w:rsid w:val="008B176F"/>
    <w:rsid w:val="008B1F80"/>
    <w:rsid w:val="008B40F4"/>
    <w:rsid w:val="008B4D80"/>
    <w:rsid w:val="008B5F25"/>
    <w:rsid w:val="008B6A02"/>
    <w:rsid w:val="008B6C77"/>
    <w:rsid w:val="008B6E49"/>
    <w:rsid w:val="008B7605"/>
    <w:rsid w:val="008B79B2"/>
    <w:rsid w:val="008B7A00"/>
    <w:rsid w:val="008B7B69"/>
    <w:rsid w:val="008C0D0D"/>
    <w:rsid w:val="008C1CA6"/>
    <w:rsid w:val="008C1DBE"/>
    <w:rsid w:val="008C1F5C"/>
    <w:rsid w:val="008C2596"/>
    <w:rsid w:val="008C2A7F"/>
    <w:rsid w:val="008C2DF6"/>
    <w:rsid w:val="008C40AA"/>
    <w:rsid w:val="008C48C1"/>
    <w:rsid w:val="008C5253"/>
    <w:rsid w:val="008C6135"/>
    <w:rsid w:val="008C65C9"/>
    <w:rsid w:val="008C67E6"/>
    <w:rsid w:val="008C6A37"/>
    <w:rsid w:val="008C7205"/>
    <w:rsid w:val="008C77C3"/>
    <w:rsid w:val="008C7EE3"/>
    <w:rsid w:val="008D07EE"/>
    <w:rsid w:val="008D0ADA"/>
    <w:rsid w:val="008D0E96"/>
    <w:rsid w:val="008D1791"/>
    <w:rsid w:val="008D2A86"/>
    <w:rsid w:val="008D33E2"/>
    <w:rsid w:val="008D366D"/>
    <w:rsid w:val="008D39B2"/>
    <w:rsid w:val="008D3EEF"/>
    <w:rsid w:val="008D4283"/>
    <w:rsid w:val="008D4C94"/>
    <w:rsid w:val="008D4F16"/>
    <w:rsid w:val="008D5562"/>
    <w:rsid w:val="008D683D"/>
    <w:rsid w:val="008D688C"/>
    <w:rsid w:val="008E0327"/>
    <w:rsid w:val="008E044E"/>
    <w:rsid w:val="008E0489"/>
    <w:rsid w:val="008E13CB"/>
    <w:rsid w:val="008E14F5"/>
    <w:rsid w:val="008E1752"/>
    <w:rsid w:val="008E1FE8"/>
    <w:rsid w:val="008E3122"/>
    <w:rsid w:val="008E343E"/>
    <w:rsid w:val="008E447E"/>
    <w:rsid w:val="008E495D"/>
    <w:rsid w:val="008E4A3B"/>
    <w:rsid w:val="008E4DC5"/>
    <w:rsid w:val="008E4E49"/>
    <w:rsid w:val="008E5049"/>
    <w:rsid w:val="008E52CB"/>
    <w:rsid w:val="008E59F6"/>
    <w:rsid w:val="008E5BF5"/>
    <w:rsid w:val="008E6B10"/>
    <w:rsid w:val="008E7CC9"/>
    <w:rsid w:val="008F03BC"/>
    <w:rsid w:val="008F0533"/>
    <w:rsid w:val="008F0659"/>
    <w:rsid w:val="008F07EB"/>
    <w:rsid w:val="008F0A16"/>
    <w:rsid w:val="008F0FF8"/>
    <w:rsid w:val="008F1332"/>
    <w:rsid w:val="008F1957"/>
    <w:rsid w:val="008F1AD2"/>
    <w:rsid w:val="008F3D7A"/>
    <w:rsid w:val="008F449C"/>
    <w:rsid w:val="008F4635"/>
    <w:rsid w:val="008F544C"/>
    <w:rsid w:val="008F568F"/>
    <w:rsid w:val="008F5A29"/>
    <w:rsid w:val="008F6443"/>
    <w:rsid w:val="008F6584"/>
    <w:rsid w:val="008F69B2"/>
    <w:rsid w:val="008F6DEB"/>
    <w:rsid w:val="008F7357"/>
    <w:rsid w:val="008F7427"/>
    <w:rsid w:val="008F788F"/>
    <w:rsid w:val="009005F0"/>
    <w:rsid w:val="0090078B"/>
    <w:rsid w:val="00900BA1"/>
    <w:rsid w:val="00900C7D"/>
    <w:rsid w:val="00900CFD"/>
    <w:rsid w:val="00901023"/>
    <w:rsid w:val="009015EB"/>
    <w:rsid w:val="00901D6E"/>
    <w:rsid w:val="00902192"/>
    <w:rsid w:val="009025D0"/>
    <w:rsid w:val="00902F17"/>
    <w:rsid w:val="00903187"/>
    <w:rsid w:val="00903259"/>
    <w:rsid w:val="009039A3"/>
    <w:rsid w:val="00903D77"/>
    <w:rsid w:val="00903F00"/>
    <w:rsid w:val="00904491"/>
    <w:rsid w:val="009048AB"/>
    <w:rsid w:val="00905806"/>
    <w:rsid w:val="00905A5C"/>
    <w:rsid w:val="00905E24"/>
    <w:rsid w:val="00906F63"/>
    <w:rsid w:val="00907C8B"/>
    <w:rsid w:val="00910739"/>
    <w:rsid w:val="009113B5"/>
    <w:rsid w:val="009119FB"/>
    <w:rsid w:val="00911DEA"/>
    <w:rsid w:val="0091219B"/>
    <w:rsid w:val="0091236A"/>
    <w:rsid w:val="00913139"/>
    <w:rsid w:val="009135BD"/>
    <w:rsid w:val="00913FA1"/>
    <w:rsid w:val="00914353"/>
    <w:rsid w:val="00914B2F"/>
    <w:rsid w:val="00915B0C"/>
    <w:rsid w:val="00915B46"/>
    <w:rsid w:val="009160F3"/>
    <w:rsid w:val="0091681D"/>
    <w:rsid w:val="0091698F"/>
    <w:rsid w:val="00917E26"/>
    <w:rsid w:val="00917E61"/>
    <w:rsid w:val="00917F8F"/>
    <w:rsid w:val="0092000E"/>
    <w:rsid w:val="00920D5A"/>
    <w:rsid w:val="00920FE7"/>
    <w:rsid w:val="00921854"/>
    <w:rsid w:val="009219D0"/>
    <w:rsid w:val="00921FDF"/>
    <w:rsid w:val="00923030"/>
    <w:rsid w:val="00923422"/>
    <w:rsid w:val="009239D1"/>
    <w:rsid w:val="00925829"/>
    <w:rsid w:val="009261D7"/>
    <w:rsid w:val="0092626A"/>
    <w:rsid w:val="009271C9"/>
    <w:rsid w:val="00927247"/>
    <w:rsid w:val="0092773E"/>
    <w:rsid w:val="00927BBF"/>
    <w:rsid w:val="009302C5"/>
    <w:rsid w:val="00930589"/>
    <w:rsid w:val="00930DE0"/>
    <w:rsid w:val="00931260"/>
    <w:rsid w:val="009319B0"/>
    <w:rsid w:val="00931A5B"/>
    <w:rsid w:val="0093229A"/>
    <w:rsid w:val="00932954"/>
    <w:rsid w:val="00932FBB"/>
    <w:rsid w:val="009332DD"/>
    <w:rsid w:val="009338BD"/>
    <w:rsid w:val="0093432B"/>
    <w:rsid w:val="00935220"/>
    <w:rsid w:val="00935250"/>
    <w:rsid w:val="00935327"/>
    <w:rsid w:val="009354D1"/>
    <w:rsid w:val="009362C1"/>
    <w:rsid w:val="0094127C"/>
    <w:rsid w:val="009414F3"/>
    <w:rsid w:val="00941619"/>
    <w:rsid w:val="00942623"/>
    <w:rsid w:val="009437C2"/>
    <w:rsid w:val="00944045"/>
    <w:rsid w:val="00944384"/>
    <w:rsid w:val="00944B0F"/>
    <w:rsid w:val="00944E5D"/>
    <w:rsid w:val="00945195"/>
    <w:rsid w:val="0094523C"/>
    <w:rsid w:val="009452E2"/>
    <w:rsid w:val="00945364"/>
    <w:rsid w:val="00946000"/>
    <w:rsid w:val="00946127"/>
    <w:rsid w:val="0094655D"/>
    <w:rsid w:val="00946745"/>
    <w:rsid w:val="009525D6"/>
    <w:rsid w:val="00952676"/>
    <w:rsid w:val="0095302F"/>
    <w:rsid w:val="00954EAF"/>
    <w:rsid w:val="0095591D"/>
    <w:rsid w:val="009564F9"/>
    <w:rsid w:val="00956825"/>
    <w:rsid w:val="00956A7C"/>
    <w:rsid w:val="00956E9C"/>
    <w:rsid w:val="00957358"/>
    <w:rsid w:val="00957455"/>
    <w:rsid w:val="009576F0"/>
    <w:rsid w:val="00957D6A"/>
    <w:rsid w:val="00957FB3"/>
    <w:rsid w:val="009601BB"/>
    <w:rsid w:val="0096089B"/>
    <w:rsid w:val="009618C5"/>
    <w:rsid w:val="009618D5"/>
    <w:rsid w:val="00962314"/>
    <w:rsid w:val="009644E6"/>
    <w:rsid w:val="00966939"/>
    <w:rsid w:val="00966E4E"/>
    <w:rsid w:val="00966F22"/>
    <w:rsid w:val="0096706C"/>
    <w:rsid w:val="009674E2"/>
    <w:rsid w:val="00967774"/>
    <w:rsid w:val="00967896"/>
    <w:rsid w:val="00967C69"/>
    <w:rsid w:val="009705B5"/>
    <w:rsid w:val="009707E3"/>
    <w:rsid w:val="00972490"/>
    <w:rsid w:val="009725BB"/>
    <w:rsid w:val="00974610"/>
    <w:rsid w:val="00976521"/>
    <w:rsid w:val="0097667C"/>
    <w:rsid w:val="00976BA9"/>
    <w:rsid w:val="00977656"/>
    <w:rsid w:val="00980449"/>
    <w:rsid w:val="00980A53"/>
    <w:rsid w:val="00981098"/>
    <w:rsid w:val="00981134"/>
    <w:rsid w:val="00981A4B"/>
    <w:rsid w:val="00981BAA"/>
    <w:rsid w:val="009825A5"/>
    <w:rsid w:val="009832F1"/>
    <w:rsid w:val="009838CC"/>
    <w:rsid w:val="00984CC5"/>
    <w:rsid w:val="00985738"/>
    <w:rsid w:val="00985A84"/>
    <w:rsid w:val="00985AD7"/>
    <w:rsid w:val="00985E86"/>
    <w:rsid w:val="0098657C"/>
    <w:rsid w:val="00986FAE"/>
    <w:rsid w:val="00987D60"/>
    <w:rsid w:val="009904F8"/>
    <w:rsid w:val="00991134"/>
    <w:rsid w:val="00991B1E"/>
    <w:rsid w:val="009922BF"/>
    <w:rsid w:val="00993970"/>
    <w:rsid w:val="00995258"/>
    <w:rsid w:val="009953FE"/>
    <w:rsid w:val="00995614"/>
    <w:rsid w:val="00995A1F"/>
    <w:rsid w:val="00995BBA"/>
    <w:rsid w:val="00995EC5"/>
    <w:rsid w:val="00995FCA"/>
    <w:rsid w:val="00995FDC"/>
    <w:rsid w:val="00996756"/>
    <w:rsid w:val="009978FD"/>
    <w:rsid w:val="00997E28"/>
    <w:rsid w:val="009A0060"/>
    <w:rsid w:val="009A0221"/>
    <w:rsid w:val="009A0549"/>
    <w:rsid w:val="009A1233"/>
    <w:rsid w:val="009A154D"/>
    <w:rsid w:val="009A1E10"/>
    <w:rsid w:val="009A1F5A"/>
    <w:rsid w:val="009A238C"/>
    <w:rsid w:val="009A2B00"/>
    <w:rsid w:val="009A2C56"/>
    <w:rsid w:val="009A3E7A"/>
    <w:rsid w:val="009A41DC"/>
    <w:rsid w:val="009A5E81"/>
    <w:rsid w:val="009A645A"/>
    <w:rsid w:val="009B04CA"/>
    <w:rsid w:val="009B092C"/>
    <w:rsid w:val="009B0A6B"/>
    <w:rsid w:val="009B0DFD"/>
    <w:rsid w:val="009B1323"/>
    <w:rsid w:val="009B25C4"/>
    <w:rsid w:val="009B2E0F"/>
    <w:rsid w:val="009B2E4A"/>
    <w:rsid w:val="009B33E8"/>
    <w:rsid w:val="009B3614"/>
    <w:rsid w:val="009B3AB8"/>
    <w:rsid w:val="009B3B1C"/>
    <w:rsid w:val="009B42E8"/>
    <w:rsid w:val="009B4530"/>
    <w:rsid w:val="009B475B"/>
    <w:rsid w:val="009B4BB2"/>
    <w:rsid w:val="009B5696"/>
    <w:rsid w:val="009B5AC0"/>
    <w:rsid w:val="009B5B04"/>
    <w:rsid w:val="009B7B4A"/>
    <w:rsid w:val="009B7D95"/>
    <w:rsid w:val="009C08DC"/>
    <w:rsid w:val="009C0C35"/>
    <w:rsid w:val="009C18A3"/>
    <w:rsid w:val="009C18F2"/>
    <w:rsid w:val="009C2DE8"/>
    <w:rsid w:val="009C39A7"/>
    <w:rsid w:val="009C40DA"/>
    <w:rsid w:val="009C4E0A"/>
    <w:rsid w:val="009C61A9"/>
    <w:rsid w:val="009C6BFF"/>
    <w:rsid w:val="009C6C2E"/>
    <w:rsid w:val="009C7000"/>
    <w:rsid w:val="009C79A7"/>
    <w:rsid w:val="009D057E"/>
    <w:rsid w:val="009D1353"/>
    <w:rsid w:val="009D17CB"/>
    <w:rsid w:val="009D1F69"/>
    <w:rsid w:val="009D27BA"/>
    <w:rsid w:val="009D2CA3"/>
    <w:rsid w:val="009D2F95"/>
    <w:rsid w:val="009D327A"/>
    <w:rsid w:val="009D3B55"/>
    <w:rsid w:val="009D3D04"/>
    <w:rsid w:val="009D426E"/>
    <w:rsid w:val="009D517F"/>
    <w:rsid w:val="009D53F2"/>
    <w:rsid w:val="009D586D"/>
    <w:rsid w:val="009D6518"/>
    <w:rsid w:val="009D698F"/>
    <w:rsid w:val="009D6B0D"/>
    <w:rsid w:val="009D7144"/>
    <w:rsid w:val="009D78A6"/>
    <w:rsid w:val="009D7C90"/>
    <w:rsid w:val="009D7CAE"/>
    <w:rsid w:val="009D7FAF"/>
    <w:rsid w:val="009E01EE"/>
    <w:rsid w:val="009E023D"/>
    <w:rsid w:val="009E0D48"/>
    <w:rsid w:val="009E0F16"/>
    <w:rsid w:val="009E21E6"/>
    <w:rsid w:val="009E3391"/>
    <w:rsid w:val="009E418F"/>
    <w:rsid w:val="009E4281"/>
    <w:rsid w:val="009E47C4"/>
    <w:rsid w:val="009E4D07"/>
    <w:rsid w:val="009E502E"/>
    <w:rsid w:val="009E66FC"/>
    <w:rsid w:val="009E673F"/>
    <w:rsid w:val="009E715C"/>
    <w:rsid w:val="009F0307"/>
    <w:rsid w:val="009F0796"/>
    <w:rsid w:val="009F0A1E"/>
    <w:rsid w:val="009F21CF"/>
    <w:rsid w:val="009F2AE9"/>
    <w:rsid w:val="009F3D19"/>
    <w:rsid w:val="009F445E"/>
    <w:rsid w:val="009F4473"/>
    <w:rsid w:val="009F4B01"/>
    <w:rsid w:val="009F5226"/>
    <w:rsid w:val="009F60DF"/>
    <w:rsid w:val="009F61EC"/>
    <w:rsid w:val="009F6A06"/>
    <w:rsid w:val="009F6C34"/>
    <w:rsid w:val="009F73C8"/>
    <w:rsid w:val="009F74BB"/>
    <w:rsid w:val="009F74D9"/>
    <w:rsid w:val="009F77E5"/>
    <w:rsid w:val="00A017B3"/>
    <w:rsid w:val="00A01854"/>
    <w:rsid w:val="00A027BB"/>
    <w:rsid w:val="00A02887"/>
    <w:rsid w:val="00A02A93"/>
    <w:rsid w:val="00A02EB0"/>
    <w:rsid w:val="00A03079"/>
    <w:rsid w:val="00A032A1"/>
    <w:rsid w:val="00A037D3"/>
    <w:rsid w:val="00A039A2"/>
    <w:rsid w:val="00A04B53"/>
    <w:rsid w:val="00A05330"/>
    <w:rsid w:val="00A055C1"/>
    <w:rsid w:val="00A05D95"/>
    <w:rsid w:val="00A0641B"/>
    <w:rsid w:val="00A10F8F"/>
    <w:rsid w:val="00A115E5"/>
    <w:rsid w:val="00A1236A"/>
    <w:rsid w:val="00A129A6"/>
    <w:rsid w:val="00A130A7"/>
    <w:rsid w:val="00A133A4"/>
    <w:rsid w:val="00A13ED7"/>
    <w:rsid w:val="00A144FE"/>
    <w:rsid w:val="00A1485B"/>
    <w:rsid w:val="00A157A6"/>
    <w:rsid w:val="00A15846"/>
    <w:rsid w:val="00A15B88"/>
    <w:rsid w:val="00A1611A"/>
    <w:rsid w:val="00A1617A"/>
    <w:rsid w:val="00A1652A"/>
    <w:rsid w:val="00A166F0"/>
    <w:rsid w:val="00A1767E"/>
    <w:rsid w:val="00A176A2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E04"/>
    <w:rsid w:val="00A24D0F"/>
    <w:rsid w:val="00A24D82"/>
    <w:rsid w:val="00A25300"/>
    <w:rsid w:val="00A254C0"/>
    <w:rsid w:val="00A255EC"/>
    <w:rsid w:val="00A263D5"/>
    <w:rsid w:val="00A26595"/>
    <w:rsid w:val="00A26710"/>
    <w:rsid w:val="00A27250"/>
    <w:rsid w:val="00A27699"/>
    <w:rsid w:val="00A278C4"/>
    <w:rsid w:val="00A2797E"/>
    <w:rsid w:val="00A3006E"/>
    <w:rsid w:val="00A309B9"/>
    <w:rsid w:val="00A311CA"/>
    <w:rsid w:val="00A31221"/>
    <w:rsid w:val="00A32321"/>
    <w:rsid w:val="00A32546"/>
    <w:rsid w:val="00A34460"/>
    <w:rsid w:val="00A34906"/>
    <w:rsid w:val="00A34F71"/>
    <w:rsid w:val="00A35B4A"/>
    <w:rsid w:val="00A35DAA"/>
    <w:rsid w:val="00A365A0"/>
    <w:rsid w:val="00A367EF"/>
    <w:rsid w:val="00A36D8C"/>
    <w:rsid w:val="00A40DDC"/>
    <w:rsid w:val="00A41AA3"/>
    <w:rsid w:val="00A41D01"/>
    <w:rsid w:val="00A4217E"/>
    <w:rsid w:val="00A4286E"/>
    <w:rsid w:val="00A42B63"/>
    <w:rsid w:val="00A42D3A"/>
    <w:rsid w:val="00A42DAC"/>
    <w:rsid w:val="00A4330D"/>
    <w:rsid w:val="00A434A3"/>
    <w:rsid w:val="00A43DBC"/>
    <w:rsid w:val="00A4436E"/>
    <w:rsid w:val="00A44688"/>
    <w:rsid w:val="00A44CDE"/>
    <w:rsid w:val="00A45FF2"/>
    <w:rsid w:val="00A5189E"/>
    <w:rsid w:val="00A53A4C"/>
    <w:rsid w:val="00A53BF6"/>
    <w:rsid w:val="00A53FEF"/>
    <w:rsid w:val="00A54144"/>
    <w:rsid w:val="00A55020"/>
    <w:rsid w:val="00A55398"/>
    <w:rsid w:val="00A55845"/>
    <w:rsid w:val="00A56FCE"/>
    <w:rsid w:val="00A57739"/>
    <w:rsid w:val="00A601AD"/>
    <w:rsid w:val="00A601D4"/>
    <w:rsid w:val="00A6154C"/>
    <w:rsid w:val="00A61828"/>
    <w:rsid w:val="00A62328"/>
    <w:rsid w:val="00A6242B"/>
    <w:rsid w:val="00A62857"/>
    <w:rsid w:val="00A63857"/>
    <w:rsid w:val="00A63A06"/>
    <w:rsid w:val="00A64363"/>
    <w:rsid w:val="00A652FF"/>
    <w:rsid w:val="00A66227"/>
    <w:rsid w:val="00A6629A"/>
    <w:rsid w:val="00A6694B"/>
    <w:rsid w:val="00A67FDC"/>
    <w:rsid w:val="00A70793"/>
    <w:rsid w:val="00A709E3"/>
    <w:rsid w:val="00A70FFE"/>
    <w:rsid w:val="00A725B6"/>
    <w:rsid w:val="00A72747"/>
    <w:rsid w:val="00A73474"/>
    <w:rsid w:val="00A73E5C"/>
    <w:rsid w:val="00A75194"/>
    <w:rsid w:val="00A75238"/>
    <w:rsid w:val="00A75BB6"/>
    <w:rsid w:val="00A762D5"/>
    <w:rsid w:val="00A7646E"/>
    <w:rsid w:val="00A7679F"/>
    <w:rsid w:val="00A77263"/>
    <w:rsid w:val="00A7749F"/>
    <w:rsid w:val="00A806B8"/>
    <w:rsid w:val="00A812B4"/>
    <w:rsid w:val="00A81815"/>
    <w:rsid w:val="00A83C59"/>
    <w:rsid w:val="00A868F6"/>
    <w:rsid w:val="00A875BB"/>
    <w:rsid w:val="00A87D3A"/>
    <w:rsid w:val="00A9061E"/>
    <w:rsid w:val="00A90D3A"/>
    <w:rsid w:val="00A92121"/>
    <w:rsid w:val="00A92275"/>
    <w:rsid w:val="00A93C8E"/>
    <w:rsid w:val="00A942AC"/>
    <w:rsid w:val="00A942D1"/>
    <w:rsid w:val="00A95F2B"/>
    <w:rsid w:val="00A966B4"/>
    <w:rsid w:val="00A967F7"/>
    <w:rsid w:val="00A977AD"/>
    <w:rsid w:val="00A9783A"/>
    <w:rsid w:val="00A97CFD"/>
    <w:rsid w:val="00AA0764"/>
    <w:rsid w:val="00AA20EB"/>
    <w:rsid w:val="00AA2124"/>
    <w:rsid w:val="00AA2887"/>
    <w:rsid w:val="00AA2EF6"/>
    <w:rsid w:val="00AA2F87"/>
    <w:rsid w:val="00AA3672"/>
    <w:rsid w:val="00AA3A9E"/>
    <w:rsid w:val="00AA466C"/>
    <w:rsid w:val="00AA5767"/>
    <w:rsid w:val="00AA5ABF"/>
    <w:rsid w:val="00AA6BB2"/>
    <w:rsid w:val="00AA6FBD"/>
    <w:rsid w:val="00AA7310"/>
    <w:rsid w:val="00AA75A0"/>
    <w:rsid w:val="00AA7D76"/>
    <w:rsid w:val="00AB041D"/>
    <w:rsid w:val="00AB08D6"/>
    <w:rsid w:val="00AB0CB8"/>
    <w:rsid w:val="00AB0D8C"/>
    <w:rsid w:val="00AB1ACF"/>
    <w:rsid w:val="00AB1DE7"/>
    <w:rsid w:val="00AB1FFB"/>
    <w:rsid w:val="00AB2013"/>
    <w:rsid w:val="00AB241F"/>
    <w:rsid w:val="00AB3DD4"/>
    <w:rsid w:val="00AB421E"/>
    <w:rsid w:val="00AB59AF"/>
    <w:rsid w:val="00AB5E93"/>
    <w:rsid w:val="00AB6BEE"/>
    <w:rsid w:val="00AB6CEB"/>
    <w:rsid w:val="00AB6EF7"/>
    <w:rsid w:val="00AB76CB"/>
    <w:rsid w:val="00AB7913"/>
    <w:rsid w:val="00AC09FD"/>
    <w:rsid w:val="00AC0EEB"/>
    <w:rsid w:val="00AC13C0"/>
    <w:rsid w:val="00AC1576"/>
    <w:rsid w:val="00AC2FC0"/>
    <w:rsid w:val="00AC309E"/>
    <w:rsid w:val="00AC384F"/>
    <w:rsid w:val="00AC4BC9"/>
    <w:rsid w:val="00AC4DE1"/>
    <w:rsid w:val="00AC6E16"/>
    <w:rsid w:val="00AC7126"/>
    <w:rsid w:val="00AC714C"/>
    <w:rsid w:val="00AD0E5F"/>
    <w:rsid w:val="00AD1ADB"/>
    <w:rsid w:val="00AD2333"/>
    <w:rsid w:val="00AD2356"/>
    <w:rsid w:val="00AD2484"/>
    <w:rsid w:val="00AD26DC"/>
    <w:rsid w:val="00AD28EC"/>
    <w:rsid w:val="00AD291C"/>
    <w:rsid w:val="00AD3138"/>
    <w:rsid w:val="00AD3290"/>
    <w:rsid w:val="00AD3D99"/>
    <w:rsid w:val="00AD48F8"/>
    <w:rsid w:val="00AD4F26"/>
    <w:rsid w:val="00AD5A96"/>
    <w:rsid w:val="00AD5F54"/>
    <w:rsid w:val="00AD68E3"/>
    <w:rsid w:val="00AD78C0"/>
    <w:rsid w:val="00AE02B2"/>
    <w:rsid w:val="00AE1206"/>
    <w:rsid w:val="00AE1A39"/>
    <w:rsid w:val="00AE1BEB"/>
    <w:rsid w:val="00AE27F6"/>
    <w:rsid w:val="00AE289A"/>
    <w:rsid w:val="00AE28E5"/>
    <w:rsid w:val="00AE2D50"/>
    <w:rsid w:val="00AE31E4"/>
    <w:rsid w:val="00AE3699"/>
    <w:rsid w:val="00AE48D1"/>
    <w:rsid w:val="00AE4E21"/>
    <w:rsid w:val="00AE52D1"/>
    <w:rsid w:val="00AE5479"/>
    <w:rsid w:val="00AE5485"/>
    <w:rsid w:val="00AE5720"/>
    <w:rsid w:val="00AE636C"/>
    <w:rsid w:val="00AE64F3"/>
    <w:rsid w:val="00AE6DEC"/>
    <w:rsid w:val="00AE7785"/>
    <w:rsid w:val="00AF0584"/>
    <w:rsid w:val="00AF068C"/>
    <w:rsid w:val="00AF1418"/>
    <w:rsid w:val="00AF1555"/>
    <w:rsid w:val="00AF2208"/>
    <w:rsid w:val="00AF22F1"/>
    <w:rsid w:val="00AF2742"/>
    <w:rsid w:val="00AF2943"/>
    <w:rsid w:val="00AF31E9"/>
    <w:rsid w:val="00AF3D02"/>
    <w:rsid w:val="00AF3DB6"/>
    <w:rsid w:val="00AF453B"/>
    <w:rsid w:val="00AF4740"/>
    <w:rsid w:val="00AF50A6"/>
    <w:rsid w:val="00AF55E9"/>
    <w:rsid w:val="00AF5F29"/>
    <w:rsid w:val="00B00682"/>
    <w:rsid w:val="00B00A45"/>
    <w:rsid w:val="00B014AE"/>
    <w:rsid w:val="00B0181B"/>
    <w:rsid w:val="00B01F68"/>
    <w:rsid w:val="00B04076"/>
    <w:rsid w:val="00B047A6"/>
    <w:rsid w:val="00B049DB"/>
    <w:rsid w:val="00B04B04"/>
    <w:rsid w:val="00B04D6C"/>
    <w:rsid w:val="00B05826"/>
    <w:rsid w:val="00B059BE"/>
    <w:rsid w:val="00B067FE"/>
    <w:rsid w:val="00B06A7C"/>
    <w:rsid w:val="00B06A94"/>
    <w:rsid w:val="00B077C5"/>
    <w:rsid w:val="00B07CFE"/>
    <w:rsid w:val="00B100AF"/>
    <w:rsid w:val="00B10E8F"/>
    <w:rsid w:val="00B10EF6"/>
    <w:rsid w:val="00B11AAB"/>
    <w:rsid w:val="00B11F4E"/>
    <w:rsid w:val="00B121A1"/>
    <w:rsid w:val="00B12576"/>
    <w:rsid w:val="00B12BC3"/>
    <w:rsid w:val="00B136E8"/>
    <w:rsid w:val="00B13822"/>
    <w:rsid w:val="00B142DF"/>
    <w:rsid w:val="00B147B4"/>
    <w:rsid w:val="00B14903"/>
    <w:rsid w:val="00B15482"/>
    <w:rsid w:val="00B1564C"/>
    <w:rsid w:val="00B16794"/>
    <w:rsid w:val="00B16A83"/>
    <w:rsid w:val="00B17EE4"/>
    <w:rsid w:val="00B202FD"/>
    <w:rsid w:val="00B20F74"/>
    <w:rsid w:val="00B21813"/>
    <w:rsid w:val="00B218FA"/>
    <w:rsid w:val="00B21BF1"/>
    <w:rsid w:val="00B222A8"/>
    <w:rsid w:val="00B225C5"/>
    <w:rsid w:val="00B229CC"/>
    <w:rsid w:val="00B239E6"/>
    <w:rsid w:val="00B2408A"/>
    <w:rsid w:val="00B245FA"/>
    <w:rsid w:val="00B24675"/>
    <w:rsid w:val="00B24F6C"/>
    <w:rsid w:val="00B2591B"/>
    <w:rsid w:val="00B26D92"/>
    <w:rsid w:val="00B26F21"/>
    <w:rsid w:val="00B27B82"/>
    <w:rsid w:val="00B3058A"/>
    <w:rsid w:val="00B3068E"/>
    <w:rsid w:val="00B3119F"/>
    <w:rsid w:val="00B31568"/>
    <w:rsid w:val="00B31953"/>
    <w:rsid w:val="00B32035"/>
    <w:rsid w:val="00B330B5"/>
    <w:rsid w:val="00B3486F"/>
    <w:rsid w:val="00B34A5D"/>
    <w:rsid w:val="00B34E83"/>
    <w:rsid w:val="00B35CD7"/>
    <w:rsid w:val="00B36210"/>
    <w:rsid w:val="00B36558"/>
    <w:rsid w:val="00B36A8C"/>
    <w:rsid w:val="00B36B8D"/>
    <w:rsid w:val="00B37433"/>
    <w:rsid w:val="00B40015"/>
    <w:rsid w:val="00B4086E"/>
    <w:rsid w:val="00B40F5A"/>
    <w:rsid w:val="00B4108F"/>
    <w:rsid w:val="00B414F1"/>
    <w:rsid w:val="00B4175E"/>
    <w:rsid w:val="00B41F42"/>
    <w:rsid w:val="00B4248E"/>
    <w:rsid w:val="00B43443"/>
    <w:rsid w:val="00B437C1"/>
    <w:rsid w:val="00B4380C"/>
    <w:rsid w:val="00B439F6"/>
    <w:rsid w:val="00B44A8A"/>
    <w:rsid w:val="00B44DD5"/>
    <w:rsid w:val="00B44E1E"/>
    <w:rsid w:val="00B451F3"/>
    <w:rsid w:val="00B46472"/>
    <w:rsid w:val="00B47CE6"/>
    <w:rsid w:val="00B47D98"/>
    <w:rsid w:val="00B50B99"/>
    <w:rsid w:val="00B5195B"/>
    <w:rsid w:val="00B51993"/>
    <w:rsid w:val="00B52828"/>
    <w:rsid w:val="00B528AC"/>
    <w:rsid w:val="00B529F2"/>
    <w:rsid w:val="00B52ED1"/>
    <w:rsid w:val="00B54A72"/>
    <w:rsid w:val="00B56295"/>
    <w:rsid w:val="00B60ADB"/>
    <w:rsid w:val="00B60B2F"/>
    <w:rsid w:val="00B618FE"/>
    <w:rsid w:val="00B6289D"/>
    <w:rsid w:val="00B628A2"/>
    <w:rsid w:val="00B63B53"/>
    <w:rsid w:val="00B64A7D"/>
    <w:rsid w:val="00B650EB"/>
    <w:rsid w:val="00B662D1"/>
    <w:rsid w:val="00B668D8"/>
    <w:rsid w:val="00B66AF9"/>
    <w:rsid w:val="00B672A5"/>
    <w:rsid w:val="00B67B47"/>
    <w:rsid w:val="00B67BA4"/>
    <w:rsid w:val="00B7037C"/>
    <w:rsid w:val="00B706B0"/>
    <w:rsid w:val="00B72217"/>
    <w:rsid w:val="00B72902"/>
    <w:rsid w:val="00B72C52"/>
    <w:rsid w:val="00B72F8D"/>
    <w:rsid w:val="00B734D6"/>
    <w:rsid w:val="00B738F8"/>
    <w:rsid w:val="00B73CD3"/>
    <w:rsid w:val="00B7404F"/>
    <w:rsid w:val="00B74860"/>
    <w:rsid w:val="00B75B99"/>
    <w:rsid w:val="00B75DBB"/>
    <w:rsid w:val="00B75EF8"/>
    <w:rsid w:val="00B76462"/>
    <w:rsid w:val="00B7732D"/>
    <w:rsid w:val="00B80F69"/>
    <w:rsid w:val="00B81711"/>
    <w:rsid w:val="00B81DF5"/>
    <w:rsid w:val="00B8263C"/>
    <w:rsid w:val="00B83B55"/>
    <w:rsid w:val="00B83D6A"/>
    <w:rsid w:val="00B8428B"/>
    <w:rsid w:val="00B84C58"/>
    <w:rsid w:val="00B84C63"/>
    <w:rsid w:val="00B84E23"/>
    <w:rsid w:val="00B84EAB"/>
    <w:rsid w:val="00B854C1"/>
    <w:rsid w:val="00B85513"/>
    <w:rsid w:val="00B85B06"/>
    <w:rsid w:val="00B85C18"/>
    <w:rsid w:val="00B85DAA"/>
    <w:rsid w:val="00B86127"/>
    <w:rsid w:val="00B87A64"/>
    <w:rsid w:val="00B87D7A"/>
    <w:rsid w:val="00B87F01"/>
    <w:rsid w:val="00B90518"/>
    <w:rsid w:val="00B90EDF"/>
    <w:rsid w:val="00B91A34"/>
    <w:rsid w:val="00B92467"/>
    <w:rsid w:val="00B926D3"/>
    <w:rsid w:val="00B92989"/>
    <w:rsid w:val="00B936A2"/>
    <w:rsid w:val="00B937FD"/>
    <w:rsid w:val="00B942DE"/>
    <w:rsid w:val="00B9526B"/>
    <w:rsid w:val="00B95377"/>
    <w:rsid w:val="00B96417"/>
    <w:rsid w:val="00B96519"/>
    <w:rsid w:val="00B96AEB"/>
    <w:rsid w:val="00B96AEE"/>
    <w:rsid w:val="00B978C2"/>
    <w:rsid w:val="00BA070E"/>
    <w:rsid w:val="00BA0A92"/>
    <w:rsid w:val="00BA0E97"/>
    <w:rsid w:val="00BA1493"/>
    <w:rsid w:val="00BA2883"/>
    <w:rsid w:val="00BA2F2C"/>
    <w:rsid w:val="00BA320C"/>
    <w:rsid w:val="00BA37AB"/>
    <w:rsid w:val="00BA38E0"/>
    <w:rsid w:val="00BA3D98"/>
    <w:rsid w:val="00BA4820"/>
    <w:rsid w:val="00BA4847"/>
    <w:rsid w:val="00BA4E9F"/>
    <w:rsid w:val="00BA649B"/>
    <w:rsid w:val="00BA6FB2"/>
    <w:rsid w:val="00BA71A7"/>
    <w:rsid w:val="00BA740B"/>
    <w:rsid w:val="00BB05A4"/>
    <w:rsid w:val="00BB0903"/>
    <w:rsid w:val="00BB09A9"/>
    <w:rsid w:val="00BB0F3C"/>
    <w:rsid w:val="00BB177E"/>
    <w:rsid w:val="00BB1AB5"/>
    <w:rsid w:val="00BB1D06"/>
    <w:rsid w:val="00BB25B8"/>
    <w:rsid w:val="00BB286A"/>
    <w:rsid w:val="00BB2B6C"/>
    <w:rsid w:val="00BB4908"/>
    <w:rsid w:val="00BB507E"/>
    <w:rsid w:val="00BB52C6"/>
    <w:rsid w:val="00BB6648"/>
    <w:rsid w:val="00BB6D59"/>
    <w:rsid w:val="00BB7488"/>
    <w:rsid w:val="00BB7765"/>
    <w:rsid w:val="00BB7B9B"/>
    <w:rsid w:val="00BB7CC1"/>
    <w:rsid w:val="00BC0385"/>
    <w:rsid w:val="00BC1472"/>
    <w:rsid w:val="00BC284B"/>
    <w:rsid w:val="00BC2856"/>
    <w:rsid w:val="00BC30B9"/>
    <w:rsid w:val="00BC379D"/>
    <w:rsid w:val="00BC5219"/>
    <w:rsid w:val="00BC54E0"/>
    <w:rsid w:val="00BC586F"/>
    <w:rsid w:val="00BC6CE8"/>
    <w:rsid w:val="00BC737C"/>
    <w:rsid w:val="00BC7CF0"/>
    <w:rsid w:val="00BD0239"/>
    <w:rsid w:val="00BD064E"/>
    <w:rsid w:val="00BD068B"/>
    <w:rsid w:val="00BD12C2"/>
    <w:rsid w:val="00BD17B7"/>
    <w:rsid w:val="00BD265A"/>
    <w:rsid w:val="00BD2740"/>
    <w:rsid w:val="00BD306E"/>
    <w:rsid w:val="00BD57BE"/>
    <w:rsid w:val="00BD620D"/>
    <w:rsid w:val="00BD62ED"/>
    <w:rsid w:val="00BD7E7C"/>
    <w:rsid w:val="00BE00F2"/>
    <w:rsid w:val="00BE08C4"/>
    <w:rsid w:val="00BE0D4A"/>
    <w:rsid w:val="00BE0E22"/>
    <w:rsid w:val="00BE18BB"/>
    <w:rsid w:val="00BE196E"/>
    <w:rsid w:val="00BE230C"/>
    <w:rsid w:val="00BE249B"/>
    <w:rsid w:val="00BE2FAF"/>
    <w:rsid w:val="00BE3377"/>
    <w:rsid w:val="00BE34C0"/>
    <w:rsid w:val="00BE34EB"/>
    <w:rsid w:val="00BE424C"/>
    <w:rsid w:val="00BE45F7"/>
    <w:rsid w:val="00BE46D2"/>
    <w:rsid w:val="00BE4C9C"/>
    <w:rsid w:val="00BE5CC3"/>
    <w:rsid w:val="00BE63B5"/>
    <w:rsid w:val="00BE7BF1"/>
    <w:rsid w:val="00BF0415"/>
    <w:rsid w:val="00BF0AB3"/>
    <w:rsid w:val="00BF0B4D"/>
    <w:rsid w:val="00BF1937"/>
    <w:rsid w:val="00BF24AD"/>
    <w:rsid w:val="00BF26B8"/>
    <w:rsid w:val="00BF30C0"/>
    <w:rsid w:val="00BF3692"/>
    <w:rsid w:val="00BF3BC2"/>
    <w:rsid w:val="00BF4206"/>
    <w:rsid w:val="00BF4B44"/>
    <w:rsid w:val="00BF5072"/>
    <w:rsid w:val="00BF54AC"/>
    <w:rsid w:val="00BF6398"/>
    <w:rsid w:val="00BF6A62"/>
    <w:rsid w:val="00BF6D01"/>
    <w:rsid w:val="00BF7582"/>
    <w:rsid w:val="00BF7C13"/>
    <w:rsid w:val="00BF7CD1"/>
    <w:rsid w:val="00C00053"/>
    <w:rsid w:val="00C0010B"/>
    <w:rsid w:val="00C0161E"/>
    <w:rsid w:val="00C01D9C"/>
    <w:rsid w:val="00C037C0"/>
    <w:rsid w:val="00C03E7E"/>
    <w:rsid w:val="00C04202"/>
    <w:rsid w:val="00C04A6E"/>
    <w:rsid w:val="00C04E14"/>
    <w:rsid w:val="00C056C7"/>
    <w:rsid w:val="00C05CD0"/>
    <w:rsid w:val="00C0631D"/>
    <w:rsid w:val="00C06488"/>
    <w:rsid w:val="00C066A5"/>
    <w:rsid w:val="00C07BC8"/>
    <w:rsid w:val="00C102CD"/>
    <w:rsid w:val="00C103CE"/>
    <w:rsid w:val="00C111A1"/>
    <w:rsid w:val="00C119B7"/>
    <w:rsid w:val="00C12056"/>
    <w:rsid w:val="00C12AED"/>
    <w:rsid w:val="00C13091"/>
    <w:rsid w:val="00C1311E"/>
    <w:rsid w:val="00C131AE"/>
    <w:rsid w:val="00C145A3"/>
    <w:rsid w:val="00C1512B"/>
    <w:rsid w:val="00C151F8"/>
    <w:rsid w:val="00C1540E"/>
    <w:rsid w:val="00C15F01"/>
    <w:rsid w:val="00C16962"/>
    <w:rsid w:val="00C20383"/>
    <w:rsid w:val="00C204F0"/>
    <w:rsid w:val="00C21A7B"/>
    <w:rsid w:val="00C21BD0"/>
    <w:rsid w:val="00C21EE2"/>
    <w:rsid w:val="00C22602"/>
    <w:rsid w:val="00C22633"/>
    <w:rsid w:val="00C22995"/>
    <w:rsid w:val="00C23869"/>
    <w:rsid w:val="00C239AB"/>
    <w:rsid w:val="00C25374"/>
    <w:rsid w:val="00C25D60"/>
    <w:rsid w:val="00C261E7"/>
    <w:rsid w:val="00C2642A"/>
    <w:rsid w:val="00C26A41"/>
    <w:rsid w:val="00C279AD"/>
    <w:rsid w:val="00C279B1"/>
    <w:rsid w:val="00C302A8"/>
    <w:rsid w:val="00C30325"/>
    <w:rsid w:val="00C304F0"/>
    <w:rsid w:val="00C31608"/>
    <w:rsid w:val="00C32919"/>
    <w:rsid w:val="00C34238"/>
    <w:rsid w:val="00C35B2C"/>
    <w:rsid w:val="00C35C55"/>
    <w:rsid w:val="00C36166"/>
    <w:rsid w:val="00C36BFE"/>
    <w:rsid w:val="00C407B1"/>
    <w:rsid w:val="00C40E7D"/>
    <w:rsid w:val="00C413D2"/>
    <w:rsid w:val="00C414AC"/>
    <w:rsid w:val="00C4347B"/>
    <w:rsid w:val="00C438C1"/>
    <w:rsid w:val="00C439F8"/>
    <w:rsid w:val="00C442CA"/>
    <w:rsid w:val="00C44CCF"/>
    <w:rsid w:val="00C46278"/>
    <w:rsid w:val="00C465EE"/>
    <w:rsid w:val="00C468D5"/>
    <w:rsid w:val="00C4725B"/>
    <w:rsid w:val="00C47DF3"/>
    <w:rsid w:val="00C50246"/>
    <w:rsid w:val="00C50A16"/>
    <w:rsid w:val="00C5128E"/>
    <w:rsid w:val="00C52161"/>
    <w:rsid w:val="00C52544"/>
    <w:rsid w:val="00C52A51"/>
    <w:rsid w:val="00C52C41"/>
    <w:rsid w:val="00C53C62"/>
    <w:rsid w:val="00C54151"/>
    <w:rsid w:val="00C543BB"/>
    <w:rsid w:val="00C54FF4"/>
    <w:rsid w:val="00C55A9C"/>
    <w:rsid w:val="00C55CC9"/>
    <w:rsid w:val="00C55F3B"/>
    <w:rsid w:val="00C56361"/>
    <w:rsid w:val="00C56428"/>
    <w:rsid w:val="00C56BAD"/>
    <w:rsid w:val="00C56BD9"/>
    <w:rsid w:val="00C570C3"/>
    <w:rsid w:val="00C57561"/>
    <w:rsid w:val="00C60742"/>
    <w:rsid w:val="00C607FC"/>
    <w:rsid w:val="00C60F67"/>
    <w:rsid w:val="00C6145A"/>
    <w:rsid w:val="00C61B8D"/>
    <w:rsid w:val="00C61C8E"/>
    <w:rsid w:val="00C6384F"/>
    <w:rsid w:val="00C63E54"/>
    <w:rsid w:val="00C63F36"/>
    <w:rsid w:val="00C64905"/>
    <w:rsid w:val="00C64B20"/>
    <w:rsid w:val="00C64BCE"/>
    <w:rsid w:val="00C64D58"/>
    <w:rsid w:val="00C65A62"/>
    <w:rsid w:val="00C65F25"/>
    <w:rsid w:val="00C662E0"/>
    <w:rsid w:val="00C666C5"/>
    <w:rsid w:val="00C6686E"/>
    <w:rsid w:val="00C67C33"/>
    <w:rsid w:val="00C67E53"/>
    <w:rsid w:val="00C701E4"/>
    <w:rsid w:val="00C7021D"/>
    <w:rsid w:val="00C7187D"/>
    <w:rsid w:val="00C71A1E"/>
    <w:rsid w:val="00C7227E"/>
    <w:rsid w:val="00C7235B"/>
    <w:rsid w:val="00C72B91"/>
    <w:rsid w:val="00C738C4"/>
    <w:rsid w:val="00C7397E"/>
    <w:rsid w:val="00C73C69"/>
    <w:rsid w:val="00C747EE"/>
    <w:rsid w:val="00C74DC7"/>
    <w:rsid w:val="00C74FFA"/>
    <w:rsid w:val="00C7508F"/>
    <w:rsid w:val="00C75194"/>
    <w:rsid w:val="00C75544"/>
    <w:rsid w:val="00C75A84"/>
    <w:rsid w:val="00C768E1"/>
    <w:rsid w:val="00C76CFC"/>
    <w:rsid w:val="00C7734C"/>
    <w:rsid w:val="00C77540"/>
    <w:rsid w:val="00C805DC"/>
    <w:rsid w:val="00C80F84"/>
    <w:rsid w:val="00C814FC"/>
    <w:rsid w:val="00C820DE"/>
    <w:rsid w:val="00C82173"/>
    <w:rsid w:val="00C8239F"/>
    <w:rsid w:val="00C823CE"/>
    <w:rsid w:val="00C82B60"/>
    <w:rsid w:val="00C82CA5"/>
    <w:rsid w:val="00C82E1E"/>
    <w:rsid w:val="00C82E67"/>
    <w:rsid w:val="00C836FC"/>
    <w:rsid w:val="00C83FBE"/>
    <w:rsid w:val="00C84066"/>
    <w:rsid w:val="00C84C1D"/>
    <w:rsid w:val="00C853DC"/>
    <w:rsid w:val="00C85766"/>
    <w:rsid w:val="00C86BA9"/>
    <w:rsid w:val="00C86F1F"/>
    <w:rsid w:val="00C87AF1"/>
    <w:rsid w:val="00C87E31"/>
    <w:rsid w:val="00C90D96"/>
    <w:rsid w:val="00C91475"/>
    <w:rsid w:val="00C93BBF"/>
    <w:rsid w:val="00C93BDB"/>
    <w:rsid w:val="00C93DC0"/>
    <w:rsid w:val="00C949A6"/>
    <w:rsid w:val="00C94D5E"/>
    <w:rsid w:val="00C95052"/>
    <w:rsid w:val="00C95AE2"/>
    <w:rsid w:val="00C95E0C"/>
    <w:rsid w:val="00C96298"/>
    <w:rsid w:val="00C963FB"/>
    <w:rsid w:val="00C9682C"/>
    <w:rsid w:val="00C96B12"/>
    <w:rsid w:val="00C97918"/>
    <w:rsid w:val="00C979EC"/>
    <w:rsid w:val="00C97D8B"/>
    <w:rsid w:val="00C97FF1"/>
    <w:rsid w:val="00CA067B"/>
    <w:rsid w:val="00CA0F6F"/>
    <w:rsid w:val="00CA1392"/>
    <w:rsid w:val="00CA1D4C"/>
    <w:rsid w:val="00CA2084"/>
    <w:rsid w:val="00CA31E8"/>
    <w:rsid w:val="00CA37FE"/>
    <w:rsid w:val="00CA3906"/>
    <w:rsid w:val="00CA39CC"/>
    <w:rsid w:val="00CA3D63"/>
    <w:rsid w:val="00CA3E5B"/>
    <w:rsid w:val="00CA4066"/>
    <w:rsid w:val="00CA4E7B"/>
    <w:rsid w:val="00CA4F01"/>
    <w:rsid w:val="00CA4F77"/>
    <w:rsid w:val="00CA500D"/>
    <w:rsid w:val="00CA51A9"/>
    <w:rsid w:val="00CA5624"/>
    <w:rsid w:val="00CA5668"/>
    <w:rsid w:val="00CA6404"/>
    <w:rsid w:val="00CA78D9"/>
    <w:rsid w:val="00CB04E0"/>
    <w:rsid w:val="00CB0D42"/>
    <w:rsid w:val="00CB1149"/>
    <w:rsid w:val="00CB165E"/>
    <w:rsid w:val="00CB20ED"/>
    <w:rsid w:val="00CB228E"/>
    <w:rsid w:val="00CB252F"/>
    <w:rsid w:val="00CB2977"/>
    <w:rsid w:val="00CB2983"/>
    <w:rsid w:val="00CB299E"/>
    <w:rsid w:val="00CB29D7"/>
    <w:rsid w:val="00CB46BF"/>
    <w:rsid w:val="00CB6A8F"/>
    <w:rsid w:val="00CB6F40"/>
    <w:rsid w:val="00CB781E"/>
    <w:rsid w:val="00CC066B"/>
    <w:rsid w:val="00CC0F7C"/>
    <w:rsid w:val="00CC173F"/>
    <w:rsid w:val="00CC1F81"/>
    <w:rsid w:val="00CC2220"/>
    <w:rsid w:val="00CC295C"/>
    <w:rsid w:val="00CC29EC"/>
    <w:rsid w:val="00CC48BA"/>
    <w:rsid w:val="00CC4EE0"/>
    <w:rsid w:val="00CC5C5D"/>
    <w:rsid w:val="00CC7233"/>
    <w:rsid w:val="00CC75B2"/>
    <w:rsid w:val="00CC7D59"/>
    <w:rsid w:val="00CD0939"/>
    <w:rsid w:val="00CD0BD3"/>
    <w:rsid w:val="00CD1097"/>
    <w:rsid w:val="00CD19BB"/>
    <w:rsid w:val="00CD1AF5"/>
    <w:rsid w:val="00CD2B4E"/>
    <w:rsid w:val="00CD301E"/>
    <w:rsid w:val="00CD30D6"/>
    <w:rsid w:val="00CD34F2"/>
    <w:rsid w:val="00CD3767"/>
    <w:rsid w:val="00CD43A8"/>
    <w:rsid w:val="00CD4D91"/>
    <w:rsid w:val="00CD58BC"/>
    <w:rsid w:val="00CD68DA"/>
    <w:rsid w:val="00CD7337"/>
    <w:rsid w:val="00CD735C"/>
    <w:rsid w:val="00CD7523"/>
    <w:rsid w:val="00CD788D"/>
    <w:rsid w:val="00CE121B"/>
    <w:rsid w:val="00CE13BD"/>
    <w:rsid w:val="00CE143C"/>
    <w:rsid w:val="00CE1612"/>
    <w:rsid w:val="00CE1C0E"/>
    <w:rsid w:val="00CE1D40"/>
    <w:rsid w:val="00CE1F4A"/>
    <w:rsid w:val="00CE44BE"/>
    <w:rsid w:val="00CE458E"/>
    <w:rsid w:val="00CE4698"/>
    <w:rsid w:val="00CE7303"/>
    <w:rsid w:val="00CF0B46"/>
    <w:rsid w:val="00CF0FCC"/>
    <w:rsid w:val="00CF1900"/>
    <w:rsid w:val="00CF2571"/>
    <w:rsid w:val="00CF2731"/>
    <w:rsid w:val="00CF2B1C"/>
    <w:rsid w:val="00CF338C"/>
    <w:rsid w:val="00CF3C5D"/>
    <w:rsid w:val="00CF4BDC"/>
    <w:rsid w:val="00CF5548"/>
    <w:rsid w:val="00CF5E0B"/>
    <w:rsid w:val="00CF6351"/>
    <w:rsid w:val="00CF6D47"/>
    <w:rsid w:val="00CF71B9"/>
    <w:rsid w:val="00CF7C61"/>
    <w:rsid w:val="00CF7CC3"/>
    <w:rsid w:val="00D00788"/>
    <w:rsid w:val="00D00B5E"/>
    <w:rsid w:val="00D00DBD"/>
    <w:rsid w:val="00D0144F"/>
    <w:rsid w:val="00D017C0"/>
    <w:rsid w:val="00D02D5F"/>
    <w:rsid w:val="00D0336E"/>
    <w:rsid w:val="00D035AC"/>
    <w:rsid w:val="00D03FD8"/>
    <w:rsid w:val="00D042E7"/>
    <w:rsid w:val="00D0450F"/>
    <w:rsid w:val="00D0458C"/>
    <w:rsid w:val="00D04592"/>
    <w:rsid w:val="00D045AA"/>
    <w:rsid w:val="00D047B3"/>
    <w:rsid w:val="00D04AD6"/>
    <w:rsid w:val="00D05F37"/>
    <w:rsid w:val="00D06540"/>
    <w:rsid w:val="00D065FE"/>
    <w:rsid w:val="00D0724B"/>
    <w:rsid w:val="00D077C9"/>
    <w:rsid w:val="00D07B3B"/>
    <w:rsid w:val="00D112E8"/>
    <w:rsid w:val="00D112F9"/>
    <w:rsid w:val="00D11C42"/>
    <w:rsid w:val="00D11F46"/>
    <w:rsid w:val="00D127E7"/>
    <w:rsid w:val="00D13045"/>
    <w:rsid w:val="00D14640"/>
    <w:rsid w:val="00D152C0"/>
    <w:rsid w:val="00D15EFF"/>
    <w:rsid w:val="00D16346"/>
    <w:rsid w:val="00D16373"/>
    <w:rsid w:val="00D16C6C"/>
    <w:rsid w:val="00D16EE1"/>
    <w:rsid w:val="00D172D7"/>
    <w:rsid w:val="00D176D2"/>
    <w:rsid w:val="00D206E1"/>
    <w:rsid w:val="00D2187A"/>
    <w:rsid w:val="00D21EAD"/>
    <w:rsid w:val="00D22E04"/>
    <w:rsid w:val="00D23FAC"/>
    <w:rsid w:val="00D25E8E"/>
    <w:rsid w:val="00D27BBF"/>
    <w:rsid w:val="00D27DE7"/>
    <w:rsid w:val="00D3002C"/>
    <w:rsid w:val="00D3018F"/>
    <w:rsid w:val="00D30900"/>
    <w:rsid w:val="00D309DB"/>
    <w:rsid w:val="00D31288"/>
    <w:rsid w:val="00D3180B"/>
    <w:rsid w:val="00D325AF"/>
    <w:rsid w:val="00D32791"/>
    <w:rsid w:val="00D329D8"/>
    <w:rsid w:val="00D33278"/>
    <w:rsid w:val="00D333C8"/>
    <w:rsid w:val="00D336DA"/>
    <w:rsid w:val="00D33821"/>
    <w:rsid w:val="00D34D09"/>
    <w:rsid w:val="00D3601A"/>
    <w:rsid w:val="00D361B7"/>
    <w:rsid w:val="00D36529"/>
    <w:rsid w:val="00D36973"/>
    <w:rsid w:val="00D369A2"/>
    <w:rsid w:val="00D36A63"/>
    <w:rsid w:val="00D36BB6"/>
    <w:rsid w:val="00D37571"/>
    <w:rsid w:val="00D4047A"/>
    <w:rsid w:val="00D404F0"/>
    <w:rsid w:val="00D4084E"/>
    <w:rsid w:val="00D43B79"/>
    <w:rsid w:val="00D459CF"/>
    <w:rsid w:val="00D461E9"/>
    <w:rsid w:val="00D4659E"/>
    <w:rsid w:val="00D475FD"/>
    <w:rsid w:val="00D47AFE"/>
    <w:rsid w:val="00D47C33"/>
    <w:rsid w:val="00D47FE8"/>
    <w:rsid w:val="00D501B8"/>
    <w:rsid w:val="00D50505"/>
    <w:rsid w:val="00D51BB5"/>
    <w:rsid w:val="00D51D60"/>
    <w:rsid w:val="00D51E50"/>
    <w:rsid w:val="00D52E81"/>
    <w:rsid w:val="00D56FBA"/>
    <w:rsid w:val="00D57406"/>
    <w:rsid w:val="00D57505"/>
    <w:rsid w:val="00D5793A"/>
    <w:rsid w:val="00D579A0"/>
    <w:rsid w:val="00D57D69"/>
    <w:rsid w:val="00D603EB"/>
    <w:rsid w:val="00D6051E"/>
    <w:rsid w:val="00D605CA"/>
    <w:rsid w:val="00D60A4B"/>
    <w:rsid w:val="00D61679"/>
    <w:rsid w:val="00D62548"/>
    <w:rsid w:val="00D6331B"/>
    <w:rsid w:val="00D63342"/>
    <w:rsid w:val="00D63ADA"/>
    <w:rsid w:val="00D63F3D"/>
    <w:rsid w:val="00D64043"/>
    <w:rsid w:val="00D6439C"/>
    <w:rsid w:val="00D646C8"/>
    <w:rsid w:val="00D64801"/>
    <w:rsid w:val="00D64A01"/>
    <w:rsid w:val="00D64A66"/>
    <w:rsid w:val="00D64EA3"/>
    <w:rsid w:val="00D65CE3"/>
    <w:rsid w:val="00D66157"/>
    <w:rsid w:val="00D66A93"/>
    <w:rsid w:val="00D66A9F"/>
    <w:rsid w:val="00D66BDD"/>
    <w:rsid w:val="00D707DA"/>
    <w:rsid w:val="00D70BA6"/>
    <w:rsid w:val="00D70EA4"/>
    <w:rsid w:val="00D7120A"/>
    <w:rsid w:val="00D716CC"/>
    <w:rsid w:val="00D717FC"/>
    <w:rsid w:val="00D7185A"/>
    <w:rsid w:val="00D71A6E"/>
    <w:rsid w:val="00D71EB6"/>
    <w:rsid w:val="00D72BE6"/>
    <w:rsid w:val="00D7322E"/>
    <w:rsid w:val="00D73289"/>
    <w:rsid w:val="00D73623"/>
    <w:rsid w:val="00D7378F"/>
    <w:rsid w:val="00D73F08"/>
    <w:rsid w:val="00D74903"/>
    <w:rsid w:val="00D74CE1"/>
    <w:rsid w:val="00D74FCC"/>
    <w:rsid w:val="00D76368"/>
    <w:rsid w:val="00D77541"/>
    <w:rsid w:val="00D776EE"/>
    <w:rsid w:val="00D7778F"/>
    <w:rsid w:val="00D814AC"/>
    <w:rsid w:val="00D81A94"/>
    <w:rsid w:val="00D82930"/>
    <w:rsid w:val="00D82A0C"/>
    <w:rsid w:val="00D82B19"/>
    <w:rsid w:val="00D837D3"/>
    <w:rsid w:val="00D8395E"/>
    <w:rsid w:val="00D83DF9"/>
    <w:rsid w:val="00D84474"/>
    <w:rsid w:val="00D844E8"/>
    <w:rsid w:val="00D84919"/>
    <w:rsid w:val="00D85408"/>
    <w:rsid w:val="00D8580C"/>
    <w:rsid w:val="00D85B42"/>
    <w:rsid w:val="00D86146"/>
    <w:rsid w:val="00D867B8"/>
    <w:rsid w:val="00D87498"/>
    <w:rsid w:val="00D87529"/>
    <w:rsid w:val="00D87B1A"/>
    <w:rsid w:val="00D902E3"/>
    <w:rsid w:val="00D90375"/>
    <w:rsid w:val="00D90475"/>
    <w:rsid w:val="00D91F5A"/>
    <w:rsid w:val="00D9254A"/>
    <w:rsid w:val="00D92AB3"/>
    <w:rsid w:val="00D9507D"/>
    <w:rsid w:val="00D95087"/>
    <w:rsid w:val="00D95192"/>
    <w:rsid w:val="00D951D4"/>
    <w:rsid w:val="00D9647D"/>
    <w:rsid w:val="00D96B5E"/>
    <w:rsid w:val="00D96C78"/>
    <w:rsid w:val="00D97133"/>
    <w:rsid w:val="00D972C7"/>
    <w:rsid w:val="00D976B4"/>
    <w:rsid w:val="00D97AD5"/>
    <w:rsid w:val="00DA0984"/>
    <w:rsid w:val="00DA0F8B"/>
    <w:rsid w:val="00DA0FE7"/>
    <w:rsid w:val="00DA18C9"/>
    <w:rsid w:val="00DA190F"/>
    <w:rsid w:val="00DA312E"/>
    <w:rsid w:val="00DA386B"/>
    <w:rsid w:val="00DA4091"/>
    <w:rsid w:val="00DA4D40"/>
    <w:rsid w:val="00DA4ED8"/>
    <w:rsid w:val="00DA4FE5"/>
    <w:rsid w:val="00DB01A6"/>
    <w:rsid w:val="00DB0943"/>
    <w:rsid w:val="00DB0ACC"/>
    <w:rsid w:val="00DB0E8F"/>
    <w:rsid w:val="00DB12FA"/>
    <w:rsid w:val="00DB1FED"/>
    <w:rsid w:val="00DB2274"/>
    <w:rsid w:val="00DB304C"/>
    <w:rsid w:val="00DB31FC"/>
    <w:rsid w:val="00DB3E13"/>
    <w:rsid w:val="00DB43A8"/>
    <w:rsid w:val="00DB4641"/>
    <w:rsid w:val="00DB497C"/>
    <w:rsid w:val="00DB4AC3"/>
    <w:rsid w:val="00DB5941"/>
    <w:rsid w:val="00DB61AA"/>
    <w:rsid w:val="00DB749D"/>
    <w:rsid w:val="00DB7D93"/>
    <w:rsid w:val="00DC0757"/>
    <w:rsid w:val="00DC1576"/>
    <w:rsid w:val="00DC1D58"/>
    <w:rsid w:val="00DC264D"/>
    <w:rsid w:val="00DC28FF"/>
    <w:rsid w:val="00DC2A65"/>
    <w:rsid w:val="00DC2D74"/>
    <w:rsid w:val="00DC2F3F"/>
    <w:rsid w:val="00DC3A5A"/>
    <w:rsid w:val="00DC3BA3"/>
    <w:rsid w:val="00DC42D7"/>
    <w:rsid w:val="00DC4310"/>
    <w:rsid w:val="00DC44B3"/>
    <w:rsid w:val="00DC47F9"/>
    <w:rsid w:val="00DC4C17"/>
    <w:rsid w:val="00DC55FE"/>
    <w:rsid w:val="00DC5DB0"/>
    <w:rsid w:val="00DC665A"/>
    <w:rsid w:val="00DC6710"/>
    <w:rsid w:val="00DC6AC5"/>
    <w:rsid w:val="00DC7CA8"/>
    <w:rsid w:val="00DD0728"/>
    <w:rsid w:val="00DD0D74"/>
    <w:rsid w:val="00DD0F97"/>
    <w:rsid w:val="00DD152F"/>
    <w:rsid w:val="00DD2464"/>
    <w:rsid w:val="00DD3EAD"/>
    <w:rsid w:val="00DD4414"/>
    <w:rsid w:val="00DD49A5"/>
    <w:rsid w:val="00DD5A4C"/>
    <w:rsid w:val="00DD5F41"/>
    <w:rsid w:val="00DD6765"/>
    <w:rsid w:val="00DD6998"/>
    <w:rsid w:val="00DD6E81"/>
    <w:rsid w:val="00DE03AC"/>
    <w:rsid w:val="00DE069B"/>
    <w:rsid w:val="00DE1ABA"/>
    <w:rsid w:val="00DE1EEC"/>
    <w:rsid w:val="00DE2703"/>
    <w:rsid w:val="00DE2C1D"/>
    <w:rsid w:val="00DE3D81"/>
    <w:rsid w:val="00DE46C4"/>
    <w:rsid w:val="00DE4A47"/>
    <w:rsid w:val="00DE4DD9"/>
    <w:rsid w:val="00DE4F05"/>
    <w:rsid w:val="00DE565D"/>
    <w:rsid w:val="00DE5990"/>
    <w:rsid w:val="00DE5A2A"/>
    <w:rsid w:val="00DE5C2C"/>
    <w:rsid w:val="00DE61AC"/>
    <w:rsid w:val="00DE66E0"/>
    <w:rsid w:val="00DE687F"/>
    <w:rsid w:val="00DE6931"/>
    <w:rsid w:val="00DE69FF"/>
    <w:rsid w:val="00DE6A76"/>
    <w:rsid w:val="00DE6D1D"/>
    <w:rsid w:val="00DE7E44"/>
    <w:rsid w:val="00DF0177"/>
    <w:rsid w:val="00DF02A5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2ED"/>
    <w:rsid w:val="00DF6DFB"/>
    <w:rsid w:val="00DF7264"/>
    <w:rsid w:val="00DF7EC8"/>
    <w:rsid w:val="00E00508"/>
    <w:rsid w:val="00E0056F"/>
    <w:rsid w:val="00E006B8"/>
    <w:rsid w:val="00E008DF"/>
    <w:rsid w:val="00E01222"/>
    <w:rsid w:val="00E017C7"/>
    <w:rsid w:val="00E020E7"/>
    <w:rsid w:val="00E0216D"/>
    <w:rsid w:val="00E02331"/>
    <w:rsid w:val="00E03512"/>
    <w:rsid w:val="00E0353B"/>
    <w:rsid w:val="00E04940"/>
    <w:rsid w:val="00E04E1B"/>
    <w:rsid w:val="00E05233"/>
    <w:rsid w:val="00E0529F"/>
    <w:rsid w:val="00E05AC2"/>
    <w:rsid w:val="00E06679"/>
    <w:rsid w:val="00E0720B"/>
    <w:rsid w:val="00E10D2D"/>
    <w:rsid w:val="00E110A4"/>
    <w:rsid w:val="00E11165"/>
    <w:rsid w:val="00E1172A"/>
    <w:rsid w:val="00E11D8B"/>
    <w:rsid w:val="00E12F0E"/>
    <w:rsid w:val="00E131A7"/>
    <w:rsid w:val="00E131AF"/>
    <w:rsid w:val="00E13894"/>
    <w:rsid w:val="00E14707"/>
    <w:rsid w:val="00E14B26"/>
    <w:rsid w:val="00E14D38"/>
    <w:rsid w:val="00E15C31"/>
    <w:rsid w:val="00E160E1"/>
    <w:rsid w:val="00E16105"/>
    <w:rsid w:val="00E1759F"/>
    <w:rsid w:val="00E17BC0"/>
    <w:rsid w:val="00E20516"/>
    <w:rsid w:val="00E2082C"/>
    <w:rsid w:val="00E21B28"/>
    <w:rsid w:val="00E223CE"/>
    <w:rsid w:val="00E242D5"/>
    <w:rsid w:val="00E24978"/>
    <w:rsid w:val="00E24982"/>
    <w:rsid w:val="00E253E1"/>
    <w:rsid w:val="00E25E33"/>
    <w:rsid w:val="00E25ED0"/>
    <w:rsid w:val="00E25F5B"/>
    <w:rsid w:val="00E26CA2"/>
    <w:rsid w:val="00E26FC7"/>
    <w:rsid w:val="00E27FD4"/>
    <w:rsid w:val="00E300A4"/>
    <w:rsid w:val="00E306BC"/>
    <w:rsid w:val="00E30991"/>
    <w:rsid w:val="00E30AD2"/>
    <w:rsid w:val="00E31849"/>
    <w:rsid w:val="00E31C99"/>
    <w:rsid w:val="00E328F4"/>
    <w:rsid w:val="00E32A71"/>
    <w:rsid w:val="00E32D99"/>
    <w:rsid w:val="00E3376F"/>
    <w:rsid w:val="00E338A3"/>
    <w:rsid w:val="00E34152"/>
    <w:rsid w:val="00E353CF"/>
    <w:rsid w:val="00E3541C"/>
    <w:rsid w:val="00E36115"/>
    <w:rsid w:val="00E36E91"/>
    <w:rsid w:val="00E40086"/>
    <w:rsid w:val="00E40457"/>
    <w:rsid w:val="00E414B4"/>
    <w:rsid w:val="00E415DC"/>
    <w:rsid w:val="00E416CE"/>
    <w:rsid w:val="00E416E1"/>
    <w:rsid w:val="00E41B5B"/>
    <w:rsid w:val="00E429C6"/>
    <w:rsid w:val="00E42BFA"/>
    <w:rsid w:val="00E4354A"/>
    <w:rsid w:val="00E4380B"/>
    <w:rsid w:val="00E43A24"/>
    <w:rsid w:val="00E451F4"/>
    <w:rsid w:val="00E46119"/>
    <w:rsid w:val="00E46464"/>
    <w:rsid w:val="00E464D7"/>
    <w:rsid w:val="00E4703B"/>
    <w:rsid w:val="00E47403"/>
    <w:rsid w:val="00E47944"/>
    <w:rsid w:val="00E47960"/>
    <w:rsid w:val="00E47B68"/>
    <w:rsid w:val="00E5077B"/>
    <w:rsid w:val="00E50E03"/>
    <w:rsid w:val="00E51A94"/>
    <w:rsid w:val="00E53590"/>
    <w:rsid w:val="00E540D1"/>
    <w:rsid w:val="00E54906"/>
    <w:rsid w:val="00E55895"/>
    <w:rsid w:val="00E55F5A"/>
    <w:rsid w:val="00E561B5"/>
    <w:rsid w:val="00E562E4"/>
    <w:rsid w:val="00E56628"/>
    <w:rsid w:val="00E5682A"/>
    <w:rsid w:val="00E56A19"/>
    <w:rsid w:val="00E56C5D"/>
    <w:rsid w:val="00E56F1E"/>
    <w:rsid w:val="00E5733B"/>
    <w:rsid w:val="00E57BD0"/>
    <w:rsid w:val="00E57CED"/>
    <w:rsid w:val="00E57FB6"/>
    <w:rsid w:val="00E602F0"/>
    <w:rsid w:val="00E6092E"/>
    <w:rsid w:val="00E60938"/>
    <w:rsid w:val="00E609E3"/>
    <w:rsid w:val="00E60D23"/>
    <w:rsid w:val="00E614F8"/>
    <w:rsid w:val="00E61F74"/>
    <w:rsid w:val="00E620B0"/>
    <w:rsid w:val="00E62503"/>
    <w:rsid w:val="00E627AA"/>
    <w:rsid w:val="00E62DA3"/>
    <w:rsid w:val="00E63555"/>
    <w:rsid w:val="00E641AE"/>
    <w:rsid w:val="00E642B2"/>
    <w:rsid w:val="00E64403"/>
    <w:rsid w:val="00E64581"/>
    <w:rsid w:val="00E64767"/>
    <w:rsid w:val="00E65024"/>
    <w:rsid w:val="00E65871"/>
    <w:rsid w:val="00E65A12"/>
    <w:rsid w:val="00E65B20"/>
    <w:rsid w:val="00E65DD5"/>
    <w:rsid w:val="00E662C9"/>
    <w:rsid w:val="00E66437"/>
    <w:rsid w:val="00E66DBC"/>
    <w:rsid w:val="00E67334"/>
    <w:rsid w:val="00E6792B"/>
    <w:rsid w:val="00E70630"/>
    <w:rsid w:val="00E71292"/>
    <w:rsid w:val="00E71368"/>
    <w:rsid w:val="00E71877"/>
    <w:rsid w:val="00E72080"/>
    <w:rsid w:val="00E734C7"/>
    <w:rsid w:val="00E73560"/>
    <w:rsid w:val="00E73898"/>
    <w:rsid w:val="00E7395C"/>
    <w:rsid w:val="00E73A1E"/>
    <w:rsid w:val="00E73DAF"/>
    <w:rsid w:val="00E74817"/>
    <w:rsid w:val="00E7499C"/>
    <w:rsid w:val="00E74E63"/>
    <w:rsid w:val="00E753CF"/>
    <w:rsid w:val="00E75E45"/>
    <w:rsid w:val="00E76131"/>
    <w:rsid w:val="00E7710A"/>
    <w:rsid w:val="00E77239"/>
    <w:rsid w:val="00E77412"/>
    <w:rsid w:val="00E77EFC"/>
    <w:rsid w:val="00E805C1"/>
    <w:rsid w:val="00E806B1"/>
    <w:rsid w:val="00E808F1"/>
    <w:rsid w:val="00E80A9C"/>
    <w:rsid w:val="00E80E1E"/>
    <w:rsid w:val="00E81171"/>
    <w:rsid w:val="00E8122C"/>
    <w:rsid w:val="00E828D5"/>
    <w:rsid w:val="00E82981"/>
    <w:rsid w:val="00E85258"/>
    <w:rsid w:val="00E85BD6"/>
    <w:rsid w:val="00E86215"/>
    <w:rsid w:val="00E86298"/>
    <w:rsid w:val="00E864BB"/>
    <w:rsid w:val="00E869A7"/>
    <w:rsid w:val="00E90394"/>
    <w:rsid w:val="00E9057B"/>
    <w:rsid w:val="00E909C5"/>
    <w:rsid w:val="00E909D4"/>
    <w:rsid w:val="00E9111C"/>
    <w:rsid w:val="00E91248"/>
    <w:rsid w:val="00E914ED"/>
    <w:rsid w:val="00E915E7"/>
    <w:rsid w:val="00E918A6"/>
    <w:rsid w:val="00E91AA2"/>
    <w:rsid w:val="00E921A9"/>
    <w:rsid w:val="00E92543"/>
    <w:rsid w:val="00E944E4"/>
    <w:rsid w:val="00E94F21"/>
    <w:rsid w:val="00E950C1"/>
    <w:rsid w:val="00E9510C"/>
    <w:rsid w:val="00E95C81"/>
    <w:rsid w:val="00E96CB4"/>
    <w:rsid w:val="00E9729C"/>
    <w:rsid w:val="00E9759C"/>
    <w:rsid w:val="00E9779C"/>
    <w:rsid w:val="00EA0502"/>
    <w:rsid w:val="00EA0C83"/>
    <w:rsid w:val="00EA0CFA"/>
    <w:rsid w:val="00EA0E2E"/>
    <w:rsid w:val="00EA1041"/>
    <w:rsid w:val="00EA1C76"/>
    <w:rsid w:val="00EA1CE6"/>
    <w:rsid w:val="00EA268B"/>
    <w:rsid w:val="00EA2934"/>
    <w:rsid w:val="00EA320E"/>
    <w:rsid w:val="00EA366C"/>
    <w:rsid w:val="00EA38CE"/>
    <w:rsid w:val="00EA420D"/>
    <w:rsid w:val="00EA4252"/>
    <w:rsid w:val="00EA4481"/>
    <w:rsid w:val="00EA46D7"/>
    <w:rsid w:val="00EA4BC0"/>
    <w:rsid w:val="00EA5C4D"/>
    <w:rsid w:val="00EA663C"/>
    <w:rsid w:val="00EA6763"/>
    <w:rsid w:val="00EA6FFD"/>
    <w:rsid w:val="00EA72E7"/>
    <w:rsid w:val="00EB0706"/>
    <w:rsid w:val="00EB0BEA"/>
    <w:rsid w:val="00EB0E28"/>
    <w:rsid w:val="00EB18B9"/>
    <w:rsid w:val="00EB370A"/>
    <w:rsid w:val="00EB3782"/>
    <w:rsid w:val="00EB461F"/>
    <w:rsid w:val="00EB49BB"/>
    <w:rsid w:val="00EB4C54"/>
    <w:rsid w:val="00EB4E35"/>
    <w:rsid w:val="00EB5651"/>
    <w:rsid w:val="00EB56FA"/>
    <w:rsid w:val="00EB5FE8"/>
    <w:rsid w:val="00EB6627"/>
    <w:rsid w:val="00EB73D2"/>
    <w:rsid w:val="00EB78BC"/>
    <w:rsid w:val="00EB7D13"/>
    <w:rsid w:val="00EB7E98"/>
    <w:rsid w:val="00EC0000"/>
    <w:rsid w:val="00EC0253"/>
    <w:rsid w:val="00EC090D"/>
    <w:rsid w:val="00EC0F95"/>
    <w:rsid w:val="00EC26E1"/>
    <w:rsid w:val="00EC2BEC"/>
    <w:rsid w:val="00EC2DBE"/>
    <w:rsid w:val="00EC3022"/>
    <w:rsid w:val="00EC302F"/>
    <w:rsid w:val="00EC35F6"/>
    <w:rsid w:val="00EC41F1"/>
    <w:rsid w:val="00EC4D88"/>
    <w:rsid w:val="00EC4EFC"/>
    <w:rsid w:val="00EC5719"/>
    <w:rsid w:val="00EC5A5E"/>
    <w:rsid w:val="00EC671B"/>
    <w:rsid w:val="00EC6A00"/>
    <w:rsid w:val="00ED047A"/>
    <w:rsid w:val="00ED07B2"/>
    <w:rsid w:val="00ED121A"/>
    <w:rsid w:val="00ED16CB"/>
    <w:rsid w:val="00ED18B7"/>
    <w:rsid w:val="00ED258A"/>
    <w:rsid w:val="00ED28D5"/>
    <w:rsid w:val="00ED2BBF"/>
    <w:rsid w:val="00ED32F1"/>
    <w:rsid w:val="00ED5B95"/>
    <w:rsid w:val="00ED631F"/>
    <w:rsid w:val="00ED71A8"/>
    <w:rsid w:val="00ED78F9"/>
    <w:rsid w:val="00EE0027"/>
    <w:rsid w:val="00EE0DCD"/>
    <w:rsid w:val="00EE1A95"/>
    <w:rsid w:val="00EE254A"/>
    <w:rsid w:val="00EE2623"/>
    <w:rsid w:val="00EE2653"/>
    <w:rsid w:val="00EE2892"/>
    <w:rsid w:val="00EE4365"/>
    <w:rsid w:val="00EE4B22"/>
    <w:rsid w:val="00EE5F94"/>
    <w:rsid w:val="00EE619D"/>
    <w:rsid w:val="00EE68C7"/>
    <w:rsid w:val="00EE7652"/>
    <w:rsid w:val="00EF0136"/>
    <w:rsid w:val="00EF091D"/>
    <w:rsid w:val="00EF12CC"/>
    <w:rsid w:val="00EF177D"/>
    <w:rsid w:val="00EF1B3F"/>
    <w:rsid w:val="00EF215D"/>
    <w:rsid w:val="00EF228B"/>
    <w:rsid w:val="00EF2328"/>
    <w:rsid w:val="00EF339B"/>
    <w:rsid w:val="00EF33F9"/>
    <w:rsid w:val="00EF3A6D"/>
    <w:rsid w:val="00EF44F3"/>
    <w:rsid w:val="00EF50D0"/>
    <w:rsid w:val="00EF54E9"/>
    <w:rsid w:val="00EF5B37"/>
    <w:rsid w:val="00EF6089"/>
    <w:rsid w:val="00EF6ED0"/>
    <w:rsid w:val="00F008AE"/>
    <w:rsid w:val="00F0104A"/>
    <w:rsid w:val="00F012BF"/>
    <w:rsid w:val="00F01863"/>
    <w:rsid w:val="00F01A68"/>
    <w:rsid w:val="00F01DFB"/>
    <w:rsid w:val="00F029A1"/>
    <w:rsid w:val="00F02C04"/>
    <w:rsid w:val="00F03B25"/>
    <w:rsid w:val="00F05594"/>
    <w:rsid w:val="00F05D92"/>
    <w:rsid w:val="00F066C9"/>
    <w:rsid w:val="00F068F1"/>
    <w:rsid w:val="00F105AA"/>
    <w:rsid w:val="00F1128D"/>
    <w:rsid w:val="00F11423"/>
    <w:rsid w:val="00F116F9"/>
    <w:rsid w:val="00F11E59"/>
    <w:rsid w:val="00F1226C"/>
    <w:rsid w:val="00F12404"/>
    <w:rsid w:val="00F12641"/>
    <w:rsid w:val="00F12CDC"/>
    <w:rsid w:val="00F13832"/>
    <w:rsid w:val="00F13AEF"/>
    <w:rsid w:val="00F1427C"/>
    <w:rsid w:val="00F1433D"/>
    <w:rsid w:val="00F1464B"/>
    <w:rsid w:val="00F146F4"/>
    <w:rsid w:val="00F14F9B"/>
    <w:rsid w:val="00F15191"/>
    <w:rsid w:val="00F15818"/>
    <w:rsid w:val="00F15C6B"/>
    <w:rsid w:val="00F16842"/>
    <w:rsid w:val="00F16C06"/>
    <w:rsid w:val="00F16E6A"/>
    <w:rsid w:val="00F20CF4"/>
    <w:rsid w:val="00F21259"/>
    <w:rsid w:val="00F2153A"/>
    <w:rsid w:val="00F21833"/>
    <w:rsid w:val="00F22301"/>
    <w:rsid w:val="00F223BE"/>
    <w:rsid w:val="00F22882"/>
    <w:rsid w:val="00F2320F"/>
    <w:rsid w:val="00F2350E"/>
    <w:rsid w:val="00F23C44"/>
    <w:rsid w:val="00F24574"/>
    <w:rsid w:val="00F24D7E"/>
    <w:rsid w:val="00F25036"/>
    <w:rsid w:val="00F26812"/>
    <w:rsid w:val="00F26AD5"/>
    <w:rsid w:val="00F277DF"/>
    <w:rsid w:val="00F308A5"/>
    <w:rsid w:val="00F3121D"/>
    <w:rsid w:val="00F320F9"/>
    <w:rsid w:val="00F3214C"/>
    <w:rsid w:val="00F327DD"/>
    <w:rsid w:val="00F32A57"/>
    <w:rsid w:val="00F32B60"/>
    <w:rsid w:val="00F3372B"/>
    <w:rsid w:val="00F35223"/>
    <w:rsid w:val="00F357F2"/>
    <w:rsid w:val="00F35F73"/>
    <w:rsid w:val="00F361D8"/>
    <w:rsid w:val="00F36508"/>
    <w:rsid w:val="00F36CB5"/>
    <w:rsid w:val="00F37EEA"/>
    <w:rsid w:val="00F40732"/>
    <w:rsid w:val="00F41746"/>
    <w:rsid w:val="00F41E08"/>
    <w:rsid w:val="00F4233E"/>
    <w:rsid w:val="00F4274F"/>
    <w:rsid w:val="00F427D9"/>
    <w:rsid w:val="00F43556"/>
    <w:rsid w:val="00F4485B"/>
    <w:rsid w:val="00F45671"/>
    <w:rsid w:val="00F45B8D"/>
    <w:rsid w:val="00F45CA3"/>
    <w:rsid w:val="00F46FA3"/>
    <w:rsid w:val="00F4742C"/>
    <w:rsid w:val="00F505DC"/>
    <w:rsid w:val="00F50999"/>
    <w:rsid w:val="00F50D6F"/>
    <w:rsid w:val="00F5104C"/>
    <w:rsid w:val="00F52962"/>
    <w:rsid w:val="00F52D00"/>
    <w:rsid w:val="00F52D3B"/>
    <w:rsid w:val="00F533E3"/>
    <w:rsid w:val="00F54ADB"/>
    <w:rsid w:val="00F5555D"/>
    <w:rsid w:val="00F55DFA"/>
    <w:rsid w:val="00F5634E"/>
    <w:rsid w:val="00F5642C"/>
    <w:rsid w:val="00F56ED0"/>
    <w:rsid w:val="00F5794D"/>
    <w:rsid w:val="00F57D1E"/>
    <w:rsid w:val="00F60F10"/>
    <w:rsid w:val="00F60FFB"/>
    <w:rsid w:val="00F61E60"/>
    <w:rsid w:val="00F62584"/>
    <w:rsid w:val="00F631CA"/>
    <w:rsid w:val="00F63879"/>
    <w:rsid w:val="00F648F6"/>
    <w:rsid w:val="00F6606F"/>
    <w:rsid w:val="00F661B0"/>
    <w:rsid w:val="00F665CC"/>
    <w:rsid w:val="00F6705F"/>
    <w:rsid w:val="00F67212"/>
    <w:rsid w:val="00F72A05"/>
    <w:rsid w:val="00F733DD"/>
    <w:rsid w:val="00F73786"/>
    <w:rsid w:val="00F737C8"/>
    <w:rsid w:val="00F73E75"/>
    <w:rsid w:val="00F73FC4"/>
    <w:rsid w:val="00F74941"/>
    <w:rsid w:val="00F759A0"/>
    <w:rsid w:val="00F759B5"/>
    <w:rsid w:val="00F76144"/>
    <w:rsid w:val="00F762C5"/>
    <w:rsid w:val="00F76497"/>
    <w:rsid w:val="00F77B49"/>
    <w:rsid w:val="00F80012"/>
    <w:rsid w:val="00F803C5"/>
    <w:rsid w:val="00F81305"/>
    <w:rsid w:val="00F8178E"/>
    <w:rsid w:val="00F83105"/>
    <w:rsid w:val="00F83645"/>
    <w:rsid w:val="00F84210"/>
    <w:rsid w:val="00F84488"/>
    <w:rsid w:val="00F84505"/>
    <w:rsid w:val="00F856D2"/>
    <w:rsid w:val="00F85916"/>
    <w:rsid w:val="00F8605B"/>
    <w:rsid w:val="00F86213"/>
    <w:rsid w:val="00F86341"/>
    <w:rsid w:val="00F86D23"/>
    <w:rsid w:val="00F87F15"/>
    <w:rsid w:val="00F87FDB"/>
    <w:rsid w:val="00F91B47"/>
    <w:rsid w:val="00F92184"/>
    <w:rsid w:val="00F935F5"/>
    <w:rsid w:val="00F93687"/>
    <w:rsid w:val="00F93A29"/>
    <w:rsid w:val="00F9431B"/>
    <w:rsid w:val="00F94458"/>
    <w:rsid w:val="00F9458A"/>
    <w:rsid w:val="00F94D8F"/>
    <w:rsid w:val="00F95288"/>
    <w:rsid w:val="00F953A6"/>
    <w:rsid w:val="00F95AE2"/>
    <w:rsid w:val="00F9604B"/>
    <w:rsid w:val="00F96873"/>
    <w:rsid w:val="00F970BC"/>
    <w:rsid w:val="00F970C6"/>
    <w:rsid w:val="00F972B9"/>
    <w:rsid w:val="00F97471"/>
    <w:rsid w:val="00F9787A"/>
    <w:rsid w:val="00F97E08"/>
    <w:rsid w:val="00F97F30"/>
    <w:rsid w:val="00FA03EB"/>
    <w:rsid w:val="00FA09EB"/>
    <w:rsid w:val="00FA0C44"/>
    <w:rsid w:val="00FA1512"/>
    <w:rsid w:val="00FA1523"/>
    <w:rsid w:val="00FA231E"/>
    <w:rsid w:val="00FA25C1"/>
    <w:rsid w:val="00FA38ED"/>
    <w:rsid w:val="00FA451F"/>
    <w:rsid w:val="00FA48E0"/>
    <w:rsid w:val="00FA512E"/>
    <w:rsid w:val="00FA52F8"/>
    <w:rsid w:val="00FA5362"/>
    <w:rsid w:val="00FA6FB8"/>
    <w:rsid w:val="00FA75A4"/>
    <w:rsid w:val="00FA7726"/>
    <w:rsid w:val="00FB018F"/>
    <w:rsid w:val="00FB0DEA"/>
    <w:rsid w:val="00FB14A4"/>
    <w:rsid w:val="00FB1A6A"/>
    <w:rsid w:val="00FB1F3C"/>
    <w:rsid w:val="00FB2456"/>
    <w:rsid w:val="00FB2C3B"/>
    <w:rsid w:val="00FB3F53"/>
    <w:rsid w:val="00FB4DC1"/>
    <w:rsid w:val="00FB5178"/>
    <w:rsid w:val="00FB7A29"/>
    <w:rsid w:val="00FC0068"/>
    <w:rsid w:val="00FC1C69"/>
    <w:rsid w:val="00FC1F10"/>
    <w:rsid w:val="00FC1FFD"/>
    <w:rsid w:val="00FC2DC7"/>
    <w:rsid w:val="00FC3847"/>
    <w:rsid w:val="00FC3D41"/>
    <w:rsid w:val="00FC4588"/>
    <w:rsid w:val="00FC664C"/>
    <w:rsid w:val="00FC6CE3"/>
    <w:rsid w:val="00FD0590"/>
    <w:rsid w:val="00FD05B9"/>
    <w:rsid w:val="00FD0827"/>
    <w:rsid w:val="00FD1963"/>
    <w:rsid w:val="00FD1D6A"/>
    <w:rsid w:val="00FD22F4"/>
    <w:rsid w:val="00FD2EE7"/>
    <w:rsid w:val="00FD359F"/>
    <w:rsid w:val="00FD3F6F"/>
    <w:rsid w:val="00FD572A"/>
    <w:rsid w:val="00FD58A5"/>
    <w:rsid w:val="00FD5F61"/>
    <w:rsid w:val="00FD6141"/>
    <w:rsid w:val="00FD6E42"/>
    <w:rsid w:val="00FD7866"/>
    <w:rsid w:val="00FE0173"/>
    <w:rsid w:val="00FE0D5D"/>
    <w:rsid w:val="00FE27E7"/>
    <w:rsid w:val="00FE3915"/>
    <w:rsid w:val="00FE437E"/>
    <w:rsid w:val="00FE4794"/>
    <w:rsid w:val="00FE4C80"/>
    <w:rsid w:val="00FE5DD1"/>
    <w:rsid w:val="00FE6846"/>
    <w:rsid w:val="00FE79CF"/>
    <w:rsid w:val="00FE7E0E"/>
    <w:rsid w:val="00FE7F18"/>
    <w:rsid w:val="00FF075F"/>
    <w:rsid w:val="00FF1A26"/>
    <w:rsid w:val="00FF1C54"/>
    <w:rsid w:val="00FF2FE5"/>
    <w:rsid w:val="00FF3456"/>
    <w:rsid w:val="00FF3519"/>
    <w:rsid w:val="00FF3DE5"/>
    <w:rsid w:val="00FF3EBB"/>
    <w:rsid w:val="00FF45CC"/>
    <w:rsid w:val="00FF49F0"/>
    <w:rsid w:val="00FF4CE0"/>
    <w:rsid w:val="00FF5A3F"/>
    <w:rsid w:val="00FF5A95"/>
    <w:rsid w:val="00FF7C2E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A2AAFAD"/>
  <w15:chartTrackingRefBased/>
  <w15:docId w15:val="{1702AA41-D0C5-4099-950E-095E24A62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5967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2"/>
      <w:szCs w:val="32"/>
    </w:rPr>
  </w:style>
  <w:style w:type="character" w:customStyle="1" w:styleId="AccPolicyHeadingChar">
    <w:name w:val="Acc Policy Heading Char"/>
    <w:link w:val="AccPolicyHeading"/>
    <w:rsid w:val="005967B2"/>
    <w:rPr>
      <w:rFonts w:ascii="Angsana New" w:hAnsi="Angsana New"/>
      <w:b/>
      <w:bCs/>
      <w:i/>
      <w:iCs/>
      <w:sz w:val="32"/>
      <w:szCs w:val="32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5F4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7667ED-098B-46FF-A804-392BFC8CE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7</Pages>
  <Words>2314</Words>
  <Characters>9014</Characters>
  <Application>Microsoft Office Word</Application>
  <DocSecurity>0</DocSecurity>
  <Lines>75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ลัคกี้เท็คซ์ (ไทย) จำกัด (มหาชน)</vt:lpstr>
    </vt:vector>
  </TitlesOfParts>
  <Company>Toshiba</Company>
  <LinksUpToDate>false</LinksUpToDate>
  <CharactersWithSpaces>11306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ลัคกี้เท็คซ์ (ไทย) จำกัด (มหาชน)</dc:title>
  <dc:subject/>
  <dc:creator>ladawan_e76</dc:creator>
  <cp:keywords/>
  <dc:description/>
  <cp:lastModifiedBy>Somjai, Nigonyanont</cp:lastModifiedBy>
  <cp:revision>3</cp:revision>
  <cp:lastPrinted>2019-05-14T07:14:00Z</cp:lastPrinted>
  <dcterms:created xsi:type="dcterms:W3CDTF">2019-05-16T09:04:00Z</dcterms:created>
  <dcterms:modified xsi:type="dcterms:W3CDTF">2019-05-16T09:12:00Z</dcterms:modified>
</cp:coreProperties>
</file>