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14199227" w14:textId="6A9E2DB7" w:rsidR="00CC3857" w:rsidRDefault="00CC3857" w:rsidP="00634D49">
      <w:pPr>
        <w:jc w:val="thaiDistribute"/>
        <w:rPr>
          <w:rFonts w:ascii="Browallia New" w:hAnsi="Browallia New" w:cs="Browallia New"/>
          <w:b/>
          <w:bCs/>
          <w:sz w:val="20"/>
          <w:lang w:bidi="th-TH"/>
        </w:rPr>
      </w:pPr>
    </w:p>
    <w:p w14:paraId="514CB7E5" w14:textId="77777777" w:rsidR="00C24167" w:rsidRPr="00CC3857" w:rsidRDefault="00C24167" w:rsidP="003C7804">
      <w:pPr>
        <w:spacing w:after="0"/>
        <w:jc w:val="thaiDistribute"/>
        <w:rPr>
          <w:rFonts w:ascii="Browallia New" w:hAnsi="Browallia New" w:cs="Browallia New"/>
          <w:b/>
          <w:bCs/>
          <w:sz w:val="20"/>
          <w:lang w:bidi="th-TH"/>
        </w:rPr>
      </w:pPr>
    </w:p>
    <w:p w14:paraId="300B4D61" w14:textId="784BEEEA" w:rsidR="00634D49" w:rsidRPr="00C24167" w:rsidRDefault="00634D49" w:rsidP="00C2416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2416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4C033A" w:rsidRPr="00C2416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ทาพาโก้</w:t>
      </w:r>
      <w:r w:rsidRPr="00C2416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C24167" w:rsidRDefault="00AD3B26" w:rsidP="00C2416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3BCD373A" w:rsidR="00CD4D4E" w:rsidRPr="00C24167" w:rsidRDefault="00142624" w:rsidP="00C2416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C37D9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และงบการเงินเฉพาะของบริษัท </w:t>
      </w:r>
      <w:r w:rsidR="00EC37D9" w:rsidRPr="00C2416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ทาพาโก้ </w:t>
      </w:r>
      <w:r w:rsidR="00EC37D9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(มหาชน) และบริษัทย่อย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</w:t>
      </w:r>
      <w:r w:rsidR="003140F5" w:rsidRPr="00C241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วันที่ </w:t>
      </w:r>
      <w:r w:rsidR="00C24167" w:rsidRPr="00C24167">
        <w:rPr>
          <w:rFonts w:ascii="Browallia New" w:hAnsi="Browallia New" w:cs="Browallia New" w:hint="cs"/>
          <w:sz w:val="28"/>
          <w:szCs w:val="28"/>
          <w:lang w:bidi="th-TH"/>
        </w:rPr>
        <w:t>30</w:t>
      </w:r>
      <w:r w:rsidR="004C033A" w:rsidRPr="00C2416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="00C24167" w:rsidRPr="00C2416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เมษายน</w:t>
      </w:r>
      <w:r w:rsidR="003140F5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140F5" w:rsidRPr="00C24167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B32697" w:rsidRPr="00C24167">
        <w:rPr>
          <w:rFonts w:ascii="Browallia New" w:hAnsi="Browallia New" w:cs="Browallia New" w:hint="cs"/>
          <w:sz w:val="28"/>
          <w:szCs w:val="28"/>
          <w:lang w:val="en-US" w:bidi="th-TH"/>
        </w:rPr>
        <w:t>2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</w:t>
      </w:r>
      <w:r w:rsidR="00D04497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แ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ละกำไรขาดทุนเบ็ดเสร็จอื่นรวม</w:t>
      </w:r>
      <w:r w:rsidR="00D04497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C24167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C24167" w:rsidRPr="00C24167">
        <w:rPr>
          <w:rFonts w:ascii="Browallia New" w:hAnsi="Browallia New" w:cs="Browallia New" w:hint="cs"/>
          <w:sz w:val="28"/>
          <w:szCs w:val="28"/>
          <w:lang w:bidi="th-TH"/>
        </w:rPr>
        <w:t>30</w:t>
      </w:r>
      <w:r w:rsidR="00C24167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เมษายน </w:t>
      </w:r>
      <w:r w:rsidR="00C24167" w:rsidRPr="00C24167">
        <w:rPr>
          <w:rFonts w:ascii="Browallia New" w:hAnsi="Browallia New" w:cs="Browallia New" w:hint="cs"/>
          <w:sz w:val="28"/>
          <w:szCs w:val="28"/>
          <w:lang w:bidi="th-TH"/>
        </w:rPr>
        <w:t>256</w:t>
      </w:r>
      <w:r w:rsidR="00C24167" w:rsidRPr="00C24167">
        <w:rPr>
          <w:rFonts w:ascii="Browallia New" w:hAnsi="Browallia New" w:cs="Browallia New" w:hint="cs"/>
          <w:sz w:val="28"/>
          <w:szCs w:val="28"/>
          <w:lang w:val="en-US" w:bidi="th-TH"/>
        </w:rPr>
        <w:t>2</w:t>
      </w:r>
      <w:r w:rsidR="003140F5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C241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</w:t>
      </w:r>
      <w:r w:rsidR="00D04497" w:rsidRPr="00C241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เฉพาะของบริษัท และ</w:t>
      </w:r>
      <w:r w:rsidRPr="00C241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งบกระแสเงินสดรวม</w:t>
      </w:r>
      <w:r w:rsidR="00D04497" w:rsidRPr="00C241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และเฉพาะของบริษัท</w:t>
      </w:r>
      <w:r w:rsidRPr="00C241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C24167" w:rsidRPr="00C241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="003140F5" w:rsidRPr="00C241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C241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</w:t>
      </w:r>
      <w:r w:rsidR="00D04497" w:rsidRPr="00C241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เดียวกัน </w:t>
      </w:r>
      <w:r w:rsidRPr="00C241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</w:t>
      </w:r>
      <w:r w:rsidR="00EF190C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2416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5D6D4F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24167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</w:t>
      </w:r>
      <w:r w:rsidR="00142E5B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</w:t>
      </w:r>
      <w:r w:rsidR="00142E5B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C24167" w:rsidRDefault="00CD4D4E" w:rsidP="003C7804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C24167" w:rsidRDefault="00CD4D4E" w:rsidP="00C2416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2416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C24167" w:rsidRDefault="00CD4D4E" w:rsidP="00C2416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1FC36FB2" w:rsidR="00CD4D4E" w:rsidRPr="00C24167" w:rsidRDefault="00142624" w:rsidP="00C2416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24167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="004D20B1" w:rsidRPr="00C2416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3C7804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C2416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</w:t>
      </w:r>
      <w:r w:rsidR="00175EF5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C2416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ตรวจสอบ </w:t>
      </w:r>
      <w:r w:rsidR="007064E7" w:rsidRPr="00C2416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C2416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BA84484" w14:textId="1B8A58BD" w:rsidR="00CD4D4E" w:rsidRPr="00C24167" w:rsidRDefault="00CD4D4E" w:rsidP="00C2416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57B0615" w14:textId="1FA03871" w:rsidR="00D04497" w:rsidRDefault="00D04497" w:rsidP="00C2416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0A206AA" w14:textId="2CA05916" w:rsidR="0087053E" w:rsidRDefault="0087053E" w:rsidP="00C2416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E8671B1" w14:textId="26C45ED5" w:rsidR="0087053E" w:rsidRDefault="0087053E" w:rsidP="00C2416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76C873" w14:textId="25F4D106" w:rsidR="0087053E" w:rsidRDefault="0087053E" w:rsidP="00C2416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C03A693" w14:textId="731A359C" w:rsidR="0087053E" w:rsidRDefault="0087053E" w:rsidP="00C2416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878434" w14:textId="1CE79356" w:rsidR="0087053E" w:rsidRDefault="0087053E" w:rsidP="00C2416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B0C18EA" w14:textId="1A24BE93" w:rsidR="0087053E" w:rsidRDefault="0087053E" w:rsidP="00C2416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AFC0BB" w14:textId="078189AC" w:rsidR="0087053E" w:rsidRDefault="0087053E" w:rsidP="00C2416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8B46C2" w14:textId="77777777" w:rsidR="0087053E" w:rsidRPr="00C24167" w:rsidRDefault="0087053E" w:rsidP="00C2416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54AC5C5" w14:textId="77777777" w:rsidR="00D04497" w:rsidRPr="00C24167" w:rsidRDefault="00D04497" w:rsidP="00C2416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279EB42" w14:textId="6A430D61" w:rsidR="00D04497" w:rsidRPr="00C24167" w:rsidRDefault="00D04497" w:rsidP="00C2416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9652A3E" w14:textId="77777777" w:rsidR="00D04497" w:rsidRPr="00C24167" w:rsidRDefault="00D04497" w:rsidP="00C2416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F1DF40" w14:textId="04A38C36" w:rsidR="00CD4D4E" w:rsidRPr="00C24167" w:rsidRDefault="00CD4D4E" w:rsidP="00C2416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2416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C24167" w:rsidRDefault="00CD4D4E" w:rsidP="00C2416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7CFC37D5" w:rsidR="00142624" w:rsidRPr="00C24167" w:rsidRDefault="009A73BE" w:rsidP="00C2416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C2416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</w:t>
      </w:r>
      <w:r w:rsidR="004D20B1" w:rsidRPr="00C2416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142624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="00142624" w:rsidRPr="00C24167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="00142624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066859AF" w14:textId="77777777" w:rsidR="00EC37D9" w:rsidRPr="00C24167" w:rsidRDefault="00EC37D9" w:rsidP="003C7804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C453084" w14:textId="78265838" w:rsidR="00EC37D9" w:rsidRPr="00C24167" w:rsidRDefault="00EC37D9" w:rsidP="00C2416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175EF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</w:t>
      </w:r>
      <w:r w:rsidR="00D04497" w:rsidRPr="00175EF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เน้น</w:t>
      </w:r>
    </w:p>
    <w:p w14:paraId="35631CA8" w14:textId="77777777" w:rsidR="00EC37D9" w:rsidRPr="00C24167" w:rsidRDefault="00EC37D9" w:rsidP="00C2416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364F37AB" w14:textId="11AB1892" w:rsidR="00EC37D9" w:rsidRPr="00C24167" w:rsidRDefault="002736DB" w:rsidP="00C2416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="005D6D4F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ขอ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ให้สังเกต</w:t>
      </w:r>
      <w:r w:rsidR="005D6D4F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C37D9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DF2845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="00EC37D9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3D376E">
        <w:rPr>
          <w:rFonts w:ascii="Browallia New" w:hAnsi="Browallia New" w:cs="Browallia New"/>
          <w:sz w:val="28"/>
          <w:szCs w:val="28"/>
          <w:lang w:val="en-US" w:bidi="th-TH"/>
        </w:rPr>
        <w:t>20</w:t>
      </w:r>
      <w:r w:rsidR="00EC37D9" w:rsidRPr="00C24167">
        <w:rPr>
          <w:rFonts w:ascii="Browallia New" w:hAnsi="Browallia New" w:cs="Browallia New" w:hint="cs"/>
          <w:sz w:val="28"/>
          <w:szCs w:val="28"/>
        </w:rPr>
        <w:t xml:space="preserve"> </w:t>
      </w:r>
      <w:r w:rsidR="008756E9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ซึ่งอธิบายเกี่ยวกับคดีความฟ้องร้องกับ</w:t>
      </w:r>
      <w:r w:rsidR="00EC37D9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การไฟฟ้าส่วนภูมิภาค (กฟภ.) </w:t>
      </w:r>
      <w:r w:rsidR="008756E9">
        <w:rPr>
          <w:rFonts w:ascii="Browallia New" w:hAnsi="Browallia New" w:cs="Browallia New" w:hint="cs"/>
          <w:sz w:val="28"/>
          <w:szCs w:val="28"/>
          <w:cs/>
          <w:lang w:bidi="th-TH"/>
        </w:rPr>
        <w:t>เรียกร้อง</w:t>
      </w:r>
      <w:r w:rsidR="00C6320C">
        <w:rPr>
          <w:rFonts w:ascii="Browallia New" w:hAnsi="Browallia New" w:cs="Browallia New" w:hint="cs"/>
          <w:sz w:val="28"/>
          <w:szCs w:val="28"/>
          <w:cs/>
          <w:lang w:bidi="th-TH"/>
        </w:rPr>
        <w:t>ให้</w:t>
      </w:r>
      <w:r w:rsidR="00EC37D9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บริษัทจ่ายค่า</w:t>
      </w:r>
      <w:r w:rsidR="005D6D4F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กระแส</w:t>
      </w:r>
      <w:r w:rsidR="00EC37D9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ไฟฟ้าเพิ่มเติม เป็นเงินทั้งสิ้น </w:t>
      </w:r>
      <w:r w:rsidR="00EC37D9" w:rsidRPr="00C24167">
        <w:rPr>
          <w:rFonts w:ascii="Browallia New" w:hAnsi="Browallia New" w:cs="Browallia New" w:hint="cs"/>
          <w:sz w:val="28"/>
          <w:szCs w:val="28"/>
        </w:rPr>
        <w:t xml:space="preserve">32.95 </w:t>
      </w:r>
      <w:r w:rsidR="00EC37D9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C6320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756E9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EC37D9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ผู้บริหารของบริษัทไม่ได้บันทึกผลกระทบที่อาจเกิดขึ้นจากคดีฟ้องร้องดังกล่าว</w:t>
      </w:r>
      <w:r w:rsidR="00C6320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01E99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ทั้งนี้ข้อสรุปของข้าพเจ้าไม่มีการเปลี่ยนแปลงสำหรับเรื่องนี้</w:t>
      </w:r>
    </w:p>
    <w:p w14:paraId="09FFA688" w14:textId="77777777" w:rsidR="003C08B4" w:rsidRPr="00C24167" w:rsidRDefault="003C08B4" w:rsidP="00C24167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B95F694" w14:textId="77777777" w:rsidR="003C08B4" w:rsidRPr="00C24167" w:rsidRDefault="003C08B4" w:rsidP="00C2416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23216827" w14:textId="77777777" w:rsidR="003C08B4" w:rsidRPr="00C24167" w:rsidRDefault="003C08B4" w:rsidP="00C2416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7337D34F" w:rsidR="00142624" w:rsidRPr="00C24167" w:rsidRDefault="004C033A" w:rsidP="00C2416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C2416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C24167" w:rsidRDefault="00142624" w:rsidP="00C2416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50C021F9" w:rsidR="00142624" w:rsidRPr="00C24167" w:rsidRDefault="00142624" w:rsidP="00C2416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="004C033A"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C033A" w:rsidRPr="00C24167">
        <w:rPr>
          <w:rFonts w:ascii="Browallia New" w:hAnsi="Browallia New" w:cs="Browallia New" w:hint="cs"/>
          <w:sz w:val="28"/>
          <w:szCs w:val="28"/>
          <w:lang w:val="en-US" w:bidi="th-TH"/>
        </w:rPr>
        <w:t>2785</w:t>
      </w:r>
    </w:p>
    <w:p w14:paraId="28B639CA" w14:textId="77777777" w:rsidR="00142624" w:rsidRPr="00C24167" w:rsidRDefault="00142624" w:rsidP="00C2416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C24167" w:rsidRDefault="003C08B4" w:rsidP="00C24167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C24167" w:rsidRDefault="00142624" w:rsidP="00C2416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C24167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533422B4" w:rsidR="00D15EA5" w:rsidRPr="00C24167" w:rsidRDefault="006E69EE" w:rsidP="00C2416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6E69EE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Pr="006E69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="005319B5" w:rsidRPr="006E69EE">
        <w:rPr>
          <w:rFonts w:ascii="Browallia New" w:hAnsi="Browallia New" w:cs="Browallia New" w:hint="cs"/>
          <w:sz w:val="28"/>
          <w:szCs w:val="28"/>
          <w:lang w:bidi="th-TH"/>
        </w:rPr>
        <w:t xml:space="preserve"> 2562</w:t>
      </w:r>
    </w:p>
    <w:sectPr w:rsidR="00D15EA5" w:rsidRPr="00C24167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DF0B8" w14:textId="77777777" w:rsidR="00070489" w:rsidRDefault="00070489">
      <w:r>
        <w:separator/>
      </w:r>
    </w:p>
  </w:endnote>
  <w:endnote w:type="continuationSeparator" w:id="0">
    <w:p w14:paraId="4FC68C9A" w14:textId="77777777" w:rsidR="00070489" w:rsidRDefault="00070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676AC" w14:textId="77777777" w:rsidR="00070489" w:rsidRDefault="00070489">
      <w:bookmarkStart w:id="0" w:name="_Hlk482348182"/>
      <w:bookmarkEnd w:id="0"/>
      <w:r>
        <w:separator/>
      </w:r>
    </w:p>
  </w:footnote>
  <w:footnote w:type="continuationSeparator" w:id="0">
    <w:p w14:paraId="2EE942DB" w14:textId="77777777" w:rsidR="00070489" w:rsidRDefault="00070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001E99" w:rsidRDefault="00001E99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7A56374C" w:rsidR="00001E99" w:rsidRDefault="00001E99" w:rsidP="00D96128">
    <w:pPr>
      <w:pStyle w:val="Header"/>
      <w:jc w:val="right"/>
    </w:pPr>
  </w:p>
  <w:p w14:paraId="4A9BB6FF" w14:textId="77777777" w:rsidR="00001E99" w:rsidRPr="0079502D" w:rsidRDefault="00001E99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7683C" w14:textId="77777777" w:rsidR="00001E99" w:rsidRDefault="00001E99" w:rsidP="00D15EA5">
    <w:pPr>
      <w:pStyle w:val="Header"/>
    </w:pPr>
  </w:p>
  <w:p w14:paraId="4E76693D" w14:textId="36BFA5A3" w:rsidR="00001E99" w:rsidRDefault="00001E99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E99"/>
    <w:rsid w:val="00002D0C"/>
    <w:rsid w:val="00004B8D"/>
    <w:rsid w:val="0001437D"/>
    <w:rsid w:val="000162B0"/>
    <w:rsid w:val="00023D4C"/>
    <w:rsid w:val="0003023B"/>
    <w:rsid w:val="00031D17"/>
    <w:rsid w:val="00044ACE"/>
    <w:rsid w:val="0004550E"/>
    <w:rsid w:val="00052614"/>
    <w:rsid w:val="00067A2B"/>
    <w:rsid w:val="00070489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E76C7"/>
    <w:rsid w:val="000F3AAB"/>
    <w:rsid w:val="000F6E25"/>
    <w:rsid w:val="001011DF"/>
    <w:rsid w:val="00107132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75EF5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F33E3"/>
    <w:rsid w:val="0022518C"/>
    <w:rsid w:val="00237A7E"/>
    <w:rsid w:val="00241F16"/>
    <w:rsid w:val="00245D6D"/>
    <w:rsid w:val="00247969"/>
    <w:rsid w:val="00247A18"/>
    <w:rsid w:val="0026182A"/>
    <w:rsid w:val="002736DB"/>
    <w:rsid w:val="00277EBE"/>
    <w:rsid w:val="002838FB"/>
    <w:rsid w:val="00285249"/>
    <w:rsid w:val="002A252E"/>
    <w:rsid w:val="002B0BF8"/>
    <w:rsid w:val="002B5A4A"/>
    <w:rsid w:val="002C34A3"/>
    <w:rsid w:val="002C623D"/>
    <w:rsid w:val="002D5A0F"/>
    <w:rsid w:val="002D6E25"/>
    <w:rsid w:val="002E02F4"/>
    <w:rsid w:val="002E7F1E"/>
    <w:rsid w:val="002F2DEB"/>
    <w:rsid w:val="002F3903"/>
    <w:rsid w:val="002F4A52"/>
    <w:rsid w:val="002F4DF6"/>
    <w:rsid w:val="002F7D90"/>
    <w:rsid w:val="0030026A"/>
    <w:rsid w:val="00305173"/>
    <w:rsid w:val="003140F5"/>
    <w:rsid w:val="00315D1F"/>
    <w:rsid w:val="00321A76"/>
    <w:rsid w:val="003304A5"/>
    <w:rsid w:val="00335E5B"/>
    <w:rsid w:val="00354F5D"/>
    <w:rsid w:val="00363BA3"/>
    <w:rsid w:val="00365ECE"/>
    <w:rsid w:val="003744DA"/>
    <w:rsid w:val="00384904"/>
    <w:rsid w:val="003962BE"/>
    <w:rsid w:val="003A46D5"/>
    <w:rsid w:val="003B4CCD"/>
    <w:rsid w:val="003B4DED"/>
    <w:rsid w:val="003C08B4"/>
    <w:rsid w:val="003C12C5"/>
    <w:rsid w:val="003C27EF"/>
    <w:rsid w:val="003C32E9"/>
    <w:rsid w:val="003C3898"/>
    <w:rsid w:val="003C7804"/>
    <w:rsid w:val="003D2605"/>
    <w:rsid w:val="003D376E"/>
    <w:rsid w:val="003D4BB4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0160"/>
    <w:rsid w:val="00443CE3"/>
    <w:rsid w:val="00452E7B"/>
    <w:rsid w:val="004546FA"/>
    <w:rsid w:val="00456EA9"/>
    <w:rsid w:val="00462BCB"/>
    <w:rsid w:val="0046385D"/>
    <w:rsid w:val="00481FE7"/>
    <w:rsid w:val="0048532C"/>
    <w:rsid w:val="00487E39"/>
    <w:rsid w:val="0049103F"/>
    <w:rsid w:val="00493F2D"/>
    <w:rsid w:val="004A0DFE"/>
    <w:rsid w:val="004A3C62"/>
    <w:rsid w:val="004C033A"/>
    <w:rsid w:val="004C0971"/>
    <w:rsid w:val="004C0C25"/>
    <w:rsid w:val="004C2111"/>
    <w:rsid w:val="004C732E"/>
    <w:rsid w:val="004D1035"/>
    <w:rsid w:val="004D20AE"/>
    <w:rsid w:val="004D20B1"/>
    <w:rsid w:val="004D3578"/>
    <w:rsid w:val="004D6145"/>
    <w:rsid w:val="004D6774"/>
    <w:rsid w:val="004E3B1A"/>
    <w:rsid w:val="004F1A16"/>
    <w:rsid w:val="004F207F"/>
    <w:rsid w:val="004F5D91"/>
    <w:rsid w:val="005070FA"/>
    <w:rsid w:val="0052186A"/>
    <w:rsid w:val="00525A9F"/>
    <w:rsid w:val="005319B5"/>
    <w:rsid w:val="005321DA"/>
    <w:rsid w:val="0054030C"/>
    <w:rsid w:val="00547541"/>
    <w:rsid w:val="00551365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40AD"/>
    <w:rsid w:val="005D6D4F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0184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A4E3E"/>
    <w:rsid w:val="006B06A2"/>
    <w:rsid w:val="006C2308"/>
    <w:rsid w:val="006C3D37"/>
    <w:rsid w:val="006C6376"/>
    <w:rsid w:val="006D6FF5"/>
    <w:rsid w:val="006E69EE"/>
    <w:rsid w:val="006F1B19"/>
    <w:rsid w:val="006F29ED"/>
    <w:rsid w:val="006F4F77"/>
    <w:rsid w:val="006F53EE"/>
    <w:rsid w:val="0070147C"/>
    <w:rsid w:val="00702382"/>
    <w:rsid w:val="007064E7"/>
    <w:rsid w:val="00714FD6"/>
    <w:rsid w:val="0071775C"/>
    <w:rsid w:val="007265F7"/>
    <w:rsid w:val="00731894"/>
    <w:rsid w:val="00746796"/>
    <w:rsid w:val="00746D91"/>
    <w:rsid w:val="0075598A"/>
    <w:rsid w:val="00761813"/>
    <w:rsid w:val="007708A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54985"/>
    <w:rsid w:val="0087053E"/>
    <w:rsid w:val="008719C2"/>
    <w:rsid w:val="008756E9"/>
    <w:rsid w:val="0087602A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1C7D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187E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C1"/>
    <w:rsid w:val="00A362F9"/>
    <w:rsid w:val="00A43EE6"/>
    <w:rsid w:val="00A4585A"/>
    <w:rsid w:val="00A60F49"/>
    <w:rsid w:val="00A61A6A"/>
    <w:rsid w:val="00A61E15"/>
    <w:rsid w:val="00A66F91"/>
    <w:rsid w:val="00A70229"/>
    <w:rsid w:val="00A918D1"/>
    <w:rsid w:val="00A93A9A"/>
    <w:rsid w:val="00AA219C"/>
    <w:rsid w:val="00AA5C16"/>
    <w:rsid w:val="00AA693A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0828"/>
    <w:rsid w:val="00B32697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1C1F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BF63AE"/>
    <w:rsid w:val="00C06939"/>
    <w:rsid w:val="00C173BF"/>
    <w:rsid w:val="00C21E3B"/>
    <w:rsid w:val="00C24167"/>
    <w:rsid w:val="00C24BF2"/>
    <w:rsid w:val="00C35B1A"/>
    <w:rsid w:val="00C41C7D"/>
    <w:rsid w:val="00C62E59"/>
    <w:rsid w:val="00C63023"/>
    <w:rsid w:val="00C6320C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3857"/>
    <w:rsid w:val="00CC72E9"/>
    <w:rsid w:val="00CD25C2"/>
    <w:rsid w:val="00CD4D4E"/>
    <w:rsid w:val="00CE24E5"/>
    <w:rsid w:val="00CE41DB"/>
    <w:rsid w:val="00CE4D96"/>
    <w:rsid w:val="00CF160D"/>
    <w:rsid w:val="00CF1EA0"/>
    <w:rsid w:val="00D04497"/>
    <w:rsid w:val="00D05EDE"/>
    <w:rsid w:val="00D078C4"/>
    <w:rsid w:val="00D159E4"/>
    <w:rsid w:val="00D15EA5"/>
    <w:rsid w:val="00D2100B"/>
    <w:rsid w:val="00D24220"/>
    <w:rsid w:val="00D3089E"/>
    <w:rsid w:val="00D31D7A"/>
    <w:rsid w:val="00D33E60"/>
    <w:rsid w:val="00D460E7"/>
    <w:rsid w:val="00D522A1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2D12"/>
    <w:rsid w:val="00DA36EE"/>
    <w:rsid w:val="00DA452E"/>
    <w:rsid w:val="00DA5128"/>
    <w:rsid w:val="00DB308D"/>
    <w:rsid w:val="00DB5F40"/>
    <w:rsid w:val="00DD1E47"/>
    <w:rsid w:val="00DD419E"/>
    <w:rsid w:val="00DD61A9"/>
    <w:rsid w:val="00DD6EF1"/>
    <w:rsid w:val="00DE4958"/>
    <w:rsid w:val="00DE5BCE"/>
    <w:rsid w:val="00DF2845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702F4"/>
    <w:rsid w:val="00E74371"/>
    <w:rsid w:val="00E86635"/>
    <w:rsid w:val="00E86B53"/>
    <w:rsid w:val="00E9057F"/>
    <w:rsid w:val="00E9110B"/>
    <w:rsid w:val="00EA2B6F"/>
    <w:rsid w:val="00EB3478"/>
    <w:rsid w:val="00EB4B39"/>
    <w:rsid w:val="00EB6FE3"/>
    <w:rsid w:val="00EC37D9"/>
    <w:rsid w:val="00EE0F65"/>
    <w:rsid w:val="00EE44DA"/>
    <w:rsid w:val="00EE59BD"/>
    <w:rsid w:val="00EF190C"/>
    <w:rsid w:val="00EF2F41"/>
    <w:rsid w:val="00F01358"/>
    <w:rsid w:val="00F218D1"/>
    <w:rsid w:val="00F246A1"/>
    <w:rsid w:val="00F33DB7"/>
    <w:rsid w:val="00F37917"/>
    <w:rsid w:val="00F53A04"/>
    <w:rsid w:val="00F5513E"/>
    <w:rsid w:val="00F63F3F"/>
    <w:rsid w:val="00F66FA5"/>
    <w:rsid w:val="00F71678"/>
    <w:rsid w:val="00F730E3"/>
    <w:rsid w:val="00F755E9"/>
    <w:rsid w:val="00F909CD"/>
    <w:rsid w:val="00F9508A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FDC65E85341F469391B4A7F7EC05A3" ma:contentTypeVersion="9" ma:contentTypeDescription="Create a new document." ma:contentTypeScope="" ma:versionID="ff16670241a43947e25592e0c48a8120">
  <xsd:schema xmlns:xsd="http://www.w3.org/2001/XMLSchema" xmlns:xs="http://www.w3.org/2001/XMLSchema" xmlns:p="http://schemas.microsoft.com/office/2006/metadata/properties" xmlns:ns2="750c330c-7fe9-4938-8b7a-897d0e3c13a7" xmlns:ns3="f31998ac-95e2-4585-aa58-41548032a0d4" targetNamespace="http://schemas.microsoft.com/office/2006/metadata/properties" ma:root="true" ma:fieldsID="1cc97ddb4dfc9f7cd2188f5d85d3575b" ns2:_="" ns3:_="">
    <xsd:import namespace="750c330c-7fe9-4938-8b7a-897d0e3c13a7"/>
    <xsd:import namespace="f31998ac-95e2-4585-aa58-41548032a0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0c330c-7fe9-4938-8b7a-897d0e3c13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998ac-95e2-4585-aa58-41548032a0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ED807-FC67-4D35-AF97-959DEA085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0c330c-7fe9-4938-8b7a-897d0e3c13a7"/>
    <ds:schemaRef ds:uri="f31998ac-95e2-4585-aa58-41548032a0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f31998ac-95e2-4585-aa58-41548032a0d4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750c330c-7fe9-4938-8b7a-897d0e3c13a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9C7AF4-8A85-4267-B935-68055D88B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116</TotalTime>
  <Pages>2</Pages>
  <Words>401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Chalermporn Chimwai</cp:lastModifiedBy>
  <cp:revision>11</cp:revision>
  <cp:lastPrinted>2019-03-07T14:41:00Z</cp:lastPrinted>
  <dcterms:created xsi:type="dcterms:W3CDTF">2019-04-22T09:50:00Z</dcterms:created>
  <dcterms:modified xsi:type="dcterms:W3CDTF">2019-06-14T11:55:00Z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0x01010098FDC65E85341F469391B4A7F7EC05A3</vt:lpwstr>
  </property>
</Properties>
</file>