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</w:tblGrid>
      <w:tr w:rsidR="00726B9B" w:rsidRPr="00C52C41" w14:paraId="19FFE9D2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74810" w:rsidRPr="00C52C41" w14:paraId="33B92D6C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ACF773F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E9BE8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54FDC0A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26B9B" w:rsidRPr="00C52C41" w14:paraId="1E836782" w14:textId="77777777" w:rsidTr="003E0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278" w:type="dxa"/>
          </w:tcPr>
          <w:p w14:paraId="726E3CFD" w14:textId="482101C6" w:rsidR="00726B9B" w:rsidRPr="00C52C41" w:rsidRDefault="00B8603A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0A26A7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7FD611E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726B9B" w:rsidRPr="00C52C41" w14:paraId="4F79865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26B521" w14:textId="07F311E3" w:rsidR="00726B9B" w:rsidRPr="00C52C41" w:rsidRDefault="00B8603A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11FF70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F948330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BD265A" w:rsidRPr="00C52C41" w14:paraId="5EF28F07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231FB5" w14:textId="3A8031F3" w:rsidR="00BD265A" w:rsidRPr="00C52C41" w:rsidRDefault="00B8603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52841867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0A9035B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BD265A" w:rsidRPr="00C52C41" w14:paraId="0EC9E87D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65D8A3" w14:textId="6FB7087D" w:rsidR="00BD265A" w:rsidRPr="00C52C41" w:rsidRDefault="00B8603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50349791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CA771E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D265A" w:rsidRPr="00C52C41" w14:paraId="66C37F36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E8CC03" w14:textId="780B123C" w:rsidR="00BD265A" w:rsidRPr="00C52C41" w:rsidRDefault="00B8603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67E78FA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97F6146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BD265A" w:rsidRPr="00C52C41" w14:paraId="133BB758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43113" w14:textId="0ED36FAE" w:rsidR="00BD265A" w:rsidRPr="00C52C41" w:rsidRDefault="00B8603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570BACC6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5EFFFF8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BD265A" w:rsidRPr="00C52C41" w14:paraId="53E3DE1E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E8C34B" w14:textId="17FCC22C" w:rsidR="00BD265A" w:rsidRPr="00C52C41" w:rsidRDefault="00AA7630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14990DA2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EACBD38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DC55FE" w:rsidRPr="00C52C41" w14:paraId="12C2296C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CCF764" w14:textId="7DC8A7D6" w:rsidR="00DC55FE" w:rsidRPr="00C52C41" w:rsidRDefault="00AA7630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3D3BB702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6E88EFC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เงินลงทุนระยะยาวอื่น</w:t>
            </w:r>
          </w:p>
        </w:tc>
      </w:tr>
      <w:tr w:rsidR="00DC55FE" w:rsidRPr="00C52C41" w14:paraId="07DD3386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BBDFD6" w14:textId="58C816B5" w:rsidR="00DC55FE" w:rsidRPr="00C52C41" w:rsidRDefault="00AA7630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6B86F925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410E991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DC55FE" w:rsidRPr="00C52C41" w14:paraId="4E5111F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0E58F8" w14:textId="41017C5B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A763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14:paraId="5D781243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16AF5" w14:textId="27F5C02A" w:rsidR="00DC55FE" w:rsidRPr="00C52C41" w:rsidRDefault="001B6DF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</w:t>
            </w:r>
            <w:r w:rsidR="00DC55FE"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และอุปกรณ์</w:t>
            </w:r>
          </w:p>
        </w:tc>
      </w:tr>
      <w:tr w:rsidR="00DC55FE" w:rsidRPr="00C52C41" w14:paraId="222E5C5F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34CA9B" w14:textId="3E1D1D70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AA763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074D7A7F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26119FA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3736D" w:rsidRPr="00C52C41" w14:paraId="5ED3FAEA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9A661A" w14:textId="4066B50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AA763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294BD920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DD566C2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33736D" w:rsidRPr="00C52C41" w14:paraId="14C0FCC8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4DC611" w14:textId="6CFEBE60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AA763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13B4329A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305E8CF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33736D" w:rsidRPr="00C52C41" w14:paraId="4310B42F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AE453F" w14:textId="6D263433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AA763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1AA36266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90294BC" w14:textId="08693183" w:rsidR="0033736D" w:rsidRPr="00C52C41" w:rsidRDefault="0033736D" w:rsidP="00304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33736D" w:rsidRPr="00C52C41" w14:paraId="2A26EB28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DD3847" w14:textId="3377B5B9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AA763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2BC4E76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BEDBAE0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33736D" w:rsidRPr="00C52C41" w14:paraId="66FF69AC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1837D2" w14:textId="4F8D4C73" w:rsidR="0033736D" w:rsidRPr="00C52C41" w:rsidRDefault="00B8603A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  <w:r w:rsidR="00AA763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66224868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C40A4CF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33736D" w:rsidRPr="00C52C41" w14:paraId="17E116D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5C878" w14:textId="68847D53" w:rsidR="0033736D" w:rsidRPr="00C52C41" w:rsidRDefault="00B8603A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  <w:r w:rsidR="00AA763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7A688D6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805217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3736D" w:rsidRPr="00C52C41" w14:paraId="049F9A9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70F673" w14:textId="5BCBDACD" w:rsidR="0033736D" w:rsidRPr="00C52C41" w:rsidRDefault="00B8603A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  <w:r w:rsidR="00AA763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5FAB5FFC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C8E27F4" w14:textId="40A791E6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ของ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</w:tr>
      <w:tr w:rsidR="0033736D" w:rsidRPr="00C52C41" w14:paraId="535DEA1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F9D88F" w14:textId="120B829B" w:rsidR="0033736D" w:rsidRPr="00C52C41" w:rsidRDefault="00AA7630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19</w:t>
            </w:r>
          </w:p>
        </w:tc>
        <w:tc>
          <w:tcPr>
            <w:tcW w:w="270" w:type="dxa"/>
          </w:tcPr>
          <w:p w14:paraId="00F5DA0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2B98CDD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33736D" w:rsidRPr="00C52C41" w14:paraId="2FE93579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8CF90B" w14:textId="72E7ED05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  <w:r w:rsidR="00AA763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14:paraId="2D3AEC38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884F649" w14:textId="4DFB4F56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3736D" w:rsidRPr="00C52C41" w14:paraId="6E5E7F6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B52C77" w14:textId="3B120F6E" w:rsidR="0033736D" w:rsidRPr="00C52C41" w:rsidRDefault="00B8603A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  <w:r w:rsidR="00AA763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61778BF9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241B8E2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33736D" w:rsidRPr="00C52C41" w14:paraId="0B7E46CC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499ECE" w14:textId="375BCA84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A763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355E1456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53EF65D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3736D" w:rsidRPr="00C52C41" w14:paraId="50EE5207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6EC113" w14:textId="3D1CCB91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A763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61F1BBE2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C1BFF8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354D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3736D" w:rsidRPr="00C52C41" w14:paraId="099F9F98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CB3C93" w14:textId="4C61D245" w:rsidR="0033736D" w:rsidRPr="00C52C41" w:rsidRDefault="00B8603A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  <w:r w:rsidR="00AA763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17DF9C16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873B2CF" w14:textId="605578CC" w:rsidR="0033736D" w:rsidRPr="009354D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ระผูกพัน</w:t>
            </w:r>
            <w:r w:rsidRPr="00187EE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3E0F1A" w:rsidRPr="00C52C41" w14:paraId="41CE73A4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521AE3" w14:textId="42F2C3AF" w:rsidR="003E0F1A" w:rsidRPr="00B8603A" w:rsidRDefault="00B8603A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8603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  <w:r w:rsidR="00AA763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1FDE45AB" w14:textId="77777777" w:rsidR="003E0F1A" w:rsidRPr="00C52C41" w:rsidRDefault="003E0F1A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D236460" w14:textId="458EC187" w:rsidR="003E0F1A" w:rsidRPr="00C52C41" w:rsidRDefault="003E0F1A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3E0F1A" w:rsidRPr="00C52C41" w14:paraId="1CE2BD93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339E2F" w14:textId="1BF5752E" w:rsidR="003E0F1A" w:rsidRPr="00C52C41" w:rsidRDefault="00AA7630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26</w:t>
            </w:r>
          </w:p>
        </w:tc>
        <w:tc>
          <w:tcPr>
            <w:tcW w:w="270" w:type="dxa"/>
          </w:tcPr>
          <w:p w14:paraId="65486F40" w14:textId="77777777" w:rsidR="003E0F1A" w:rsidRPr="00C52C41" w:rsidRDefault="003E0F1A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6E0E5F5" w14:textId="1DB16159" w:rsidR="003E0F1A" w:rsidRPr="003E0F1A" w:rsidRDefault="003E0F1A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0F1A">
              <w:rPr>
                <w:rFonts w:ascii="Angsana New" w:eastAsia="Cordi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7C4C53C4" w14:textId="0D7B2F63" w:rsidR="003E0F1A" w:rsidRDefault="003E0F1A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6ABF677" w14:textId="77777777" w:rsidR="009D6083" w:rsidRDefault="009D6083" w:rsidP="009D6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ห</w:t>
      </w:r>
      <w:r w:rsidRPr="00C52C41">
        <w:rPr>
          <w:rFonts w:ascii="Angsana New" w:hAnsi="Angsana New"/>
          <w:sz w:val="30"/>
          <w:szCs w:val="30"/>
          <w:cs/>
        </w:rPr>
        <w:t>มายเหตุประกอบ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Pr="00411DA7">
        <w:rPr>
          <w:rFonts w:ascii="Angsana New" w:hAnsi="Angsana New" w:hint="cs"/>
          <w:sz w:val="30"/>
          <w:szCs w:val="30"/>
          <w:cs/>
        </w:rPr>
        <w:t>เพื่อ</w:t>
      </w:r>
      <w:r w:rsidRPr="00440B3D">
        <w:rPr>
          <w:rFonts w:ascii="Angsana New" w:hAnsi="Angsana New" w:hint="cs"/>
          <w:sz w:val="30"/>
          <w:szCs w:val="30"/>
          <w:cs/>
        </w:rPr>
        <w:t>วัตถุประสงค์</w:t>
      </w:r>
      <w:r w:rsidRPr="00F31DF3">
        <w:rPr>
          <w:rFonts w:ascii="Angsana New" w:hAnsi="Angsana New" w:hint="cs"/>
          <w:sz w:val="30"/>
          <w:szCs w:val="30"/>
          <w:cs/>
        </w:rPr>
        <w:t>เฉพาะ</w:t>
      </w:r>
      <w:r>
        <w:rPr>
          <w:rFonts w:ascii="Angsana New" w:hAnsi="Angsana New"/>
          <w:sz w:val="30"/>
          <w:szCs w:val="30"/>
          <w:cs/>
        </w:rPr>
        <w:t>เป็นส่วนหนึ่งของง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440B3D">
        <w:rPr>
          <w:rFonts w:ascii="Angsana New" w:hAnsi="Angsana New"/>
          <w:sz w:val="30"/>
          <w:szCs w:val="30"/>
          <w:cs/>
        </w:rPr>
        <w:t>การเงินที่แสดงเงินลงทุนตามวิธีส่วนได้เสีย</w:t>
      </w:r>
      <w:r w:rsidRPr="00440B3D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Pr="00F31DF3">
        <w:rPr>
          <w:rFonts w:ascii="Angsana New" w:hAnsi="Angsana New" w:hint="cs"/>
          <w:sz w:val="30"/>
          <w:szCs w:val="30"/>
          <w:cs/>
        </w:rPr>
        <w:t>เฉพาะ</w:t>
      </w:r>
      <w:r w:rsidRPr="00440B3D">
        <w:rPr>
          <w:rFonts w:ascii="Angsana New" w:hAnsi="Angsana New"/>
          <w:sz w:val="30"/>
          <w:szCs w:val="30"/>
          <w:cs/>
        </w:rPr>
        <w:t>นี้</w:t>
      </w:r>
    </w:p>
    <w:p w14:paraId="3E1B2DD0" w14:textId="77777777" w:rsidR="009D6083" w:rsidRPr="0070152C" w:rsidRDefault="009D6083" w:rsidP="00905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center"/>
        <w:rPr>
          <w:rFonts w:ascii="Angsana New" w:hAnsi="Angsana New"/>
          <w:sz w:val="30"/>
          <w:szCs w:val="30"/>
        </w:rPr>
      </w:pPr>
    </w:p>
    <w:p w14:paraId="33B964B2" w14:textId="7D627642" w:rsidR="009D6083" w:rsidRPr="0026427C" w:rsidRDefault="009D6083" w:rsidP="009D6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26427C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งบการเงินที่แสดงเงินลงทุนตามวิธีส่วนได้เสียเพื่อวัตถุประสงค์</w:t>
      </w:r>
      <w:r w:rsidRPr="0026427C">
        <w:rPr>
          <w:rFonts w:ascii="Angsana New" w:eastAsia="Calibri" w:hAnsi="Angsana New"/>
          <w:color w:val="000000"/>
          <w:sz w:val="30"/>
          <w:szCs w:val="30"/>
          <w:cs/>
        </w:rPr>
        <w:t>เฉพาะ</w:t>
      </w:r>
      <w:r w:rsidRPr="0026427C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26427C" w:rsidRPr="0026427C">
        <w:rPr>
          <w:rFonts w:ascii="Angsana New" w:hAnsi="Angsana New"/>
          <w:sz w:val="30"/>
          <w:szCs w:val="30"/>
          <w:cs/>
        </w:rPr>
        <w:t>ผู้ที่ได้รับมอบหมายจากบริษัท</w:t>
      </w:r>
      <w:r w:rsidR="0026427C" w:rsidRPr="0026427C">
        <w:rPr>
          <w:rFonts w:ascii="Angsana New" w:hAnsi="Angsana New"/>
          <w:sz w:val="30"/>
          <w:szCs w:val="30"/>
        </w:rPr>
        <w:t xml:space="preserve"> </w:t>
      </w:r>
      <w:proofErr w:type="spellStart"/>
      <w:r w:rsidR="0026427C" w:rsidRPr="0026427C">
        <w:rPr>
          <w:rFonts w:ascii="Angsana New" w:hAnsi="Angsana New"/>
          <w:sz w:val="30"/>
          <w:szCs w:val="30"/>
          <w:cs/>
        </w:rPr>
        <w:t>ลัค</w:t>
      </w:r>
      <w:proofErr w:type="spellEnd"/>
      <w:r w:rsidR="0026427C" w:rsidRPr="0026427C">
        <w:rPr>
          <w:rFonts w:ascii="Angsana New" w:hAnsi="Angsana New"/>
          <w:sz w:val="30"/>
          <w:szCs w:val="30"/>
          <w:cs/>
        </w:rPr>
        <w:t>กี้</w:t>
      </w:r>
      <w:proofErr w:type="spellStart"/>
      <w:r w:rsidR="0026427C" w:rsidRPr="0026427C">
        <w:rPr>
          <w:rFonts w:ascii="Angsana New" w:hAnsi="Angsana New"/>
          <w:sz w:val="30"/>
          <w:szCs w:val="30"/>
          <w:cs/>
        </w:rPr>
        <w:t>เท็คซ์</w:t>
      </w:r>
      <w:proofErr w:type="spellEnd"/>
      <w:r w:rsidR="0026427C" w:rsidRPr="0026427C">
        <w:rPr>
          <w:rFonts w:ascii="Angsana New" w:hAnsi="Angsana New"/>
          <w:sz w:val="30"/>
          <w:szCs w:val="30"/>
          <w:cs/>
        </w:rPr>
        <w:t xml:space="preserve"> </w:t>
      </w:r>
      <w:r w:rsidR="0026427C" w:rsidRPr="0026427C">
        <w:rPr>
          <w:rFonts w:ascii="Angsana New" w:hAnsi="Angsana New"/>
          <w:sz w:val="30"/>
          <w:szCs w:val="30"/>
        </w:rPr>
        <w:t>(</w:t>
      </w:r>
      <w:r w:rsidR="0026427C" w:rsidRPr="0026427C">
        <w:rPr>
          <w:rFonts w:ascii="Angsana New" w:hAnsi="Angsana New"/>
          <w:sz w:val="30"/>
          <w:szCs w:val="30"/>
          <w:cs/>
        </w:rPr>
        <w:t>ไทย</w:t>
      </w:r>
      <w:r w:rsidR="0026427C" w:rsidRPr="0026427C">
        <w:rPr>
          <w:rFonts w:ascii="Angsana New" w:hAnsi="Angsana New"/>
          <w:sz w:val="30"/>
          <w:szCs w:val="30"/>
        </w:rPr>
        <w:t>)</w:t>
      </w:r>
      <w:r w:rsidR="0026427C" w:rsidRPr="0026427C">
        <w:rPr>
          <w:rFonts w:ascii="Angsana New" w:hAnsi="Angsana New"/>
          <w:sz w:val="30"/>
          <w:szCs w:val="30"/>
          <w:cs/>
        </w:rPr>
        <w:t xml:space="preserve"> จำกัด</w:t>
      </w:r>
      <w:r w:rsidR="0026427C" w:rsidRPr="0026427C">
        <w:rPr>
          <w:rFonts w:ascii="Angsana New" w:hAnsi="Angsana New"/>
          <w:sz w:val="30"/>
          <w:szCs w:val="30"/>
        </w:rPr>
        <w:t xml:space="preserve"> (</w:t>
      </w:r>
      <w:r w:rsidR="0026427C" w:rsidRPr="0026427C">
        <w:rPr>
          <w:rFonts w:ascii="Angsana New" w:hAnsi="Angsana New"/>
          <w:sz w:val="30"/>
          <w:szCs w:val="30"/>
          <w:cs/>
        </w:rPr>
        <w:t>มหาชน</w:t>
      </w:r>
      <w:r w:rsidR="0026427C" w:rsidRPr="0026427C">
        <w:rPr>
          <w:rFonts w:ascii="Angsana New" w:hAnsi="Angsana New"/>
          <w:sz w:val="30"/>
          <w:szCs w:val="30"/>
        </w:rPr>
        <w:t>)</w:t>
      </w:r>
      <w:r w:rsidR="0026427C" w:rsidRPr="0026427C">
        <w:rPr>
          <w:rFonts w:ascii="Angsana New" w:hAnsi="Angsana New"/>
          <w:sz w:val="30"/>
          <w:szCs w:val="30"/>
          <w:cs/>
        </w:rPr>
        <w:t xml:space="preserve"> และบริษัท</w:t>
      </w:r>
      <w:r w:rsidR="0026427C" w:rsidRPr="0026427C">
        <w:rPr>
          <w:rFonts w:ascii="Angsana New" w:hAnsi="Angsana New"/>
          <w:sz w:val="30"/>
          <w:szCs w:val="30"/>
        </w:rPr>
        <w:t xml:space="preserve"> </w:t>
      </w:r>
      <w:r w:rsidR="0026427C" w:rsidRPr="0026427C">
        <w:rPr>
          <w:rFonts w:ascii="Angsana New" w:hAnsi="Angsana New"/>
          <w:sz w:val="30"/>
          <w:szCs w:val="30"/>
          <w:cs/>
        </w:rPr>
        <w:t>ไทย</w:t>
      </w:r>
      <w:proofErr w:type="spellStart"/>
      <w:r w:rsidR="0026427C" w:rsidRPr="0026427C">
        <w:rPr>
          <w:rFonts w:ascii="Angsana New" w:hAnsi="Angsana New"/>
          <w:sz w:val="30"/>
          <w:szCs w:val="30"/>
          <w:cs/>
        </w:rPr>
        <w:t>โทเร</w:t>
      </w:r>
      <w:proofErr w:type="spellEnd"/>
      <w:r w:rsidR="0026427C" w:rsidRPr="0026427C">
        <w:rPr>
          <w:rFonts w:ascii="Angsana New" w:hAnsi="Angsana New"/>
          <w:sz w:val="30"/>
          <w:szCs w:val="30"/>
          <w:cs/>
        </w:rPr>
        <w:t>เท็กซ์</w:t>
      </w:r>
      <w:proofErr w:type="spellStart"/>
      <w:r w:rsidR="0026427C" w:rsidRPr="0026427C">
        <w:rPr>
          <w:rFonts w:ascii="Angsana New" w:hAnsi="Angsana New"/>
          <w:sz w:val="30"/>
          <w:szCs w:val="30"/>
          <w:cs/>
        </w:rPr>
        <w:t>ไทล์</w:t>
      </w:r>
      <w:proofErr w:type="spellEnd"/>
      <w:r w:rsidR="0026427C" w:rsidRPr="0026427C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0026427C" w:rsidRPr="0026427C">
        <w:rPr>
          <w:rFonts w:ascii="Angsana New" w:hAnsi="Angsana New"/>
          <w:sz w:val="30"/>
          <w:szCs w:val="30"/>
          <w:cs/>
        </w:rPr>
        <w:t>มิลลส์</w:t>
      </w:r>
      <w:proofErr w:type="spellEnd"/>
      <w:r w:rsidR="0026427C" w:rsidRPr="0026427C">
        <w:rPr>
          <w:rFonts w:ascii="Angsana New" w:hAnsi="Angsana New"/>
          <w:sz w:val="30"/>
          <w:szCs w:val="30"/>
          <w:cs/>
        </w:rPr>
        <w:t xml:space="preserve"> จำกัด </w:t>
      </w:r>
      <w:r w:rsidR="0026427C" w:rsidRPr="0026427C">
        <w:rPr>
          <w:rFonts w:ascii="Angsana New" w:hAnsi="Angsana New"/>
          <w:sz w:val="30"/>
          <w:szCs w:val="30"/>
        </w:rPr>
        <w:t>(</w:t>
      </w:r>
      <w:r w:rsidR="0026427C" w:rsidRPr="0026427C">
        <w:rPr>
          <w:rFonts w:ascii="Angsana New" w:hAnsi="Angsana New"/>
          <w:sz w:val="30"/>
          <w:szCs w:val="30"/>
          <w:cs/>
        </w:rPr>
        <w:t>มหาชน</w:t>
      </w:r>
      <w:r w:rsidR="0026427C" w:rsidRPr="0026427C">
        <w:rPr>
          <w:rFonts w:ascii="Angsana New" w:hAnsi="Angsana New"/>
          <w:sz w:val="30"/>
          <w:szCs w:val="30"/>
        </w:rPr>
        <w:t>)</w:t>
      </w:r>
      <w:r w:rsidR="0026427C">
        <w:rPr>
          <w:rFonts w:ascii="Angsana New" w:hAnsi="Angsana New"/>
          <w:sz w:val="30"/>
          <w:szCs w:val="30"/>
        </w:rPr>
        <w:t xml:space="preserve"> </w:t>
      </w:r>
      <w:r w:rsidRPr="0026427C">
        <w:rPr>
          <w:rFonts w:ascii="Angsana New" w:hAnsi="Angsana New"/>
          <w:sz w:val="30"/>
          <w:szCs w:val="30"/>
          <w:cs/>
        </w:rPr>
        <w:t>เมื่อวันที่</w:t>
      </w:r>
      <w:r w:rsidR="0010607F" w:rsidRPr="0026427C">
        <w:rPr>
          <w:rFonts w:ascii="Angsana New" w:hAnsi="Angsana New"/>
          <w:sz w:val="30"/>
          <w:szCs w:val="30"/>
        </w:rPr>
        <w:t xml:space="preserve"> 6</w:t>
      </w:r>
      <w:r w:rsidRPr="0026427C">
        <w:rPr>
          <w:rFonts w:ascii="Angsana New" w:hAnsi="Angsana New"/>
          <w:sz w:val="30"/>
          <w:szCs w:val="30"/>
        </w:rPr>
        <w:t xml:space="preserve"> </w:t>
      </w:r>
      <w:r w:rsidRPr="0026427C">
        <w:rPr>
          <w:rFonts w:ascii="Angsana New" w:hAnsi="Angsana New"/>
          <w:sz w:val="30"/>
          <w:szCs w:val="30"/>
          <w:cs/>
        </w:rPr>
        <w:t>มิถุนายน</w:t>
      </w:r>
      <w:r w:rsidRPr="0026427C">
        <w:rPr>
          <w:rFonts w:ascii="Angsana New" w:hAnsi="Angsana New"/>
          <w:sz w:val="30"/>
          <w:szCs w:val="30"/>
        </w:rPr>
        <w:t xml:space="preserve"> 2562</w:t>
      </w:r>
    </w:p>
    <w:p w14:paraId="6A58DC39" w14:textId="77777777" w:rsidR="009D6083" w:rsidRPr="00875D13" w:rsidRDefault="009D6083" w:rsidP="00905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E05758F" w14:textId="77777777" w:rsidR="009D6083" w:rsidRPr="00C52C41" w:rsidRDefault="009D6083" w:rsidP="009D6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sz w:val="30"/>
          <w:szCs w:val="30"/>
          <w:cs/>
        </w:rPr>
        <w:t>1</w:t>
      </w:r>
      <w:r w:rsidRPr="00C52C41">
        <w:rPr>
          <w:rFonts w:ascii="Angsana New" w:hAnsi="Angsana New"/>
          <w:b/>
          <w:bCs/>
          <w:sz w:val="30"/>
          <w:szCs w:val="30"/>
        </w:rPr>
        <w:tab/>
      </w:r>
      <w:r w:rsidRPr="00C52C41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627BDCA4" w14:textId="77777777" w:rsidR="009D6083" w:rsidRPr="00DF280F" w:rsidRDefault="009D6083" w:rsidP="00905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4CC7CC9" w14:textId="77777777" w:rsidR="009D6083" w:rsidRDefault="009D6083" w:rsidP="009D608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756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57565">
        <w:rPr>
          <w:rFonts w:asciiTheme="majorBidi" w:hAnsiTheme="majorBidi" w:cstheme="majorBidi"/>
          <w:sz w:val="30"/>
          <w:szCs w:val="30"/>
        </w:rPr>
        <w:t xml:space="preserve"> </w:t>
      </w:r>
      <w:r w:rsidRPr="00757565">
        <w:rPr>
          <w:rFonts w:asciiTheme="majorBidi" w:hAnsiTheme="majorBidi" w:cstheme="majorBidi"/>
          <w:sz w:val="30"/>
          <w:szCs w:val="30"/>
          <w:cs/>
        </w:rPr>
        <w:t xml:space="preserve">ใหม่ จำกัด (มหาชน) </w:t>
      </w:r>
      <w:r w:rsidRPr="00757565">
        <w:rPr>
          <w:rFonts w:asciiTheme="majorBidi" w:hAnsiTheme="majorBidi" w:cstheme="majorBidi"/>
          <w:sz w:val="30"/>
          <w:szCs w:val="30"/>
        </w:rPr>
        <w:t>(“</w:t>
      </w:r>
      <w:r w:rsidRPr="0075756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57565">
        <w:rPr>
          <w:rFonts w:asciiTheme="majorBidi" w:hAnsiTheme="majorBidi" w:cstheme="majorBidi"/>
          <w:sz w:val="30"/>
          <w:szCs w:val="30"/>
        </w:rPr>
        <w:t xml:space="preserve">”) </w:t>
      </w:r>
      <w:r w:rsidRPr="00757565">
        <w:rPr>
          <w:rFonts w:asciiTheme="majorBidi" w:hAnsiTheme="majorBidi" w:cstheme="majorBidi"/>
          <w:sz w:val="30"/>
          <w:szCs w:val="30"/>
          <w:cs/>
        </w:rPr>
        <w:t>เกิดจากการควบบริษัท</w:t>
      </w:r>
      <w:r w:rsidRPr="00757565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Pr="0075756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57565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757565">
        <w:rPr>
          <w:rFonts w:asciiTheme="majorBidi" w:hAnsiTheme="majorBidi" w:cstheme="majorBidi"/>
          <w:sz w:val="30"/>
          <w:szCs w:val="30"/>
          <w:cs/>
        </w:rPr>
        <w:t>ลัค</w:t>
      </w:r>
      <w:proofErr w:type="spellEnd"/>
      <w:r w:rsidRPr="00757565">
        <w:rPr>
          <w:rFonts w:asciiTheme="majorBidi" w:hAnsiTheme="majorBidi" w:cstheme="majorBidi"/>
          <w:sz w:val="30"/>
          <w:szCs w:val="30"/>
          <w:cs/>
        </w:rPr>
        <w:t>กี้</w:t>
      </w:r>
      <w:proofErr w:type="spellStart"/>
      <w:r w:rsidRPr="00757565">
        <w:rPr>
          <w:rFonts w:asciiTheme="majorBidi" w:hAnsiTheme="majorBidi" w:cstheme="majorBidi"/>
          <w:sz w:val="30"/>
          <w:szCs w:val="30"/>
          <w:cs/>
        </w:rPr>
        <w:t>เท็คซ์</w:t>
      </w:r>
      <w:proofErr w:type="spellEnd"/>
      <w:r w:rsidRPr="00757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7565">
        <w:rPr>
          <w:rFonts w:asciiTheme="majorBidi" w:hAnsiTheme="majorBidi" w:cstheme="majorBidi"/>
          <w:sz w:val="30"/>
          <w:szCs w:val="30"/>
        </w:rPr>
        <w:t>(</w:t>
      </w:r>
      <w:r w:rsidRPr="00757565">
        <w:rPr>
          <w:rFonts w:asciiTheme="majorBidi" w:hAnsiTheme="majorBidi" w:cstheme="majorBidi"/>
          <w:sz w:val="30"/>
          <w:szCs w:val="30"/>
          <w:cs/>
        </w:rPr>
        <w:t>ไทย</w:t>
      </w:r>
      <w:r w:rsidRPr="00757565">
        <w:rPr>
          <w:rFonts w:asciiTheme="majorBidi" w:hAnsiTheme="majorBidi" w:cstheme="majorBidi"/>
          <w:sz w:val="30"/>
          <w:szCs w:val="30"/>
        </w:rPr>
        <w:t>)</w:t>
      </w:r>
      <w:r w:rsidRPr="00757565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Pr="00757565">
        <w:rPr>
          <w:rFonts w:asciiTheme="majorBidi" w:hAnsiTheme="majorBidi" w:cstheme="majorBidi"/>
          <w:sz w:val="30"/>
          <w:szCs w:val="30"/>
        </w:rPr>
        <w:t xml:space="preserve"> (</w:t>
      </w:r>
      <w:r w:rsidRPr="00757565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757565">
        <w:rPr>
          <w:rFonts w:asciiTheme="majorBidi" w:hAnsiTheme="majorBidi" w:cstheme="majorBidi"/>
          <w:sz w:val="30"/>
          <w:szCs w:val="30"/>
        </w:rPr>
        <w:t>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(“LTX”)</w:t>
      </w:r>
      <w:r w:rsidRPr="00757565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75756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57565">
        <w:rPr>
          <w:rFonts w:asciiTheme="majorBidi" w:hAnsiTheme="majorBidi" w:cstheme="majorBidi"/>
          <w:sz w:val="30"/>
          <w:szCs w:val="30"/>
        </w:rPr>
        <w:t xml:space="preserve"> </w:t>
      </w:r>
      <w:r w:rsidRPr="00757565">
        <w:rPr>
          <w:rFonts w:asciiTheme="majorBidi" w:hAnsiTheme="majorBidi" w:cstheme="majorBidi"/>
          <w:sz w:val="30"/>
          <w:szCs w:val="30"/>
          <w:cs/>
        </w:rPr>
        <w:t>ไทย</w:t>
      </w:r>
      <w:proofErr w:type="spellStart"/>
      <w:r w:rsidRPr="00757565">
        <w:rPr>
          <w:rFonts w:asciiTheme="majorBidi" w:hAnsiTheme="majorBidi" w:cstheme="majorBidi"/>
          <w:sz w:val="30"/>
          <w:szCs w:val="30"/>
          <w:cs/>
        </w:rPr>
        <w:t>โทเร</w:t>
      </w:r>
      <w:proofErr w:type="spellEnd"/>
      <w:r w:rsidRPr="00757565">
        <w:rPr>
          <w:rFonts w:asciiTheme="majorBidi" w:hAnsiTheme="majorBidi" w:cstheme="majorBidi"/>
          <w:sz w:val="30"/>
          <w:szCs w:val="30"/>
          <w:cs/>
        </w:rPr>
        <w:t>เท็กซ์</w:t>
      </w:r>
      <w:proofErr w:type="spellStart"/>
      <w:r w:rsidRPr="00757565">
        <w:rPr>
          <w:rFonts w:asciiTheme="majorBidi" w:hAnsiTheme="majorBidi" w:cstheme="majorBidi"/>
          <w:sz w:val="30"/>
          <w:szCs w:val="30"/>
          <w:cs/>
        </w:rPr>
        <w:t>ไทล์</w:t>
      </w:r>
      <w:proofErr w:type="spellEnd"/>
      <w:r w:rsidRPr="00757565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757565">
        <w:rPr>
          <w:rFonts w:asciiTheme="majorBidi" w:hAnsiTheme="majorBidi" w:cstheme="majorBidi"/>
          <w:sz w:val="30"/>
          <w:szCs w:val="30"/>
          <w:cs/>
        </w:rPr>
        <w:t>มิลลส์</w:t>
      </w:r>
      <w:proofErr w:type="spellEnd"/>
      <w:r w:rsidRPr="00757565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Pr="00757565">
        <w:rPr>
          <w:rFonts w:asciiTheme="majorBidi" w:hAnsiTheme="majorBidi" w:cstheme="majorBidi"/>
          <w:sz w:val="30"/>
          <w:szCs w:val="30"/>
        </w:rPr>
        <w:t>(</w:t>
      </w:r>
      <w:r w:rsidRPr="00757565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757565">
        <w:rPr>
          <w:rFonts w:asciiTheme="majorBidi" w:hAnsiTheme="majorBidi" w:cstheme="majorBidi"/>
          <w:sz w:val="30"/>
          <w:szCs w:val="30"/>
        </w:rPr>
        <w:t>)</w:t>
      </w:r>
      <w:r>
        <w:rPr>
          <w:rFonts w:asciiTheme="majorBidi" w:hAnsiTheme="majorBidi" w:cstheme="majorBidi"/>
          <w:sz w:val="30"/>
          <w:szCs w:val="30"/>
        </w:rPr>
        <w:t xml:space="preserve"> (“TTTM”)</w:t>
      </w:r>
      <w:r w:rsidRPr="00757565">
        <w:rPr>
          <w:rFonts w:asciiTheme="majorBidi" w:hAnsiTheme="majorBidi" w:cstheme="majorBidi" w:hint="cs"/>
          <w:sz w:val="30"/>
          <w:szCs w:val="30"/>
          <w:cs/>
        </w:rPr>
        <w:t xml:space="preserve"> โดยบริษัทได้มาซึ่งทรัพย์สิน</w:t>
      </w:r>
      <w:r w:rsidRPr="00757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7565">
        <w:rPr>
          <w:rFonts w:asciiTheme="majorBidi" w:hAnsiTheme="majorBidi" w:cstheme="majorBidi" w:hint="cs"/>
          <w:sz w:val="30"/>
          <w:szCs w:val="30"/>
          <w:cs/>
        </w:rPr>
        <w:t>หนี้สิน</w:t>
      </w:r>
      <w:r w:rsidRPr="00757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7565">
        <w:rPr>
          <w:rFonts w:asciiTheme="majorBidi" w:hAnsiTheme="majorBidi" w:cstheme="majorBidi" w:hint="cs"/>
          <w:sz w:val="30"/>
          <w:szCs w:val="30"/>
          <w:cs/>
        </w:rPr>
        <w:t>สิทธิ</w:t>
      </w:r>
      <w:r w:rsidRPr="00757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7565">
        <w:rPr>
          <w:rFonts w:asciiTheme="majorBidi" w:hAnsiTheme="majorBidi" w:cstheme="majorBidi" w:hint="cs"/>
          <w:sz w:val="30"/>
          <w:szCs w:val="30"/>
          <w:cs/>
        </w:rPr>
        <w:t>หน้าที่</w:t>
      </w:r>
      <w:r w:rsidRPr="007575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7565">
        <w:rPr>
          <w:rFonts w:asciiTheme="majorBidi" w:hAnsiTheme="majorBidi" w:cstheme="majorBidi" w:hint="cs"/>
          <w:sz w:val="30"/>
          <w:szCs w:val="30"/>
          <w:cs/>
        </w:rPr>
        <w:t>และภาระผูกพันทั้งหมดของท</w:t>
      </w:r>
      <w:r>
        <w:rPr>
          <w:rFonts w:asciiTheme="majorBidi" w:hAnsiTheme="majorBidi" w:cstheme="majorBidi" w:hint="cs"/>
          <w:sz w:val="30"/>
          <w:szCs w:val="30"/>
          <w:cs/>
        </w:rPr>
        <w:t>ั้งสองบริษัทนับตั้งแต่</w:t>
      </w:r>
      <w:r w:rsidRPr="009963D0">
        <w:rPr>
          <w:rFonts w:asciiTheme="majorBidi" w:hAnsiTheme="majorBidi" w:cstheme="majorBidi" w:hint="cs"/>
          <w:sz w:val="30"/>
          <w:szCs w:val="30"/>
          <w:cs/>
        </w:rPr>
        <w:t xml:space="preserve">ก่อนวันที่ </w:t>
      </w:r>
      <w:r w:rsidRPr="009963D0">
        <w:rPr>
          <w:rFonts w:asciiTheme="majorBidi" w:hAnsiTheme="majorBidi" w:cstheme="majorBidi"/>
          <w:sz w:val="30"/>
          <w:szCs w:val="30"/>
        </w:rPr>
        <w:t>1</w:t>
      </w:r>
      <w:r w:rsidRPr="009963D0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Pr="009963D0">
        <w:rPr>
          <w:rFonts w:asciiTheme="majorBidi" w:hAnsiTheme="majorBidi" w:cstheme="majorBidi"/>
          <w:sz w:val="30"/>
          <w:szCs w:val="30"/>
        </w:rPr>
        <w:t>2560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3DBF280" w14:textId="77777777" w:rsidR="009D6083" w:rsidRDefault="009D6083" w:rsidP="0090522B">
      <w:pPr>
        <w:pStyle w:val="ListParagraph"/>
        <w:spacing w:line="30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7F2FD47" w14:textId="77777777" w:rsidR="009D6083" w:rsidRDefault="009D6083" w:rsidP="009D608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 xml:space="preserve">ณ วันที่ 31 มีนาคม 2562 </w:t>
      </w:r>
      <w:r>
        <w:rPr>
          <w:rFonts w:ascii="Angsana New" w:hAnsi="Angsana New"/>
          <w:spacing w:val="-4"/>
          <w:sz w:val="30"/>
          <w:szCs w:val="30"/>
        </w:rPr>
        <w:t xml:space="preserve">LTX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4"/>
          <w:sz w:val="30"/>
          <w:szCs w:val="30"/>
        </w:rPr>
        <w:t xml:space="preserve">TTTM </w:t>
      </w:r>
      <w:r w:rsidRPr="00CC7935">
        <w:rPr>
          <w:rFonts w:ascii="Angsana New" w:hAnsi="Angsana New"/>
          <w:spacing w:val="-4"/>
          <w:sz w:val="30"/>
          <w:szCs w:val="30"/>
          <w:cs/>
        </w:rPr>
        <w:t>อยู่ระหว่างการขอความเห็นชอบ อนุมัติ อนุญาต หรือผ่อนผันจาก</w:t>
      </w:r>
      <w:r>
        <w:rPr>
          <w:rFonts w:ascii="Angsana New" w:hAnsi="Angsana New"/>
          <w:spacing w:val="-4"/>
          <w:sz w:val="30"/>
          <w:szCs w:val="30"/>
        </w:rPr>
        <w:br/>
      </w:r>
      <w:r w:rsidRPr="00CC7935">
        <w:rPr>
          <w:rFonts w:ascii="Angsana New" w:hAnsi="Angsana New"/>
          <w:spacing w:val="-4"/>
          <w:sz w:val="30"/>
          <w:szCs w:val="30"/>
          <w:cs/>
        </w:rPr>
        <w:t>หน่วยงานกำกับดูแลต่างๆ</w:t>
      </w:r>
      <w:r w:rsidRPr="00CC793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C7935">
        <w:rPr>
          <w:rFonts w:ascii="Angsana New" w:hAnsi="Angsana New"/>
          <w:spacing w:val="-4"/>
          <w:sz w:val="30"/>
          <w:szCs w:val="30"/>
          <w:cs/>
        </w:rPr>
        <w:t>ที่เกี่ยวข้อง รวมถึงเจ้าหนี้ต่างๆ ของ</w:t>
      </w:r>
      <w:r w:rsidRPr="005C709C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LTX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4"/>
          <w:sz w:val="30"/>
          <w:szCs w:val="30"/>
        </w:rPr>
        <w:t xml:space="preserve">TTTM </w:t>
      </w:r>
      <w:r w:rsidRPr="00CC7935">
        <w:rPr>
          <w:rFonts w:ascii="Angsana New" w:hAnsi="Angsana New"/>
          <w:spacing w:val="-4"/>
          <w:sz w:val="30"/>
          <w:szCs w:val="30"/>
          <w:cs/>
        </w:rPr>
        <w:t>ที่จำเป็นห</w:t>
      </w:r>
      <w:r>
        <w:rPr>
          <w:rFonts w:ascii="Angsana New" w:hAnsi="Angsana New"/>
          <w:spacing w:val="-4"/>
          <w:sz w:val="30"/>
          <w:szCs w:val="30"/>
          <w:cs/>
        </w:rPr>
        <w:t>รือเกี่ยวเนื่องกับ</w:t>
      </w:r>
      <w:r>
        <w:rPr>
          <w:rFonts w:ascii="Angsana New" w:hAnsi="Angsana New"/>
          <w:spacing w:val="-4"/>
          <w:sz w:val="30"/>
          <w:szCs w:val="30"/>
        </w:rPr>
        <w:br/>
      </w:r>
      <w:r>
        <w:rPr>
          <w:rFonts w:ascii="Angsana New" w:hAnsi="Angsana New"/>
          <w:spacing w:val="-4"/>
          <w:sz w:val="30"/>
          <w:szCs w:val="30"/>
          <w:cs/>
        </w:rPr>
        <w:t xml:space="preserve">การควบบริษัท </w:t>
      </w:r>
      <w:r w:rsidRPr="00CC7935">
        <w:rPr>
          <w:rFonts w:ascii="Angsana New" w:hAnsi="Angsana New"/>
          <w:spacing w:val="-4"/>
          <w:sz w:val="30"/>
          <w:szCs w:val="30"/>
          <w:cs/>
        </w:rPr>
        <w:t>ในการนี้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CC7935">
        <w:rPr>
          <w:rFonts w:ascii="Angsana New" w:hAnsi="Angsana New"/>
          <w:spacing w:val="-4"/>
          <w:sz w:val="30"/>
          <w:szCs w:val="30"/>
          <w:cs/>
        </w:rPr>
        <w:t>ผู้บริหารของ</w:t>
      </w:r>
      <w:r w:rsidRPr="005C709C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LTX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4"/>
          <w:sz w:val="30"/>
          <w:szCs w:val="30"/>
        </w:rPr>
        <w:t xml:space="preserve">TTTM </w:t>
      </w:r>
      <w:r w:rsidRPr="00CC7935">
        <w:rPr>
          <w:rFonts w:ascii="Angsana New" w:hAnsi="Angsana New"/>
          <w:spacing w:val="-4"/>
          <w:sz w:val="30"/>
          <w:szCs w:val="30"/>
          <w:cs/>
        </w:rPr>
        <w:t>คาดว่าเงื่อนไขที่จำเป็นหรือเกี่ยวเนื่องกับการควบบริษัทจะเสร็จ</w:t>
      </w:r>
      <w:r>
        <w:rPr>
          <w:rFonts w:ascii="Angsana New" w:hAnsi="Angsana New"/>
          <w:spacing w:val="-4"/>
          <w:sz w:val="30"/>
          <w:szCs w:val="30"/>
          <w:cs/>
        </w:rPr>
        <w:t>สมบูรณ์ และบริษัท</w:t>
      </w:r>
      <w:r w:rsidRPr="00CC7935">
        <w:rPr>
          <w:rFonts w:ascii="Angsana New" w:hAnsi="Angsana New"/>
          <w:spacing w:val="-4"/>
          <w:sz w:val="30"/>
          <w:szCs w:val="30"/>
          <w:cs/>
        </w:rPr>
        <w:t>จะ</w:t>
      </w:r>
      <w:r>
        <w:rPr>
          <w:rFonts w:ascii="Angsana New" w:hAnsi="Angsana New" w:hint="cs"/>
          <w:spacing w:val="-4"/>
          <w:sz w:val="30"/>
          <w:szCs w:val="30"/>
          <w:cs/>
        </w:rPr>
        <w:t>จดทะเบียน</w:t>
      </w:r>
      <w:r w:rsidRPr="00CC7935">
        <w:rPr>
          <w:rFonts w:ascii="Angsana New" w:hAnsi="Angsana New"/>
          <w:spacing w:val="-4"/>
          <w:sz w:val="30"/>
          <w:szCs w:val="30"/>
          <w:cs/>
        </w:rPr>
        <w:t>จัดตั้งแล้วเสร็จภายในเดือนกรกฎาคม 2562</w:t>
      </w:r>
    </w:p>
    <w:p w14:paraId="1FEB7279" w14:textId="77777777" w:rsidR="009D6083" w:rsidRPr="00757565" w:rsidRDefault="009D6083" w:rsidP="0090522B">
      <w:pPr>
        <w:pStyle w:val="ListParagraph"/>
        <w:spacing w:line="30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935217" w14:textId="77777777" w:rsidR="009D6083" w:rsidRDefault="009D6083" w:rsidP="009D608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280F">
        <w:rPr>
          <w:rFonts w:asciiTheme="majorBidi" w:hAnsiTheme="majorBidi" w:cstheme="majorBidi"/>
          <w:sz w:val="30"/>
          <w:szCs w:val="30"/>
          <w:cs/>
        </w:rPr>
        <w:t>บริษัทให</w:t>
      </w:r>
      <w:r>
        <w:rPr>
          <w:rFonts w:asciiTheme="majorBidi" w:hAnsiTheme="majorBidi" w:cstheme="majorBidi"/>
          <w:sz w:val="30"/>
          <w:szCs w:val="30"/>
          <w:cs/>
        </w:rPr>
        <w:t>ญ่ในลำดับสูงสุดในระหว่างปีคือ</w:t>
      </w:r>
      <w:r w:rsidRPr="00DF280F">
        <w:rPr>
          <w:rFonts w:asciiTheme="majorBidi" w:hAnsiTheme="majorBidi" w:cstheme="majorBidi"/>
          <w:sz w:val="30"/>
          <w:szCs w:val="30"/>
          <w:cs/>
        </w:rPr>
        <w:t xml:space="preserve"> บริษัท </w:t>
      </w:r>
      <w:proofErr w:type="spellStart"/>
      <w:r w:rsidRPr="00DF280F">
        <w:rPr>
          <w:rFonts w:asciiTheme="majorBidi" w:hAnsiTheme="majorBidi" w:cstheme="majorBidi"/>
          <w:sz w:val="30"/>
          <w:szCs w:val="30"/>
          <w:cs/>
        </w:rPr>
        <w:t>โทเร</w:t>
      </w:r>
      <w:proofErr w:type="spellEnd"/>
      <w:r w:rsidRPr="00DF280F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DF280F">
        <w:rPr>
          <w:rFonts w:asciiTheme="majorBidi" w:hAnsiTheme="majorBidi" w:cstheme="majorBidi"/>
          <w:sz w:val="30"/>
          <w:szCs w:val="30"/>
          <w:cs/>
        </w:rPr>
        <w:t>อินดัสตรีย์</w:t>
      </w:r>
      <w:proofErr w:type="spellEnd"/>
      <w:r w:rsidRPr="00DF280F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DF280F">
        <w:rPr>
          <w:rFonts w:asciiTheme="majorBidi" w:hAnsiTheme="majorBidi" w:cstheme="majorBidi"/>
          <w:sz w:val="30"/>
          <w:szCs w:val="30"/>
          <w:cs/>
        </w:rPr>
        <w:t>อิ้งค์</w:t>
      </w:r>
      <w:proofErr w:type="spellEnd"/>
      <w:r w:rsidRPr="00DF280F">
        <w:rPr>
          <w:rFonts w:asciiTheme="majorBidi" w:hAnsiTheme="majorBidi" w:cstheme="majorBidi"/>
          <w:sz w:val="30"/>
          <w:szCs w:val="30"/>
          <w:cs/>
        </w:rPr>
        <w:t xml:space="preserve"> จำกัด ซึ่งเป็นนิติบุคคลที่จัดตั้งขึ้นในประเทศญี่ปุ่น</w:t>
      </w:r>
    </w:p>
    <w:p w14:paraId="7CC116CA" w14:textId="77777777" w:rsidR="009D6083" w:rsidRDefault="009D6083" w:rsidP="0090522B">
      <w:pPr>
        <w:pStyle w:val="ListParagraph"/>
        <w:spacing w:line="30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6944CCE" w14:textId="66E7DB5C" w:rsidR="009D6083" w:rsidRDefault="009D6083" w:rsidP="009D6083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C304F0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บริษัทดำเนินธุรกิจหลักเกี่ยวกับการผลิต</w:t>
      </w:r>
      <w:r w:rsidRPr="00C304F0">
        <w:rPr>
          <w:rFonts w:ascii="Angsana New" w:hAnsi="Angsana New" w:hint="cs"/>
          <w:spacing w:val="-4"/>
          <w:sz w:val="30"/>
          <w:szCs w:val="30"/>
          <w:cs/>
        </w:rPr>
        <w:t>สิ่งทอซึ่งประกอบด้วย</w:t>
      </w:r>
      <w:proofErr w:type="spellStart"/>
      <w:r w:rsidRPr="00C304F0">
        <w:rPr>
          <w:rFonts w:ascii="Angsana New" w:hAnsi="Angsana New"/>
          <w:spacing w:val="-4"/>
          <w:sz w:val="30"/>
          <w:szCs w:val="30"/>
          <w:cs/>
        </w:rPr>
        <w:t>ผ้าส</w:t>
      </w:r>
      <w:proofErr w:type="spellEnd"/>
      <w:r w:rsidRPr="00C304F0">
        <w:rPr>
          <w:rFonts w:ascii="Angsana New" w:hAnsi="Angsana New"/>
          <w:spacing w:val="-4"/>
          <w:sz w:val="30"/>
          <w:szCs w:val="30"/>
          <w:cs/>
        </w:rPr>
        <w:t>ปัน ผ้า</w:t>
      </w:r>
      <w:proofErr w:type="spellStart"/>
      <w:r w:rsidRPr="00C304F0">
        <w:rPr>
          <w:rFonts w:ascii="Angsana New" w:hAnsi="Angsana New" w:hint="cs"/>
          <w:spacing w:val="-4"/>
          <w:sz w:val="30"/>
          <w:szCs w:val="30"/>
          <w:cs/>
        </w:rPr>
        <w:t>ฟิ</w:t>
      </w:r>
      <w:proofErr w:type="spellEnd"/>
      <w:r w:rsidRPr="00C304F0">
        <w:rPr>
          <w:rFonts w:ascii="Angsana New" w:hAnsi="Angsana New" w:hint="cs"/>
          <w:spacing w:val="-4"/>
          <w:sz w:val="30"/>
          <w:szCs w:val="30"/>
          <w:cs/>
        </w:rPr>
        <w:t>ลา</w:t>
      </w:r>
      <w:proofErr w:type="spellStart"/>
      <w:r w:rsidRPr="00C304F0">
        <w:rPr>
          <w:rFonts w:ascii="Angsana New" w:hAnsi="Angsana New" w:hint="cs"/>
          <w:spacing w:val="-4"/>
          <w:sz w:val="30"/>
          <w:szCs w:val="30"/>
          <w:cs/>
        </w:rPr>
        <w:t>เมนท์</w:t>
      </w:r>
      <w:proofErr w:type="spellEnd"/>
      <w:r w:rsidRPr="00C304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เส้นด้าย</w:t>
      </w:r>
      <w:proofErr w:type="spellStart"/>
      <w:r w:rsidRPr="00C304F0">
        <w:rPr>
          <w:rFonts w:ascii="Angsana New" w:hAnsi="Angsana New"/>
          <w:spacing w:val="-4"/>
          <w:sz w:val="30"/>
          <w:szCs w:val="30"/>
          <w:cs/>
        </w:rPr>
        <w:t>ยีนส์</w:t>
      </w:r>
      <w:proofErr w:type="spellEnd"/>
      <w:r w:rsidRPr="00C304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304F0">
        <w:rPr>
          <w:rFonts w:ascii="Angsana New" w:hAnsi="Angsana New" w:hint="cs"/>
          <w:spacing w:val="-4"/>
          <w:sz w:val="30"/>
          <w:szCs w:val="30"/>
          <w:cs/>
        </w:rPr>
        <w:t>ผลิตภัณฑ์สิ่งทอ</w:t>
      </w:r>
      <w:r>
        <w:rPr>
          <w:rFonts w:ascii="Angsana New" w:hAnsi="Angsana New" w:hint="cs"/>
          <w:sz w:val="30"/>
          <w:szCs w:val="30"/>
          <w:cs/>
        </w:rPr>
        <w:t>เพื่ออุตสาหกรรมการผลิตซึ่งประกอบด้วย</w:t>
      </w:r>
      <w:r w:rsidRPr="00C52C41">
        <w:rPr>
          <w:rFonts w:ascii="Angsana New" w:hAnsi="Angsana New"/>
          <w:sz w:val="30"/>
          <w:szCs w:val="30"/>
          <w:cs/>
        </w:rPr>
        <w:t>ด</w:t>
      </w:r>
      <w:r>
        <w:rPr>
          <w:rFonts w:ascii="Angsana New" w:hAnsi="Angsana New"/>
          <w:sz w:val="30"/>
          <w:szCs w:val="30"/>
          <w:cs/>
        </w:rPr>
        <w:t xml:space="preserve">้ายสำหรับเสริมความแข็งแรงของยาง </w:t>
      </w:r>
      <w:r w:rsidR="0010607F">
        <w:rPr>
          <w:rFonts w:ascii="Angsana New" w:hAnsi="Angsana New" w:hint="cs"/>
          <w:sz w:val="30"/>
          <w:szCs w:val="30"/>
          <w:cs/>
        </w:rPr>
        <w:t>และ</w:t>
      </w:r>
      <w:r w:rsidRPr="00C52C41">
        <w:rPr>
          <w:rFonts w:ascii="Angsana New" w:hAnsi="Angsana New"/>
          <w:sz w:val="30"/>
          <w:szCs w:val="30"/>
          <w:cs/>
        </w:rPr>
        <w:t>ผ้าสำหรับทำถุงลมนิรภัย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ผ้าทอ ผ้าถัก และผ้าเบาะรถยนต์</w:t>
      </w:r>
    </w:p>
    <w:p w14:paraId="28E871A5" w14:textId="77777777" w:rsidR="00D64A01" w:rsidRPr="00B93989" w:rsidRDefault="00D64A01" w:rsidP="00905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both"/>
        <w:rPr>
          <w:rFonts w:ascii="Angsana New" w:hAnsi="Angsana New"/>
          <w:sz w:val="30"/>
          <w:szCs w:val="30"/>
          <w:highlight w:val="yellow"/>
        </w:rPr>
      </w:pPr>
    </w:p>
    <w:p w14:paraId="0D88DF23" w14:textId="1541F2A6" w:rsidR="009D6083" w:rsidRPr="004B55E2" w:rsidRDefault="009D6083" w:rsidP="009D6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Pr="00C52C41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เกณฑ์การจัดทำ</w:t>
      </w:r>
      <w:r w:rsidR="001A2708"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งบการเงินที่แสดงเงินลงทุนตามวิธีส่วนได้เสียเพื่อวัตถุประสงค์เฉพาะ</w:t>
      </w:r>
    </w:p>
    <w:p w14:paraId="56E505D3" w14:textId="77777777" w:rsidR="009D6083" w:rsidRPr="000C5B49" w:rsidRDefault="009D6083" w:rsidP="0090522B">
      <w:pPr>
        <w:pStyle w:val="ListParagraph"/>
        <w:spacing w:line="30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D4DC4" w14:textId="77777777" w:rsidR="009D6083" w:rsidRPr="008910AC" w:rsidRDefault="009D6083" w:rsidP="009D608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910AC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1E3D1113" w14:textId="77777777" w:rsidR="009D6083" w:rsidRPr="000C5B49" w:rsidRDefault="009D6083" w:rsidP="0090522B">
      <w:pPr>
        <w:pStyle w:val="ListParagraph"/>
        <w:spacing w:line="30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4DA93" w14:textId="0ABE6020" w:rsidR="009D6083" w:rsidRPr="00757565" w:rsidRDefault="009D6083" w:rsidP="009D608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7565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Pr="00757565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Pr="00757565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Pr="00757565">
        <w:rPr>
          <w:rFonts w:asciiTheme="majorBidi" w:hAnsiTheme="majorBidi" w:cstheme="majorBidi"/>
          <w:sz w:val="30"/>
          <w:szCs w:val="30"/>
          <w:cs/>
        </w:rPr>
        <w:t>นี้จัดทำขึ้นโดยมีวัตถุประสงค์</w:t>
      </w:r>
      <w:r w:rsidRPr="00757565">
        <w:rPr>
          <w:rFonts w:asciiTheme="majorBidi" w:hAnsiTheme="majorBidi" w:cstheme="majorBidi" w:hint="cs"/>
          <w:sz w:val="30"/>
          <w:szCs w:val="30"/>
          <w:cs/>
        </w:rPr>
        <w:t>เพื่อ</w:t>
      </w:r>
      <w:r>
        <w:rPr>
          <w:rFonts w:asciiTheme="majorBidi" w:hAnsiTheme="majorBidi" w:cstheme="majorBidi" w:hint="cs"/>
          <w:sz w:val="30"/>
          <w:szCs w:val="30"/>
          <w:cs/>
        </w:rPr>
        <w:t>เป็นข้อมูล</w:t>
      </w:r>
      <w:r w:rsidRPr="00757565">
        <w:rPr>
          <w:rFonts w:asciiTheme="majorBidi" w:hAnsiTheme="majorBidi" w:cstheme="majorBidi"/>
          <w:sz w:val="30"/>
          <w:szCs w:val="30"/>
          <w:cs/>
        </w:rPr>
        <w:t>ประกอบการยื่นขออนุมัติ</w:t>
      </w:r>
      <w:r w:rsidRPr="00757565">
        <w:rPr>
          <w:rFonts w:asciiTheme="majorBidi" w:hAnsiTheme="majorBidi" w:cstheme="majorBidi" w:hint="cs"/>
          <w:sz w:val="30"/>
          <w:szCs w:val="30"/>
          <w:cs/>
        </w:rPr>
        <w:t>ให้ตลาดหลักทรัพย์แห่งประเทศไทย</w:t>
      </w:r>
      <w:r w:rsidR="0010607F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757565">
        <w:rPr>
          <w:rFonts w:asciiTheme="majorBidi" w:hAnsiTheme="majorBidi" w:cstheme="majorBidi" w:hint="cs"/>
          <w:sz w:val="30"/>
          <w:szCs w:val="30"/>
          <w:cs/>
        </w:rPr>
        <w:t xml:space="preserve">รับหลักทรัพย์ของบริษัทเป็นหลักทรัพย์จดทะเบียนในตลาดหลักทรัพย์แห่งประเทศไทย </w:t>
      </w:r>
      <w:r w:rsidR="0090522B">
        <w:rPr>
          <w:rFonts w:ascii="Angsana New" w:eastAsia="Calibri" w:hAnsi="Angsana New" w:hint="cs"/>
          <w:color w:val="000000"/>
          <w:sz w:val="30"/>
          <w:szCs w:val="30"/>
          <w:cs/>
        </w:rPr>
        <w:t>ดังนั้น</w:t>
      </w:r>
      <w:r w:rsidRPr="00757565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Pr="00757565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Pr="00757565">
        <w:rPr>
          <w:rFonts w:ascii="Angsana New" w:eastAsia="Calibri" w:hAnsi="Angsana New" w:hint="cs"/>
          <w:color w:val="000000"/>
          <w:sz w:val="30"/>
          <w:szCs w:val="30"/>
          <w:cs/>
        </w:rPr>
        <w:t>เฉพาะนี้อาจจะไม่เหมาะสมสำหรับ</w:t>
      </w:r>
      <w:r w:rsidR="00A56855">
        <w:rPr>
          <w:rFonts w:ascii="Angsana New" w:eastAsia="Calibri" w:hAnsi="Angsana New" w:hint="cs"/>
          <w:color w:val="000000"/>
          <w:sz w:val="30"/>
          <w:szCs w:val="30"/>
          <w:cs/>
        </w:rPr>
        <w:t>การนำ</w:t>
      </w:r>
      <w:r w:rsidR="00F45075">
        <w:rPr>
          <w:rFonts w:ascii="Angsana New" w:eastAsia="Calibri" w:hAnsi="Angsana New" w:hint="cs"/>
          <w:color w:val="000000"/>
          <w:sz w:val="30"/>
          <w:szCs w:val="30"/>
          <w:cs/>
        </w:rPr>
        <w:t>ไป</w:t>
      </w:r>
      <w:r w:rsidRPr="00757565">
        <w:rPr>
          <w:rFonts w:ascii="Angsana New" w:eastAsia="Calibri" w:hAnsi="Angsana New" w:hint="cs"/>
          <w:color w:val="000000"/>
          <w:sz w:val="30"/>
          <w:szCs w:val="30"/>
          <w:cs/>
        </w:rPr>
        <w:t>ใช้เพื่อวัตถุประสงค์อื่น</w:t>
      </w:r>
      <w:bookmarkStart w:id="0" w:name="_GoBack"/>
      <w:bookmarkEnd w:id="0"/>
    </w:p>
    <w:p w14:paraId="5C424628" w14:textId="77777777" w:rsidR="00F45075" w:rsidRDefault="00F45075" w:rsidP="009D6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601F69E" w14:textId="284E3B36" w:rsidR="009D6083" w:rsidRDefault="009D6083" w:rsidP="009D6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การควบบริษัท</w:t>
      </w:r>
      <w:r w:rsidRPr="00757565">
        <w:rPr>
          <w:rFonts w:asciiTheme="majorBidi" w:hAnsiTheme="majorBidi" w:cstheme="majorBidi" w:hint="cs"/>
          <w:sz w:val="30"/>
          <w:szCs w:val="30"/>
          <w:cs/>
        </w:rPr>
        <w:t>ดังที่กล่าวไว้ในหมายเหตุประกอบ</w:t>
      </w:r>
      <w:r w:rsidRPr="00757565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Pr="00757565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Pr="00757565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เฉพาะข้อ </w:t>
      </w:r>
      <w:r w:rsidRPr="00757565">
        <w:rPr>
          <w:rFonts w:ascii="Angsana New" w:eastAsia="Calibri" w:hAnsi="Angsana New"/>
          <w:color w:val="000000"/>
          <w:sz w:val="30"/>
          <w:szCs w:val="30"/>
        </w:rPr>
        <w:t>1</w:t>
      </w:r>
      <w:r w:rsidRPr="00757565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757565">
        <w:rPr>
          <w:rFonts w:asciiTheme="majorBidi" w:hAnsiTheme="majorBidi" w:cstheme="majorBidi" w:hint="cs"/>
          <w:sz w:val="30"/>
          <w:szCs w:val="30"/>
          <w:cs/>
        </w:rPr>
        <w:t>ถือว่าเป็นการรวมธุรกิจภายใต้การค</w:t>
      </w:r>
      <w:r w:rsidRPr="009963D0">
        <w:rPr>
          <w:rFonts w:asciiTheme="majorBidi" w:hAnsiTheme="majorBidi" w:cstheme="majorBidi" w:hint="cs"/>
          <w:sz w:val="30"/>
          <w:szCs w:val="30"/>
          <w:cs/>
        </w:rPr>
        <w:t xml:space="preserve">วบคุมเดียวกัน </w:t>
      </w:r>
      <w:r w:rsidRPr="009963D0">
        <w:rPr>
          <w:rFonts w:asciiTheme="majorBidi" w:hAnsiTheme="majorBidi" w:cstheme="majorBidi"/>
          <w:sz w:val="30"/>
          <w:szCs w:val="30"/>
        </w:rPr>
        <w:t xml:space="preserve">(Business combination of entities under common control) </w:t>
      </w:r>
      <w:r>
        <w:rPr>
          <w:rFonts w:asciiTheme="majorBidi" w:hAnsiTheme="majorBidi" w:cstheme="majorBidi" w:hint="cs"/>
          <w:sz w:val="30"/>
          <w:szCs w:val="30"/>
          <w:cs/>
        </w:rPr>
        <w:t>โดยบริษัทที่นำมาควบรวมกัน</w:t>
      </w:r>
      <w:r w:rsidRPr="009963D0">
        <w:rPr>
          <w:rFonts w:asciiTheme="majorBidi" w:hAnsiTheme="majorBidi" w:cstheme="majorBidi" w:hint="cs"/>
          <w:sz w:val="30"/>
          <w:szCs w:val="30"/>
          <w:cs/>
        </w:rPr>
        <w:t xml:space="preserve">ทั้งหมดเป็นบริษัทภายใต้บริษัทใหญ่ลำดับสูงสุดคือบริษัท </w:t>
      </w:r>
      <w:proofErr w:type="spellStart"/>
      <w:r w:rsidRPr="009963D0">
        <w:rPr>
          <w:rFonts w:asciiTheme="majorBidi" w:hAnsiTheme="majorBidi" w:cstheme="majorBidi" w:hint="cs"/>
          <w:sz w:val="30"/>
          <w:szCs w:val="30"/>
          <w:cs/>
        </w:rPr>
        <w:t>โทเร</w:t>
      </w:r>
      <w:proofErr w:type="spellEnd"/>
      <w:r w:rsidRPr="009963D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proofErr w:type="spellStart"/>
      <w:r w:rsidRPr="009963D0">
        <w:rPr>
          <w:rFonts w:asciiTheme="majorBidi" w:hAnsiTheme="majorBidi" w:cstheme="majorBidi" w:hint="cs"/>
          <w:sz w:val="30"/>
          <w:szCs w:val="30"/>
          <w:cs/>
        </w:rPr>
        <w:t>อินดัสตรีย์</w:t>
      </w:r>
      <w:proofErr w:type="spellEnd"/>
      <w:r w:rsidRPr="009963D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proofErr w:type="spellStart"/>
      <w:r w:rsidRPr="009963D0">
        <w:rPr>
          <w:rFonts w:asciiTheme="majorBidi" w:hAnsiTheme="majorBidi" w:cstheme="majorBidi" w:hint="cs"/>
          <w:sz w:val="30"/>
          <w:szCs w:val="30"/>
          <w:cs/>
        </w:rPr>
        <w:t>อิ้งค์</w:t>
      </w:r>
      <w:proofErr w:type="spellEnd"/>
      <w:r w:rsidRPr="009963D0">
        <w:rPr>
          <w:rFonts w:asciiTheme="majorBidi" w:hAnsiTheme="majorBidi" w:cstheme="majorBidi" w:hint="cs"/>
          <w:sz w:val="30"/>
          <w:szCs w:val="30"/>
          <w:cs/>
        </w:rPr>
        <w:t xml:space="preserve"> จำกัด ตั้งแต่ก่อนวันที่ </w:t>
      </w:r>
      <w:r w:rsidRPr="009963D0">
        <w:rPr>
          <w:rFonts w:asciiTheme="majorBidi" w:hAnsiTheme="majorBidi" w:cstheme="majorBidi"/>
          <w:sz w:val="30"/>
          <w:szCs w:val="30"/>
        </w:rPr>
        <w:t>1</w:t>
      </w:r>
      <w:r w:rsidRPr="009963D0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Pr="009963D0">
        <w:rPr>
          <w:rFonts w:asciiTheme="majorBidi" w:hAnsiTheme="majorBidi" w:cstheme="majorBidi"/>
          <w:sz w:val="30"/>
          <w:szCs w:val="30"/>
        </w:rPr>
        <w:t>2560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0607F">
        <w:rPr>
          <w:rFonts w:asciiTheme="majorBidi" w:hAnsiTheme="majorBidi" w:cstheme="majorBidi" w:hint="cs"/>
          <w:sz w:val="30"/>
          <w:szCs w:val="30"/>
          <w:cs/>
        </w:rPr>
        <w:t>ซึ่ง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9963D0">
        <w:rPr>
          <w:rFonts w:asciiTheme="majorBidi" w:hAnsiTheme="majorBidi" w:cstheme="majorBidi" w:hint="cs"/>
          <w:sz w:val="30"/>
          <w:szCs w:val="30"/>
          <w:cs/>
        </w:rPr>
        <w:t>บันทึกรับรู้สินทรัพย์และหนี้สินของบริษัทที่ถูกนำมา</w:t>
      </w:r>
      <w:r>
        <w:rPr>
          <w:rFonts w:asciiTheme="majorBidi" w:hAnsiTheme="majorBidi" w:cstheme="majorBidi" w:hint="cs"/>
          <w:sz w:val="30"/>
          <w:szCs w:val="30"/>
          <w:cs/>
        </w:rPr>
        <w:t>ควบ</w:t>
      </w:r>
      <w:r w:rsidRPr="009963D0">
        <w:rPr>
          <w:rFonts w:asciiTheme="majorBidi" w:hAnsiTheme="majorBidi" w:cstheme="majorBidi" w:hint="cs"/>
          <w:sz w:val="30"/>
          <w:szCs w:val="30"/>
          <w:cs/>
        </w:rPr>
        <w:t>รวมกันด้วยมูลค่าตามบัญชีของบริษัทที่ถูกนำมา</w:t>
      </w:r>
      <w:r>
        <w:rPr>
          <w:rFonts w:asciiTheme="majorBidi" w:hAnsiTheme="majorBidi" w:cstheme="majorBidi" w:hint="cs"/>
          <w:sz w:val="30"/>
          <w:szCs w:val="30"/>
          <w:cs/>
        </w:rPr>
        <w:t>ควบ</w:t>
      </w:r>
      <w:r w:rsidRPr="009963D0">
        <w:rPr>
          <w:rFonts w:asciiTheme="majorBidi" w:hAnsiTheme="majorBidi" w:cstheme="majorBidi" w:hint="cs"/>
          <w:sz w:val="30"/>
          <w:szCs w:val="30"/>
          <w:cs/>
        </w:rPr>
        <w:t>รวม ณ วันที่มีการรวมธุรกิจภายใต้การควบคุมเดียวกัน ถึ</w:t>
      </w:r>
      <w:r>
        <w:rPr>
          <w:rFonts w:asciiTheme="majorBidi" w:hAnsiTheme="majorBidi" w:cstheme="majorBidi" w:hint="cs"/>
          <w:sz w:val="30"/>
          <w:szCs w:val="30"/>
          <w:cs/>
        </w:rPr>
        <w:t>งแม้ว่าความสัมพันธ์ของบริษัทกับบริษัททั้งหมดภายใต้การควบบริษัททางกฎหมาย</w:t>
      </w:r>
      <w:r w:rsidRPr="009963D0">
        <w:rPr>
          <w:rFonts w:asciiTheme="majorBidi" w:hAnsiTheme="majorBidi" w:cstheme="majorBidi" w:hint="cs"/>
          <w:sz w:val="30"/>
          <w:szCs w:val="30"/>
          <w:cs/>
        </w:rPr>
        <w:t>เกิดขึ้น</w:t>
      </w:r>
      <w:r>
        <w:rPr>
          <w:rFonts w:asciiTheme="majorBidi" w:hAnsiTheme="majorBidi" w:cstheme="majorBidi" w:hint="cs"/>
          <w:sz w:val="30"/>
          <w:szCs w:val="30"/>
          <w:cs/>
        </w:rPr>
        <w:t>ในภายหลัง</w:t>
      </w:r>
    </w:p>
    <w:p w14:paraId="545EF499" w14:textId="1F8D1FE7" w:rsidR="009D6083" w:rsidRDefault="009D6083" w:rsidP="00B36760">
      <w:pPr>
        <w:pStyle w:val="ListParagraph"/>
        <w:spacing w:line="28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18281A" w14:textId="6419229D" w:rsidR="0095295D" w:rsidRDefault="0010607F" w:rsidP="0095295D">
      <w:pPr>
        <w:pStyle w:val="ListParagraph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t>ในเดือน</w:t>
      </w:r>
      <w:r w:rsidR="009D6083" w:rsidRPr="009D6083">
        <w:rPr>
          <w:rFonts w:asciiTheme="majorBidi" w:hAnsiTheme="majorBidi"/>
          <w:sz w:val="30"/>
          <w:szCs w:val="30"/>
          <w:cs/>
        </w:rPr>
        <w:t>มีนาคม 2562 ซึ่งเป็นไปตามแผนการควบบริษัท</w:t>
      </w:r>
      <w:r w:rsidRPr="00757565">
        <w:rPr>
          <w:rFonts w:asciiTheme="majorBidi" w:hAnsiTheme="majorBidi" w:cstheme="majorBidi" w:hint="cs"/>
          <w:sz w:val="30"/>
          <w:szCs w:val="30"/>
          <w:cs/>
        </w:rPr>
        <w:t>ภายใต้การค</w:t>
      </w:r>
      <w:r w:rsidRPr="009963D0">
        <w:rPr>
          <w:rFonts w:asciiTheme="majorBidi" w:hAnsiTheme="majorBidi" w:cstheme="majorBidi" w:hint="cs"/>
          <w:sz w:val="30"/>
          <w:szCs w:val="30"/>
          <w:cs/>
        </w:rPr>
        <w:t>วบคุมเดียวกัน</w:t>
      </w:r>
      <w:r w:rsidR="009D6083" w:rsidRPr="009D6083">
        <w:rPr>
          <w:rFonts w:asciiTheme="majorBidi" w:hAnsiTheme="majorBidi"/>
          <w:sz w:val="30"/>
          <w:szCs w:val="30"/>
          <w:cs/>
        </w:rPr>
        <w:t xml:space="preserve"> บริษัทได้มีการ</w:t>
      </w:r>
      <w:r w:rsidR="00A97624">
        <w:rPr>
          <w:rFonts w:asciiTheme="majorBidi" w:hAnsiTheme="majorBidi" w:hint="cs"/>
          <w:sz w:val="30"/>
          <w:szCs w:val="30"/>
          <w:cs/>
        </w:rPr>
        <w:t>ปรับโครงสร้างการถือหุ้นที่มีการถือหุ้นกันเองระหว่างบริษัทที่จะควบกัน โดยรายการที่มีการถือหุ้นกันเองระหว่างบริษัทที่จะควบกันดังกล่า</w:t>
      </w:r>
      <w:r w:rsidR="009D0217">
        <w:rPr>
          <w:rFonts w:asciiTheme="majorBidi" w:hAnsiTheme="majorBidi" w:hint="cs"/>
          <w:sz w:val="30"/>
          <w:szCs w:val="30"/>
          <w:cs/>
        </w:rPr>
        <w:t>วนั้น ได้ถูกนำมาปรับปรุง</w:t>
      </w:r>
      <w:r w:rsidR="00A97624">
        <w:rPr>
          <w:rFonts w:asciiTheme="majorBidi" w:hAnsiTheme="majorBidi" w:hint="cs"/>
          <w:sz w:val="30"/>
          <w:szCs w:val="30"/>
          <w:cs/>
        </w:rPr>
        <w:t>โ</w:t>
      </w:r>
      <w:r w:rsidR="009D0217">
        <w:rPr>
          <w:rFonts w:asciiTheme="majorBidi" w:hAnsiTheme="majorBidi" w:hint="cs"/>
          <w:sz w:val="30"/>
          <w:szCs w:val="30"/>
          <w:cs/>
        </w:rPr>
        <w:t>ดยถือเสมือนว่ารายการดังกล่าวเกิด</w:t>
      </w:r>
      <w:r w:rsidR="00A97624">
        <w:rPr>
          <w:rFonts w:asciiTheme="majorBidi" w:hAnsiTheme="majorBidi" w:hint="cs"/>
          <w:sz w:val="30"/>
          <w:szCs w:val="30"/>
          <w:cs/>
        </w:rPr>
        <w:t xml:space="preserve">ขึ้นก่อนวันที่ </w:t>
      </w:r>
      <w:r w:rsidR="00A97624">
        <w:rPr>
          <w:rFonts w:asciiTheme="majorBidi" w:hAnsiTheme="majorBidi"/>
          <w:sz w:val="30"/>
          <w:szCs w:val="30"/>
        </w:rPr>
        <w:t>1</w:t>
      </w:r>
      <w:r w:rsidR="00A97624">
        <w:rPr>
          <w:rFonts w:asciiTheme="majorBidi" w:hAnsiTheme="majorBidi" w:hint="cs"/>
          <w:sz w:val="30"/>
          <w:szCs w:val="30"/>
          <w:cs/>
        </w:rPr>
        <w:t xml:space="preserve"> เมษายน </w:t>
      </w:r>
      <w:r w:rsidR="00A97624">
        <w:rPr>
          <w:rFonts w:asciiTheme="majorBidi" w:hAnsiTheme="majorBidi"/>
          <w:sz w:val="30"/>
          <w:szCs w:val="30"/>
        </w:rPr>
        <w:t>2560</w:t>
      </w:r>
      <w:r w:rsidR="00A97624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9D6083" w:rsidRPr="009D6083">
        <w:rPr>
          <w:rFonts w:asciiTheme="majorBidi" w:hAnsiTheme="majorBidi"/>
          <w:sz w:val="30"/>
          <w:szCs w:val="30"/>
          <w:cs/>
        </w:rPr>
        <w:t>ดังนี้</w:t>
      </w:r>
    </w:p>
    <w:p w14:paraId="3732594B" w14:textId="77777777" w:rsidR="0095295D" w:rsidRDefault="0095295D" w:rsidP="00B36760">
      <w:pPr>
        <w:pStyle w:val="ListParagraph"/>
        <w:spacing w:line="280" w:lineRule="exact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A73E6E0" w14:textId="4B8018B4" w:rsidR="0095295D" w:rsidRPr="00A1523E" w:rsidRDefault="009D6083" w:rsidP="0095295D">
      <w:pPr>
        <w:pStyle w:val="ListParagraph"/>
        <w:numPr>
          <w:ilvl w:val="0"/>
          <w:numId w:val="35"/>
        </w:numPr>
        <w:jc w:val="thaiDistribute"/>
        <w:rPr>
          <w:rFonts w:asciiTheme="majorBidi" w:hAnsiTheme="majorBidi"/>
          <w:sz w:val="30"/>
          <w:szCs w:val="30"/>
        </w:rPr>
      </w:pPr>
      <w:r w:rsidRPr="0095295D">
        <w:rPr>
          <w:rFonts w:asciiTheme="majorBidi" w:hAnsiTheme="majorBidi" w:cstheme="majorBidi"/>
          <w:sz w:val="30"/>
          <w:szCs w:val="30"/>
        </w:rPr>
        <w:t xml:space="preserve">LTX </w:t>
      </w:r>
      <w:r w:rsidRPr="0095295D">
        <w:rPr>
          <w:rFonts w:asciiTheme="majorBidi" w:hAnsiTheme="majorBidi"/>
          <w:sz w:val="30"/>
          <w:szCs w:val="30"/>
          <w:cs/>
        </w:rPr>
        <w:t>ขายหุ้น</w:t>
      </w:r>
      <w:r w:rsidR="0090522B">
        <w:rPr>
          <w:rFonts w:asciiTheme="majorBidi" w:hAnsiTheme="majorBidi" w:hint="cs"/>
          <w:sz w:val="30"/>
          <w:szCs w:val="30"/>
          <w:cs/>
        </w:rPr>
        <w:t>สามัญ</w:t>
      </w:r>
      <w:r w:rsidR="003D2092">
        <w:rPr>
          <w:rFonts w:asciiTheme="majorBidi" w:hAnsiTheme="majorBidi" w:hint="cs"/>
          <w:sz w:val="30"/>
          <w:szCs w:val="30"/>
          <w:cs/>
        </w:rPr>
        <w:t xml:space="preserve">ของ </w:t>
      </w:r>
      <w:r w:rsidR="003D2092">
        <w:rPr>
          <w:rFonts w:asciiTheme="majorBidi" w:hAnsiTheme="majorBidi"/>
          <w:sz w:val="30"/>
          <w:szCs w:val="30"/>
        </w:rPr>
        <w:t xml:space="preserve">TTTM </w:t>
      </w:r>
      <w:r w:rsidR="0090522B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90522B">
        <w:rPr>
          <w:rFonts w:asciiTheme="majorBidi" w:hAnsiTheme="majorBidi"/>
          <w:sz w:val="30"/>
          <w:szCs w:val="30"/>
        </w:rPr>
        <w:t xml:space="preserve">313,000 </w:t>
      </w:r>
      <w:r w:rsidR="0090522B">
        <w:rPr>
          <w:rFonts w:asciiTheme="majorBidi" w:hAnsiTheme="majorBidi" w:hint="cs"/>
          <w:sz w:val="30"/>
          <w:szCs w:val="30"/>
          <w:cs/>
        </w:rPr>
        <w:t>หุ้น คิดเป็นสัดส่วน</w:t>
      </w:r>
      <w:r w:rsidRPr="0095295D">
        <w:rPr>
          <w:rFonts w:asciiTheme="majorBidi" w:hAnsiTheme="majorBidi"/>
          <w:sz w:val="30"/>
          <w:szCs w:val="30"/>
          <w:cs/>
        </w:rPr>
        <w:t>ร้อยละ 5.22</w:t>
      </w:r>
      <w:r w:rsidR="0090522B">
        <w:rPr>
          <w:rFonts w:asciiTheme="majorBidi" w:hAnsiTheme="majorBidi" w:hint="cs"/>
          <w:sz w:val="30"/>
          <w:szCs w:val="30"/>
          <w:cs/>
        </w:rPr>
        <w:t xml:space="preserve"> ของทุนที่ออกและชำระแล้วของ</w:t>
      </w:r>
      <w:r w:rsidR="00F26E24">
        <w:rPr>
          <w:rFonts w:asciiTheme="majorBidi" w:hAnsiTheme="majorBidi" w:hint="cs"/>
          <w:sz w:val="30"/>
          <w:szCs w:val="30"/>
          <w:cs/>
        </w:rPr>
        <w:t xml:space="preserve"> </w:t>
      </w:r>
      <w:r w:rsidR="00F26E24">
        <w:rPr>
          <w:rFonts w:asciiTheme="majorBidi" w:hAnsiTheme="majorBidi"/>
          <w:sz w:val="30"/>
          <w:szCs w:val="30"/>
        </w:rPr>
        <w:t xml:space="preserve">TTTM </w:t>
      </w:r>
      <w:r w:rsidRPr="0095295D">
        <w:rPr>
          <w:rFonts w:asciiTheme="majorBidi" w:hAnsiTheme="majorBidi"/>
          <w:sz w:val="30"/>
          <w:szCs w:val="30"/>
          <w:cs/>
        </w:rPr>
        <w:t xml:space="preserve">ให้แก่บริษัท </w:t>
      </w:r>
      <w:proofErr w:type="spellStart"/>
      <w:r w:rsidRPr="0095295D">
        <w:rPr>
          <w:rFonts w:asciiTheme="majorBidi" w:hAnsiTheme="majorBidi"/>
          <w:sz w:val="30"/>
          <w:szCs w:val="30"/>
          <w:cs/>
        </w:rPr>
        <w:t>โทเร</w:t>
      </w:r>
      <w:proofErr w:type="spellEnd"/>
      <w:r w:rsidRPr="0095295D">
        <w:rPr>
          <w:rFonts w:asciiTheme="majorBidi" w:hAnsiTheme="majorBidi"/>
          <w:sz w:val="30"/>
          <w:szCs w:val="30"/>
          <w:cs/>
        </w:rPr>
        <w:t xml:space="preserve"> </w:t>
      </w:r>
      <w:proofErr w:type="spellStart"/>
      <w:r w:rsidRPr="0095295D">
        <w:rPr>
          <w:rFonts w:asciiTheme="majorBidi" w:hAnsiTheme="majorBidi"/>
          <w:sz w:val="30"/>
          <w:szCs w:val="30"/>
          <w:cs/>
        </w:rPr>
        <w:t>อินดัสตรีย์</w:t>
      </w:r>
      <w:proofErr w:type="spellEnd"/>
      <w:r w:rsidRPr="0095295D">
        <w:rPr>
          <w:rFonts w:asciiTheme="majorBidi" w:hAnsiTheme="majorBidi"/>
          <w:sz w:val="30"/>
          <w:szCs w:val="30"/>
          <w:cs/>
        </w:rPr>
        <w:t xml:space="preserve"> </w:t>
      </w:r>
      <w:proofErr w:type="spellStart"/>
      <w:r w:rsidRPr="0095295D">
        <w:rPr>
          <w:rFonts w:asciiTheme="majorBidi" w:hAnsiTheme="majorBidi"/>
          <w:sz w:val="30"/>
          <w:szCs w:val="30"/>
          <w:cs/>
        </w:rPr>
        <w:t>อิ้งค์</w:t>
      </w:r>
      <w:proofErr w:type="spellEnd"/>
      <w:r w:rsidR="00841582">
        <w:rPr>
          <w:rFonts w:asciiTheme="majorBidi" w:hAnsiTheme="majorBidi"/>
          <w:sz w:val="30"/>
          <w:szCs w:val="30"/>
          <w:cs/>
        </w:rPr>
        <w:t xml:space="preserve"> จำกัด ในราคาหุ้นละ 179.36 บาท </w:t>
      </w:r>
      <w:r w:rsidR="00841582">
        <w:rPr>
          <w:rFonts w:asciiTheme="majorBidi" w:hAnsiTheme="majorBidi" w:hint="cs"/>
          <w:sz w:val="30"/>
          <w:szCs w:val="30"/>
          <w:cs/>
        </w:rPr>
        <w:t>คิดเป็นเงิน</w:t>
      </w:r>
      <w:r w:rsidRPr="0095295D">
        <w:rPr>
          <w:rFonts w:asciiTheme="majorBidi" w:hAnsiTheme="majorBidi"/>
          <w:sz w:val="30"/>
          <w:szCs w:val="30"/>
          <w:cs/>
        </w:rPr>
        <w:t>ทั้งสิ้น 56</w:t>
      </w:r>
      <w:r w:rsidR="00D374FF">
        <w:rPr>
          <w:rFonts w:asciiTheme="majorBidi" w:hAnsiTheme="majorBidi"/>
          <w:sz w:val="30"/>
          <w:szCs w:val="30"/>
        </w:rPr>
        <w:t>.14</w:t>
      </w:r>
      <w:r w:rsidR="004247CB">
        <w:rPr>
          <w:rFonts w:asciiTheme="majorBidi" w:hAnsiTheme="majorBidi"/>
          <w:sz w:val="30"/>
          <w:szCs w:val="30"/>
          <w:cs/>
        </w:rPr>
        <w:t xml:space="preserve"> ล้านบาท </w:t>
      </w:r>
    </w:p>
    <w:p w14:paraId="07233475" w14:textId="77777777" w:rsidR="0095295D" w:rsidRPr="00A1523E" w:rsidRDefault="0095295D" w:rsidP="00B36760">
      <w:pPr>
        <w:pStyle w:val="ListParagraph"/>
        <w:spacing w:line="280" w:lineRule="exact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2FE94798" w14:textId="2615867C" w:rsidR="00A1523E" w:rsidRPr="00A1523E" w:rsidRDefault="00194594" w:rsidP="00A1523E">
      <w:pPr>
        <w:pStyle w:val="ListParagraph"/>
        <w:numPr>
          <w:ilvl w:val="0"/>
          <w:numId w:val="35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194594">
        <w:rPr>
          <w:rFonts w:asciiTheme="majorBidi" w:hAnsiTheme="majorBidi"/>
          <w:sz w:val="30"/>
          <w:szCs w:val="30"/>
          <w:cs/>
        </w:rPr>
        <w:t xml:space="preserve">บริษัทบันทึกเงินลงทุนในบริษัท </w:t>
      </w:r>
      <w:r w:rsidRPr="00A1523E">
        <w:rPr>
          <w:rFonts w:asciiTheme="majorBidi" w:hAnsiTheme="majorBidi"/>
          <w:sz w:val="30"/>
          <w:szCs w:val="30"/>
          <w:cs/>
        </w:rPr>
        <w:t>ไทย</w:t>
      </w:r>
      <w:proofErr w:type="spellStart"/>
      <w:r w:rsidRPr="00A1523E">
        <w:rPr>
          <w:rFonts w:asciiTheme="majorBidi" w:hAnsiTheme="majorBidi"/>
          <w:sz w:val="30"/>
          <w:szCs w:val="30"/>
          <w:cs/>
        </w:rPr>
        <w:t>โทเรซิน</w:t>
      </w:r>
      <w:proofErr w:type="spellEnd"/>
      <w:r w:rsidRPr="00A1523E">
        <w:rPr>
          <w:rFonts w:asciiTheme="majorBidi" w:hAnsiTheme="majorBidi"/>
          <w:sz w:val="30"/>
          <w:szCs w:val="30"/>
          <w:cs/>
        </w:rPr>
        <w:t>เท</w:t>
      </w:r>
      <w:proofErr w:type="spellStart"/>
      <w:r w:rsidRPr="00A1523E">
        <w:rPr>
          <w:rFonts w:asciiTheme="majorBidi" w:hAnsiTheme="majorBidi"/>
          <w:sz w:val="30"/>
          <w:szCs w:val="30"/>
          <w:cs/>
        </w:rPr>
        <w:t>ติคส์</w:t>
      </w:r>
      <w:proofErr w:type="spellEnd"/>
      <w:r w:rsidRPr="00A1523E">
        <w:rPr>
          <w:rFonts w:asciiTheme="majorBidi" w:hAnsiTheme="majorBidi"/>
          <w:sz w:val="30"/>
          <w:szCs w:val="30"/>
          <w:cs/>
        </w:rPr>
        <w:t xml:space="preserve"> จำกัด (“</w:t>
      </w:r>
      <w:r w:rsidRPr="00194594">
        <w:rPr>
          <w:rFonts w:asciiTheme="majorBidi" w:hAnsiTheme="majorBidi"/>
          <w:sz w:val="30"/>
          <w:szCs w:val="30"/>
        </w:rPr>
        <w:t>TTS”) </w:t>
      </w:r>
      <w:r w:rsidRPr="00194594">
        <w:rPr>
          <w:rFonts w:asciiTheme="majorBidi" w:hAnsiTheme="majorBidi"/>
          <w:sz w:val="30"/>
          <w:szCs w:val="30"/>
          <w:cs/>
        </w:rPr>
        <w:t>ตามวิธีส่วนได้เสียในอัตราร้อยละ</w:t>
      </w:r>
      <w:r w:rsidRPr="00194594">
        <w:rPr>
          <w:rFonts w:asciiTheme="majorBidi" w:hAnsiTheme="majorBidi"/>
          <w:sz w:val="30"/>
          <w:szCs w:val="30"/>
        </w:rPr>
        <w:t> 19.06</w:t>
      </w:r>
      <w:r w:rsidR="00A10E82">
        <w:rPr>
          <w:rFonts w:asciiTheme="majorBidi" w:hAnsiTheme="majorBidi" w:hint="cs"/>
          <w:sz w:val="30"/>
          <w:szCs w:val="30"/>
          <w:cs/>
        </w:rPr>
        <w:t xml:space="preserve"> </w:t>
      </w:r>
      <w:r w:rsidR="0090522B">
        <w:rPr>
          <w:rFonts w:asciiTheme="majorBidi" w:hAnsiTheme="majorBidi" w:cstheme="majorBidi" w:hint="cs"/>
          <w:sz w:val="30"/>
          <w:szCs w:val="30"/>
          <w:cs/>
        </w:rPr>
        <w:t>ของทุน</w:t>
      </w:r>
      <w:r w:rsidR="00A10E82" w:rsidRPr="00A1523E">
        <w:rPr>
          <w:rFonts w:asciiTheme="majorBidi" w:hAnsiTheme="majorBidi"/>
          <w:sz w:val="30"/>
          <w:szCs w:val="30"/>
          <w:cs/>
        </w:rPr>
        <w:t>ที่ออก</w:t>
      </w:r>
      <w:r w:rsidR="0090522B">
        <w:rPr>
          <w:rFonts w:asciiTheme="majorBidi" w:hAnsiTheme="majorBidi" w:hint="cs"/>
          <w:sz w:val="30"/>
          <w:szCs w:val="30"/>
          <w:cs/>
        </w:rPr>
        <w:t>และชำระ</w:t>
      </w:r>
      <w:r w:rsidR="003D2092">
        <w:rPr>
          <w:rFonts w:asciiTheme="majorBidi" w:hAnsiTheme="majorBidi"/>
          <w:sz w:val="30"/>
          <w:szCs w:val="30"/>
          <w:cs/>
        </w:rPr>
        <w:t>แล้ว</w:t>
      </w:r>
      <w:r w:rsidR="0090522B">
        <w:rPr>
          <w:rFonts w:asciiTheme="majorBidi" w:hAnsiTheme="majorBidi" w:hint="cs"/>
          <w:sz w:val="30"/>
          <w:szCs w:val="30"/>
          <w:cs/>
        </w:rPr>
        <w:t xml:space="preserve">ของ </w:t>
      </w:r>
      <w:r w:rsidR="0090522B">
        <w:rPr>
          <w:rFonts w:asciiTheme="majorBidi" w:hAnsiTheme="majorBidi"/>
          <w:sz w:val="30"/>
          <w:szCs w:val="30"/>
        </w:rPr>
        <w:t xml:space="preserve">TTS </w:t>
      </w:r>
      <w:r w:rsidRPr="00194594">
        <w:rPr>
          <w:rFonts w:asciiTheme="majorBidi" w:hAnsiTheme="majorBidi"/>
          <w:sz w:val="30"/>
          <w:szCs w:val="30"/>
          <w:cs/>
        </w:rPr>
        <w:t>ในงบการเงินที่แสดงเงินลงทุนตามวิธีส่วนได้เสียเพื่อวัตถุประสงค์เฉพาะ</w:t>
      </w:r>
      <w:r w:rsidR="007F44FA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เนื่อง</w:t>
      </w:r>
      <w:r w:rsidR="009D6083" w:rsidRPr="00A1523E">
        <w:rPr>
          <w:rFonts w:asciiTheme="majorBidi" w:hAnsiTheme="majorBidi"/>
          <w:sz w:val="30"/>
          <w:szCs w:val="30"/>
          <w:cs/>
        </w:rPr>
        <w:t>จากกา</w:t>
      </w:r>
      <w:r w:rsidR="00D374FF" w:rsidRPr="00A1523E">
        <w:rPr>
          <w:rFonts w:asciiTheme="majorBidi" w:hAnsiTheme="majorBidi"/>
          <w:sz w:val="30"/>
          <w:szCs w:val="30"/>
          <w:cs/>
        </w:rPr>
        <w:t xml:space="preserve">รรวมสัดส่วนเงินลงทุนใน </w:t>
      </w:r>
      <w:r w:rsidR="00D374FF" w:rsidRPr="00A1523E">
        <w:rPr>
          <w:rFonts w:asciiTheme="majorBidi" w:hAnsiTheme="majorBidi"/>
          <w:sz w:val="30"/>
          <w:szCs w:val="30"/>
        </w:rPr>
        <w:t xml:space="preserve">TTS </w:t>
      </w:r>
      <w:r w:rsidR="009D6083" w:rsidRPr="00A1523E">
        <w:rPr>
          <w:rFonts w:asciiTheme="majorBidi" w:hAnsiTheme="majorBidi"/>
          <w:sz w:val="30"/>
          <w:szCs w:val="30"/>
          <w:cs/>
        </w:rPr>
        <w:t xml:space="preserve">ซึ่งถือโดย </w:t>
      </w:r>
      <w:r w:rsidR="009D6083" w:rsidRPr="00A1523E">
        <w:rPr>
          <w:rFonts w:asciiTheme="majorBidi" w:hAnsiTheme="majorBidi" w:cstheme="majorBidi"/>
          <w:sz w:val="30"/>
          <w:szCs w:val="30"/>
        </w:rPr>
        <w:t xml:space="preserve">LTX </w:t>
      </w:r>
      <w:r w:rsidR="009D6083" w:rsidRPr="00A1523E">
        <w:rPr>
          <w:rFonts w:asciiTheme="majorBidi" w:hAnsiTheme="majorBidi"/>
          <w:sz w:val="30"/>
          <w:szCs w:val="30"/>
          <w:cs/>
        </w:rPr>
        <w:t xml:space="preserve">และ </w:t>
      </w:r>
      <w:r w:rsidR="009D6083" w:rsidRPr="00A1523E">
        <w:rPr>
          <w:rFonts w:asciiTheme="majorBidi" w:hAnsiTheme="majorBidi" w:cstheme="majorBidi"/>
          <w:sz w:val="30"/>
          <w:szCs w:val="30"/>
        </w:rPr>
        <w:t xml:space="preserve">TTTM </w:t>
      </w:r>
    </w:p>
    <w:p w14:paraId="0D279EEA" w14:textId="77777777" w:rsidR="00A1523E" w:rsidRDefault="00A1523E" w:rsidP="00B36760">
      <w:pPr>
        <w:pStyle w:val="ListParagraph"/>
        <w:spacing w:line="280" w:lineRule="exact"/>
        <w:rPr>
          <w:rFonts w:asciiTheme="majorBidi" w:hAnsiTheme="majorBidi" w:cstheme="majorBidi"/>
          <w:sz w:val="30"/>
          <w:szCs w:val="30"/>
        </w:rPr>
      </w:pPr>
    </w:p>
    <w:p w14:paraId="1659D319" w14:textId="248F7821" w:rsidR="009D6083" w:rsidRPr="00A1523E" w:rsidRDefault="009D6083" w:rsidP="00A1523E">
      <w:pPr>
        <w:pStyle w:val="ListParagraph"/>
        <w:numPr>
          <w:ilvl w:val="0"/>
          <w:numId w:val="35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A1523E">
        <w:rPr>
          <w:rFonts w:asciiTheme="majorBidi" w:hAnsiTheme="majorBidi" w:cstheme="majorBidi"/>
          <w:sz w:val="30"/>
          <w:szCs w:val="30"/>
        </w:rPr>
        <w:t xml:space="preserve">TTS </w:t>
      </w:r>
      <w:r w:rsidR="00B36760">
        <w:rPr>
          <w:rFonts w:asciiTheme="majorBidi" w:hAnsiTheme="majorBidi"/>
          <w:sz w:val="30"/>
          <w:szCs w:val="30"/>
          <w:cs/>
        </w:rPr>
        <w:t>ขายหุ้น</w:t>
      </w:r>
      <w:r w:rsidR="0090522B">
        <w:rPr>
          <w:rFonts w:asciiTheme="majorBidi" w:hAnsiTheme="majorBidi" w:hint="cs"/>
          <w:sz w:val="30"/>
          <w:szCs w:val="30"/>
          <w:cs/>
        </w:rPr>
        <w:t>สามัญ</w:t>
      </w:r>
      <w:r w:rsidR="003D2092">
        <w:rPr>
          <w:rFonts w:asciiTheme="majorBidi" w:hAnsiTheme="majorBidi" w:hint="cs"/>
          <w:sz w:val="30"/>
          <w:szCs w:val="30"/>
          <w:cs/>
        </w:rPr>
        <w:t xml:space="preserve">ของ </w:t>
      </w:r>
      <w:r w:rsidR="003D2092">
        <w:rPr>
          <w:rFonts w:asciiTheme="majorBidi" w:hAnsiTheme="majorBidi"/>
          <w:sz w:val="30"/>
          <w:szCs w:val="30"/>
        </w:rPr>
        <w:t xml:space="preserve">LTX </w:t>
      </w:r>
      <w:r w:rsidR="0090522B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90522B">
        <w:rPr>
          <w:rFonts w:asciiTheme="majorBidi" w:hAnsiTheme="majorBidi"/>
          <w:sz w:val="30"/>
          <w:szCs w:val="30"/>
        </w:rPr>
        <w:t xml:space="preserve">1,066,800 </w:t>
      </w:r>
      <w:r w:rsidR="0090522B">
        <w:rPr>
          <w:rFonts w:asciiTheme="majorBidi" w:hAnsiTheme="majorBidi" w:hint="cs"/>
          <w:sz w:val="30"/>
          <w:szCs w:val="30"/>
          <w:cs/>
        </w:rPr>
        <w:t>หุ้น คิดเป็นสั</w:t>
      </w:r>
      <w:r w:rsidR="00B36760">
        <w:rPr>
          <w:rFonts w:asciiTheme="majorBidi" w:hAnsiTheme="majorBidi" w:hint="cs"/>
          <w:sz w:val="30"/>
          <w:szCs w:val="30"/>
          <w:cs/>
        </w:rPr>
        <w:t>ด</w:t>
      </w:r>
      <w:r w:rsidR="003D2092">
        <w:rPr>
          <w:rFonts w:asciiTheme="majorBidi" w:hAnsiTheme="majorBidi" w:hint="cs"/>
          <w:sz w:val="30"/>
          <w:szCs w:val="30"/>
          <w:cs/>
        </w:rPr>
        <w:t>ส่วน</w:t>
      </w:r>
      <w:r w:rsidRPr="00A1523E">
        <w:rPr>
          <w:rFonts w:asciiTheme="majorBidi" w:hAnsiTheme="majorBidi"/>
          <w:sz w:val="30"/>
          <w:szCs w:val="30"/>
          <w:cs/>
        </w:rPr>
        <w:t>ร้อยละ 2.06</w:t>
      </w:r>
      <w:r w:rsidR="0090522B">
        <w:rPr>
          <w:rFonts w:asciiTheme="majorBidi" w:hAnsiTheme="majorBidi" w:hint="cs"/>
          <w:sz w:val="30"/>
          <w:szCs w:val="30"/>
          <w:cs/>
        </w:rPr>
        <w:t xml:space="preserve"> ของทุนที่ออกและชำระแล้วของ</w:t>
      </w:r>
      <w:r w:rsidR="00B36760">
        <w:rPr>
          <w:rFonts w:asciiTheme="majorBidi" w:hAnsiTheme="majorBidi" w:hint="cs"/>
          <w:sz w:val="30"/>
          <w:szCs w:val="30"/>
          <w:cs/>
        </w:rPr>
        <w:t xml:space="preserve"> </w:t>
      </w:r>
      <w:r w:rsidR="00B36760">
        <w:rPr>
          <w:rFonts w:asciiTheme="majorBidi" w:hAnsiTheme="majorBidi"/>
          <w:sz w:val="30"/>
          <w:szCs w:val="30"/>
        </w:rPr>
        <w:t>LTX</w:t>
      </w:r>
      <w:r w:rsidRPr="00A1523E">
        <w:rPr>
          <w:rFonts w:asciiTheme="majorBidi" w:hAnsiTheme="majorBidi" w:cstheme="majorBidi"/>
          <w:sz w:val="30"/>
          <w:szCs w:val="30"/>
        </w:rPr>
        <w:t xml:space="preserve"> </w:t>
      </w:r>
      <w:r w:rsidRPr="00A1523E">
        <w:rPr>
          <w:rFonts w:asciiTheme="majorBidi" w:hAnsiTheme="majorBidi"/>
          <w:sz w:val="30"/>
          <w:szCs w:val="30"/>
          <w:cs/>
        </w:rPr>
        <w:t xml:space="preserve">ให้แก่บริษัท </w:t>
      </w:r>
      <w:proofErr w:type="spellStart"/>
      <w:r w:rsidRPr="00A1523E">
        <w:rPr>
          <w:rFonts w:asciiTheme="majorBidi" w:hAnsiTheme="majorBidi"/>
          <w:sz w:val="30"/>
          <w:szCs w:val="30"/>
          <w:cs/>
        </w:rPr>
        <w:t>โทเร</w:t>
      </w:r>
      <w:proofErr w:type="spellEnd"/>
      <w:r w:rsidRPr="00A1523E">
        <w:rPr>
          <w:rFonts w:asciiTheme="majorBidi" w:hAnsiTheme="majorBidi"/>
          <w:sz w:val="30"/>
          <w:szCs w:val="30"/>
          <w:cs/>
        </w:rPr>
        <w:t xml:space="preserve"> </w:t>
      </w:r>
      <w:proofErr w:type="spellStart"/>
      <w:r w:rsidRPr="00A1523E">
        <w:rPr>
          <w:rFonts w:asciiTheme="majorBidi" w:hAnsiTheme="majorBidi"/>
          <w:sz w:val="30"/>
          <w:szCs w:val="30"/>
          <w:cs/>
        </w:rPr>
        <w:t>อินดัสตรีย์</w:t>
      </w:r>
      <w:proofErr w:type="spellEnd"/>
      <w:r w:rsidRPr="00A1523E">
        <w:rPr>
          <w:rFonts w:asciiTheme="majorBidi" w:hAnsiTheme="majorBidi"/>
          <w:sz w:val="30"/>
          <w:szCs w:val="30"/>
          <w:cs/>
        </w:rPr>
        <w:t xml:space="preserve"> </w:t>
      </w:r>
      <w:proofErr w:type="spellStart"/>
      <w:r w:rsidRPr="00A1523E">
        <w:rPr>
          <w:rFonts w:asciiTheme="majorBidi" w:hAnsiTheme="majorBidi"/>
          <w:sz w:val="30"/>
          <w:szCs w:val="30"/>
          <w:cs/>
        </w:rPr>
        <w:t>อิ้งค์</w:t>
      </w:r>
      <w:proofErr w:type="spellEnd"/>
      <w:r w:rsidRPr="00A1523E">
        <w:rPr>
          <w:rFonts w:asciiTheme="majorBidi" w:hAnsiTheme="majorBidi"/>
          <w:sz w:val="30"/>
          <w:szCs w:val="30"/>
          <w:cs/>
        </w:rPr>
        <w:t xml:space="preserve"> จำกัด ในราคา</w:t>
      </w:r>
      <w:r w:rsidR="00841582">
        <w:rPr>
          <w:rFonts w:asciiTheme="majorBidi" w:hAnsiTheme="majorBidi"/>
          <w:sz w:val="30"/>
          <w:szCs w:val="30"/>
          <w:cs/>
        </w:rPr>
        <w:t xml:space="preserve">หุ้นละ 96.90 บาท </w:t>
      </w:r>
      <w:r w:rsidR="00841582">
        <w:rPr>
          <w:rFonts w:asciiTheme="majorBidi" w:hAnsiTheme="majorBidi" w:hint="cs"/>
          <w:sz w:val="30"/>
          <w:szCs w:val="30"/>
          <w:cs/>
        </w:rPr>
        <w:t>คิดเป็นเงิน</w:t>
      </w:r>
      <w:r w:rsidRPr="00A1523E">
        <w:rPr>
          <w:rFonts w:asciiTheme="majorBidi" w:hAnsiTheme="majorBidi"/>
          <w:sz w:val="30"/>
          <w:szCs w:val="30"/>
          <w:cs/>
        </w:rPr>
        <w:t>ทั้งสิ้น 103</w:t>
      </w:r>
      <w:r w:rsidR="0090566E">
        <w:rPr>
          <w:rFonts w:asciiTheme="majorBidi" w:hAnsiTheme="majorBidi"/>
          <w:sz w:val="30"/>
          <w:szCs w:val="30"/>
        </w:rPr>
        <w:t>.37</w:t>
      </w:r>
      <w:r w:rsidRPr="00A1523E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0F042614" w14:textId="1105DCB6" w:rsidR="009D6083" w:rsidRDefault="009D6083" w:rsidP="00B3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rPr>
          <w:rFonts w:asciiTheme="majorBidi" w:hAnsiTheme="majorBidi" w:cstheme="majorBidi"/>
          <w:sz w:val="30"/>
          <w:szCs w:val="30"/>
        </w:rPr>
      </w:pPr>
    </w:p>
    <w:p w14:paraId="599B0E1C" w14:textId="0F983FDB" w:rsidR="00841582" w:rsidRPr="007B15F4" w:rsidRDefault="00841582" w:rsidP="00841582">
      <w:pPr>
        <w:pStyle w:val="ListParagraph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รายการดังกล่าวได้</w:t>
      </w:r>
      <w:r w:rsidR="00711E88">
        <w:rPr>
          <w:rFonts w:asciiTheme="majorBidi" w:hAnsiTheme="majorBidi" w:hint="cs"/>
          <w:sz w:val="30"/>
          <w:szCs w:val="30"/>
          <w:cs/>
        </w:rPr>
        <w:t xml:space="preserve">ถูกนำมาปรับปรุงโดยเสมือนว่าเกิดขึ้นก่อนวันที่ </w:t>
      </w:r>
      <w:r w:rsidR="00711E88">
        <w:rPr>
          <w:rFonts w:asciiTheme="majorBidi" w:hAnsiTheme="majorBidi"/>
          <w:sz w:val="30"/>
          <w:szCs w:val="30"/>
        </w:rPr>
        <w:t>1</w:t>
      </w:r>
      <w:r w:rsidR="00711E88">
        <w:rPr>
          <w:rFonts w:asciiTheme="majorBidi" w:hAnsiTheme="majorBidi" w:hint="cs"/>
          <w:sz w:val="30"/>
          <w:szCs w:val="30"/>
          <w:cs/>
        </w:rPr>
        <w:t xml:space="preserve"> เมษายน </w:t>
      </w:r>
      <w:r w:rsidR="00711E88">
        <w:rPr>
          <w:rFonts w:asciiTheme="majorBidi" w:hAnsiTheme="majorBidi"/>
          <w:sz w:val="30"/>
          <w:szCs w:val="30"/>
        </w:rPr>
        <w:t>2560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7B15F4">
        <w:rPr>
          <w:rFonts w:asciiTheme="majorBidi" w:hAnsiTheme="majorBidi"/>
          <w:sz w:val="30"/>
          <w:szCs w:val="30"/>
          <w:cs/>
        </w:rPr>
        <w:t>ผล</w:t>
      </w:r>
      <w:r w:rsidRPr="007B15F4">
        <w:rPr>
          <w:rFonts w:asciiTheme="majorBidi" w:hAnsiTheme="majorBidi" w:hint="cs"/>
          <w:sz w:val="30"/>
          <w:szCs w:val="30"/>
          <w:cs/>
        </w:rPr>
        <w:t>กระทบ</w:t>
      </w:r>
      <w:r w:rsidRPr="007B15F4">
        <w:rPr>
          <w:rFonts w:asciiTheme="majorBidi" w:hAnsiTheme="majorBidi"/>
          <w:sz w:val="30"/>
          <w:szCs w:val="30"/>
          <w:cs/>
        </w:rPr>
        <w:t>ต่อ</w:t>
      </w:r>
      <w:r w:rsidRPr="007B15F4">
        <w:rPr>
          <w:rFonts w:asciiTheme="majorBidi" w:hAnsiTheme="majorBidi" w:hint="cs"/>
          <w:sz w:val="30"/>
          <w:szCs w:val="30"/>
          <w:cs/>
        </w:rPr>
        <w:t>ง</w:t>
      </w:r>
      <w:r w:rsidRPr="007B15F4">
        <w:rPr>
          <w:rFonts w:asciiTheme="majorBidi" w:hAnsiTheme="majorBidi"/>
          <w:sz w:val="30"/>
          <w:szCs w:val="30"/>
          <w:cs/>
        </w:rPr>
        <w:t>บแสดงฐานะการเงินที่แสดงเงินลงทุนตามวิธีส่วนได้เสียเพื่อวัตถุประสงค์เฉพาะ</w:t>
      </w:r>
      <w:r w:rsidR="00711E88">
        <w:rPr>
          <w:rFonts w:asciiTheme="majorBidi" w:hAnsiTheme="majorBidi" w:hint="cs"/>
          <w:sz w:val="30"/>
          <w:szCs w:val="30"/>
          <w:cs/>
        </w:rPr>
        <w:t xml:space="preserve"> ณ</w:t>
      </w:r>
      <w:r w:rsidRPr="007B15F4">
        <w:rPr>
          <w:rFonts w:asciiTheme="majorBidi" w:hAnsiTheme="majorBidi"/>
          <w:sz w:val="30"/>
          <w:szCs w:val="30"/>
          <w:cs/>
        </w:rPr>
        <w:t xml:space="preserve"> วันที่ </w:t>
      </w:r>
      <w:r w:rsidR="00711E88">
        <w:rPr>
          <w:rFonts w:asciiTheme="majorBidi" w:hAnsiTheme="majorBidi"/>
          <w:sz w:val="30"/>
          <w:szCs w:val="30"/>
        </w:rPr>
        <w:t>1</w:t>
      </w:r>
      <w:r w:rsidRPr="007B15F4">
        <w:rPr>
          <w:rFonts w:asciiTheme="majorBidi" w:hAnsiTheme="majorBidi"/>
          <w:sz w:val="30"/>
          <w:szCs w:val="30"/>
        </w:rPr>
        <w:t xml:space="preserve"> </w:t>
      </w:r>
      <w:r w:rsidR="00711E88">
        <w:rPr>
          <w:rFonts w:asciiTheme="majorBidi" w:hAnsiTheme="majorBidi" w:hint="cs"/>
          <w:sz w:val="30"/>
          <w:szCs w:val="30"/>
          <w:cs/>
        </w:rPr>
        <w:t>เมษายน</w:t>
      </w:r>
      <w:r w:rsidRPr="007B15F4">
        <w:rPr>
          <w:rFonts w:asciiTheme="majorBidi" w:hAnsiTheme="majorBidi"/>
          <w:sz w:val="30"/>
          <w:szCs w:val="30"/>
          <w:cs/>
        </w:rPr>
        <w:t xml:space="preserve"> 256</w:t>
      </w:r>
      <w:r w:rsidR="00711E88">
        <w:rPr>
          <w:rFonts w:asciiTheme="majorBidi" w:hAnsiTheme="majorBidi"/>
          <w:sz w:val="30"/>
          <w:szCs w:val="30"/>
        </w:rPr>
        <w:t>0</w:t>
      </w:r>
      <w:r w:rsidRPr="007B15F4">
        <w:rPr>
          <w:rFonts w:asciiTheme="majorBidi" w:hAnsiTheme="majorBidi"/>
          <w:sz w:val="30"/>
          <w:szCs w:val="30"/>
          <w:cs/>
        </w:rPr>
        <w:t xml:space="preserve"> </w:t>
      </w:r>
      <w:r w:rsidR="0090522B">
        <w:rPr>
          <w:rFonts w:asciiTheme="majorBidi" w:hAnsiTheme="majorBidi" w:hint="cs"/>
          <w:sz w:val="30"/>
          <w:szCs w:val="30"/>
          <w:cs/>
        </w:rPr>
        <w:t>มี</w:t>
      </w:r>
      <w:r w:rsidRPr="007B15F4">
        <w:rPr>
          <w:rFonts w:asciiTheme="majorBidi" w:hAnsiTheme="majorBidi"/>
          <w:sz w:val="30"/>
          <w:szCs w:val="30"/>
          <w:cs/>
        </w:rPr>
        <w:t>ดังนี้</w:t>
      </w:r>
    </w:p>
    <w:p w14:paraId="2C792EE6" w14:textId="77777777" w:rsidR="00841582" w:rsidRPr="00403A8E" w:rsidRDefault="00841582" w:rsidP="00B36760">
      <w:pPr>
        <w:spacing w:line="280" w:lineRule="exact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25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0"/>
        <w:gridCol w:w="1789"/>
      </w:tblGrid>
      <w:tr w:rsidR="00841582" w:rsidRPr="000E3BA0" w14:paraId="3ADC2089" w14:textId="77777777" w:rsidTr="00B36760">
        <w:tc>
          <w:tcPr>
            <w:tcW w:w="7470" w:type="dxa"/>
          </w:tcPr>
          <w:p w14:paraId="40090885" w14:textId="77777777" w:rsidR="00841582" w:rsidRPr="009D6083" w:rsidRDefault="00841582" w:rsidP="00B36760">
            <w:pPr>
              <w:pStyle w:val="ListParagraph"/>
              <w:tabs>
                <w:tab w:val="clear" w:pos="907"/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  <w:cs/>
              </w:rPr>
            </w:pPr>
            <w:bookmarkStart w:id="1" w:name="OLE_LINK1"/>
          </w:p>
        </w:tc>
        <w:tc>
          <w:tcPr>
            <w:tcW w:w="1789" w:type="dxa"/>
          </w:tcPr>
          <w:p w14:paraId="35989D6D" w14:textId="77777777" w:rsidR="00841582" w:rsidRPr="009D6083" w:rsidRDefault="00841582" w:rsidP="00B36760">
            <w:pPr>
              <w:pStyle w:val="ListParagraph"/>
              <w:tabs>
                <w:tab w:val="clear" w:pos="907"/>
                <w:tab w:val="left" w:pos="900"/>
              </w:tabs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60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D60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9D60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41582" w:rsidRPr="000E3BA0" w14:paraId="30C9E51B" w14:textId="77777777" w:rsidTr="00B36760">
        <w:tc>
          <w:tcPr>
            <w:tcW w:w="7470" w:type="dxa"/>
          </w:tcPr>
          <w:p w14:paraId="29D8FB9E" w14:textId="77777777" w:rsidR="00841582" w:rsidRPr="009D6083" w:rsidRDefault="00841582" w:rsidP="00B36760">
            <w:pPr>
              <w:pStyle w:val="ListParagraph"/>
              <w:tabs>
                <w:tab w:val="clear" w:pos="907"/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08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เงินสดและรายการเทียบเท่าเงินสดเพิ่มขึ้น</w:t>
            </w:r>
          </w:p>
        </w:tc>
        <w:tc>
          <w:tcPr>
            <w:tcW w:w="1789" w:type="dxa"/>
          </w:tcPr>
          <w:p w14:paraId="043999B2" w14:textId="77777777" w:rsidR="00841582" w:rsidRPr="009D6083" w:rsidRDefault="00841582" w:rsidP="00B36760">
            <w:pPr>
              <w:pStyle w:val="ListParagraph"/>
              <w:tabs>
                <w:tab w:val="decimal" w:pos="1871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083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.14</w:t>
            </w:r>
          </w:p>
        </w:tc>
      </w:tr>
      <w:tr w:rsidR="00841582" w:rsidRPr="000E3BA0" w14:paraId="0C8419EA" w14:textId="77777777" w:rsidTr="00B36760">
        <w:tc>
          <w:tcPr>
            <w:tcW w:w="7470" w:type="dxa"/>
          </w:tcPr>
          <w:p w14:paraId="4C67136D" w14:textId="77777777" w:rsidR="00841582" w:rsidRPr="009D6083" w:rsidRDefault="00841582" w:rsidP="00B36760">
            <w:pPr>
              <w:pStyle w:val="ListParagraph"/>
              <w:tabs>
                <w:tab w:val="clear" w:pos="907"/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08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เงินลงทุนเผื่อขายลดลง</w:t>
            </w:r>
          </w:p>
        </w:tc>
        <w:tc>
          <w:tcPr>
            <w:tcW w:w="1789" w:type="dxa"/>
          </w:tcPr>
          <w:p w14:paraId="2961158A" w14:textId="77777777" w:rsidR="00841582" w:rsidRPr="009D6083" w:rsidRDefault="00841582" w:rsidP="00B36760">
            <w:pPr>
              <w:pStyle w:val="ListParagraph"/>
              <w:tabs>
                <w:tab w:val="decimal" w:pos="1871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083">
              <w:rPr>
                <w:rFonts w:asciiTheme="majorBidi" w:hAnsiTheme="majorBidi" w:cstheme="majorBidi"/>
                <w:sz w:val="30"/>
                <w:szCs w:val="30"/>
              </w:rPr>
              <w:t>(32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.08</w:t>
            </w:r>
            <w:r w:rsidRPr="009D60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41582" w:rsidRPr="000E3BA0" w14:paraId="2F1497B5" w14:textId="77777777" w:rsidTr="00B36760">
        <w:tc>
          <w:tcPr>
            <w:tcW w:w="7470" w:type="dxa"/>
          </w:tcPr>
          <w:p w14:paraId="42E2E420" w14:textId="77777777" w:rsidR="00841582" w:rsidRPr="009D6083" w:rsidRDefault="00841582" w:rsidP="00B36760">
            <w:pPr>
              <w:pStyle w:val="ListParagraph"/>
              <w:tabs>
                <w:tab w:val="clear" w:pos="907"/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08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เงินลงทุนในบริษัทร่วมเพิ่มขึ้น</w:t>
            </w:r>
          </w:p>
        </w:tc>
        <w:tc>
          <w:tcPr>
            <w:tcW w:w="1789" w:type="dxa"/>
          </w:tcPr>
          <w:p w14:paraId="1556695B" w14:textId="77777777" w:rsidR="00841582" w:rsidRPr="009D6083" w:rsidRDefault="00841582" w:rsidP="00B36760">
            <w:pPr>
              <w:pStyle w:val="ListParagraph"/>
              <w:tabs>
                <w:tab w:val="decimal" w:pos="1871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083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.50</w:t>
            </w:r>
          </w:p>
        </w:tc>
      </w:tr>
      <w:tr w:rsidR="00841582" w:rsidRPr="000E3BA0" w14:paraId="58177984" w14:textId="77777777" w:rsidTr="00B36760">
        <w:tc>
          <w:tcPr>
            <w:tcW w:w="7470" w:type="dxa"/>
          </w:tcPr>
          <w:p w14:paraId="440CD7D1" w14:textId="77777777" w:rsidR="00841582" w:rsidRPr="009D6083" w:rsidRDefault="00841582" w:rsidP="00B36760">
            <w:pPr>
              <w:pStyle w:val="ListParagraph"/>
              <w:tabs>
                <w:tab w:val="clear" w:pos="907"/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08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สินทรัพย์ภาษีเงินได้รอการตัดบัญชีลดลง</w:t>
            </w:r>
          </w:p>
        </w:tc>
        <w:tc>
          <w:tcPr>
            <w:tcW w:w="1789" w:type="dxa"/>
          </w:tcPr>
          <w:p w14:paraId="3BC03755" w14:textId="77777777" w:rsidR="00841582" w:rsidRPr="009D6083" w:rsidRDefault="00841582" w:rsidP="00B36760">
            <w:pPr>
              <w:pStyle w:val="ListParagraph"/>
              <w:tabs>
                <w:tab w:val="decimal" w:pos="1871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(4.81</w:t>
            </w:r>
            <w:r w:rsidRPr="009D60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6760" w:rsidRPr="000E3BA0" w14:paraId="64F323B9" w14:textId="77777777" w:rsidTr="00B36760">
        <w:tc>
          <w:tcPr>
            <w:tcW w:w="7470" w:type="dxa"/>
          </w:tcPr>
          <w:p w14:paraId="61DECAC9" w14:textId="2993C0B4" w:rsidR="00B36760" w:rsidRPr="009D6083" w:rsidRDefault="00B36760" w:rsidP="00B36760">
            <w:pPr>
              <w:pStyle w:val="ListParagraph"/>
              <w:tabs>
                <w:tab w:val="clear" w:pos="907"/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083">
              <w:rPr>
                <w:rFonts w:asciiTheme="majorBidi" w:hAnsiTheme="majorBidi" w:cs="Angsana New"/>
                <w:sz w:val="30"/>
                <w:szCs w:val="30"/>
                <w:cs/>
              </w:rPr>
              <w:t>กำไรสะสม</w:t>
            </w:r>
            <w:r w:rsidRPr="009D6083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89" w:type="dxa"/>
          </w:tcPr>
          <w:p w14:paraId="3B16637A" w14:textId="50DED0D4" w:rsidR="00B36760" w:rsidRDefault="00B36760" w:rsidP="00B36760">
            <w:pPr>
              <w:pStyle w:val="ListParagraph"/>
              <w:tabs>
                <w:tab w:val="decimal" w:pos="1871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(56.43)</w:t>
            </w:r>
          </w:p>
        </w:tc>
      </w:tr>
      <w:tr w:rsidR="00B36760" w:rsidRPr="000E3BA0" w14:paraId="09D9A2B4" w14:textId="77777777" w:rsidTr="00B36760">
        <w:tc>
          <w:tcPr>
            <w:tcW w:w="7470" w:type="dxa"/>
          </w:tcPr>
          <w:p w14:paraId="179D9B4A" w14:textId="77777777" w:rsidR="00B36760" w:rsidRPr="009D6083" w:rsidRDefault="00B36760" w:rsidP="00B36760">
            <w:pPr>
              <w:pStyle w:val="ListParagraph"/>
              <w:tabs>
                <w:tab w:val="clear" w:pos="907"/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08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องค์ประกอบอื่นของส่วนของผู้ถือหุ้นลดลง</w:t>
            </w: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14:paraId="145B33A9" w14:textId="77777777" w:rsidR="00B36760" w:rsidRPr="009D6083" w:rsidRDefault="00B36760" w:rsidP="00B36760">
            <w:pPr>
              <w:pStyle w:val="ListParagraph"/>
              <w:tabs>
                <w:tab w:val="decimal" w:pos="1871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17.68</w:t>
            </w:r>
          </w:p>
        </w:tc>
      </w:tr>
      <w:tr w:rsidR="00B36760" w:rsidRPr="000E3BA0" w14:paraId="75EF5166" w14:textId="77777777" w:rsidTr="00B36760">
        <w:tc>
          <w:tcPr>
            <w:tcW w:w="7470" w:type="dxa"/>
          </w:tcPr>
          <w:p w14:paraId="7D4391BA" w14:textId="628668B0" w:rsidR="00B36760" w:rsidRPr="00B36760" w:rsidRDefault="00B36760" w:rsidP="00B36760">
            <w:pPr>
              <w:pStyle w:val="ListParagraph"/>
              <w:tabs>
                <w:tab w:val="clear" w:pos="907"/>
                <w:tab w:val="left" w:pos="900"/>
              </w:tabs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3676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89" w:type="dxa"/>
            <w:tcBorders>
              <w:top w:val="single" w:sz="4" w:space="0" w:color="auto"/>
              <w:bottom w:val="double" w:sz="4" w:space="0" w:color="auto"/>
            </w:tcBorders>
          </w:tcPr>
          <w:p w14:paraId="243A9192" w14:textId="7B85E610" w:rsidR="00B36760" w:rsidRPr="00B36760" w:rsidRDefault="00B36760" w:rsidP="00B36760">
            <w:pPr>
              <w:pStyle w:val="ListParagraph"/>
              <w:tabs>
                <w:tab w:val="clear" w:pos="1644"/>
                <w:tab w:val="decimal" w:pos="180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67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bookmarkEnd w:id="1"/>
    <w:p w14:paraId="59DA6C52" w14:textId="431CCC46" w:rsidR="009D6083" w:rsidRDefault="009D6083" w:rsidP="009D6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7565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Pr="00757565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Pr="00757565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Pr="00757565">
        <w:rPr>
          <w:rFonts w:ascii="Angsana New" w:hAnsi="Angsana New" w:hint="cs"/>
          <w:sz w:val="30"/>
          <w:szCs w:val="30"/>
          <w:cs/>
        </w:rPr>
        <w:t>นี้</w:t>
      </w:r>
      <w:r w:rsidRPr="00757565">
        <w:rPr>
          <w:rFonts w:ascii="Angsana New" w:hAnsi="Angsana New"/>
          <w:sz w:val="30"/>
          <w:szCs w:val="30"/>
          <w:cs/>
        </w:rPr>
        <w:t>จัดทำขึ้นตาม</w:t>
      </w:r>
      <w:r w:rsidRPr="00757565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757565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757565">
        <w:rPr>
          <w:rFonts w:ascii="Angsana New" w:hAnsi="Angsana New" w:hint="cs"/>
          <w:sz w:val="30"/>
          <w:szCs w:val="30"/>
          <w:cs/>
        </w:rPr>
        <w:t>ฯ</w:t>
      </w:r>
    </w:p>
    <w:p w14:paraId="2B7A5E5B" w14:textId="77777777" w:rsidR="009D6083" w:rsidRPr="000C5B49" w:rsidRDefault="009D6083" w:rsidP="009D608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82975D" w14:textId="77777777" w:rsidR="009D6083" w:rsidRDefault="009D6083" w:rsidP="009D608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มาตรฐานการรายงานทางการเงินหลายฉบับ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ได้มีการออกและปรับปรุงใหม่</w:t>
      </w:r>
      <w:r w:rsidRPr="00866987">
        <w:rPr>
          <w:rFonts w:ascii="Angsana New" w:hAnsi="Angsana New" w:cs="Angsana New"/>
          <w:sz w:val="30"/>
          <w:szCs w:val="30"/>
        </w:rPr>
        <w:t xml:space="preserve"> </w:t>
      </w: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t>ซึ่งมีผลบังคับใช้ตั้งแต่รอบระยะเวลาบัญชีที่เริ่มในหรือหลังวันที่</w:t>
      </w:r>
      <w:r w:rsidRPr="00866987">
        <w:rPr>
          <w:rFonts w:ascii="Angsana New" w:hAnsi="Angsana New" w:cs="Angsana New" w:hint="cs"/>
          <w:sz w:val="30"/>
          <w:szCs w:val="30"/>
          <w:rtl/>
          <w:cs/>
        </w:rPr>
        <w:t xml:space="preserve">1 </w:t>
      </w:r>
      <w:r w:rsidRPr="0086698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มกราคม </w:t>
      </w:r>
      <w:r w:rsidRPr="00BD2740">
        <w:rPr>
          <w:rFonts w:ascii="Angsana New" w:hAnsi="Angsana New" w:cs="Angsana New" w:hint="cs"/>
          <w:sz w:val="30"/>
          <w:szCs w:val="30"/>
        </w:rPr>
        <w:t>25</w:t>
      </w:r>
      <w:r w:rsidRPr="00BD2740">
        <w:rPr>
          <w:rFonts w:ascii="Angsana New" w:hAnsi="Angsana New" w:cs="Angsana New"/>
          <w:sz w:val="30"/>
          <w:szCs w:val="30"/>
        </w:rPr>
        <w:t>61</w:t>
      </w:r>
      <w:r w:rsidRPr="00BD274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การถือ</w:t>
      </w: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t>ปฏิบัติตามมาตรฐานการรายงานทาง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การเงินที่ออกและปรับปรุงใหม่</w:t>
      </w:r>
      <w:r w:rsidRPr="00011199">
        <w:rPr>
          <w:rFonts w:ascii="Angsana New" w:hAnsi="Angsana New" w:cs="Angsana New" w:hint="cs"/>
          <w:sz w:val="30"/>
          <w:szCs w:val="30"/>
          <w:cs/>
          <w:lang w:bidi="th-TH"/>
        </w:rPr>
        <w:t>นั้น มีผลให้เกิดการเปลี่ยนแปลงนโยบายการบัญชี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ของบริษัทในบางเรื่อง</w:t>
      </w:r>
      <w:r w:rsidRPr="0001119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ทั้งนี้</w:t>
      </w:r>
      <w:r w:rsidRPr="00BD2740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</w:t>
      </w:r>
      <w:r w:rsidRPr="00BD2740">
        <w:rPr>
          <w:rFonts w:ascii="Angsana New" w:hAnsi="Angsana New" w:cs="Angsana New" w:hint="cs"/>
          <w:sz w:val="30"/>
          <w:szCs w:val="30"/>
          <w:cs/>
          <w:lang w:bidi="th-TH"/>
        </w:rPr>
        <w:t>ดังกล่าว</w:t>
      </w:r>
      <w:r w:rsidRPr="00BD2740">
        <w:rPr>
          <w:rFonts w:ascii="Angsana New" w:hAnsi="Angsana New" w:cs="Angsana New"/>
          <w:sz w:val="30"/>
          <w:szCs w:val="30"/>
          <w:cs/>
          <w:lang w:bidi="th-TH"/>
        </w:rPr>
        <w:t>ไม่มีผลกระทบอย่างเป็นสาระสำคัญต่องบ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การเงิน</w:t>
      </w:r>
    </w:p>
    <w:p w14:paraId="7CF57724" w14:textId="77777777" w:rsidR="009D6083" w:rsidRPr="000C5B49" w:rsidRDefault="009D6083" w:rsidP="009D608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E88E4C" w14:textId="1E10F68A" w:rsidR="009D6083" w:rsidRPr="003017F3" w:rsidRDefault="009D6083" w:rsidP="009D6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69FF">
        <w:rPr>
          <w:rFonts w:ascii="Angsana New" w:hAnsi="Angsana New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 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ฉบับปรับปรุงและออกใหม่</w:t>
      </w:r>
      <w:r w:rsidRPr="00DE69FF">
        <w:rPr>
          <w:rFonts w:ascii="Angsana New" w:hAnsi="Angsana New"/>
          <w:sz w:val="30"/>
          <w:szCs w:val="30"/>
          <w:cs/>
        </w:rPr>
        <w:t>ซึ่งยังไม่มีผลบังคับในปัจจุบันและบริษัทไม่ได้ใช้มาตรฐานการรายงานทางการเงินดังกล่าวในการจัดทำงบการเงิน</w:t>
      </w:r>
      <w:r>
        <w:rPr>
          <w:rFonts w:ascii="Angsana New" w:hAnsi="Angsana New" w:hint="cs"/>
          <w:sz w:val="30"/>
          <w:szCs w:val="30"/>
          <w:cs/>
        </w:rPr>
        <w:t>ก่อนวันที่มีผลบังคับใช้</w:t>
      </w:r>
      <w:r>
        <w:rPr>
          <w:rFonts w:ascii="Angsana New" w:hAnsi="Angsana New"/>
          <w:sz w:val="30"/>
          <w:szCs w:val="30"/>
        </w:rPr>
        <w:t xml:space="preserve"> </w:t>
      </w:r>
      <w:r w:rsidRPr="00DE69FF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</w:t>
      </w:r>
      <w:r>
        <w:rPr>
          <w:rFonts w:ascii="Angsana New" w:hAnsi="Angsana New"/>
          <w:sz w:val="30"/>
          <w:szCs w:val="30"/>
          <w:cs/>
        </w:rPr>
        <w:t>กับการดำเนินงานของบริษัท</w:t>
      </w:r>
      <w:r w:rsidRPr="00DE69FF">
        <w:rPr>
          <w:rFonts w:ascii="Angsana New" w:hAnsi="Angsana New"/>
          <w:sz w:val="30"/>
          <w:szCs w:val="30"/>
          <w:cs/>
        </w:rPr>
        <w:t>ได้เปิดเผยในหมายเหตุ</w:t>
      </w:r>
      <w:r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="00624BE5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ที่แสดงเงินลงทุนตามวิธีส่วนได้เสียเพื่อวัตถุประสงค์เฉพาะ</w:t>
      </w:r>
      <w:r w:rsidRPr="009D6083">
        <w:rPr>
          <w:rFonts w:ascii="Angsana New" w:hAnsi="Angsana New"/>
          <w:sz w:val="30"/>
          <w:szCs w:val="30"/>
          <w:cs/>
        </w:rPr>
        <w:t>ข้อ</w:t>
      </w:r>
      <w:r>
        <w:rPr>
          <w:rFonts w:ascii="Angsana New" w:hAnsi="Angsana New" w:hint="cs"/>
          <w:sz w:val="30"/>
          <w:szCs w:val="30"/>
          <w:cs/>
        </w:rPr>
        <w:t xml:space="preserve"> 26</w:t>
      </w:r>
    </w:p>
    <w:p w14:paraId="10FB3435" w14:textId="370EDEDB" w:rsidR="00B93989" w:rsidRDefault="00B9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p w14:paraId="40A716A4" w14:textId="37B310D6" w:rsidR="00416F4A" w:rsidRPr="00911138" w:rsidRDefault="00416F4A" w:rsidP="00BF6398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91113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เกณฑ์การวัดมูลค่า  </w:t>
      </w:r>
    </w:p>
    <w:p w14:paraId="651C72E8" w14:textId="77777777" w:rsidR="00416F4A" w:rsidRPr="00EB1E09" w:rsidRDefault="00416F4A" w:rsidP="00416F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0F712C9D" w14:textId="28F59899" w:rsidR="00416F4A" w:rsidRPr="00911138" w:rsidRDefault="00304AFC" w:rsidP="00416F4A">
      <w:pPr>
        <w:pStyle w:val="BodyText2"/>
        <w:ind w:left="547" w:right="-43" w:firstLine="0"/>
        <w:jc w:val="thaiDistribute"/>
        <w:rPr>
          <w:rFonts w:ascii="Angsana New" w:hAnsi="Angsana New"/>
          <w:b/>
          <w:sz w:val="30"/>
          <w:szCs w:val="30"/>
        </w:rPr>
      </w:pPr>
      <w:r w:rsidRPr="00911138">
        <w:rPr>
          <w:rFonts w:ascii="Angsana New" w:hAnsi="Angsana New"/>
          <w:b/>
          <w:sz w:val="30"/>
          <w:szCs w:val="30"/>
          <w:cs/>
        </w:rPr>
        <w:t>งบการเงินนี้จัดทำขึ้น</w:t>
      </w:r>
      <w:r w:rsidR="00416F4A" w:rsidRPr="00911138">
        <w:rPr>
          <w:rFonts w:ascii="Angsana New" w:hAnsi="Angsana New"/>
          <w:b/>
          <w:sz w:val="30"/>
          <w:szCs w:val="30"/>
          <w:cs/>
        </w:rPr>
        <w:t>โดยถือหลักเกณฑ์การบันทึกตามราคาทุนเดิม ยกเว้นรายการ</w:t>
      </w:r>
      <w:r w:rsidR="00F01A68" w:rsidRPr="00911138">
        <w:rPr>
          <w:rFonts w:ascii="Angsana New" w:hAnsi="Angsana New" w:hint="cs"/>
          <w:b/>
          <w:sz w:val="30"/>
          <w:szCs w:val="30"/>
          <w:cs/>
        </w:rPr>
        <w:t>ดังต่อไปนี้ที่ใช้ทางเลือกในการวัดมูลค่าในแต่ละรอบระยะเวลารายงาน</w:t>
      </w:r>
    </w:p>
    <w:p w14:paraId="03C93FF5" w14:textId="77777777" w:rsidR="00416F4A" w:rsidRPr="00EB1E09" w:rsidRDefault="00416F4A" w:rsidP="00416F4A">
      <w:pPr>
        <w:pStyle w:val="BodyText2"/>
        <w:ind w:left="547" w:right="-43" w:firstLine="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587"/>
        <w:gridCol w:w="4494"/>
      </w:tblGrid>
      <w:tr w:rsidR="00193E06" w:rsidRPr="00911138" w14:paraId="4D3A1DB5" w14:textId="77777777" w:rsidTr="003F0BE1">
        <w:tc>
          <w:tcPr>
            <w:tcW w:w="4587" w:type="dxa"/>
            <w:shd w:val="clear" w:color="auto" w:fill="auto"/>
          </w:tcPr>
          <w:p w14:paraId="5AA740F7" w14:textId="77777777" w:rsidR="00492427" w:rsidRPr="00911138" w:rsidRDefault="00492427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</w:pPr>
            <w:r w:rsidRPr="009111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94" w:type="dxa"/>
            <w:shd w:val="clear" w:color="auto" w:fill="auto"/>
          </w:tcPr>
          <w:p w14:paraId="5D742EF4" w14:textId="77777777" w:rsidR="00492427" w:rsidRPr="00911138" w:rsidRDefault="00492427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</w:pPr>
            <w:r w:rsidRPr="009111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เกณฑ์</w:t>
            </w:r>
            <w:r w:rsidRPr="009111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</w:t>
            </w:r>
          </w:p>
        </w:tc>
      </w:tr>
      <w:tr w:rsidR="00193E06" w:rsidRPr="00911138" w14:paraId="51095E80" w14:textId="77777777" w:rsidTr="003F0BE1">
        <w:tc>
          <w:tcPr>
            <w:tcW w:w="4587" w:type="dxa"/>
            <w:shd w:val="clear" w:color="auto" w:fill="auto"/>
          </w:tcPr>
          <w:p w14:paraId="49928524" w14:textId="0B25A5D7" w:rsidR="00492427" w:rsidRPr="00911138" w:rsidRDefault="00492427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 w:cs="Times New Roman"/>
                <w:sz w:val="30"/>
                <w:szCs w:val="30"/>
              </w:rPr>
            </w:pPr>
            <w:r w:rsidRPr="00911138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ตราสารอนุพันธ์</w:t>
            </w:r>
          </w:p>
        </w:tc>
        <w:tc>
          <w:tcPr>
            <w:tcW w:w="4494" w:type="dxa"/>
            <w:shd w:val="clear" w:color="auto" w:fill="auto"/>
          </w:tcPr>
          <w:p w14:paraId="150A8E7F" w14:textId="77777777" w:rsidR="00492427" w:rsidRPr="00911138" w:rsidRDefault="00492427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 w:cs="Times New Roman"/>
                <w:sz w:val="30"/>
                <w:szCs w:val="30"/>
              </w:rPr>
            </w:pPr>
            <w:r w:rsidRPr="00911138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93E06" w:rsidRPr="00911138" w14:paraId="0ACB5E9F" w14:textId="77777777" w:rsidTr="003F0BE1">
        <w:tc>
          <w:tcPr>
            <w:tcW w:w="4587" w:type="dxa"/>
            <w:shd w:val="clear" w:color="auto" w:fill="auto"/>
          </w:tcPr>
          <w:p w14:paraId="6F7B2F76" w14:textId="4EF04D6D" w:rsidR="00492427" w:rsidRPr="00911138" w:rsidRDefault="00492427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11138">
              <w:rPr>
                <w:rFonts w:ascii="Times New Roman" w:hAnsi="Times New Roman"/>
                <w:sz w:val="30"/>
                <w:szCs w:val="30"/>
                <w:cs/>
              </w:rPr>
              <w:t>เงิน</w:t>
            </w:r>
            <w:r w:rsidR="0070755E" w:rsidRPr="00911138">
              <w:rPr>
                <w:rFonts w:ascii="Times New Roman" w:hAnsi="Times New Roman" w:hint="cs"/>
                <w:sz w:val="30"/>
                <w:szCs w:val="30"/>
                <w:cs/>
              </w:rPr>
              <w:t>ลงทุน</w:t>
            </w:r>
            <w:r w:rsidRPr="00911138">
              <w:rPr>
                <w:rFonts w:ascii="Times New Roman" w:hAnsi="Times New Roman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4494" w:type="dxa"/>
            <w:shd w:val="clear" w:color="auto" w:fill="auto"/>
          </w:tcPr>
          <w:p w14:paraId="63D8AF56" w14:textId="77777777" w:rsidR="00492427" w:rsidRPr="00911138" w:rsidRDefault="00492427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11138">
              <w:rPr>
                <w:rFonts w:ascii="Times New Roman" w:hAnsi="Times New Roman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46B94" w:rsidRPr="00911138" w14:paraId="6A37C79E" w14:textId="77777777" w:rsidTr="003F0BE1">
        <w:tc>
          <w:tcPr>
            <w:tcW w:w="4587" w:type="dxa"/>
            <w:shd w:val="clear" w:color="auto" w:fill="auto"/>
          </w:tcPr>
          <w:p w14:paraId="6B9FBCEF" w14:textId="78F1F992" w:rsidR="00046B94" w:rsidRPr="00911138" w:rsidRDefault="00046B94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Times New Roman" w:hAnsi="Times New Roman"/>
                <w:sz w:val="30"/>
                <w:szCs w:val="30"/>
                <w:cs/>
              </w:rPr>
            </w:pPr>
            <w:r w:rsidRPr="00911138">
              <w:rPr>
                <w:rFonts w:ascii="Times New Roman" w:hAnsi="Times New Roman" w:hint="cs"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494" w:type="dxa"/>
            <w:shd w:val="clear" w:color="auto" w:fill="auto"/>
          </w:tcPr>
          <w:p w14:paraId="6A200A4B" w14:textId="49AAC928" w:rsidR="00046B94" w:rsidRPr="00911138" w:rsidRDefault="0070152C" w:rsidP="0095295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right="63" w:hanging="255"/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911138">
              <w:rPr>
                <w:rFonts w:ascii="Times New Roman" w:hAnsi="Times New Roman" w:hint="cs"/>
                <w:sz w:val="30"/>
                <w:szCs w:val="30"/>
                <w:cs/>
              </w:rPr>
              <w:t>มูลค่าปั</w:t>
            </w:r>
            <w:r w:rsidR="00046B94" w:rsidRPr="00911138">
              <w:rPr>
                <w:rFonts w:ascii="Times New Roman" w:hAnsi="Times New Roman" w:hint="cs"/>
                <w:sz w:val="30"/>
                <w:szCs w:val="30"/>
                <w:cs/>
              </w:rPr>
              <w:t>จจุบันของภาระผูกพันตาม</w:t>
            </w:r>
            <w:r w:rsidR="00AE1BEB" w:rsidRPr="00911138">
              <w:rPr>
                <w:rFonts w:ascii="Times New Roman" w:hAnsi="Times New Roman" w:hint="cs"/>
                <w:sz w:val="30"/>
                <w:szCs w:val="30"/>
                <w:cs/>
              </w:rPr>
              <w:t>ผล</w:t>
            </w:r>
            <w:r w:rsidR="00046B94" w:rsidRPr="00911138">
              <w:rPr>
                <w:rFonts w:ascii="Times New Roman" w:hAnsi="Times New Roman" w:hint="cs"/>
                <w:sz w:val="30"/>
                <w:szCs w:val="30"/>
                <w:cs/>
              </w:rPr>
              <w:t>ประโยชน์ที่</w:t>
            </w:r>
            <w:r w:rsidRPr="00911138">
              <w:rPr>
                <w:rFonts w:ascii="Times New Roman" w:hAnsi="Times New Roman" w:hint="cs"/>
                <w:sz w:val="30"/>
                <w:szCs w:val="30"/>
                <w:cs/>
              </w:rPr>
              <w:t>กำหนดไว้ ซึ่งได้เปิ</w:t>
            </w:r>
            <w:r w:rsidR="00D6331B" w:rsidRPr="00911138">
              <w:rPr>
                <w:rFonts w:ascii="Times New Roman" w:hAnsi="Times New Roman" w:hint="cs"/>
                <w:sz w:val="30"/>
                <w:szCs w:val="30"/>
                <w:cs/>
              </w:rPr>
              <w:t>ดเผยในหมายเหตุ</w:t>
            </w:r>
            <w:r w:rsidRPr="00911138">
              <w:rPr>
                <w:rFonts w:ascii="Times New Roman" w:hAnsi="Times New Roman" w:hint="cs"/>
                <w:sz w:val="30"/>
                <w:szCs w:val="30"/>
                <w:cs/>
              </w:rPr>
              <w:t>ประกอบ</w:t>
            </w:r>
            <w:r w:rsidR="00861C1F">
              <w:rPr>
                <w:rFonts w:ascii="Times New Roman" w:hAnsi="Times New Roman"/>
                <w:sz w:val="30"/>
                <w:szCs w:val="30"/>
              </w:rPr>
              <w:br/>
            </w:r>
            <w:r w:rsidR="001A2708">
              <w:rPr>
                <w:rFonts w:ascii="Times New Roman" w:hAnsi="Times New Roman" w:hint="cs"/>
                <w:sz w:val="30"/>
                <w:szCs w:val="30"/>
                <w:cs/>
              </w:rPr>
              <w:t>งบการเงินที่แสดงเงินลงทุนตามวิธีส่วนได้เสียเพื่อวัตถุประสงค์เฉพาะ</w:t>
            </w:r>
            <w:r w:rsidR="00D6331B" w:rsidRPr="00911138">
              <w:rPr>
                <w:rFonts w:ascii="Times New Roman" w:hAnsi="Times New Roman" w:hint="cs"/>
                <w:sz w:val="30"/>
                <w:szCs w:val="30"/>
                <w:cs/>
              </w:rPr>
              <w:t xml:space="preserve">ข้อ </w:t>
            </w:r>
            <w:r w:rsidR="00911138" w:rsidRPr="00911138">
              <w:rPr>
                <w:rFonts w:ascii="Times New Roman" w:hAnsi="Times New Roman" w:hint="cs"/>
                <w:sz w:val="30"/>
                <w:szCs w:val="30"/>
                <w:cs/>
              </w:rPr>
              <w:t>3</w:t>
            </w:r>
            <w:r w:rsidR="0016171D">
              <w:rPr>
                <w:rFonts w:ascii="Times New Roman" w:hAnsi="Times New Roman" w:hint="cs"/>
                <w:sz w:val="30"/>
                <w:szCs w:val="30"/>
                <w:cs/>
              </w:rPr>
              <w:t xml:space="preserve"> (ฒ)</w:t>
            </w:r>
          </w:p>
        </w:tc>
      </w:tr>
    </w:tbl>
    <w:p w14:paraId="36F9AE36" w14:textId="2382FF03" w:rsidR="00840749" w:rsidRPr="00EB1E09" w:rsidRDefault="00840749" w:rsidP="004924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="Angsana New" w:hAnsi="Angsana New"/>
          <w:i/>
          <w:iCs/>
          <w:sz w:val="30"/>
          <w:szCs w:val="30"/>
          <w:cs/>
        </w:rPr>
      </w:pPr>
    </w:p>
    <w:p w14:paraId="16FACCC1" w14:textId="0F315838" w:rsidR="0070755E" w:rsidRPr="00911138" w:rsidRDefault="00416F4A" w:rsidP="0070755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1113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239D2D27" w14:textId="2E8DC0FC" w:rsidR="00416F4A" w:rsidRPr="00EB1E09" w:rsidRDefault="00416F4A" w:rsidP="007075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EB1E09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6A7C5EB6" w14:textId="541CD6D0" w:rsidR="0010251D" w:rsidRDefault="00416F4A" w:rsidP="00AE1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1138">
        <w:rPr>
          <w:rFonts w:ascii="Angsana New" w:hAnsi="Angsana New"/>
          <w:sz w:val="30"/>
          <w:szCs w:val="30"/>
          <w:cs/>
        </w:rPr>
        <w:t>งบการเงินนี้</w:t>
      </w:r>
      <w:r w:rsidR="00AE1BEB" w:rsidRPr="00911138">
        <w:rPr>
          <w:rFonts w:ascii="Angsana New" w:hAnsi="Angsana New" w:hint="cs"/>
          <w:sz w:val="30"/>
          <w:szCs w:val="30"/>
          <w:cs/>
        </w:rPr>
        <w:t>จัดทำและ</w:t>
      </w:r>
      <w:r w:rsidRPr="00911138">
        <w:rPr>
          <w:rFonts w:ascii="Angsana New" w:hAnsi="Angsana New"/>
          <w:sz w:val="30"/>
          <w:szCs w:val="30"/>
          <w:cs/>
        </w:rPr>
        <w:t>แสดงหน่วยเงินตราเป็นเงินบาท 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Pr="00911138">
        <w:rPr>
          <w:rFonts w:ascii="Angsana New" w:hAnsi="Angsana New"/>
          <w:sz w:val="30"/>
          <w:szCs w:val="30"/>
        </w:rPr>
        <w:t xml:space="preserve"> </w:t>
      </w:r>
      <w:r w:rsidRPr="00911138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14:paraId="07618844" w14:textId="77777777" w:rsidR="00416F4A" w:rsidRPr="00911138" w:rsidRDefault="00BE2FAF" w:rsidP="00416F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911138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Pr="00911138">
        <w:rPr>
          <w:rFonts w:ascii="Angsana New" w:hAnsi="Angsana New"/>
          <w:b/>
          <w:bCs/>
          <w:i/>
          <w:iCs/>
          <w:sz w:val="30"/>
          <w:szCs w:val="30"/>
          <w:cs/>
        </w:rPr>
        <w:t>ง</w:t>
      </w:r>
      <w:r w:rsidRPr="00911138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416F4A" w:rsidRPr="0091113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635686" w:rsidRPr="00911138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43B54536" w14:textId="77777777" w:rsidR="00416F4A" w:rsidRPr="00911138" w:rsidRDefault="00416F4A" w:rsidP="00416F4A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Angsana New" w:eastAsia="Cordia New" w:hAnsi="Angsana New" w:cs="Angsana New"/>
          <w:lang w:val="en-US"/>
        </w:rPr>
      </w:pPr>
    </w:p>
    <w:p w14:paraId="1C2CFE6A" w14:textId="2E8E6E46" w:rsidR="00416F4A" w:rsidRPr="00911138" w:rsidRDefault="00416F4A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1138">
        <w:rPr>
          <w:rFonts w:ascii="Angsana New" w:hAnsi="Angsana New"/>
          <w:sz w:val="30"/>
          <w:szCs w:val="30"/>
          <w:cs/>
        </w:rPr>
        <w:lastRenderedPageBreak/>
        <w:t>ในการจัดทำงบการเงินให้เป็นไปตามมาตรฐานการรายงานทางการเงิน ผู้บริหารต้องใช้ว</w:t>
      </w:r>
      <w:r w:rsidR="003932ED" w:rsidRPr="00911138">
        <w:rPr>
          <w:rFonts w:ascii="Angsana New" w:hAnsi="Angsana New"/>
          <w:sz w:val="30"/>
          <w:szCs w:val="30"/>
          <w:cs/>
        </w:rPr>
        <w:t>ิจารณญาณ การประมาณและข้อสมมติ</w:t>
      </w:r>
      <w:r w:rsidRPr="00911138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0B5778" w:rsidRPr="00911138">
        <w:rPr>
          <w:rFonts w:ascii="Angsana New" w:hAnsi="Angsana New"/>
          <w:sz w:val="30"/>
          <w:szCs w:val="30"/>
          <w:cs/>
        </w:rPr>
        <w:t>ที่เกี่ยวกับ</w:t>
      </w:r>
      <w:r w:rsidRPr="00911138">
        <w:rPr>
          <w:rFonts w:ascii="Angsana New" w:hAnsi="Angsana New"/>
          <w:sz w:val="30"/>
          <w:szCs w:val="30"/>
          <w:cs/>
        </w:rPr>
        <w:t>สินทรัพย์ หนี้สิน รายได้ และค่าใช้จ่าย</w:t>
      </w:r>
      <w:r w:rsidR="003932ED" w:rsidRPr="00911138">
        <w:rPr>
          <w:rFonts w:ascii="Angsana New" w:hAnsi="Angsana New" w:hint="cs"/>
          <w:sz w:val="30"/>
          <w:szCs w:val="30"/>
          <w:cs/>
        </w:rPr>
        <w:t xml:space="preserve"> </w:t>
      </w:r>
      <w:r w:rsidRPr="00911138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0528DB2A" w14:textId="77777777" w:rsidR="00416F4A" w:rsidRPr="00911138" w:rsidRDefault="00416F4A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6C85A5" w14:textId="29294062" w:rsidR="00D36A63" w:rsidRPr="00911138" w:rsidRDefault="003932ED" w:rsidP="00D36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11138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D36A63" w:rsidRPr="00911138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</w:t>
      </w:r>
      <w:r w:rsidRPr="00911138">
        <w:rPr>
          <w:rFonts w:ascii="Angsana New" w:hAnsi="Angsana New" w:hint="cs"/>
          <w:sz w:val="30"/>
          <w:szCs w:val="30"/>
          <w:cs/>
        </w:rPr>
        <w:t>ต่อเนื่อง</w:t>
      </w:r>
      <w:r w:rsidR="00D36A63" w:rsidRPr="00911138">
        <w:rPr>
          <w:rFonts w:ascii="Angsana New" w:hAnsi="Angsana New"/>
          <w:sz w:val="30"/>
          <w:szCs w:val="30"/>
          <w:cs/>
        </w:rPr>
        <w:t xml:space="preserve"> การปรับประมาณ</w:t>
      </w:r>
      <w:r w:rsidR="00D36A63" w:rsidRPr="00911138">
        <w:rPr>
          <w:rFonts w:ascii="Angsana New" w:hAnsi="Angsana New" w:hint="cs"/>
          <w:sz w:val="30"/>
          <w:szCs w:val="30"/>
          <w:cs/>
        </w:rPr>
        <w:t>การ</w:t>
      </w:r>
      <w:r w:rsidRPr="00911138">
        <w:rPr>
          <w:rFonts w:ascii="Angsana New" w:hAnsi="Angsana New"/>
          <w:sz w:val="30"/>
          <w:szCs w:val="30"/>
          <w:cs/>
        </w:rPr>
        <w:br/>
      </w:r>
      <w:r w:rsidR="00D36A63" w:rsidRPr="00911138">
        <w:rPr>
          <w:rFonts w:ascii="Angsana New" w:hAnsi="Angsana New"/>
          <w:sz w:val="30"/>
          <w:szCs w:val="30"/>
          <w:cs/>
        </w:rPr>
        <w:t>ทางบัญชีจะบันทึก</w:t>
      </w:r>
      <w:r w:rsidR="00D36A63" w:rsidRPr="00911138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14:paraId="12684EA4" w14:textId="77777777" w:rsidR="007648E3" w:rsidRDefault="007648E3" w:rsidP="00921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293C3C6" w14:textId="284DFB0F" w:rsidR="00861FC2" w:rsidRPr="00911138" w:rsidRDefault="00861FC2" w:rsidP="00921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11138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</w:p>
    <w:p w14:paraId="709BE931" w14:textId="77777777" w:rsidR="00861FC2" w:rsidRPr="00911138" w:rsidRDefault="00861FC2" w:rsidP="00861F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673FB50" w14:textId="5EC4F3A5" w:rsidR="00861FC2" w:rsidRDefault="00861FC2" w:rsidP="00861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1138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</w:t>
      </w:r>
      <w:r w:rsidR="003932ED" w:rsidRPr="00911138">
        <w:rPr>
          <w:rFonts w:ascii="Angsana New" w:hAnsi="Angsana New"/>
          <w:sz w:val="30"/>
          <w:szCs w:val="30"/>
          <w:cs/>
        </w:rPr>
        <w:br/>
      </w:r>
      <w:r w:rsidRPr="00911138">
        <w:rPr>
          <w:rFonts w:ascii="Angsana New" w:hAnsi="Angsana New"/>
          <w:sz w:val="30"/>
          <w:szCs w:val="30"/>
          <w:cs/>
        </w:rPr>
        <w:t>ที่รับรู้ในงบการเงินซึ่งประกอบด้วยหมายเหตุประกอบ</w:t>
      </w:r>
      <w:r w:rsidR="007648E3" w:rsidRPr="007648E3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งบการเงินที่แสดงเงินลงทุนตามวิธีส่วนได้เสียเพื่อวัตถุประสงค์เฉพาะ</w:t>
      </w:r>
      <w:r w:rsidR="00E71368" w:rsidRPr="00911138">
        <w:rPr>
          <w:rFonts w:ascii="Angsana New" w:hAnsi="Angsana New" w:hint="cs"/>
          <w:sz w:val="30"/>
          <w:szCs w:val="30"/>
          <w:cs/>
        </w:rPr>
        <w:t xml:space="preserve">ข้อ </w:t>
      </w:r>
      <w:r w:rsidR="007875BB" w:rsidRPr="00911138">
        <w:rPr>
          <w:rFonts w:ascii="Angsana New" w:hAnsi="Angsana New"/>
          <w:sz w:val="30"/>
          <w:szCs w:val="30"/>
        </w:rPr>
        <w:t>1</w:t>
      </w:r>
      <w:r w:rsidR="00911138" w:rsidRPr="00911138">
        <w:rPr>
          <w:rFonts w:ascii="Angsana New" w:hAnsi="Angsana New" w:hint="cs"/>
          <w:sz w:val="30"/>
          <w:szCs w:val="30"/>
          <w:cs/>
        </w:rPr>
        <w:t>1</w:t>
      </w:r>
      <w:r w:rsidR="00E71368" w:rsidRPr="00911138">
        <w:rPr>
          <w:rFonts w:ascii="Angsana New" w:hAnsi="Angsana New"/>
          <w:sz w:val="30"/>
          <w:szCs w:val="30"/>
        </w:rPr>
        <w:t xml:space="preserve"> </w:t>
      </w:r>
      <w:r w:rsidR="00E71368" w:rsidRPr="00911138">
        <w:rPr>
          <w:rFonts w:ascii="Angsana New" w:hAnsi="Angsana New" w:hint="cs"/>
          <w:sz w:val="30"/>
          <w:szCs w:val="30"/>
          <w:cs/>
        </w:rPr>
        <w:t>การบัญชีสำหรับข้อตกลงซึ่งประกอบด้วยสัญญาเช่า</w:t>
      </w:r>
    </w:p>
    <w:p w14:paraId="2AE64DFF" w14:textId="77777777" w:rsidR="007648E3" w:rsidRPr="00911138" w:rsidRDefault="007648E3" w:rsidP="00861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2E6BD7" w14:textId="13B000C3" w:rsidR="00861FC2" w:rsidRPr="00911138" w:rsidRDefault="00861FC2" w:rsidP="00921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11138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="003932ED" w:rsidRPr="00911138">
        <w:rPr>
          <w:rFonts w:ascii="Angsana New" w:hAnsi="Angsana New"/>
          <w:i/>
          <w:iCs/>
          <w:sz w:val="30"/>
          <w:szCs w:val="30"/>
          <w:cs/>
        </w:rPr>
        <w:t>สมมติ</w:t>
      </w:r>
      <w:r w:rsidRPr="00911138">
        <w:rPr>
          <w:rFonts w:ascii="Angsana New" w:hAnsi="Angsana New"/>
          <w:i/>
          <w:iCs/>
          <w:sz w:val="30"/>
          <w:szCs w:val="30"/>
          <w:cs/>
        </w:rPr>
        <w:t>และ</w:t>
      </w:r>
      <w:r w:rsidRPr="00911138">
        <w:rPr>
          <w:rFonts w:ascii="Angsana New" w:hAnsi="Angsana New" w:hint="cs"/>
          <w:i/>
          <w:iCs/>
          <w:sz w:val="30"/>
          <w:szCs w:val="30"/>
          <w:cs/>
        </w:rPr>
        <w:t>ความไม่แน่นอนของการ</w:t>
      </w:r>
      <w:r w:rsidRPr="00911138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14:paraId="41941C58" w14:textId="77777777" w:rsidR="00861FC2" w:rsidRPr="00911138" w:rsidRDefault="00861FC2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9FCD56" w14:textId="5F43F22F" w:rsidR="00416F4A" w:rsidRPr="00911138" w:rsidRDefault="00F87FD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1138">
        <w:rPr>
          <w:rFonts w:ascii="Angsana New" w:hAnsi="Angsana New"/>
          <w:sz w:val="30"/>
          <w:szCs w:val="30"/>
          <w:cs/>
        </w:rPr>
        <w:t>ข้อมูลเกี่ยวกับข้อสมมติและ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มูลค่าตามบัญชีของสินทรัพย์และหนี้สินภายในปีบัญชีสิ้นสุดวันท</w:t>
      </w:r>
      <w:r w:rsidR="00EB370A" w:rsidRPr="00911138">
        <w:rPr>
          <w:rFonts w:ascii="Angsana New" w:hAnsi="Angsana New"/>
          <w:sz w:val="30"/>
          <w:szCs w:val="30"/>
          <w:cs/>
        </w:rPr>
        <w:t>ี่ 31 ม</w:t>
      </w:r>
      <w:r w:rsidR="00EB370A" w:rsidRPr="00911138">
        <w:rPr>
          <w:rFonts w:ascii="Angsana New" w:hAnsi="Angsana New" w:hint="cs"/>
          <w:sz w:val="30"/>
          <w:szCs w:val="30"/>
          <w:cs/>
        </w:rPr>
        <w:t>ีนาคม</w:t>
      </w:r>
      <w:r w:rsidR="00EB370A" w:rsidRPr="00911138">
        <w:rPr>
          <w:rFonts w:ascii="Angsana New" w:hAnsi="Angsana New"/>
          <w:sz w:val="30"/>
          <w:szCs w:val="30"/>
          <w:cs/>
        </w:rPr>
        <w:t xml:space="preserve"> 256</w:t>
      </w:r>
      <w:r w:rsidR="00EB370A" w:rsidRPr="00911138">
        <w:rPr>
          <w:rFonts w:ascii="Angsana New" w:hAnsi="Angsana New"/>
          <w:sz w:val="30"/>
          <w:szCs w:val="30"/>
        </w:rPr>
        <w:t>3</w:t>
      </w:r>
      <w:r w:rsidRPr="00911138">
        <w:rPr>
          <w:rFonts w:ascii="Angsana New" w:hAnsi="Angsana New"/>
          <w:sz w:val="30"/>
          <w:szCs w:val="30"/>
          <w:cs/>
        </w:rPr>
        <w:t xml:space="preserve"> ซึ่งได้เปิดเผยในหมายเหตุประกอบงบการเงินต่อไปนี้</w:t>
      </w:r>
    </w:p>
    <w:p w14:paraId="2F950228" w14:textId="77777777" w:rsidR="00416F4A" w:rsidRPr="00911138" w:rsidRDefault="00416F4A" w:rsidP="003B4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690"/>
        <w:gridCol w:w="5670"/>
      </w:tblGrid>
      <w:tr w:rsidR="00416F4A" w:rsidRPr="00911138" w14:paraId="7187118F" w14:textId="77777777" w:rsidTr="004A4A8A">
        <w:tc>
          <w:tcPr>
            <w:tcW w:w="3690" w:type="dxa"/>
          </w:tcPr>
          <w:p w14:paraId="55A0FD21" w14:textId="4601AA5B" w:rsidR="00416F4A" w:rsidRPr="00911138" w:rsidRDefault="00416F4A" w:rsidP="0089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1138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911138" w:rsidRPr="00911138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="00AE1BEB" w:rsidRPr="009111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E1BEB" w:rsidRPr="00911138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A44688" w:rsidRPr="00911138">
              <w:rPr>
                <w:rFonts w:ascii="Angsana New" w:hAnsi="Angsana New"/>
                <w:sz w:val="30"/>
                <w:szCs w:val="30"/>
              </w:rPr>
              <w:t>1</w:t>
            </w:r>
            <w:r w:rsidR="00911138" w:rsidRPr="00911138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5670" w:type="dxa"/>
          </w:tcPr>
          <w:p w14:paraId="1C1BCCA8" w14:textId="7DBC0741" w:rsidR="00E944E4" w:rsidRPr="00911138" w:rsidRDefault="00840749" w:rsidP="00E94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8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1138">
              <w:rPr>
                <w:rFonts w:ascii="Angsana New" w:hAnsi="Angsana New" w:hint="cs"/>
                <w:sz w:val="30"/>
                <w:szCs w:val="30"/>
                <w:cs/>
              </w:rPr>
              <w:t>การทดสอบการด้อยค่า เกี่ยวกับการใช้ข้อสม</w:t>
            </w:r>
            <w:r w:rsidR="00921854" w:rsidRPr="00911138">
              <w:rPr>
                <w:rFonts w:ascii="Angsana New" w:hAnsi="Angsana New" w:hint="cs"/>
                <w:sz w:val="30"/>
                <w:szCs w:val="30"/>
                <w:cs/>
              </w:rPr>
              <w:t>มติที่สำคัญใน</w:t>
            </w:r>
            <w:r w:rsidR="0095295D">
              <w:rPr>
                <w:rFonts w:ascii="Angsana New" w:hAnsi="Angsana New"/>
                <w:sz w:val="30"/>
                <w:szCs w:val="30"/>
              </w:rPr>
              <w:br/>
            </w:r>
            <w:r w:rsidR="00921854" w:rsidRPr="00911138">
              <w:rPr>
                <w:rFonts w:ascii="Angsana New" w:hAnsi="Angsana New" w:hint="cs"/>
                <w:sz w:val="30"/>
                <w:szCs w:val="30"/>
                <w:cs/>
              </w:rPr>
              <w:t>การประมาณมูลค่าที่ค</w:t>
            </w:r>
            <w:r w:rsidRPr="00911138">
              <w:rPr>
                <w:rFonts w:ascii="Angsana New" w:hAnsi="Angsana New" w:hint="cs"/>
                <w:sz w:val="30"/>
                <w:szCs w:val="30"/>
                <w:cs/>
              </w:rPr>
              <w:t>าดว่าจะได้รับคืน</w:t>
            </w:r>
            <w:r w:rsidR="0070755E" w:rsidRPr="009111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0755E" w:rsidRPr="00911138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</w:tr>
      <w:tr w:rsidR="00840749" w:rsidRPr="00B93989" w14:paraId="36AAF245" w14:textId="77777777" w:rsidTr="004A4A8A">
        <w:trPr>
          <w:trHeight w:val="452"/>
        </w:trPr>
        <w:tc>
          <w:tcPr>
            <w:tcW w:w="3690" w:type="dxa"/>
          </w:tcPr>
          <w:p w14:paraId="65B9948E" w14:textId="35BCD784" w:rsidR="00840749" w:rsidRPr="00911138" w:rsidRDefault="00840749" w:rsidP="00840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1138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911138">
              <w:rPr>
                <w:rFonts w:ascii="Angsana New" w:hAnsi="Angsana New"/>
                <w:sz w:val="30"/>
                <w:szCs w:val="30"/>
              </w:rPr>
              <w:t>1</w:t>
            </w:r>
            <w:r w:rsidR="0091113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5670" w:type="dxa"/>
          </w:tcPr>
          <w:p w14:paraId="55339368" w14:textId="5480B218" w:rsidR="00840749" w:rsidRPr="00911138" w:rsidRDefault="00E25F5B" w:rsidP="00840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1138">
              <w:rPr>
                <w:rFonts w:ascii="Angsana New" w:hAnsi="Angsana New"/>
                <w:sz w:val="30"/>
                <w:szCs w:val="30"/>
                <w:cs/>
              </w:rPr>
              <w:t>การวัดมูลค่า</w:t>
            </w:r>
            <w:r w:rsidR="00840749" w:rsidRPr="00911138">
              <w:rPr>
                <w:rFonts w:ascii="Angsana New" w:hAnsi="Angsana New"/>
                <w:sz w:val="30"/>
                <w:szCs w:val="30"/>
                <w:cs/>
              </w:rPr>
              <w:t>ภาระผูกพันของโครงการผลประโยชน์</w:t>
            </w:r>
            <w:r w:rsidR="00840749" w:rsidRPr="00911138">
              <w:rPr>
                <w:rFonts w:ascii="Angsana New" w:hAnsi="Angsana New" w:hint="cs"/>
                <w:sz w:val="30"/>
                <w:szCs w:val="30"/>
                <w:cs/>
              </w:rPr>
              <w:t>ที่กำหนดไว้</w:t>
            </w:r>
            <w:r w:rsidR="00840749" w:rsidRPr="0091113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840749" w:rsidRPr="0091113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40749" w:rsidRPr="00911138">
              <w:rPr>
                <w:rFonts w:ascii="Angsana New" w:hAnsi="Angsana New" w:hint="cs"/>
                <w:sz w:val="30"/>
                <w:szCs w:val="30"/>
                <w:cs/>
              </w:rPr>
              <w:t>เกี่ยวกับข้อสมมติหลักในการประมาณการตามหลักคณิตศาสตร์</w:t>
            </w:r>
            <w:r w:rsidR="00840749" w:rsidRPr="0091113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840749" w:rsidRPr="0091113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40749" w:rsidRPr="00911138">
              <w:rPr>
                <w:rFonts w:ascii="Angsana New" w:hAnsi="Angsana New" w:hint="cs"/>
                <w:sz w:val="30"/>
                <w:szCs w:val="30"/>
                <w:cs/>
              </w:rPr>
              <w:t>ประกันภัย</w:t>
            </w:r>
          </w:p>
        </w:tc>
      </w:tr>
    </w:tbl>
    <w:p w14:paraId="656E1D52" w14:textId="567CA138" w:rsidR="000F23BB" w:rsidRPr="00B93989" w:rsidRDefault="000F23BB" w:rsidP="00DC5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571D13B6" w14:textId="7F628BFE" w:rsidR="004D56CC" w:rsidRPr="00911138" w:rsidRDefault="004D56CC" w:rsidP="00707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11138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  <w:r w:rsidRPr="0091113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118A145F" w14:textId="77777777" w:rsidR="004D56CC" w:rsidRPr="00911138" w:rsidRDefault="004D56CC" w:rsidP="004D5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911138">
        <w:rPr>
          <w:rFonts w:ascii="Angsana New" w:hAnsi="Angsana New"/>
          <w:sz w:val="30"/>
          <w:szCs w:val="30"/>
        </w:rPr>
        <w:t xml:space="preserve">       </w:t>
      </w:r>
    </w:p>
    <w:p w14:paraId="793C3F86" w14:textId="77777777" w:rsidR="004D56CC" w:rsidRPr="00911138" w:rsidRDefault="004D56CC" w:rsidP="002B5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911138">
        <w:rPr>
          <w:rFonts w:ascii="Angsana New" w:hAnsi="Angsana New"/>
          <w:sz w:val="30"/>
          <w:szCs w:val="30"/>
          <w:cs/>
          <w:lang w:val="en-GB"/>
        </w:rPr>
        <w:t>นโยบายการบัญชีและการเปิดเผยข้อมูลของ</w:t>
      </w:r>
      <w:r w:rsidRPr="00911138">
        <w:rPr>
          <w:rFonts w:ascii="Angsana New" w:hAnsi="Angsana New" w:hint="cs"/>
          <w:sz w:val="30"/>
          <w:szCs w:val="30"/>
          <w:cs/>
          <w:lang w:val="en-GB"/>
        </w:rPr>
        <w:t>บริษัทหลายข้อ</w:t>
      </w:r>
      <w:r w:rsidRPr="00911138">
        <w:rPr>
          <w:rFonts w:ascii="Angsana New" w:hAnsi="Angsana New"/>
          <w:sz w:val="30"/>
          <w:szCs w:val="30"/>
          <w:cs/>
          <w:lang w:val="en-GB"/>
        </w:rPr>
        <w:t>กำหนดให้มีการวัดมูลค่ายุติธรรมทั้ง</w:t>
      </w:r>
      <w:r w:rsidR="009E715C" w:rsidRPr="00911138">
        <w:rPr>
          <w:rFonts w:ascii="Angsana New" w:hAnsi="Angsana New"/>
          <w:sz w:val="30"/>
          <w:szCs w:val="30"/>
          <w:cs/>
          <w:lang w:val="en-GB"/>
        </w:rPr>
        <w:t>สินทรัพย์แล</w:t>
      </w:r>
      <w:r w:rsidR="009E715C" w:rsidRPr="00911138">
        <w:rPr>
          <w:rFonts w:ascii="Angsana New" w:hAnsi="Angsana New" w:hint="cs"/>
          <w:sz w:val="30"/>
          <w:szCs w:val="30"/>
          <w:cs/>
          <w:lang w:val="en-GB"/>
        </w:rPr>
        <w:t>ะ</w:t>
      </w:r>
      <w:r w:rsidRPr="00911138">
        <w:rPr>
          <w:rFonts w:ascii="Angsana New" w:hAnsi="Angsana New"/>
          <w:sz w:val="30"/>
          <w:szCs w:val="30"/>
          <w:cs/>
          <w:lang w:val="en-GB"/>
        </w:rPr>
        <w:t>หนี้สินทางการเงินและไม่ใช่ทางการเงิน</w:t>
      </w:r>
    </w:p>
    <w:p w14:paraId="15D06C69" w14:textId="77777777" w:rsidR="005D56B4" w:rsidRPr="00EB1E09" w:rsidRDefault="005D56B4" w:rsidP="00684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999DAAF" w14:textId="66DAAA80" w:rsidR="00BD265A" w:rsidRPr="00911138" w:rsidRDefault="006C7A03" w:rsidP="00684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911138">
        <w:rPr>
          <w:rFonts w:ascii="Angsana New" w:hAnsi="Angsana New"/>
          <w:sz w:val="30"/>
          <w:szCs w:val="30"/>
          <w:cs/>
          <w:lang w:val="en-GB"/>
        </w:rPr>
        <w:lastRenderedPageBreak/>
        <w:t>บริษัท</w:t>
      </w:r>
      <w:r w:rsidRPr="00911138">
        <w:rPr>
          <w:rFonts w:ascii="Angsana New" w:hAnsi="Angsana New" w:hint="cs"/>
          <w:sz w:val="30"/>
          <w:szCs w:val="30"/>
          <w:cs/>
          <w:lang w:val="en-GB"/>
        </w:rPr>
        <w:t>กำหนด</w:t>
      </w:r>
      <w:r w:rsidRPr="00911138">
        <w:rPr>
          <w:rFonts w:ascii="Angsana New" w:hAnsi="Angsana New"/>
          <w:sz w:val="30"/>
          <w:szCs w:val="30"/>
          <w:cs/>
          <w:lang w:val="en-GB"/>
        </w:rPr>
        <w:t>กรอบแนวคิดของการควบคุมเกี่ยวกับการวัดมูลค่ายุติธรรม</w:t>
      </w:r>
      <w:r w:rsidRPr="00911138">
        <w:rPr>
          <w:rFonts w:ascii="Angsana New" w:hAnsi="Angsana New"/>
          <w:sz w:val="30"/>
          <w:szCs w:val="30"/>
          <w:lang w:val="en-GB"/>
        </w:rPr>
        <w:t xml:space="preserve"> </w:t>
      </w:r>
      <w:r w:rsidRPr="00911138">
        <w:rPr>
          <w:rFonts w:ascii="Angsana New" w:hAnsi="Angsana New"/>
          <w:sz w:val="30"/>
          <w:szCs w:val="30"/>
          <w:cs/>
          <w:lang w:val="en-GB"/>
        </w:rPr>
        <w:t>กรอบแนวคิดนี้รวม</w:t>
      </w:r>
      <w:r w:rsidRPr="00911138">
        <w:rPr>
          <w:rFonts w:ascii="Angsana New" w:hAnsi="Angsana New" w:hint="cs"/>
          <w:sz w:val="30"/>
          <w:szCs w:val="30"/>
          <w:cs/>
          <w:lang w:val="en-GB"/>
        </w:rPr>
        <w:t>ถึง</w:t>
      </w:r>
      <w:r w:rsidRPr="00911138">
        <w:rPr>
          <w:rFonts w:ascii="Angsana New" w:hAnsi="Angsana New"/>
          <w:sz w:val="30"/>
          <w:szCs w:val="30"/>
          <w:cs/>
          <w:lang w:val="en-GB"/>
        </w:rPr>
        <w:t>กลุ่มผู้ประเมินมูลค่าซึ่ง</w:t>
      </w:r>
      <w:r w:rsidRPr="00911138">
        <w:rPr>
          <w:rFonts w:ascii="Angsana New" w:hAnsi="Angsana New" w:hint="cs"/>
          <w:sz w:val="30"/>
          <w:szCs w:val="30"/>
          <w:cs/>
          <w:lang w:val="en-GB"/>
        </w:rPr>
        <w:t>มีความรับผิดชอบ</w:t>
      </w:r>
      <w:r w:rsidRPr="00911138">
        <w:rPr>
          <w:rFonts w:ascii="Angsana New" w:hAnsi="Angsana New"/>
          <w:sz w:val="30"/>
          <w:szCs w:val="30"/>
          <w:cs/>
          <w:lang w:val="en-GB"/>
        </w:rPr>
        <w:t>โดย</w:t>
      </w:r>
      <w:r w:rsidRPr="00911138">
        <w:rPr>
          <w:rFonts w:ascii="Angsana New" w:hAnsi="Angsana New" w:hint="cs"/>
          <w:sz w:val="30"/>
          <w:szCs w:val="30"/>
          <w:cs/>
          <w:lang w:val="en-GB"/>
        </w:rPr>
        <w:t>รวม</w:t>
      </w:r>
      <w:r w:rsidRPr="00911138">
        <w:rPr>
          <w:rFonts w:ascii="Angsana New" w:hAnsi="Angsana New"/>
          <w:sz w:val="30"/>
          <w:szCs w:val="30"/>
          <w:cs/>
          <w:lang w:val="en-GB"/>
        </w:rPr>
        <w:t>ต่อ</w:t>
      </w:r>
      <w:r w:rsidRPr="00911138">
        <w:rPr>
          <w:rFonts w:ascii="Angsana New" w:hAnsi="Angsana New" w:hint="cs"/>
          <w:sz w:val="30"/>
          <w:szCs w:val="30"/>
          <w:cs/>
          <w:lang w:val="en-GB"/>
        </w:rPr>
        <w:t>การวัดมูลค่ายุติธรรมที่มีนัยสำคัญ</w:t>
      </w:r>
      <w:r w:rsidRPr="0091113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911138">
        <w:rPr>
          <w:rFonts w:ascii="Angsana New" w:hAnsi="Angsana New"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14:paraId="6E6726C4" w14:textId="77777777" w:rsidR="00BD265A" w:rsidRPr="00EB1E09" w:rsidRDefault="00BD265A" w:rsidP="004D5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06"/>
        <w:rPr>
          <w:rFonts w:ascii="Angsana New" w:hAnsi="Angsana New"/>
          <w:sz w:val="30"/>
          <w:szCs w:val="30"/>
          <w:lang w:val="en-GB"/>
        </w:rPr>
      </w:pPr>
    </w:p>
    <w:p w14:paraId="06471A14" w14:textId="1C4DA04D" w:rsidR="002B5E1D" w:rsidRPr="00911138" w:rsidRDefault="004D56CC" w:rsidP="002B5E1D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11138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</w:t>
      </w:r>
      <w:r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มีการ</w:t>
      </w:r>
      <w:r w:rsidRPr="00911138">
        <w:rPr>
          <w:rFonts w:ascii="Angsana New" w:hAnsi="Angsana New" w:cs="Angsana New"/>
          <w:sz w:val="30"/>
          <w:szCs w:val="30"/>
          <w:cs/>
          <w:lang w:bidi="th-TH"/>
        </w:rPr>
        <w:t>ทบทวนข้อมูลที่</w:t>
      </w:r>
      <w:r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ไม่สามารถ</w:t>
      </w:r>
      <w:r w:rsidRPr="00911138">
        <w:rPr>
          <w:rFonts w:ascii="Angsana New" w:hAnsi="Angsana New" w:cs="Angsana New"/>
          <w:sz w:val="30"/>
          <w:szCs w:val="30"/>
          <w:cs/>
          <w:lang w:bidi="th-TH"/>
        </w:rPr>
        <w:t>สังเกตได้ และปรับปรุงการวัดมูลค่าที่</w:t>
      </w:r>
      <w:r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911138">
        <w:rPr>
          <w:rFonts w:ascii="Angsana New" w:hAnsi="Angsana New" w:cs="Angsana New"/>
          <w:sz w:val="30"/>
          <w:szCs w:val="30"/>
          <w:cs/>
          <w:lang w:bidi="th-TH"/>
        </w:rPr>
        <w:t>สำคัญอย่า</w:t>
      </w:r>
      <w:r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ง</w:t>
      </w:r>
      <w:r w:rsidRPr="00911138">
        <w:rPr>
          <w:rFonts w:ascii="Angsana New" w:hAnsi="Angsana New" w:cs="Angsana New"/>
          <w:sz w:val="30"/>
          <w:szCs w:val="30"/>
          <w:cs/>
          <w:lang w:bidi="th-TH"/>
        </w:rPr>
        <w:t>สม่ำเสมอ</w:t>
      </w:r>
      <w:r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หากมีการ</w:t>
      </w:r>
      <w:r w:rsidRPr="00911138">
        <w:rPr>
          <w:rFonts w:ascii="Angsana New" w:hAnsi="Angsana New" w:cs="Angsana New"/>
          <w:sz w:val="30"/>
          <w:szCs w:val="30"/>
          <w:cs/>
          <w:lang w:bidi="th-TH"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91113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911138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</w:t>
      </w:r>
      <w:r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ได้</w:t>
      </w:r>
      <w:r w:rsidRPr="00911138">
        <w:rPr>
          <w:rFonts w:ascii="Angsana New" w:hAnsi="Angsana New" w:cs="Angsana New"/>
          <w:sz w:val="30"/>
          <w:szCs w:val="30"/>
          <w:cs/>
          <w:lang w:bidi="th-TH"/>
        </w:rPr>
        <w:t>ประเมินหลักฐานที่ได้มาจากบุคคลที่สาม</w:t>
      </w:r>
      <w:r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ที่</w:t>
      </w:r>
      <w:r w:rsidRPr="00911138">
        <w:rPr>
          <w:rFonts w:ascii="Angsana New" w:hAnsi="Angsana New" w:cs="Angsana New"/>
          <w:sz w:val="30"/>
          <w:szCs w:val="30"/>
          <w:cs/>
          <w:lang w:bidi="th-TH"/>
        </w:rPr>
        <w:t>สนับสนุนข้อสรุป</w:t>
      </w:r>
      <w:r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เกี่ยวกับ</w:t>
      </w:r>
      <w:r w:rsidRPr="00911138">
        <w:rPr>
          <w:rFonts w:ascii="Angsana New" w:hAnsi="Angsana New" w:cs="Angsana New"/>
          <w:sz w:val="30"/>
          <w:szCs w:val="30"/>
          <w:cs/>
          <w:lang w:bidi="th-TH"/>
        </w:rPr>
        <w:t>การวัดมูลค่ารวมถึง</w:t>
      </w:r>
      <w:r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การจัด</w:t>
      </w:r>
      <w:r w:rsidRPr="00911138">
        <w:rPr>
          <w:rFonts w:ascii="Angsana New" w:hAnsi="Angsana New" w:cs="Angsana New"/>
          <w:sz w:val="30"/>
          <w:szCs w:val="30"/>
          <w:cs/>
          <w:lang w:bidi="th-TH"/>
        </w:rPr>
        <w:t>ระดับชั้น</w:t>
      </w:r>
      <w:r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 w:rsidRPr="00911138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</w:t>
      </w:r>
      <w:r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ว่า</w:t>
      </w:r>
      <w:r w:rsidRPr="00911138">
        <w:rPr>
          <w:rFonts w:ascii="Angsana New" w:hAnsi="Angsana New" w:cs="Angsana New"/>
          <w:sz w:val="30"/>
          <w:szCs w:val="30"/>
          <w:cs/>
          <w:lang w:bidi="th-TH"/>
        </w:rPr>
        <w:t>เป็นไปตามที่กำหนดไว้ในมาตรฐานการรายงานทางการเงิน</w:t>
      </w:r>
      <w:r w:rsidR="002B5E1D"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อย่างเหมาะสม</w:t>
      </w:r>
    </w:p>
    <w:p w14:paraId="70C021E4" w14:textId="508856DE" w:rsidR="00EB1E09" w:rsidRDefault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lang w:val="en-GB"/>
        </w:rPr>
      </w:pPr>
    </w:p>
    <w:p w14:paraId="15E1239D" w14:textId="6F020EC3" w:rsidR="002B5E1D" w:rsidRPr="00911138" w:rsidRDefault="002B5E1D" w:rsidP="002B5E1D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ประเด็นปัญหาของการวัดมูลค่าที่มีนัยสำคัญจะถูกรายงานต่อ</w:t>
      </w:r>
      <w:r w:rsidR="00911138"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ผู้บริหาร</w:t>
      </w:r>
    </w:p>
    <w:p w14:paraId="791FF435" w14:textId="77777777" w:rsidR="002B5E1D" w:rsidRPr="00EB1E09" w:rsidRDefault="002B5E1D" w:rsidP="002B5E1D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9E87B9B" w14:textId="77777777" w:rsidR="002B5E1D" w:rsidRPr="00911138" w:rsidRDefault="004D56CC" w:rsidP="002B5E1D">
      <w:pPr>
        <w:pStyle w:val="block"/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11138">
        <w:rPr>
          <w:rFonts w:ascii="Angsana New" w:hAnsi="Angsana New" w:cs="Angsana New"/>
          <w:sz w:val="30"/>
          <w:szCs w:val="30"/>
          <w:cs/>
          <w:lang w:bidi="th-TH"/>
        </w:rPr>
        <w:t>เมื่อวัดมูลค่ายุ</w:t>
      </w:r>
      <w:r w:rsidR="00995FDC" w:rsidRPr="00911138">
        <w:rPr>
          <w:rFonts w:ascii="Angsana New" w:hAnsi="Angsana New" w:cs="Angsana New"/>
          <w:sz w:val="30"/>
          <w:szCs w:val="30"/>
          <w:cs/>
          <w:lang w:bidi="th-TH"/>
        </w:rPr>
        <w:t xml:space="preserve">ติธรรมของสินทรัพย์หรือหนี้สิน </w:t>
      </w:r>
      <w:r w:rsidRPr="00911138">
        <w:rPr>
          <w:rFonts w:ascii="Angsana New" w:hAnsi="Angsana New" w:cs="Angsana New"/>
          <w:sz w:val="30"/>
          <w:szCs w:val="30"/>
          <w:cs/>
          <w:lang w:bidi="th-TH"/>
        </w:rPr>
        <w:t>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91113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2B5E1D" w:rsidRPr="00911138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7470"/>
      </w:tblGrid>
      <w:tr w:rsidR="00EB370A" w:rsidRPr="00911138" w14:paraId="734A93E5" w14:textId="77777777" w:rsidTr="007648E3">
        <w:trPr>
          <w:cantSplit/>
          <w:tblHeader/>
        </w:trPr>
        <w:tc>
          <w:tcPr>
            <w:tcW w:w="1800" w:type="dxa"/>
          </w:tcPr>
          <w:p w14:paraId="53DE6C58" w14:textId="77777777" w:rsidR="00EB370A" w:rsidRPr="00911138" w:rsidRDefault="00EB370A" w:rsidP="00EB370A">
            <w:pPr>
              <w:pStyle w:val="ListParagraph"/>
              <w:numPr>
                <w:ilvl w:val="0"/>
                <w:numId w:val="32"/>
              </w:numPr>
              <w:tabs>
                <w:tab w:val="clear" w:pos="680"/>
                <w:tab w:val="clear" w:pos="907"/>
                <w:tab w:val="left" w:pos="702"/>
              </w:tabs>
              <w:spacing w:line="240" w:lineRule="auto"/>
              <w:ind w:hanging="1078"/>
              <w:rPr>
                <w:rFonts w:ascii="Angsana New" w:hAnsi="Angsana New"/>
                <w:sz w:val="30"/>
                <w:szCs w:val="30"/>
                <w:cs/>
              </w:rPr>
            </w:pPr>
            <w:r w:rsidRPr="00911138">
              <w:rPr>
                <w:rFonts w:ascii="Angsana New" w:hAnsi="Angsana New" w:hint="cs"/>
                <w:sz w:val="30"/>
                <w:szCs w:val="30"/>
                <w:cs/>
              </w:rPr>
              <w:t xml:space="preserve">ข้อมูลระดับ </w:t>
            </w:r>
            <w:r w:rsidRPr="0091113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470" w:type="dxa"/>
          </w:tcPr>
          <w:p w14:paraId="16EF3ED8" w14:textId="77777777" w:rsidR="00EB370A" w:rsidRPr="00911138" w:rsidRDefault="00EB370A" w:rsidP="004C167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1138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เป็นราคาเสนอซื้อขาย </w:t>
            </w:r>
            <w:r w:rsidRPr="00911138">
              <w:rPr>
                <w:rFonts w:ascii="Angsana New" w:hAnsi="Angsana New"/>
                <w:sz w:val="30"/>
                <w:szCs w:val="30"/>
              </w:rPr>
              <w:t>(</w:t>
            </w:r>
            <w:r w:rsidRPr="00911138">
              <w:rPr>
                <w:rFonts w:ascii="Angsana New" w:hAnsi="Angsana New" w:hint="cs"/>
                <w:sz w:val="30"/>
                <w:szCs w:val="30"/>
                <w:cs/>
              </w:rPr>
              <w:t>ไม่ต้องปรับปรุง</w:t>
            </w:r>
            <w:r w:rsidRPr="00911138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911138">
              <w:rPr>
                <w:rFonts w:ascii="Angsana New" w:hAnsi="Angsana New" w:hint="cs"/>
                <w:sz w:val="30"/>
                <w:szCs w:val="30"/>
                <w:cs/>
              </w:rPr>
              <w:t>ในตลาดที่มีสภาพคล่องสำหรับสินทรัพย์หรือหนี้สินอย่างเดียวกัน</w:t>
            </w:r>
          </w:p>
        </w:tc>
      </w:tr>
      <w:tr w:rsidR="00EB370A" w:rsidRPr="00911138" w14:paraId="3FB45861" w14:textId="77777777" w:rsidTr="007648E3">
        <w:trPr>
          <w:cantSplit/>
          <w:tblHeader/>
        </w:trPr>
        <w:tc>
          <w:tcPr>
            <w:tcW w:w="1800" w:type="dxa"/>
          </w:tcPr>
          <w:p w14:paraId="0F18B793" w14:textId="77777777" w:rsidR="00EB370A" w:rsidRPr="00911138" w:rsidRDefault="00EB370A" w:rsidP="00EB370A">
            <w:pPr>
              <w:pStyle w:val="ListParagraph"/>
              <w:numPr>
                <w:ilvl w:val="0"/>
                <w:numId w:val="31"/>
              </w:numPr>
              <w:spacing w:line="240" w:lineRule="auto"/>
              <w:ind w:hanging="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1138">
              <w:rPr>
                <w:rFonts w:ascii="Angsana New" w:hAnsi="Angsana New"/>
                <w:sz w:val="30"/>
                <w:szCs w:val="30"/>
                <w:cs/>
              </w:rPr>
              <w:t>ข้อมูลระดับ</w:t>
            </w:r>
            <w:r w:rsidRPr="00911138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7470" w:type="dxa"/>
          </w:tcPr>
          <w:p w14:paraId="42472DC9" w14:textId="77777777" w:rsidR="00EB370A" w:rsidRPr="00911138" w:rsidRDefault="00EB370A" w:rsidP="004C167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1138">
              <w:rPr>
                <w:rFonts w:ascii="Angsana New" w:hAnsi="Angsana New"/>
                <w:sz w:val="30"/>
                <w:szCs w:val="30"/>
                <w:cs/>
              </w:rPr>
              <w:t xml:space="preserve">เป็นข้อมูลอื่นที่สังเกตได้โดยตรง </w:t>
            </w:r>
            <w:r w:rsidRPr="00911138">
              <w:rPr>
                <w:rFonts w:ascii="Angsana New" w:hAnsi="Angsana New"/>
                <w:sz w:val="30"/>
                <w:szCs w:val="30"/>
              </w:rPr>
              <w:t>(</w:t>
            </w:r>
            <w:r w:rsidRPr="00911138">
              <w:rPr>
                <w:rFonts w:ascii="Angsana New" w:hAnsi="Angsana New"/>
                <w:sz w:val="30"/>
                <w:szCs w:val="30"/>
                <w:cs/>
              </w:rPr>
              <w:t>เช่น ราคาขาย) หรือโดยอ้อม (เช่น ได้มาจากราคา) สำหรับ</w:t>
            </w:r>
            <w:r w:rsidRPr="00911138">
              <w:rPr>
                <w:rFonts w:ascii="Angsana New" w:hAnsi="Angsana New" w:hint="cs"/>
                <w:sz w:val="30"/>
                <w:szCs w:val="30"/>
                <w:cs/>
              </w:rPr>
              <w:t>สิ</w:t>
            </w:r>
            <w:r w:rsidRPr="00911138">
              <w:rPr>
                <w:rFonts w:ascii="Angsana New" w:hAnsi="Angsana New"/>
                <w:sz w:val="30"/>
                <w:szCs w:val="30"/>
                <w:cs/>
              </w:rPr>
              <w:t xml:space="preserve">นทรัพย์นั้นหรือหนี้สินนั้นนอกเหนือจากราคาเสนอซื้อขายซึ่งรวมอยู่ในข้อมูลระดับ </w:t>
            </w:r>
            <w:r w:rsidRPr="0091113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B370A" w:rsidRPr="00911138" w14:paraId="5BE9F689" w14:textId="77777777" w:rsidTr="007648E3">
        <w:trPr>
          <w:cantSplit/>
          <w:tblHeader/>
        </w:trPr>
        <w:tc>
          <w:tcPr>
            <w:tcW w:w="1800" w:type="dxa"/>
          </w:tcPr>
          <w:p w14:paraId="04AF4B59" w14:textId="77777777" w:rsidR="00EB370A" w:rsidRPr="00911138" w:rsidRDefault="00EB370A" w:rsidP="00EB370A">
            <w:pPr>
              <w:pStyle w:val="ListParagraph"/>
              <w:numPr>
                <w:ilvl w:val="0"/>
                <w:numId w:val="30"/>
              </w:numPr>
              <w:spacing w:line="240" w:lineRule="auto"/>
              <w:ind w:hanging="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1138">
              <w:rPr>
                <w:rFonts w:ascii="Angsana New" w:hAnsi="Angsana New"/>
                <w:sz w:val="30"/>
                <w:szCs w:val="30"/>
                <w:cs/>
              </w:rPr>
              <w:t>ข้อมูลระดับ</w:t>
            </w:r>
            <w:r w:rsidRPr="00911138">
              <w:rPr>
                <w:rFonts w:ascii="Angsana New" w:hAnsi="Angsana New"/>
                <w:sz w:val="30"/>
                <w:szCs w:val="30"/>
              </w:rPr>
              <w:t xml:space="preserve"> 3  </w:t>
            </w:r>
            <w:r w:rsidRPr="0091113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470" w:type="dxa"/>
          </w:tcPr>
          <w:p w14:paraId="53EA3B18" w14:textId="77777777" w:rsidR="00EB370A" w:rsidRPr="00911138" w:rsidRDefault="00EB370A" w:rsidP="004C167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1138">
              <w:rPr>
                <w:rFonts w:ascii="Angsana New" w:hAnsi="Angsana New"/>
                <w:sz w:val="30"/>
                <w:szCs w:val="30"/>
                <w:cs/>
              </w:rPr>
              <w:t>เป็นข้อมูลสำหรับสินทรัพย์หรือหนี้สินที่ไม่ได้มาจากข้อมูลที่</w:t>
            </w:r>
            <w:r w:rsidRPr="00911138">
              <w:rPr>
                <w:rFonts w:ascii="Angsana New" w:hAnsi="Angsana New" w:hint="cs"/>
                <w:sz w:val="30"/>
                <w:szCs w:val="30"/>
                <w:cs/>
              </w:rPr>
              <w:t>สามารถ</w:t>
            </w:r>
            <w:r w:rsidRPr="00911138">
              <w:rPr>
                <w:rFonts w:ascii="Angsana New" w:hAnsi="Angsana New"/>
                <w:sz w:val="30"/>
                <w:szCs w:val="30"/>
                <w:cs/>
              </w:rPr>
              <w:t>สังเกตได้ (ข้อมูล</w:t>
            </w:r>
            <w:r w:rsidRPr="00911138">
              <w:rPr>
                <w:rFonts w:ascii="Angsana New" w:hAnsi="Angsana New"/>
                <w:sz w:val="30"/>
                <w:szCs w:val="30"/>
                <w:cs/>
              </w:rPr>
              <w:br/>
              <w:t>ที่ไม่</w:t>
            </w:r>
            <w:r w:rsidRPr="00911138">
              <w:rPr>
                <w:rFonts w:ascii="Angsana New" w:hAnsi="Angsana New" w:hint="cs"/>
                <w:sz w:val="30"/>
                <w:szCs w:val="30"/>
                <w:cs/>
              </w:rPr>
              <w:t>ส</w:t>
            </w:r>
            <w:r w:rsidRPr="00911138">
              <w:rPr>
                <w:rFonts w:ascii="Angsana New" w:hAnsi="Angsana New"/>
                <w:sz w:val="30"/>
                <w:szCs w:val="30"/>
                <w:cs/>
              </w:rPr>
              <w:t>ามารถสังเกตได้)</w:t>
            </w:r>
          </w:p>
        </w:tc>
      </w:tr>
    </w:tbl>
    <w:p w14:paraId="65518CC3" w14:textId="77777777" w:rsidR="00EB370A" w:rsidRPr="00911138" w:rsidRDefault="00EB370A" w:rsidP="002B5E1D">
      <w:pPr>
        <w:pStyle w:val="block"/>
        <w:shd w:val="clear" w:color="auto" w:fill="FFFFFF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44EC853" w14:textId="77777777" w:rsidR="002B5E1D" w:rsidRPr="00911138" w:rsidRDefault="004D56CC" w:rsidP="00EB370A">
      <w:pPr>
        <w:pStyle w:val="block"/>
        <w:shd w:val="clear" w:color="auto" w:fill="FFFFFF"/>
        <w:spacing w:after="0" w:line="240" w:lineRule="atLeast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911138">
        <w:rPr>
          <w:rFonts w:ascii="Angsana New" w:hAnsi="Angsana New"/>
          <w:sz w:val="30"/>
          <w:szCs w:val="30"/>
          <w:rtl/>
          <w:cs/>
        </w:rPr>
        <w:t xml:space="preserve"> </w:t>
      </w:r>
      <w:r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D67C257" w14:textId="77777777" w:rsidR="002B5E1D" w:rsidRPr="00EB1E09" w:rsidRDefault="002B5E1D" w:rsidP="002B5E1D">
      <w:pPr>
        <w:pStyle w:val="block"/>
        <w:shd w:val="clear" w:color="auto" w:fill="FFFFFF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0974133" w14:textId="77777777" w:rsidR="002B5E1D" w:rsidRPr="00911138" w:rsidRDefault="004D56CC" w:rsidP="002B5E1D">
      <w:pPr>
        <w:pStyle w:val="block"/>
        <w:shd w:val="clear" w:color="auto" w:fill="FFFFFF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บริษัทรับรู้การโอนระหว่างลำดับชั้นของมูลค่ายุติธรรม</w:t>
      </w:r>
      <w:r w:rsidRPr="00911138">
        <w:rPr>
          <w:rFonts w:ascii="Angsana New" w:hAnsi="Angsana New"/>
          <w:sz w:val="30"/>
          <w:szCs w:val="30"/>
          <w:rtl/>
          <w:cs/>
        </w:rPr>
        <w:t xml:space="preserve"> </w:t>
      </w:r>
      <w:r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ณ</w:t>
      </w:r>
      <w:r w:rsidRPr="00911138">
        <w:rPr>
          <w:rFonts w:ascii="Angsana New" w:hAnsi="Angsana New"/>
          <w:sz w:val="30"/>
          <w:szCs w:val="30"/>
          <w:rtl/>
          <w:cs/>
        </w:rPr>
        <w:t xml:space="preserve"> </w:t>
      </w:r>
      <w:r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วันสิ้นรอบระยะเวลารายงานที่เกิดการโอนขึ้น</w:t>
      </w:r>
    </w:p>
    <w:p w14:paraId="45AD00D7" w14:textId="77777777" w:rsidR="002B5E1D" w:rsidRPr="00EB1E09" w:rsidRDefault="002B5E1D" w:rsidP="002B5E1D">
      <w:pPr>
        <w:pStyle w:val="block"/>
        <w:shd w:val="clear" w:color="auto" w:fill="FFFFFF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4644651" w14:textId="683E855F" w:rsidR="00C87AF1" w:rsidRDefault="004D56CC" w:rsidP="00C87AF1">
      <w:pPr>
        <w:pStyle w:val="block"/>
        <w:shd w:val="clear" w:color="auto" w:fill="FFFFFF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ข้อ</w:t>
      </w:r>
      <w:r w:rsidR="00E944E4"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มูลเพิ่มเติมเกี่ยวกับข้อสมมติ</w:t>
      </w:r>
      <w:r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ที่ใช้ในการวัดมูลค่ายุติธรรม</w:t>
      </w:r>
      <w:r w:rsidRPr="00911138">
        <w:rPr>
          <w:rFonts w:ascii="Angsana New" w:hAnsi="Angsana New"/>
          <w:sz w:val="30"/>
          <w:szCs w:val="30"/>
          <w:rtl/>
          <w:cs/>
        </w:rPr>
        <w:t xml:space="preserve"> </w:t>
      </w:r>
      <w:r w:rsidR="009C0C35"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อยู่ในหมายเหตุประกอบ</w:t>
      </w:r>
      <w:r w:rsidR="007648E3" w:rsidRPr="007648E3">
        <w:rPr>
          <w:rFonts w:ascii="Angsana New" w:hAnsi="Angsana New" w:cs="Angsana New"/>
          <w:sz w:val="30"/>
          <w:szCs w:val="30"/>
          <w:cs/>
          <w:lang w:bidi="th-TH"/>
        </w:rPr>
        <w:t>งบการเงินที่แสดงเงินลงทุนตามวิธีส่วนได้เสียเพื่อวัตถุประสงค์เฉพาะ</w:t>
      </w:r>
      <w:r w:rsidR="009C0C35"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ข้อ</w:t>
      </w:r>
      <w:r w:rsidR="00F665CC" w:rsidRPr="00911138">
        <w:rPr>
          <w:rFonts w:ascii="Angsana New" w:hAnsi="Angsana New"/>
          <w:sz w:val="30"/>
          <w:szCs w:val="30"/>
        </w:rPr>
        <w:t xml:space="preserve"> </w:t>
      </w:r>
      <w:r w:rsidR="00911138" w:rsidRPr="00911138">
        <w:rPr>
          <w:rFonts w:ascii="Angsana New" w:hAnsi="Angsana New" w:cstheme="minorBidi"/>
          <w:sz w:val="30"/>
          <w:szCs w:val="38"/>
          <w:lang w:val="en-US" w:bidi="th-TH"/>
        </w:rPr>
        <w:t>23</w:t>
      </w:r>
      <w:r w:rsidR="009C0C35" w:rsidRPr="00911138">
        <w:rPr>
          <w:rFonts w:ascii="Angsana New" w:hAnsi="Angsana New"/>
          <w:sz w:val="30"/>
          <w:szCs w:val="30"/>
        </w:rPr>
        <w:t xml:space="preserve"> </w:t>
      </w:r>
      <w:r w:rsidR="009C0C35"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  <w:r w:rsidR="009C0C35" w:rsidRPr="00911138">
        <w:rPr>
          <w:rFonts w:ascii="Angsana New" w:hAnsi="Angsana New"/>
          <w:sz w:val="30"/>
          <w:szCs w:val="30"/>
        </w:rPr>
        <w:t xml:space="preserve"> </w:t>
      </w:r>
    </w:p>
    <w:p w14:paraId="4F799069" w14:textId="77777777" w:rsidR="00EB1E09" w:rsidRPr="00911138" w:rsidRDefault="00EB1E09" w:rsidP="00C87AF1">
      <w:pPr>
        <w:pStyle w:val="block"/>
        <w:shd w:val="clear" w:color="auto" w:fill="FFFFFF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436165" w14:textId="77777777" w:rsidR="004B4098" w:rsidRDefault="004B4098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589B18DE" w14:textId="6022F5FA" w:rsidR="005F7D8E" w:rsidRPr="00911138" w:rsidRDefault="00B93989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57734">
        <w:rPr>
          <w:rFonts w:ascii="Angsana New" w:hAnsi="Angsana New" w:hint="cs"/>
          <w:bCs/>
          <w:sz w:val="30"/>
          <w:szCs w:val="30"/>
          <w:cs/>
        </w:rPr>
        <w:lastRenderedPageBreak/>
        <w:t>3</w:t>
      </w:r>
      <w:r w:rsidR="005F7D8E" w:rsidRPr="00911138">
        <w:rPr>
          <w:rFonts w:ascii="Angsana New" w:hAnsi="Angsana New"/>
          <w:bCs/>
          <w:sz w:val="30"/>
          <w:szCs w:val="30"/>
        </w:rPr>
        <w:tab/>
      </w:r>
      <w:r w:rsidR="005F7D8E" w:rsidRPr="00911138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5115F116" w14:textId="77777777" w:rsidR="005F7D8E" w:rsidRPr="00EB1E09" w:rsidRDefault="005F7D8E" w:rsidP="00EB370A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bCs/>
          <w:sz w:val="30"/>
          <w:szCs w:val="30"/>
        </w:rPr>
      </w:pPr>
    </w:p>
    <w:p w14:paraId="51CEBD2C" w14:textId="77777777" w:rsidR="005F7D8E" w:rsidRPr="00911138" w:rsidRDefault="005F7D8E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911138">
        <w:rPr>
          <w:rFonts w:ascii="Angsana New" w:hAnsi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033C1535" w14:textId="316F51CF" w:rsidR="00EB1E09" w:rsidRDefault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A24719" w14:textId="1FD837A9" w:rsidR="00861C1F" w:rsidRPr="00861C1F" w:rsidRDefault="00861C1F" w:rsidP="00861C1F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61C1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118E8412" w14:textId="77777777" w:rsidR="00861C1F" w:rsidRPr="00F61F5E" w:rsidRDefault="00861C1F" w:rsidP="00861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236D4EED" w14:textId="580DB689" w:rsidR="00861C1F" w:rsidRPr="00861C1F" w:rsidRDefault="00861C1F" w:rsidP="00861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61C1F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</w:t>
      </w:r>
      <w:r w:rsidRPr="00861C1F">
        <w:rPr>
          <w:rFonts w:ascii="Angsana New" w:hAnsi="Angsana New"/>
          <w:sz w:val="30"/>
          <w:szCs w:val="30"/>
          <w:cs/>
        </w:rPr>
        <w:t>บันทึก</w:t>
      </w:r>
      <w:r w:rsidRPr="00861C1F">
        <w:rPr>
          <w:rFonts w:ascii="Angsana New" w:hAnsi="Angsana New" w:hint="cs"/>
          <w:sz w:val="30"/>
          <w:szCs w:val="30"/>
          <w:cs/>
        </w:rPr>
        <w:t>บัญชี</w:t>
      </w:r>
      <w:r w:rsidRPr="00861C1F">
        <w:rPr>
          <w:rFonts w:ascii="Angsana New" w:hAnsi="Angsana New"/>
          <w:sz w:val="30"/>
          <w:szCs w:val="30"/>
          <w:cs/>
        </w:rPr>
        <w:t>โดย</w:t>
      </w:r>
      <w:r w:rsidRPr="00861C1F">
        <w:rPr>
          <w:rFonts w:ascii="Angsana New" w:hAnsi="Angsana New" w:hint="cs"/>
          <w:sz w:val="30"/>
          <w:szCs w:val="30"/>
          <w:cs/>
        </w:rPr>
        <w:t>ใช้วิธี</w:t>
      </w:r>
      <w:r w:rsidRPr="00861C1F">
        <w:rPr>
          <w:rFonts w:ascii="Angsana New" w:hAnsi="Angsana New"/>
          <w:sz w:val="30"/>
          <w:szCs w:val="30"/>
          <w:cs/>
        </w:rPr>
        <w:t>เสมือนว่าเป็นวิธีการรวมส่วน</w:t>
      </w:r>
      <w:r w:rsidRPr="00861C1F">
        <w:rPr>
          <w:rFonts w:ascii="Angsana New" w:hAnsi="Angsana New" w:hint="cs"/>
          <w:sz w:val="30"/>
          <w:szCs w:val="30"/>
          <w:cs/>
        </w:rPr>
        <w:t>ได้เสีย โดยวิธีการดังกล่าวผู้ซื้อต้องรับรู้สิน</w:t>
      </w:r>
      <w:r w:rsidRPr="00861C1F">
        <w:rPr>
          <w:rFonts w:ascii="Angsana New" w:hAnsi="Angsana New"/>
          <w:sz w:val="30"/>
          <w:szCs w:val="30"/>
          <w:cs/>
        </w:rPr>
        <w:t>ทรัพย์และ</w:t>
      </w:r>
      <w:r w:rsidRPr="00861C1F">
        <w:rPr>
          <w:rFonts w:ascii="Angsana New" w:hAnsi="Angsana New" w:hint="cs"/>
          <w:sz w:val="30"/>
          <w:szCs w:val="30"/>
          <w:cs/>
        </w:rPr>
        <w:t>หนี้สิน</w:t>
      </w:r>
      <w:r w:rsidRPr="00861C1F">
        <w:rPr>
          <w:rFonts w:ascii="Angsana New" w:hAnsi="Angsana New"/>
          <w:sz w:val="30"/>
          <w:szCs w:val="30"/>
          <w:cs/>
        </w:rPr>
        <w:t>ของ</w:t>
      </w:r>
      <w:r w:rsidRPr="00861C1F">
        <w:rPr>
          <w:rFonts w:ascii="Angsana New" w:hAnsi="Angsana New" w:hint="cs"/>
          <w:sz w:val="30"/>
          <w:szCs w:val="30"/>
          <w:cs/>
        </w:rPr>
        <w:t>ธุรกิจที่ถูกซื้อด้วย</w:t>
      </w:r>
      <w:r w:rsidRPr="00861C1F">
        <w:rPr>
          <w:rFonts w:ascii="Angsana New" w:hAnsi="Angsana New"/>
          <w:sz w:val="30"/>
          <w:szCs w:val="30"/>
          <w:cs/>
        </w:rPr>
        <w:t>มูลค่าตามบัญชี</w:t>
      </w:r>
      <w:r w:rsidRPr="00861C1F">
        <w:rPr>
          <w:rFonts w:ascii="Angsana New" w:hAnsi="Angsana New" w:hint="cs"/>
          <w:sz w:val="30"/>
          <w:szCs w:val="30"/>
          <w:cs/>
        </w:rPr>
        <w:t>ขอ</w:t>
      </w:r>
      <w:r w:rsidRPr="00861C1F">
        <w:rPr>
          <w:rFonts w:ascii="Angsana New" w:hAnsi="Angsana New"/>
          <w:sz w:val="30"/>
          <w:szCs w:val="30"/>
          <w:cs/>
        </w:rPr>
        <w:t>ง</w:t>
      </w:r>
      <w:r w:rsidRPr="00861C1F">
        <w:rPr>
          <w:rFonts w:ascii="Angsana New" w:hAnsi="Angsana New" w:hint="cs"/>
          <w:sz w:val="30"/>
          <w:szCs w:val="30"/>
          <w:cs/>
        </w:rPr>
        <w:t>ธุรกิจดังกล่าวตาม</w:t>
      </w:r>
      <w:r w:rsidRPr="00861C1F">
        <w:rPr>
          <w:rFonts w:ascii="Angsana New" w:hAnsi="Angsana New"/>
          <w:sz w:val="30"/>
          <w:szCs w:val="30"/>
          <w:cs/>
        </w:rPr>
        <w:t>งบการเงิน</w:t>
      </w:r>
      <w:r w:rsidRPr="00861C1F">
        <w:rPr>
          <w:rFonts w:ascii="Angsana New" w:hAnsi="Angsana New" w:hint="cs"/>
          <w:sz w:val="30"/>
          <w:szCs w:val="30"/>
          <w:cs/>
        </w:rPr>
        <w:t xml:space="preserve"> </w:t>
      </w:r>
      <w:r w:rsidR="00432694">
        <w:rPr>
          <w:rFonts w:ascii="Angsana New" w:hAnsi="Angsana New"/>
          <w:sz w:val="30"/>
          <w:szCs w:val="30"/>
        </w:rPr>
        <w:br/>
      </w:r>
      <w:r w:rsidRPr="00861C1F">
        <w:rPr>
          <w:rFonts w:ascii="Angsana New" w:hAnsi="Angsana New"/>
          <w:sz w:val="30"/>
          <w:szCs w:val="30"/>
          <w:cs/>
        </w:rPr>
        <w:t>ณ</w:t>
      </w:r>
      <w:r w:rsidRPr="00861C1F">
        <w:rPr>
          <w:rFonts w:ascii="Angsana New" w:hAnsi="Angsana New"/>
          <w:sz w:val="30"/>
          <w:szCs w:val="30"/>
        </w:rPr>
        <w:t xml:space="preserve"> </w:t>
      </w:r>
      <w:r w:rsidRPr="00861C1F">
        <w:rPr>
          <w:rFonts w:ascii="Angsana New" w:hAnsi="Angsana New" w:hint="cs"/>
          <w:sz w:val="30"/>
          <w:szCs w:val="30"/>
          <w:cs/>
        </w:rPr>
        <w:t xml:space="preserve">วันที่เกิดรายการ </w:t>
      </w:r>
      <w:r w:rsidRPr="00861C1F">
        <w:rPr>
          <w:rFonts w:ascii="Angsana New" w:hAnsi="Angsana New"/>
          <w:sz w:val="30"/>
          <w:szCs w:val="30"/>
          <w:cs/>
        </w:rPr>
        <w:t>ส่วนต่างระหว่างมูลค่า</w:t>
      </w:r>
      <w:r w:rsidRPr="00861C1F">
        <w:rPr>
          <w:rFonts w:ascii="Angsana New" w:hAnsi="Angsana New" w:hint="cs"/>
          <w:sz w:val="30"/>
          <w:szCs w:val="30"/>
          <w:cs/>
        </w:rPr>
        <w:t>สินทรัพย์สุทธิ</w:t>
      </w:r>
      <w:r w:rsidRPr="00861C1F">
        <w:rPr>
          <w:rFonts w:ascii="Angsana New" w:hAnsi="Angsana New"/>
          <w:sz w:val="30"/>
          <w:szCs w:val="30"/>
          <w:cs/>
        </w:rPr>
        <w:t>ของ</w:t>
      </w:r>
      <w:r w:rsidRPr="00861C1F">
        <w:rPr>
          <w:rFonts w:ascii="Angsana New" w:hAnsi="Angsana New" w:hint="cs"/>
          <w:sz w:val="30"/>
          <w:szCs w:val="30"/>
          <w:cs/>
        </w:rPr>
        <w:t>ธุรกิจที่ถูกนำม</w:t>
      </w:r>
      <w:r w:rsidRPr="00861C1F">
        <w:rPr>
          <w:rFonts w:ascii="Angsana New" w:hAnsi="Angsana New"/>
          <w:sz w:val="30"/>
          <w:szCs w:val="30"/>
          <w:cs/>
        </w:rPr>
        <w:t>ารวมดังกล่าวกับค่าตอบแทน</w:t>
      </w:r>
      <w:r w:rsidRPr="00861C1F">
        <w:rPr>
          <w:rFonts w:ascii="Angsana New" w:hAnsi="Angsana New" w:hint="cs"/>
          <w:sz w:val="30"/>
          <w:szCs w:val="30"/>
          <w:cs/>
        </w:rPr>
        <w:t>ที่จ่าย</w:t>
      </w:r>
      <w:r w:rsidRPr="00861C1F">
        <w:rPr>
          <w:rFonts w:ascii="Angsana New" w:hAnsi="Angsana New"/>
          <w:sz w:val="30"/>
          <w:szCs w:val="30"/>
          <w:cs/>
        </w:rPr>
        <w:t>รับ</w:t>
      </w:r>
      <w:r w:rsidRPr="00861C1F">
        <w:rPr>
          <w:rFonts w:ascii="Angsana New" w:hAnsi="Angsana New" w:hint="cs"/>
          <w:sz w:val="30"/>
          <w:szCs w:val="30"/>
          <w:cs/>
        </w:rPr>
        <w:t>รู้เป็น</w:t>
      </w:r>
      <w:r w:rsidRPr="00861C1F">
        <w:rPr>
          <w:rFonts w:ascii="Angsana New" w:hAnsi="Angsana New"/>
          <w:sz w:val="30"/>
          <w:szCs w:val="30"/>
          <w:cs/>
        </w:rPr>
        <w:t>ส่วน</w:t>
      </w:r>
      <w:r w:rsidRPr="00861C1F">
        <w:rPr>
          <w:rFonts w:ascii="Angsana New" w:hAnsi="Angsana New" w:hint="cs"/>
          <w:sz w:val="30"/>
          <w:szCs w:val="30"/>
          <w:cs/>
        </w:rPr>
        <w:t>เกินหรือ</w:t>
      </w:r>
      <w:r w:rsidRPr="00861C1F">
        <w:rPr>
          <w:rFonts w:ascii="Angsana New" w:hAnsi="Angsana New"/>
          <w:sz w:val="30"/>
          <w:szCs w:val="30"/>
          <w:cs/>
        </w:rPr>
        <w:t>ส่วนขาดจากการรวมธุรกิจภาย</w:t>
      </w:r>
      <w:r w:rsidRPr="00861C1F">
        <w:rPr>
          <w:rFonts w:ascii="Angsana New" w:hAnsi="Angsana New" w:hint="cs"/>
          <w:sz w:val="30"/>
          <w:szCs w:val="30"/>
          <w:cs/>
        </w:rPr>
        <w:t>ใต้การ</w:t>
      </w:r>
      <w:r w:rsidRPr="00861C1F">
        <w:rPr>
          <w:rFonts w:ascii="Angsana New" w:hAnsi="Angsana New"/>
          <w:sz w:val="30"/>
          <w:szCs w:val="30"/>
          <w:cs/>
        </w:rPr>
        <w:t>ควบคุมเดียวกันในส่วนของ</w:t>
      </w:r>
      <w:r w:rsidRPr="00861C1F">
        <w:rPr>
          <w:rFonts w:ascii="Angsana New" w:hAnsi="Angsana New" w:hint="cs"/>
          <w:sz w:val="30"/>
          <w:szCs w:val="30"/>
          <w:cs/>
        </w:rPr>
        <w:t>ผู้ถือหุ้น</w:t>
      </w:r>
      <w:r w:rsidRPr="00861C1F">
        <w:rPr>
          <w:rFonts w:ascii="Angsana New" w:hAnsi="Angsana New"/>
          <w:sz w:val="30"/>
          <w:szCs w:val="30"/>
        </w:rPr>
        <w:t xml:space="preserve"> </w:t>
      </w:r>
      <w:r w:rsidRPr="00861C1F">
        <w:rPr>
          <w:rFonts w:ascii="Angsana New" w:hAnsi="Angsana New"/>
          <w:sz w:val="30"/>
          <w:szCs w:val="30"/>
          <w:cs/>
        </w:rPr>
        <w:t>รายการส่วนเกิน</w:t>
      </w:r>
      <w:r w:rsidRPr="00861C1F">
        <w:rPr>
          <w:rFonts w:ascii="Angsana New" w:hAnsi="Angsana New" w:hint="cs"/>
          <w:sz w:val="30"/>
          <w:szCs w:val="30"/>
          <w:cs/>
        </w:rPr>
        <w:t>หรือ</w:t>
      </w:r>
      <w:r w:rsidRPr="00861C1F">
        <w:rPr>
          <w:rFonts w:ascii="Angsana New" w:hAnsi="Angsana New"/>
          <w:sz w:val="30"/>
          <w:szCs w:val="30"/>
          <w:cs/>
        </w:rPr>
        <w:t>ส่วนขาดจะถูก</w:t>
      </w:r>
      <w:r w:rsidRPr="00861C1F">
        <w:rPr>
          <w:rFonts w:ascii="Angsana New" w:hAnsi="Angsana New" w:hint="cs"/>
          <w:sz w:val="30"/>
          <w:szCs w:val="30"/>
          <w:cs/>
        </w:rPr>
        <w:t>โอนไปยังกำไรสะสมเมื่อ</w:t>
      </w:r>
      <w:r w:rsidRPr="00861C1F">
        <w:rPr>
          <w:rFonts w:ascii="Angsana New" w:hAnsi="Angsana New"/>
          <w:sz w:val="30"/>
          <w:szCs w:val="30"/>
          <w:cs/>
        </w:rPr>
        <w:t>มีการขายเงินลงทุน</w:t>
      </w:r>
      <w:r w:rsidRPr="00861C1F">
        <w:rPr>
          <w:rFonts w:ascii="Angsana New" w:hAnsi="Angsana New" w:hint="cs"/>
          <w:sz w:val="30"/>
          <w:szCs w:val="30"/>
          <w:cs/>
        </w:rPr>
        <w:t>ในธุรกิจที่ซื้อ</w:t>
      </w:r>
      <w:r w:rsidRPr="00861C1F">
        <w:rPr>
          <w:rFonts w:ascii="Angsana New" w:hAnsi="Angsana New"/>
          <w:sz w:val="30"/>
          <w:szCs w:val="30"/>
          <w:cs/>
        </w:rPr>
        <w:t>ดังกล่าวไป</w:t>
      </w:r>
      <w:r w:rsidRPr="00861C1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379B044" w14:textId="77777777" w:rsidR="00861C1F" w:rsidRPr="00861C1F" w:rsidRDefault="00861C1F" w:rsidP="00861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3B3B25C" w14:textId="70405EBF" w:rsidR="00861C1F" w:rsidRPr="00861C1F" w:rsidRDefault="00861C1F" w:rsidP="00861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61C1F">
        <w:rPr>
          <w:rFonts w:ascii="Angsana New" w:hAnsi="Angsana New"/>
          <w:sz w:val="30"/>
          <w:szCs w:val="30"/>
          <w:cs/>
        </w:rPr>
        <w:t>ผลการดำเนินงานของ</w:t>
      </w:r>
      <w:r w:rsidRPr="00861C1F">
        <w:rPr>
          <w:rFonts w:ascii="Angsana New" w:hAnsi="Angsana New" w:hint="cs"/>
          <w:sz w:val="30"/>
          <w:szCs w:val="30"/>
          <w:cs/>
        </w:rPr>
        <w:t>ธุรกิจที่ถูกซื้อ</w:t>
      </w:r>
      <w:r w:rsidRPr="00861C1F">
        <w:rPr>
          <w:rFonts w:ascii="Angsana New" w:hAnsi="Angsana New"/>
          <w:sz w:val="30"/>
          <w:szCs w:val="30"/>
          <w:cs/>
        </w:rPr>
        <w:t>จะรวม</w:t>
      </w:r>
      <w:r w:rsidRPr="00861C1F">
        <w:rPr>
          <w:rFonts w:ascii="Angsana New" w:hAnsi="Angsana New" w:hint="cs"/>
          <w:sz w:val="30"/>
          <w:szCs w:val="30"/>
          <w:cs/>
        </w:rPr>
        <w:t>อยู่ใน</w:t>
      </w:r>
      <w:r w:rsidR="00432694">
        <w:rPr>
          <w:rFonts w:ascii="Angsana New" w:hAnsi="Angsana New"/>
          <w:sz w:val="30"/>
          <w:szCs w:val="30"/>
          <w:cs/>
        </w:rPr>
        <w:t>งบการเงิน</w:t>
      </w:r>
      <w:r w:rsidRPr="00861C1F">
        <w:rPr>
          <w:rFonts w:ascii="Angsana New" w:hAnsi="Angsana New" w:hint="cs"/>
          <w:sz w:val="30"/>
          <w:szCs w:val="30"/>
          <w:cs/>
        </w:rPr>
        <w:t>ของผู้ซื้อ</w:t>
      </w:r>
      <w:r w:rsidRPr="00861C1F">
        <w:rPr>
          <w:rFonts w:ascii="Angsana New" w:hAnsi="Angsana New"/>
          <w:sz w:val="30"/>
          <w:szCs w:val="30"/>
          <w:cs/>
        </w:rPr>
        <w:t>นับตั้งแต่วัน</w:t>
      </w:r>
      <w:r w:rsidRPr="00861C1F">
        <w:rPr>
          <w:rFonts w:ascii="Angsana New" w:hAnsi="Angsana New" w:hint="cs"/>
          <w:sz w:val="30"/>
          <w:szCs w:val="30"/>
          <w:cs/>
        </w:rPr>
        <w:t>ที่ต้น</w:t>
      </w:r>
      <w:r w:rsidRPr="00861C1F">
        <w:rPr>
          <w:rFonts w:ascii="Angsana New" w:hAnsi="Angsana New"/>
          <w:sz w:val="30"/>
          <w:szCs w:val="30"/>
          <w:cs/>
        </w:rPr>
        <w:t>งวดของงบการเงินเปรียบเทียบ</w:t>
      </w:r>
      <w:r w:rsidRPr="00861C1F">
        <w:rPr>
          <w:rFonts w:ascii="Angsana New" w:hAnsi="Angsana New" w:hint="cs"/>
          <w:sz w:val="30"/>
          <w:szCs w:val="30"/>
          <w:cs/>
        </w:rPr>
        <w:t>หรือ</w:t>
      </w:r>
      <w:r w:rsidRPr="00861C1F">
        <w:rPr>
          <w:rFonts w:ascii="Angsana New" w:hAnsi="Angsana New"/>
          <w:sz w:val="30"/>
          <w:szCs w:val="30"/>
          <w:cs/>
        </w:rPr>
        <w:t>วัน</w:t>
      </w:r>
      <w:r w:rsidRPr="00861C1F">
        <w:rPr>
          <w:rFonts w:ascii="Angsana New" w:hAnsi="Angsana New" w:hint="cs"/>
          <w:sz w:val="30"/>
          <w:szCs w:val="30"/>
          <w:cs/>
        </w:rPr>
        <w:t>ที่ธุรกิจ</w:t>
      </w:r>
      <w:r w:rsidRPr="00861C1F">
        <w:rPr>
          <w:rFonts w:ascii="Angsana New" w:hAnsi="Angsana New"/>
          <w:sz w:val="30"/>
          <w:szCs w:val="30"/>
          <w:cs/>
        </w:rPr>
        <w:t>เหล่านั้น</w:t>
      </w:r>
      <w:r w:rsidRPr="00861C1F">
        <w:rPr>
          <w:rFonts w:ascii="Angsana New" w:hAnsi="Angsana New" w:hint="cs"/>
          <w:sz w:val="30"/>
          <w:szCs w:val="30"/>
          <w:cs/>
        </w:rPr>
        <w:t>อยู่ภายใต้การ</w:t>
      </w:r>
      <w:r w:rsidRPr="00861C1F">
        <w:rPr>
          <w:rFonts w:ascii="Angsana New" w:hAnsi="Angsana New"/>
          <w:sz w:val="30"/>
          <w:szCs w:val="30"/>
          <w:cs/>
        </w:rPr>
        <w:t>ควบคุมเดียวกัน</w:t>
      </w:r>
      <w:r w:rsidRPr="00861C1F">
        <w:rPr>
          <w:rFonts w:ascii="Angsana New" w:hAnsi="Angsana New" w:hint="cs"/>
          <w:sz w:val="30"/>
          <w:szCs w:val="30"/>
          <w:cs/>
        </w:rPr>
        <w:t>แล้ว</w:t>
      </w:r>
      <w:r w:rsidRPr="00861C1F">
        <w:rPr>
          <w:rFonts w:ascii="Angsana New" w:hAnsi="Angsana New"/>
          <w:sz w:val="30"/>
          <w:szCs w:val="30"/>
          <w:cs/>
        </w:rPr>
        <w:t>แต่</w:t>
      </w:r>
      <w:r w:rsidRPr="00861C1F">
        <w:rPr>
          <w:rFonts w:ascii="Angsana New" w:hAnsi="Angsana New" w:hint="cs"/>
          <w:sz w:val="30"/>
          <w:szCs w:val="30"/>
          <w:cs/>
        </w:rPr>
        <w:t>ระยะเวลาใดจะสั้นกว่า</w:t>
      </w:r>
      <w:r w:rsidRPr="00861C1F">
        <w:rPr>
          <w:rFonts w:ascii="Angsana New" w:hAnsi="Angsana New"/>
          <w:sz w:val="30"/>
          <w:szCs w:val="30"/>
        </w:rPr>
        <w:t xml:space="preserve"> </w:t>
      </w:r>
      <w:r w:rsidRPr="00861C1F">
        <w:rPr>
          <w:rFonts w:ascii="Angsana New" w:hAnsi="Angsana New"/>
          <w:sz w:val="30"/>
          <w:szCs w:val="30"/>
          <w:cs/>
        </w:rPr>
        <w:t>จนถึง</w:t>
      </w:r>
      <w:r w:rsidRPr="00861C1F">
        <w:rPr>
          <w:rFonts w:ascii="Angsana New" w:hAnsi="Angsana New" w:hint="cs"/>
          <w:sz w:val="30"/>
          <w:szCs w:val="30"/>
          <w:cs/>
        </w:rPr>
        <w:t>วันที่การ</w:t>
      </w:r>
      <w:r w:rsidRPr="00861C1F">
        <w:rPr>
          <w:rFonts w:ascii="Angsana New" w:hAnsi="Angsana New"/>
          <w:sz w:val="30"/>
          <w:szCs w:val="30"/>
          <w:cs/>
        </w:rPr>
        <w:t>ควบคุม</w:t>
      </w:r>
      <w:r w:rsidRPr="00861C1F">
        <w:rPr>
          <w:rFonts w:ascii="Angsana New" w:hAnsi="Angsana New" w:hint="cs"/>
          <w:sz w:val="30"/>
          <w:szCs w:val="30"/>
          <w:cs/>
        </w:rPr>
        <w:t>สิ้น</w:t>
      </w:r>
      <w:r w:rsidRPr="00861C1F">
        <w:rPr>
          <w:rFonts w:ascii="Angsana New" w:hAnsi="Angsana New"/>
          <w:sz w:val="30"/>
          <w:szCs w:val="30"/>
          <w:cs/>
        </w:rPr>
        <w:t>สุด</w:t>
      </w:r>
    </w:p>
    <w:p w14:paraId="0779E065" w14:textId="77777777" w:rsidR="00861C1F" w:rsidRPr="008D7CCA" w:rsidRDefault="00861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33064C06" w14:textId="64E3FD35" w:rsidR="005F7D8E" w:rsidRPr="00861C1F" w:rsidRDefault="0016171D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5F7D8E" w:rsidRPr="0091113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F7D8E" w:rsidRPr="0091113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4F67A7" w:rsidRPr="0091113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รายการบัญชีที่เป็น</w:t>
      </w:r>
      <w:r w:rsidR="005F7D8E" w:rsidRPr="00911138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139F5DBF" w14:textId="77777777" w:rsidR="005F7D8E" w:rsidRPr="008D7CCA" w:rsidRDefault="005F7D8E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63DC3184" w14:textId="77777777" w:rsidR="005F7D8E" w:rsidRPr="00911138" w:rsidRDefault="005F7D8E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11138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</w:t>
      </w:r>
      <w:r w:rsidR="00C35B2C" w:rsidRPr="00911138">
        <w:rPr>
          <w:rFonts w:ascii="Angsana New" w:hAnsi="Angsana New"/>
          <w:sz w:val="30"/>
          <w:szCs w:val="30"/>
          <w:cs/>
        </w:rPr>
        <w:t>ินที่ใช้ในการดำเนินงานของบริษัท</w:t>
      </w:r>
      <w:r w:rsidR="00C35B2C" w:rsidRPr="00911138">
        <w:rPr>
          <w:rFonts w:ascii="Angsana New" w:hAnsi="Angsana New"/>
          <w:sz w:val="30"/>
          <w:szCs w:val="30"/>
        </w:rPr>
        <w:t xml:space="preserve"> </w:t>
      </w:r>
      <w:r w:rsidRPr="00911138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11647996" w14:textId="77777777" w:rsidR="005F7D8E" w:rsidRPr="008D7CCA" w:rsidRDefault="005F7D8E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569920CB" w14:textId="551E622B" w:rsidR="005F7D8E" w:rsidRPr="00911138" w:rsidRDefault="005F7D8E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11138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="008A263A" w:rsidRPr="00911138">
        <w:rPr>
          <w:rFonts w:ascii="Angsana New" w:hAnsi="Angsana New"/>
          <w:sz w:val="30"/>
          <w:szCs w:val="30"/>
        </w:rPr>
        <w:br/>
      </w:r>
      <w:r w:rsidRPr="00911138">
        <w:rPr>
          <w:rFonts w:ascii="Angsana New" w:hAnsi="Angsana New"/>
          <w:sz w:val="30"/>
          <w:szCs w:val="30"/>
          <w:cs/>
        </w:rPr>
        <w:t>การดำเนินงานโ</w:t>
      </w:r>
      <w:r w:rsidR="0080537F" w:rsidRPr="00911138">
        <w:rPr>
          <w:rFonts w:ascii="Angsana New" w:hAnsi="Angsana New"/>
          <w:sz w:val="30"/>
          <w:szCs w:val="30"/>
          <w:cs/>
        </w:rPr>
        <w:t>ดยใช้อัตราแลกเปลี่ยน ณ วันนั้น</w:t>
      </w:r>
    </w:p>
    <w:p w14:paraId="4B8BF984" w14:textId="77777777" w:rsidR="006E7988" w:rsidRPr="008D7CCA" w:rsidRDefault="006E7988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53F01AC3" w14:textId="77777777" w:rsidR="005F7D8E" w:rsidRPr="00911138" w:rsidRDefault="005F7D8E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11138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3D3F9490" w14:textId="77777777" w:rsidR="005F7D8E" w:rsidRPr="008D7CCA" w:rsidRDefault="005F7D8E" w:rsidP="00EB37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B333D77" w14:textId="77777777" w:rsidR="005B4909" w:rsidRPr="00911138" w:rsidRDefault="004D45F2" w:rsidP="00EB37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1138">
        <w:rPr>
          <w:rFonts w:ascii="Angsana New" w:hAnsi="Angsana New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07C9E051" w14:textId="77777777" w:rsidR="006C7A03" w:rsidRPr="008D7CCA" w:rsidRDefault="006C7A03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762EA67B" w14:textId="77777777" w:rsidR="004B4098" w:rsidRDefault="004B4098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6AF2DFC" w14:textId="65D34C9A" w:rsidR="005F7D8E" w:rsidRPr="00911138" w:rsidRDefault="0016171D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(ค</w:t>
      </w:r>
      <w:r w:rsidR="00EB370A" w:rsidRPr="0091113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EB370A" w:rsidRPr="0091113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5F7D8E" w:rsidRPr="00911138">
        <w:rPr>
          <w:rFonts w:ascii="Angsana New" w:hAnsi="Angsana New"/>
          <w:b/>
          <w:bCs/>
          <w:i/>
          <w:iCs/>
          <w:sz w:val="30"/>
          <w:szCs w:val="30"/>
          <w:cs/>
        </w:rPr>
        <w:t>ตราสารอนุพันธ์</w:t>
      </w:r>
    </w:p>
    <w:p w14:paraId="6983FCFA" w14:textId="77777777" w:rsidR="005F7D8E" w:rsidRPr="008D7CCA" w:rsidRDefault="005F7D8E" w:rsidP="00EB370A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6"/>
          <w:szCs w:val="26"/>
        </w:rPr>
      </w:pPr>
    </w:p>
    <w:p w14:paraId="078CFA43" w14:textId="1AA33D3C" w:rsidR="005F7D8E" w:rsidRPr="00911138" w:rsidRDefault="005F7D8E" w:rsidP="00EB370A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cs/>
        </w:rPr>
      </w:pPr>
      <w:r w:rsidRPr="00911138">
        <w:rPr>
          <w:rFonts w:ascii="Angsana New" w:hAnsi="Angsana New"/>
          <w:sz w:val="30"/>
          <w:szCs w:val="30"/>
          <w:cs/>
        </w:rPr>
        <w:t>ตราสารอนุพันธ์ได้ถูกนำมาใช้เพื่อจัดการความเสี่ยงที่เกิดจากการเปลี่ยนแปลงในอั</w:t>
      </w:r>
      <w:r w:rsidR="008D0ADA" w:rsidRPr="00911138">
        <w:rPr>
          <w:rFonts w:ascii="Angsana New" w:hAnsi="Angsana New"/>
          <w:sz w:val="30"/>
          <w:szCs w:val="30"/>
          <w:cs/>
        </w:rPr>
        <w:t>ตราแลกเปลี่ยนเงินตราต่างประเทศและอัตราดอกเบี้ย</w:t>
      </w:r>
      <w:r w:rsidRPr="00911138">
        <w:rPr>
          <w:rFonts w:ascii="Angsana New" w:hAnsi="Angsana New"/>
          <w:sz w:val="30"/>
          <w:szCs w:val="30"/>
          <w:cs/>
        </w:rPr>
        <w:t>ที่เกิดจากกิจกรรมดำเนินงาน</w:t>
      </w:r>
      <w:r w:rsidR="008D0ADA" w:rsidRPr="00911138">
        <w:rPr>
          <w:rFonts w:ascii="Angsana New" w:hAnsi="Angsana New"/>
          <w:sz w:val="30"/>
          <w:szCs w:val="30"/>
          <w:cs/>
        </w:rPr>
        <w:t xml:space="preserve"> กิจกรรมจัดหาเงิน</w:t>
      </w:r>
      <w:r w:rsidR="00845170" w:rsidRPr="00911138">
        <w:rPr>
          <w:rFonts w:ascii="Angsana New" w:hAnsi="Angsana New"/>
          <w:sz w:val="30"/>
          <w:szCs w:val="30"/>
          <w:cs/>
        </w:rPr>
        <w:t>และกิจกรรมลงทุน</w:t>
      </w:r>
      <w:r w:rsidR="00845170" w:rsidRPr="00911138">
        <w:rPr>
          <w:rFonts w:ascii="Angsana New" w:hAnsi="Angsana New"/>
          <w:sz w:val="30"/>
          <w:szCs w:val="30"/>
        </w:rPr>
        <w:t xml:space="preserve"> </w:t>
      </w:r>
      <w:r w:rsidR="009F0307" w:rsidRPr="00911138">
        <w:rPr>
          <w:rFonts w:ascii="Angsana New" w:hAnsi="Angsana New" w:hint="cs"/>
          <w:sz w:val="30"/>
          <w:szCs w:val="30"/>
          <w:cs/>
        </w:rPr>
        <w:t>ตราสารอนุพันธ์</w:t>
      </w:r>
      <w:r w:rsidRPr="00911138">
        <w:rPr>
          <w:rFonts w:ascii="Angsana New" w:hAnsi="Angsana New"/>
          <w:sz w:val="30"/>
          <w:szCs w:val="30"/>
          <w:cs/>
        </w:rPr>
        <w:t>ที่</w:t>
      </w:r>
      <w:r w:rsidR="008D0ADA" w:rsidRPr="00911138">
        <w:rPr>
          <w:rFonts w:ascii="Angsana New" w:hAnsi="Angsana New" w:hint="cs"/>
          <w:sz w:val="30"/>
          <w:szCs w:val="30"/>
          <w:cs/>
        </w:rPr>
        <w:t>ใช้ส่วนใหญ่ประกอบด้วย</w:t>
      </w:r>
      <w:r w:rsidR="008D0ADA" w:rsidRPr="00911138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</w:t>
      </w:r>
      <w:r w:rsidR="008D0ADA" w:rsidRPr="00911138">
        <w:rPr>
          <w:rFonts w:ascii="Angsana New" w:hAnsi="Angsana New" w:hint="cs"/>
          <w:sz w:val="30"/>
          <w:szCs w:val="30"/>
          <w:cs/>
        </w:rPr>
        <w:t xml:space="preserve"> </w:t>
      </w:r>
      <w:r w:rsidR="008D0ADA" w:rsidRPr="00911138">
        <w:rPr>
          <w:rFonts w:ascii="Angsana New" w:hAnsi="Angsana New"/>
          <w:sz w:val="30"/>
          <w:szCs w:val="30"/>
          <w:cs/>
        </w:rPr>
        <w:t>สัญญาแลกเปลี่ยนเงินตราต่างประเทศ</w:t>
      </w:r>
      <w:r w:rsidR="008D0ADA" w:rsidRPr="00911138">
        <w:rPr>
          <w:rFonts w:ascii="Angsana New" w:hAnsi="Angsana New" w:hint="cs"/>
          <w:sz w:val="30"/>
          <w:szCs w:val="30"/>
          <w:cs/>
        </w:rPr>
        <w:t>และ</w:t>
      </w:r>
      <w:r w:rsidR="008D0ADA" w:rsidRPr="00911138">
        <w:rPr>
          <w:rFonts w:ascii="Angsana New" w:hAnsi="Angsana New"/>
          <w:sz w:val="30"/>
          <w:szCs w:val="30"/>
          <w:cs/>
        </w:rPr>
        <w:t>สัญญาแลกเปลี่ยนอัตราดอกเบี้ย</w:t>
      </w:r>
      <w:r w:rsidR="008D0ADA" w:rsidRPr="00911138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911138">
        <w:rPr>
          <w:rFonts w:ascii="Angsana New" w:hAnsi="Angsana New"/>
          <w:sz w:val="30"/>
          <w:szCs w:val="30"/>
          <w:cs/>
        </w:rPr>
        <w:t xml:space="preserve">ไม่ได้มีไว้เพื่อการค้า </w:t>
      </w:r>
    </w:p>
    <w:p w14:paraId="39266348" w14:textId="77777777" w:rsidR="005F3D74" w:rsidRPr="008D7CCA" w:rsidRDefault="005F3D74" w:rsidP="00EB370A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6"/>
          <w:szCs w:val="26"/>
        </w:rPr>
      </w:pPr>
    </w:p>
    <w:p w14:paraId="5812F560" w14:textId="2BD2E306" w:rsidR="00222612" w:rsidRPr="00911138" w:rsidRDefault="005F7D8E" w:rsidP="00EB370A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bCs/>
          <w:sz w:val="30"/>
          <w:szCs w:val="30"/>
        </w:rPr>
      </w:pPr>
      <w:r w:rsidRPr="00911138">
        <w:rPr>
          <w:rFonts w:ascii="Angsana New" w:hAnsi="Angsana New"/>
          <w:sz w:val="30"/>
          <w:szCs w:val="30"/>
          <w:cs/>
        </w:rPr>
        <w:t>ตราสารอนุพันธ์จะถูกบันทึก</w:t>
      </w:r>
      <w:r w:rsidR="00D96B5E" w:rsidRPr="00911138">
        <w:rPr>
          <w:rFonts w:ascii="Angsana New" w:hAnsi="Angsana New" w:hint="cs"/>
          <w:sz w:val="30"/>
          <w:szCs w:val="30"/>
          <w:cs/>
        </w:rPr>
        <w:t>เมื่อเริ่ม</w:t>
      </w:r>
      <w:r w:rsidR="00D96B5E" w:rsidRPr="00911138">
        <w:rPr>
          <w:rFonts w:ascii="Angsana New" w:hAnsi="Angsana New"/>
          <w:sz w:val="30"/>
          <w:szCs w:val="30"/>
          <w:cs/>
        </w:rPr>
        <w:t>แรกด้วย</w:t>
      </w:r>
      <w:r w:rsidR="00D96B5E" w:rsidRPr="00911138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="00D96B5E" w:rsidRPr="00911138">
        <w:rPr>
          <w:rFonts w:ascii="Angsana New" w:hAnsi="Angsana New"/>
          <w:sz w:val="30"/>
          <w:szCs w:val="30"/>
          <w:cs/>
        </w:rPr>
        <w:t xml:space="preserve"> </w:t>
      </w:r>
      <w:r w:rsidR="000C1F08" w:rsidRPr="00911138">
        <w:rPr>
          <w:rFonts w:ascii="Angsana New" w:hAnsi="Angsana New" w:hint="cs"/>
          <w:sz w:val="30"/>
          <w:szCs w:val="30"/>
          <w:cs/>
        </w:rPr>
        <w:t>ค่าใช้จ่ายที่เกิดจากการทำรายการดังกล่าวบันทึกในกำไรหรือขาดทุนเมื่อเกิดขึ้น</w:t>
      </w:r>
      <w:r w:rsidRPr="00911138">
        <w:rPr>
          <w:rFonts w:ascii="Angsana New" w:hAnsi="Angsana New"/>
          <w:sz w:val="30"/>
          <w:szCs w:val="30"/>
          <w:cs/>
        </w:rPr>
        <w:t xml:space="preserve"> การวัดมูลค่าใหม่ภายหลังการบั</w:t>
      </w:r>
      <w:r w:rsidR="000C1F08" w:rsidRPr="00911138">
        <w:rPr>
          <w:rFonts w:ascii="Angsana New" w:hAnsi="Angsana New"/>
          <w:sz w:val="30"/>
          <w:szCs w:val="30"/>
          <w:cs/>
        </w:rPr>
        <w:t xml:space="preserve">นทึกครั้งแรกใช้มูลค่ายุติธรรม </w:t>
      </w:r>
      <w:r w:rsidRPr="00911138">
        <w:rPr>
          <w:rFonts w:ascii="Angsana New" w:hAnsi="Angsana New"/>
          <w:sz w:val="30"/>
          <w:szCs w:val="30"/>
          <w:cs/>
        </w:rPr>
        <w:t>กำไรหรือขาดทุนจากการวัดมูลค่าใหม่ให</w:t>
      </w:r>
      <w:r w:rsidR="000C1F08" w:rsidRPr="00911138">
        <w:rPr>
          <w:rFonts w:ascii="Angsana New" w:hAnsi="Angsana New"/>
          <w:sz w:val="30"/>
          <w:szCs w:val="30"/>
          <w:cs/>
        </w:rPr>
        <w:t>้เป็นมูลค่</w:t>
      </w:r>
      <w:r w:rsidR="00D96B5E" w:rsidRPr="00911138">
        <w:rPr>
          <w:rFonts w:ascii="Angsana New" w:hAnsi="Angsana New"/>
          <w:sz w:val="30"/>
          <w:szCs w:val="30"/>
          <w:cs/>
        </w:rPr>
        <w:t>ายุติธรรม</w:t>
      </w:r>
      <w:r w:rsidR="000C1F08" w:rsidRPr="00911138">
        <w:rPr>
          <w:rFonts w:ascii="Angsana New" w:hAnsi="Angsana New"/>
          <w:sz w:val="30"/>
          <w:szCs w:val="30"/>
          <w:cs/>
        </w:rPr>
        <w:t>บันทึกในกำไรหรือขาดทุน</w:t>
      </w:r>
      <w:r w:rsidR="00D96B5E" w:rsidRPr="00911138">
        <w:rPr>
          <w:rFonts w:ascii="Angsana New" w:hAnsi="Angsana New" w:hint="cs"/>
          <w:sz w:val="30"/>
          <w:szCs w:val="30"/>
          <w:cs/>
        </w:rPr>
        <w:t>ทันที</w:t>
      </w:r>
      <w:r w:rsidR="000C1F08" w:rsidRPr="00911138">
        <w:rPr>
          <w:rFonts w:ascii="Angsana New" w:hAnsi="Angsana New"/>
          <w:sz w:val="30"/>
          <w:szCs w:val="30"/>
          <w:cs/>
        </w:rPr>
        <w:t xml:space="preserve"> </w:t>
      </w:r>
    </w:p>
    <w:p w14:paraId="36EDD424" w14:textId="77777777" w:rsidR="008D0ADA" w:rsidRPr="008D7CCA" w:rsidRDefault="008D0ADA" w:rsidP="00EB370A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6"/>
          <w:szCs w:val="26"/>
        </w:rPr>
      </w:pPr>
    </w:p>
    <w:p w14:paraId="1912E996" w14:textId="77777777" w:rsidR="008D0ADA" w:rsidRPr="00911138" w:rsidRDefault="008D0ADA" w:rsidP="00EB370A">
      <w:pPr>
        <w:pStyle w:val="BodyText2"/>
        <w:tabs>
          <w:tab w:val="left" w:pos="540"/>
        </w:tabs>
        <w:ind w:left="547" w:right="43" w:hanging="7"/>
        <w:jc w:val="thaiDistribute"/>
        <w:rPr>
          <w:rFonts w:ascii="Angsana New" w:hAnsi="Angsana New"/>
          <w:sz w:val="30"/>
          <w:szCs w:val="30"/>
          <w:lang w:val="en-GB"/>
        </w:rPr>
      </w:pPr>
      <w:r w:rsidRPr="00911138">
        <w:rPr>
          <w:rFonts w:ascii="Angsana New" w:hAnsi="Angsana New"/>
          <w:i/>
          <w:iCs/>
          <w:sz w:val="30"/>
          <w:szCs w:val="30"/>
          <w:cs/>
        </w:rPr>
        <w:t>สัญญาซื้อขายเงินตราต่างประเทศล่วงหน้าและสัญญาแลกเปลี่ยนเงินตราต่างประเทศ</w:t>
      </w:r>
    </w:p>
    <w:p w14:paraId="0597CD6D" w14:textId="77777777" w:rsidR="008D0ADA" w:rsidRPr="00EB1E09" w:rsidRDefault="008D0ADA" w:rsidP="00EB370A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2BB08F56" w14:textId="77777777" w:rsidR="008D0ADA" w:rsidRPr="00911138" w:rsidRDefault="008D0ADA" w:rsidP="008E4E49">
      <w:pPr>
        <w:pStyle w:val="BodyText2"/>
        <w:tabs>
          <w:tab w:val="left" w:pos="540"/>
        </w:tabs>
        <w:ind w:left="540" w:right="-25" w:hanging="7"/>
        <w:jc w:val="thaiDistribute"/>
        <w:rPr>
          <w:rFonts w:ascii="Angsana New" w:hAnsi="Angsana New"/>
          <w:sz w:val="30"/>
          <w:szCs w:val="30"/>
          <w:lang w:val="en-GB"/>
        </w:rPr>
      </w:pPr>
      <w:r w:rsidRPr="00911138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และสัญญาแลกเปลี่ยนเงินตราต่างประเทศเป็นการป้องกันความเสี่ยงที่เกิดจากการผันผวนของอัตราแลกเปลี่ยนของรายการที่เป็นเงินตราต่างประเทศ กำไรหรือขาดทุนจากการตีราคามูลค่ายุติธรรมใหม่จะถูกบันทึกในกำไรหรือขาดทุน</w:t>
      </w:r>
    </w:p>
    <w:p w14:paraId="1272D30C" w14:textId="77777777" w:rsidR="00323D3C" w:rsidRDefault="00323D3C" w:rsidP="00E4703B">
      <w:pPr>
        <w:pStyle w:val="BodyText2"/>
        <w:ind w:left="547" w:right="-25" w:hanging="7"/>
        <w:jc w:val="thaiDistribute"/>
        <w:rPr>
          <w:rFonts w:ascii="Angsana New" w:hAnsi="Angsana New"/>
          <w:sz w:val="30"/>
          <w:szCs w:val="30"/>
        </w:rPr>
      </w:pPr>
    </w:p>
    <w:p w14:paraId="1D4EEB71" w14:textId="3CFD42FB" w:rsidR="008D0ADA" w:rsidRDefault="008D0ADA" w:rsidP="00E4703B">
      <w:pPr>
        <w:pStyle w:val="BodyText2"/>
        <w:ind w:left="547" w:right="-25" w:hanging="7"/>
        <w:jc w:val="thaiDistribute"/>
        <w:rPr>
          <w:rFonts w:ascii="Angsana New" w:hAnsi="Angsana New"/>
          <w:sz w:val="30"/>
          <w:szCs w:val="30"/>
        </w:rPr>
      </w:pPr>
      <w:r w:rsidRPr="00911138">
        <w:rPr>
          <w:rFonts w:ascii="Angsana New" w:hAnsi="Angsana New"/>
          <w:sz w:val="30"/>
          <w:szCs w:val="30"/>
          <w:cs/>
        </w:rPr>
        <w:t>มูลค่ายุติธรรมของสัญญาซื้อขายเงินตราต่างประเทศล่วงหน้าและสัญญาแ</w:t>
      </w:r>
      <w:r w:rsidR="00EB370A" w:rsidRPr="00911138">
        <w:rPr>
          <w:rFonts w:ascii="Angsana New" w:hAnsi="Angsana New"/>
          <w:sz w:val="30"/>
          <w:szCs w:val="30"/>
          <w:cs/>
        </w:rPr>
        <w:t>ลกเปลี่ยนเงินตราต่างประเทศถือตา</w:t>
      </w:r>
      <w:r w:rsidR="0025742B" w:rsidRPr="00911138">
        <w:rPr>
          <w:rFonts w:ascii="Angsana New" w:hAnsi="Angsana New" w:hint="cs"/>
          <w:sz w:val="30"/>
          <w:szCs w:val="30"/>
          <w:cs/>
        </w:rPr>
        <w:t>ม</w:t>
      </w:r>
      <w:r w:rsidRPr="00911138">
        <w:rPr>
          <w:rFonts w:ascii="Angsana New" w:hAnsi="Angsana New"/>
          <w:sz w:val="30"/>
          <w:szCs w:val="30"/>
          <w:cs/>
        </w:rPr>
        <w:t>ราคาอ้างอิงของนายหน้า ณ วันที่รายงาน</w:t>
      </w:r>
    </w:p>
    <w:p w14:paraId="5AFF5FA3" w14:textId="77777777" w:rsidR="00C721B3" w:rsidRPr="008D7CCA" w:rsidRDefault="00C721B3" w:rsidP="00E4703B">
      <w:pPr>
        <w:pStyle w:val="BodyText2"/>
        <w:ind w:left="547" w:right="-25" w:hanging="7"/>
        <w:jc w:val="thaiDistribute"/>
        <w:rPr>
          <w:rFonts w:ascii="Angsana New" w:hAnsi="Angsana New"/>
          <w:sz w:val="26"/>
          <w:szCs w:val="26"/>
        </w:rPr>
      </w:pPr>
    </w:p>
    <w:p w14:paraId="78D90D85" w14:textId="77777777" w:rsidR="008D0ADA" w:rsidRPr="00911138" w:rsidRDefault="008D0ADA" w:rsidP="0025742B">
      <w:pPr>
        <w:pStyle w:val="BodyText2"/>
        <w:ind w:left="547" w:right="-25" w:hanging="7"/>
        <w:jc w:val="thaiDistribute"/>
        <w:rPr>
          <w:rFonts w:ascii="Angsana New" w:hAnsi="Angsana New"/>
          <w:sz w:val="30"/>
          <w:szCs w:val="30"/>
        </w:rPr>
      </w:pPr>
      <w:r w:rsidRPr="00911138">
        <w:rPr>
          <w:rFonts w:ascii="Angsana New" w:hAnsi="Angsana New"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39E89709" w14:textId="77777777" w:rsidR="008D0ADA" w:rsidRPr="008D7CCA" w:rsidRDefault="008D0ADA" w:rsidP="00EB1E09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6"/>
          <w:szCs w:val="26"/>
        </w:rPr>
      </w:pPr>
    </w:p>
    <w:p w14:paraId="2AF70784" w14:textId="72B1D0C4" w:rsidR="008D0ADA" w:rsidRPr="00911138" w:rsidRDefault="008D0ADA" w:rsidP="0025742B">
      <w:pPr>
        <w:pStyle w:val="BodyText2"/>
        <w:ind w:left="547" w:right="-25" w:hanging="7"/>
        <w:jc w:val="thaiDistribute"/>
        <w:rPr>
          <w:rFonts w:ascii="Angsana New" w:hAnsi="Angsana New"/>
          <w:sz w:val="30"/>
          <w:szCs w:val="30"/>
          <w:lang w:val="en-GB"/>
        </w:rPr>
      </w:pPr>
      <w:r w:rsidRPr="00911138">
        <w:rPr>
          <w:rFonts w:ascii="Angsana New" w:hAnsi="Angsana New"/>
          <w:sz w:val="30"/>
          <w:szCs w:val="30"/>
          <w:cs/>
        </w:rPr>
        <w:t>สัญญาแลกเปลี่ยนอัตราดอกเบี้ยเป็นการป้องกันความเสี่ยงที่เกิดจากการผันผวนของอัตราดอกเบี้ยในอนาคต ผลต่างที่ได้รับหรือจ่ายตามสัญญาแลกเปลี่ยนอัตราดอกเบี้ย บันทึกโดยปรับปรุงกับดอกเบี้ยจ่ายของภาระหนี้สิน</w:t>
      </w:r>
      <w:r w:rsidR="000D38A6" w:rsidRPr="00911138">
        <w:rPr>
          <w:rFonts w:ascii="Angsana New" w:hAnsi="Angsana New"/>
          <w:sz w:val="30"/>
          <w:szCs w:val="30"/>
        </w:rPr>
        <w:br/>
      </w:r>
      <w:r w:rsidRPr="00911138">
        <w:rPr>
          <w:rFonts w:ascii="Angsana New" w:hAnsi="Angsana New"/>
          <w:sz w:val="30"/>
          <w:szCs w:val="30"/>
          <w:cs/>
        </w:rPr>
        <w:t>ทางการเงินที่ได้รับการป้องกันความเสี่ยงในกำไรหรือขาดทุน</w:t>
      </w:r>
    </w:p>
    <w:p w14:paraId="61E82539" w14:textId="16DE02B0" w:rsidR="008D0ADA" w:rsidRPr="008D7CCA" w:rsidRDefault="008D0ADA" w:rsidP="00EB1E09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6"/>
          <w:szCs w:val="26"/>
        </w:rPr>
      </w:pPr>
    </w:p>
    <w:p w14:paraId="6A5C52FE" w14:textId="584F2237" w:rsidR="000B5749" w:rsidRPr="00911138" w:rsidRDefault="008D0ADA" w:rsidP="00257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hanging="7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11138">
        <w:rPr>
          <w:rFonts w:ascii="Angsana New" w:hAnsi="Angsana New"/>
          <w:sz w:val="30"/>
          <w:szCs w:val="30"/>
        </w:rPr>
        <w:t>           </w:t>
      </w:r>
      <w:r w:rsidRPr="00911138">
        <w:rPr>
          <w:rFonts w:ascii="Angsana New" w:hAnsi="Angsana New" w:hint="cs"/>
          <w:sz w:val="30"/>
          <w:szCs w:val="30"/>
          <w:cs/>
        </w:rPr>
        <w:t xml:space="preserve"> มูลค่ายุติธรรมของสัญญาแลกเปลี่ยนอัตราดอกเบี้ยถือตามราคาอ้างอิงของนายหน้า ณ วันที่รายงาน</w:t>
      </w:r>
    </w:p>
    <w:p w14:paraId="735E3B2F" w14:textId="77777777" w:rsidR="00905A5C" w:rsidRPr="008D7CCA" w:rsidRDefault="00905A5C" w:rsidP="00257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6"/>
          <w:szCs w:val="26"/>
        </w:rPr>
      </w:pPr>
    </w:p>
    <w:p w14:paraId="011163F4" w14:textId="52F39CFF" w:rsidR="005F7D8E" w:rsidRPr="00911138" w:rsidRDefault="008D0ADA" w:rsidP="00257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11138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D7CC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="005F7D8E" w:rsidRPr="0091113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F7D8E" w:rsidRPr="0091113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14:paraId="13342E15" w14:textId="77777777" w:rsidR="005F7D8E" w:rsidRPr="008D7CCA" w:rsidRDefault="005F7D8E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6"/>
          <w:szCs w:val="26"/>
        </w:rPr>
      </w:pPr>
    </w:p>
    <w:p w14:paraId="53D89613" w14:textId="77777777" w:rsidR="005F7D8E" w:rsidRPr="00911138" w:rsidRDefault="006C7A03" w:rsidP="00257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911138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Pr="00911138">
        <w:rPr>
          <w:rFonts w:ascii="Angsana New" w:hAnsi="Angsana New" w:hint="cs"/>
          <w:sz w:val="30"/>
          <w:szCs w:val="30"/>
          <w:cs/>
        </w:rPr>
        <w:t>ในงบกระแสเงินสด</w:t>
      </w:r>
      <w:r w:rsidRPr="00911138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</w:t>
      </w:r>
      <w:r w:rsidR="00322ECE" w:rsidRPr="00911138">
        <w:rPr>
          <w:rFonts w:ascii="Angsana New" w:hAnsi="Angsana New"/>
          <w:sz w:val="30"/>
          <w:szCs w:val="30"/>
        </w:rPr>
        <w:t xml:space="preserve">            </w:t>
      </w:r>
      <w:r w:rsidRPr="00911138">
        <w:rPr>
          <w:rFonts w:ascii="Angsana New" w:hAnsi="Angsana New"/>
          <w:sz w:val="30"/>
          <w:szCs w:val="30"/>
          <w:cs/>
        </w:rPr>
        <w:t>เผื่อเรียก</w:t>
      </w:r>
      <w:r w:rsidR="005F7D8E" w:rsidRPr="00911138">
        <w:rPr>
          <w:rFonts w:ascii="Angsana New" w:hAnsi="Angsana New"/>
          <w:sz w:val="30"/>
          <w:szCs w:val="30"/>
          <w:cs/>
        </w:rPr>
        <w:t xml:space="preserve"> และเงินลงทุนระยะสั้นที่มีสภาพคล่องสูง </w:t>
      </w:r>
    </w:p>
    <w:p w14:paraId="6C94D221" w14:textId="5A172A0E" w:rsidR="004B4098" w:rsidRDefault="005F7D8E" w:rsidP="00323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sz w:val="30"/>
          <w:szCs w:val="30"/>
          <w:cs/>
        </w:rPr>
      </w:pPr>
      <w:r w:rsidRPr="008D7CCA" w:rsidDel="001D74FF">
        <w:rPr>
          <w:rFonts w:ascii="Angsana New" w:hAnsi="Angsana New"/>
          <w:sz w:val="26"/>
          <w:szCs w:val="26"/>
        </w:rPr>
        <w:t xml:space="preserve"> </w:t>
      </w:r>
      <w:r w:rsidR="004B4098">
        <w:rPr>
          <w:sz w:val="30"/>
          <w:szCs w:val="30"/>
          <w:cs/>
        </w:rPr>
        <w:br w:type="page"/>
      </w:r>
    </w:p>
    <w:p w14:paraId="69F68C17" w14:textId="31678CE4" w:rsidR="005F7D8E" w:rsidRPr="00911138" w:rsidRDefault="008D0ADA" w:rsidP="0025742B">
      <w:pPr>
        <w:pStyle w:val="AccPolicyHeading"/>
        <w:ind w:right="-25"/>
        <w:rPr>
          <w:sz w:val="30"/>
          <w:szCs w:val="30"/>
        </w:rPr>
      </w:pPr>
      <w:r w:rsidRPr="00911138">
        <w:rPr>
          <w:sz w:val="30"/>
          <w:szCs w:val="30"/>
          <w:cs/>
        </w:rPr>
        <w:lastRenderedPageBreak/>
        <w:t>(</w:t>
      </w:r>
      <w:r w:rsidR="008D7CCA">
        <w:rPr>
          <w:rFonts w:hint="cs"/>
          <w:sz w:val="30"/>
          <w:szCs w:val="30"/>
          <w:cs/>
        </w:rPr>
        <w:t>จ</w:t>
      </w:r>
      <w:r w:rsidR="005F7D8E" w:rsidRPr="00911138">
        <w:rPr>
          <w:sz w:val="30"/>
          <w:szCs w:val="30"/>
          <w:cs/>
        </w:rPr>
        <w:t>)</w:t>
      </w:r>
      <w:r w:rsidR="005F7D8E" w:rsidRPr="00911138">
        <w:rPr>
          <w:sz w:val="30"/>
          <w:szCs w:val="30"/>
          <w:cs/>
        </w:rPr>
        <w:tab/>
        <w:t>ลูกหนี้การค้าและลูกหนี้อื่น</w:t>
      </w:r>
    </w:p>
    <w:p w14:paraId="32693023" w14:textId="77777777" w:rsidR="005F7D8E" w:rsidRPr="008D7CCA" w:rsidRDefault="005F7D8E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6"/>
          <w:szCs w:val="26"/>
        </w:rPr>
      </w:pPr>
      <w:r w:rsidRPr="008D7CCA">
        <w:rPr>
          <w:rFonts w:ascii="Angsana New" w:hAnsi="Angsana New"/>
          <w:sz w:val="26"/>
          <w:szCs w:val="26"/>
        </w:rPr>
        <w:t xml:space="preserve"> </w:t>
      </w:r>
    </w:p>
    <w:p w14:paraId="08688A22" w14:textId="77777777" w:rsidR="005F7D8E" w:rsidRPr="00911138" w:rsidRDefault="005F7D8E" w:rsidP="002574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11138">
        <w:rPr>
          <w:rFonts w:ascii="Angsana New" w:hAnsi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14:paraId="3E6AC43C" w14:textId="77777777" w:rsidR="003A4F8D" w:rsidRPr="008D7CCA" w:rsidRDefault="003A4F8D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6"/>
          <w:szCs w:val="26"/>
        </w:rPr>
      </w:pPr>
    </w:p>
    <w:p w14:paraId="50714A12" w14:textId="743C0A79" w:rsidR="005F7D8E" w:rsidRPr="00911138" w:rsidRDefault="005F7D8E" w:rsidP="00257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  <w:r w:rsidRPr="00911138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ลูกหนี้การค้าจะถูกตัดจำหน่ายบัญชีเมื่อทราบว่าเป็นหนี้สูญ</w:t>
      </w:r>
    </w:p>
    <w:p w14:paraId="25336AA2" w14:textId="77777777" w:rsidR="00A62857" w:rsidRPr="008D7CCA" w:rsidRDefault="00A62857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6"/>
          <w:szCs w:val="26"/>
          <w:cs/>
        </w:rPr>
      </w:pPr>
    </w:p>
    <w:p w14:paraId="408E9760" w14:textId="74743452" w:rsidR="005F7D8E" w:rsidRPr="00911138" w:rsidRDefault="008D0ADA" w:rsidP="0025742B">
      <w:pPr>
        <w:pStyle w:val="AccPolicyHeading"/>
        <w:ind w:right="-25"/>
        <w:rPr>
          <w:sz w:val="30"/>
          <w:szCs w:val="30"/>
        </w:rPr>
      </w:pPr>
      <w:r w:rsidRPr="00911138">
        <w:rPr>
          <w:sz w:val="30"/>
          <w:szCs w:val="30"/>
          <w:cs/>
        </w:rPr>
        <w:t>(</w:t>
      </w:r>
      <w:r w:rsidR="008D7CCA">
        <w:rPr>
          <w:rFonts w:hint="cs"/>
          <w:sz w:val="30"/>
          <w:szCs w:val="30"/>
          <w:cs/>
        </w:rPr>
        <w:t>ฉ</w:t>
      </w:r>
      <w:r w:rsidR="005F7D8E" w:rsidRPr="00911138">
        <w:rPr>
          <w:sz w:val="30"/>
          <w:szCs w:val="30"/>
          <w:cs/>
        </w:rPr>
        <w:t>)</w:t>
      </w:r>
      <w:r w:rsidR="005F7D8E" w:rsidRPr="00911138">
        <w:rPr>
          <w:sz w:val="30"/>
          <w:szCs w:val="30"/>
          <w:cs/>
        </w:rPr>
        <w:tab/>
        <w:t>สินค้าคงเหลือ</w:t>
      </w:r>
    </w:p>
    <w:p w14:paraId="39522580" w14:textId="77777777" w:rsidR="00B437C1" w:rsidRPr="008D7CCA" w:rsidRDefault="00B437C1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6"/>
          <w:szCs w:val="26"/>
        </w:rPr>
      </w:pPr>
    </w:p>
    <w:p w14:paraId="1F75815C" w14:textId="4552AA38" w:rsidR="005F7D8E" w:rsidRPr="00911138" w:rsidRDefault="00E944E4" w:rsidP="002574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911138">
        <w:rPr>
          <w:rFonts w:ascii="Angsana New" w:hAnsi="Angsana New"/>
          <w:sz w:val="30"/>
          <w:szCs w:val="30"/>
          <w:cs/>
        </w:rPr>
        <w:t>สินค้าคงเหลือวัดมูลค่าด้วย</w:t>
      </w:r>
      <w:r w:rsidR="005F7D8E" w:rsidRPr="00911138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 แล้วแต่ราคาใดจะต่ำกว่า</w:t>
      </w:r>
    </w:p>
    <w:p w14:paraId="79F06270" w14:textId="77777777" w:rsidR="005F7D8E" w:rsidRPr="008D7CCA" w:rsidRDefault="005F7D8E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6"/>
          <w:szCs w:val="26"/>
        </w:rPr>
      </w:pPr>
    </w:p>
    <w:p w14:paraId="15FD4F7C" w14:textId="70728F97" w:rsidR="005F7A9A" w:rsidRPr="00911138" w:rsidRDefault="005F7D8E" w:rsidP="002574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11138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 ต้นทุนสินค้าประกอบด้วยต้นทุนที่ซื้อ ต้นทุนแปลงสภาพหรือต้นทุนอื่นเพื่อให้สินค</w:t>
      </w:r>
      <w:r w:rsidR="00845170" w:rsidRPr="00911138">
        <w:rPr>
          <w:rFonts w:ascii="Angsana New" w:hAnsi="Angsana New"/>
          <w:sz w:val="30"/>
          <w:szCs w:val="30"/>
          <w:cs/>
        </w:rPr>
        <w:t xml:space="preserve">้าอยู่ในสถานที่และสภาพปัจจุบัน </w:t>
      </w:r>
      <w:r w:rsidRPr="00911138">
        <w:rPr>
          <w:rFonts w:ascii="Angsana New" w:hAnsi="Angsana New"/>
          <w:sz w:val="30"/>
          <w:szCs w:val="30"/>
          <w:cs/>
        </w:rPr>
        <w:t>ในกรณีของสินค้าสำเร็จรูป 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</w:t>
      </w:r>
      <w:r w:rsidR="00EA420D" w:rsidRPr="00911138">
        <w:rPr>
          <w:rFonts w:ascii="Angsana New" w:hAnsi="Angsana New" w:hint="cs"/>
          <w:sz w:val="30"/>
          <w:szCs w:val="30"/>
          <w:cs/>
        </w:rPr>
        <w:t>ปกติ</w:t>
      </w:r>
    </w:p>
    <w:p w14:paraId="31DF17FF" w14:textId="77777777" w:rsidR="005F7A9A" w:rsidRPr="008D7CCA" w:rsidRDefault="005F7A9A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6"/>
          <w:szCs w:val="26"/>
        </w:rPr>
      </w:pPr>
    </w:p>
    <w:p w14:paraId="56A86435" w14:textId="49B00368" w:rsidR="005F7D8E" w:rsidRPr="00911138" w:rsidRDefault="005F7D8E" w:rsidP="002574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11138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</w:t>
      </w:r>
      <w:r w:rsidR="00FE0173" w:rsidRPr="00911138">
        <w:rPr>
          <w:rFonts w:ascii="Angsana New" w:hAnsi="Angsana New"/>
          <w:sz w:val="30"/>
          <w:szCs w:val="30"/>
          <w:cs/>
        </w:rPr>
        <w:t>ินธุรกิจปกติหักด้วยค่าใช้จ่าย</w:t>
      </w:r>
      <w:r w:rsidRPr="00911138">
        <w:rPr>
          <w:rFonts w:ascii="Angsana New" w:hAnsi="Angsana New"/>
          <w:sz w:val="30"/>
          <w:szCs w:val="30"/>
          <w:cs/>
        </w:rPr>
        <w:t xml:space="preserve">โดยประมาณในการขาย </w:t>
      </w:r>
    </w:p>
    <w:p w14:paraId="5E61BE86" w14:textId="16A23C28" w:rsidR="00EB1E09" w:rsidRDefault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6D7145C" w14:textId="39915E54" w:rsidR="005F7D8E" w:rsidRPr="00911138" w:rsidRDefault="005F7D8E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11138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D7CC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ช</w:t>
      </w:r>
      <w:r w:rsidRPr="0091113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91113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เงินลงทุน</w:t>
      </w:r>
    </w:p>
    <w:p w14:paraId="64350D06" w14:textId="77777777" w:rsidR="005F7D8E" w:rsidRPr="00EB1E09" w:rsidRDefault="005F7D8E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624185D4" w14:textId="77777777" w:rsidR="005F7D8E" w:rsidRPr="00911138" w:rsidRDefault="005F7D8E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911138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เงินลงทุนในบริษัทร่วม</w:t>
      </w:r>
    </w:p>
    <w:p w14:paraId="06B81061" w14:textId="77777777" w:rsidR="005F7D8E" w:rsidRPr="00EB1E09" w:rsidRDefault="005F7D8E" w:rsidP="008D0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E58FE1A" w14:textId="63DEB707" w:rsidR="005F7D8E" w:rsidRPr="00911138" w:rsidRDefault="005F7D8E" w:rsidP="007C7B3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11138">
        <w:rPr>
          <w:rFonts w:ascii="Angsana New" w:hAnsi="Angsana New"/>
          <w:sz w:val="30"/>
          <w:szCs w:val="30"/>
          <w:cs/>
        </w:rPr>
        <w:t>เงินลงทุนในบริษัทร่วมในงบการเงิน</w:t>
      </w:r>
      <w:r w:rsidR="00E734C7" w:rsidRPr="00911138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="0062363C">
        <w:rPr>
          <w:rFonts w:ascii="Angsana New" w:hAnsi="Angsana New" w:hint="cs"/>
          <w:sz w:val="30"/>
          <w:szCs w:val="30"/>
          <w:cs/>
        </w:rPr>
        <w:t>เพื่อวัตถุประสงค์เฉพาะ</w:t>
      </w:r>
      <w:r w:rsidR="00E734C7" w:rsidRPr="00911138">
        <w:rPr>
          <w:rFonts w:ascii="Angsana New" w:hAnsi="Angsana New" w:hint="cs"/>
          <w:sz w:val="30"/>
          <w:szCs w:val="30"/>
          <w:cs/>
        </w:rPr>
        <w:t>บันทึกบัญชีโดย</w:t>
      </w:r>
      <w:r w:rsidRPr="00911138">
        <w:rPr>
          <w:rFonts w:ascii="Angsana New" w:hAnsi="Angsana New"/>
          <w:sz w:val="30"/>
          <w:szCs w:val="30"/>
          <w:cs/>
        </w:rPr>
        <w:t>ใช้วิธีส่วนได้เสีย</w:t>
      </w:r>
      <w:r w:rsidR="007C7B3F" w:rsidRPr="00911138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088BF1E9" w14:textId="77777777" w:rsidR="0095295D" w:rsidRPr="008D7CCA" w:rsidRDefault="0095295D" w:rsidP="008D7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808FAE1" w14:textId="77777777" w:rsidR="00D64EA3" w:rsidRPr="00911138" w:rsidRDefault="0080537F" w:rsidP="00D64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911138">
        <w:rPr>
          <w:rFonts w:ascii="Angsana New" w:hAnsi="Angsana New"/>
          <w:i/>
          <w:iCs/>
          <w:sz w:val="30"/>
          <w:szCs w:val="30"/>
          <w:cs/>
        </w:rPr>
        <w:t>เงินลงทุนใน</w:t>
      </w:r>
      <w:r w:rsidR="00D64EA3" w:rsidRPr="00911138">
        <w:rPr>
          <w:rFonts w:ascii="Angsana New" w:hAnsi="Angsana New"/>
          <w:i/>
          <w:iCs/>
          <w:sz w:val="30"/>
          <w:szCs w:val="30"/>
          <w:cs/>
        </w:rPr>
        <w:t>ตราสารทุนอื่น</w:t>
      </w:r>
    </w:p>
    <w:p w14:paraId="4B8D5BA2" w14:textId="77777777" w:rsidR="00D64EA3" w:rsidRPr="00EB1E09" w:rsidRDefault="00D64EA3" w:rsidP="008D0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B1E97FF" w14:textId="26C4BBE5" w:rsidR="005F7D8E" w:rsidRPr="00911138" w:rsidRDefault="005F7D8E" w:rsidP="00794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1138">
        <w:rPr>
          <w:rFonts w:ascii="Angsana New" w:hAnsi="Angsana New"/>
          <w:sz w:val="30"/>
          <w:szCs w:val="30"/>
          <w:cs/>
        </w:rPr>
        <w:t>ตราสารทุนซึ่งเป็น</w:t>
      </w:r>
      <w:r w:rsidR="008D0ADA" w:rsidRPr="00911138">
        <w:rPr>
          <w:rFonts w:ascii="Angsana New" w:hAnsi="Angsana New"/>
          <w:sz w:val="30"/>
          <w:szCs w:val="30"/>
          <w:cs/>
        </w:rPr>
        <w:t>หลักทรัพย์ในความต้องการของตลาด</w:t>
      </w:r>
      <w:r w:rsidRPr="00911138">
        <w:rPr>
          <w:rFonts w:ascii="Angsana New" w:hAnsi="Angsana New"/>
          <w:sz w:val="30"/>
          <w:szCs w:val="30"/>
          <w:cs/>
        </w:rPr>
        <w:t>จัดประเภทเป็นเงินลงทุนเผื่อขาย ภายหลังการรับรู้มูลค่า</w:t>
      </w:r>
      <w:r w:rsidR="00DB4AC3" w:rsidRPr="00911138">
        <w:rPr>
          <w:rFonts w:ascii="Angsana New" w:hAnsi="Angsana New"/>
          <w:sz w:val="30"/>
          <w:szCs w:val="30"/>
          <w:cs/>
        </w:rPr>
        <w:br/>
      </w:r>
      <w:r w:rsidRPr="00911138">
        <w:rPr>
          <w:rFonts w:ascii="Angsana New" w:hAnsi="Angsana New"/>
          <w:sz w:val="30"/>
          <w:szCs w:val="30"/>
          <w:cs/>
        </w:rPr>
        <w:t>ในครั้งแรกเงินลงทุนเผื่อขายแสดงในมูลค่ายุติธรรม</w:t>
      </w:r>
      <w:r w:rsidR="0079419D" w:rsidRPr="00911138">
        <w:rPr>
          <w:rFonts w:ascii="Angsana New" w:hAnsi="Angsana New" w:hint="cs"/>
          <w:sz w:val="30"/>
          <w:szCs w:val="30"/>
          <w:cs/>
        </w:rPr>
        <w:t>โดยใช้</w:t>
      </w:r>
      <w:r w:rsidR="001A45CA" w:rsidRPr="00911138">
        <w:rPr>
          <w:rFonts w:ascii="Angsana New" w:hAnsi="Angsana New" w:hint="cs"/>
          <w:sz w:val="30"/>
          <w:szCs w:val="30"/>
          <w:cs/>
        </w:rPr>
        <w:t>ราคาเสนอซื้อ ณ วันที่รายงานและ</w:t>
      </w:r>
      <w:r w:rsidRPr="00911138">
        <w:rPr>
          <w:rFonts w:ascii="Angsana New" w:hAnsi="Angsana New"/>
          <w:sz w:val="30"/>
          <w:szCs w:val="30"/>
          <w:cs/>
        </w:rPr>
        <w:t>บันทึกโดยตรง</w:t>
      </w:r>
      <w:r w:rsidR="00DB4AC3" w:rsidRPr="00911138">
        <w:rPr>
          <w:rFonts w:ascii="Angsana New" w:hAnsi="Angsana New"/>
          <w:sz w:val="30"/>
          <w:szCs w:val="30"/>
          <w:cs/>
        </w:rPr>
        <w:br/>
      </w:r>
      <w:r w:rsidRPr="00911138">
        <w:rPr>
          <w:rFonts w:ascii="Angsana New" w:hAnsi="Angsana New"/>
          <w:sz w:val="30"/>
          <w:szCs w:val="30"/>
          <w:cs/>
        </w:rPr>
        <w:t>ในส่วนของผู้ถือหุ้น ส่วนผลขาดทุนจากกา</w:t>
      </w:r>
      <w:r w:rsidR="0025742B" w:rsidRPr="00911138">
        <w:rPr>
          <w:rFonts w:ascii="Angsana New" w:hAnsi="Angsana New"/>
          <w:sz w:val="30"/>
          <w:szCs w:val="30"/>
          <w:cs/>
        </w:rPr>
        <w:t xml:space="preserve">รด้อยค่ารับรู้ในกำไรหรือขาดทุน </w:t>
      </w:r>
      <w:r w:rsidRPr="00911138">
        <w:rPr>
          <w:rFonts w:ascii="Angsana New" w:hAnsi="Angsana New"/>
          <w:sz w:val="30"/>
          <w:szCs w:val="30"/>
          <w:cs/>
        </w:rPr>
        <w:t xml:space="preserve">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 </w:t>
      </w:r>
    </w:p>
    <w:p w14:paraId="0FB9F96A" w14:textId="77777777" w:rsidR="005F7D8E" w:rsidRPr="00EB1E09" w:rsidRDefault="005F7D8E" w:rsidP="008D0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CA22103" w14:textId="4BD44A89" w:rsidR="005F7D8E" w:rsidRPr="00911138" w:rsidRDefault="005F7D8E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1138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060CD498" w14:textId="542CB5C4" w:rsidR="005F7D8E" w:rsidRPr="00911138" w:rsidRDefault="005F7D8E" w:rsidP="00E67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11138">
        <w:rPr>
          <w:rFonts w:ascii="Angsana New" w:hAnsi="Angsana New"/>
          <w:i/>
          <w:iCs/>
          <w:sz w:val="30"/>
          <w:szCs w:val="30"/>
          <w:cs/>
        </w:rPr>
        <w:lastRenderedPageBreak/>
        <w:t>การจำหน่ายเงินลงทุน</w:t>
      </w:r>
    </w:p>
    <w:p w14:paraId="35446E23" w14:textId="77777777" w:rsidR="005F7D8E" w:rsidRPr="00EB1E09" w:rsidRDefault="005F7D8E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D4200EB" w14:textId="3145D321" w:rsidR="005F7D8E" w:rsidRPr="00911138" w:rsidRDefault="0025742B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11138">
        <w:rPr>
          <w:rFonts w:ascii="Angsana New" w:hAnsi="Angsana New"/>
          <w:sz w:val="30"/>
          <w:szCs w:val="30"/>
          <w:cs/>
        </w:rPr>
        <w:t xml:space="preserve">เมื่อมีการจำหน่ายเงินลงทุน </w:t>
      </w:r>
      <w:r w:rsidR="005F7D8E" w:rsidRPr="00911138">
        <w:rPr>
          <w:rFonts w:ascii="Angsana New" w:hAnsi="Angsana New"/>
          <w:sz w:val="30"/>
          <w:szCs w:val="30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082A06CC" w14:textId="77777777" w:rsidR="008E447E" w:rsidRPr="00EB1E09" w:rsidRDefault="008E447E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3CA00B8" w14:textId="76937529" w:rsidR="0079419D" w:rsidRPr="00911138" w:rsidRDefault="0079419D" w:rsidP="00794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11138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</w:t>
      </w:r>
      <w:r w:rsidR="001A45CA" w:rsidRPr="00911138">
        <w:rPr>
          <w:rFonts w:ascii="Angsana New" w:hAnsi="Angsana New"/>
          <w:sz w:val="30"/>
          <w:szCs w:val="30"/>
          <w:cs/>
        </w:rPr>
        <w:br/>
      </w:r>
      <w:r w:rsidRPr="00911138">
        <w:rPr>
          <w:rFonts w:ascii="Angsana New" w:hAnsi="Angsana New"/>
          <w:sz w:val="30"/>
          <w:szCs w:val="30"/>
          <w:cs/>
        </w:rPr>
        <w:t>เงินลงทุนที่ยังถืออยู่ใช้วิธีถัวเฉลี่ยถ่วงน้ำหนัก</w:t>
      </w:r>
      <w:r w:rsidRPr="00911138">
        <w:rPr>
          <w:rFonts w:ascii="Angsana New" w:hAnsi="Angsana New" w:hint="cs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445EA33F" w14:textId="77777777" w:rsidR="0079419D" w:rsidRPr="00EB1E09" w:rsidRDefault="0079419D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F538844" w14:textId="5A26A53F" w:rsidR="009B3614" w:rsidRPr="00911138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11138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D7CC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 w:rsidRPr="0091113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91113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ที่ดิน อาคารและอุปกรณ์</w:t>
      </w:r>
    </w:p>
    <w:p w14:paraId="529F6F78" w14:textId="77777777" w:rsidR="009B3614" w:rsidRPr="00EB1E09" w:rsidRDefault="009B3614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9843578" w14:textId="77777777" w:rsidR="006E7988" w:rsidRPr="00911138" w:rsidRDefault="006E7988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911138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14:paraId="7004257E" w14:textId="77777777" w:rsidR="006E7988" w:rsidRPr="00EB1E09" w:rsidRDefault="006E7988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A1F3800" w14:textId="77777777" w:rsidR="009B3614" w:rsidRPr="00911138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11138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AB44120" w14:textId="77777777" w:rsidR="009B3614" w:rsidRPr="00EB1E09" w:rsidRDefault="009B3614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0333C66" w14:textId="096457A7" w:rsidR="009B3614" w:rsidRPr="00911138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1138">
        <w:rPr>
          <w:rFonts w:ascii="Angsana New" w:hAnsi="Angsana New"/>
          <w:sz w:val="30"/>
          <w:szCs w:val="30"/>
          <w:cs/>
        </w:rPr>
        <w:t>ที่ด</w:t>
      </w:r>
      <w:r w:rsidR="00A1767E" w:rsidRPr="00911138">
        <w:rPr>
          <w:rFonts w:ascii="Angsana New" w:hAnsi="Angsana New"/>
          <w:sz w:val="30"/>
          <w:szCs w:val="30"/>
          <w:cs/>
        </w:rPr>
        <w:t>ิน อาคารและอุปกรณ์วัดมูลค่า</w:t>
      </w:r>
      <w:r w:rsidRPr="00911138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="00111D46" w:rsidRPr="00911138">
        <w:rPr>
          <w:rFonts w:ascii="Angsana New" w:hAnsi="Angsana New" w:hint="cs"/>
          <w:sz w:val="30"/>
          <w:szCs w:val="30"/>
          <w:cs/>
        </w:rPr>
        <w:t>สะสม</w:t>
      </w:r>
      <w:r w:rsidRPr="00911138">
        <w:rPr>
          <w:rFonts w:ascii="Angsana New" w:hAnsi="Angsana New"/>
          <w:sz w:val="30"/>
          <w:szCs w:val="30"/>
          <w:cs/>
        </w:rPr>
        <w:t xml:space="preserve">  </w:t>
      </w:r>
    </w:p>
    <w:p w14:paraId="48A0CB61" w14:textId="7BCC1CCE" w:rsidR="00EB1E09" w:rsidRPr="0095295D" w:rsidRDefault="00EB1E09" w:rsidP="0095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BA7162A" w14:textId="1DC89EC3" w:rsidR="009B3614" w:rsidRPr="00911138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1138">
        <w:rPr>
          <w:rFonts w:ascii="Angsana New" w:hAnsi="Angsana New"/>
          <w:sz w:val="30"/>
          <w:szCs w:val="30"/>
          <w:cs/>
        </w:rPr>
        <w:t>ราคาทุนรวมถึงต้นทุนทางตรง</w:t>
      </w:r>
      <w:r w:rsidRPr="00911138">
        <w:rPr>
          <w:rFonts w:ascii="Angsana New" w:hAnsi="Angsana New"/>
          <w:sz w:val="30"/>
          <w:szCs w:val="30"/>
        </w:rPr>
        <w:t xml:space="preserve"> </w:t>
      </w:r>
      <w:r w:rsidRPr="00911138">
        <w:rPr>
          <w:rFonts w:ascii="Angsana New" w:hAnsi="Angsana New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911138">
        <w:rPr>
          <w:rFonts w:ascii="Angsana New" w:hAnsi="Angsana New"/>
          <w:sz w:val="30"/>
          <w:szCs w:val="30"/>
        </w:rPr>
        <w:t xml:space="preserve"> </w:t>
      </w:r>
      <w:r w:rsidRPr="00911138">
        <w:rPr>
          <w:rFonts w:ascii="Angsana New" w:hAnsi="Angsana New"/>
          <w:sz w:val="30"/>
          <w:szCs w:val="30"/>
          <w:cs/>
        </w:rPr>
        <w:t>แ</w:t>
      </w:r>
      <w:r w:rsidR="009A3E7A" w:rsidRPr="00911138">
        <w:rPr>
          <w:rFonts w:ascii="Angsana New" w:hAnsi="Angsana New"/>
          <w:sz w:val="30"/>
          <w:szCs w:val="30"/>
          <w:cs/>
        </w:rPr>
        <w:t>รงงานทางตรง และต้นทุนทางตรงอื่น</w:t>
      </w:r>
      <w:r w:rsidRPr="00911138">
        <w:rPr>
          <w:rFonts w:ascii="Angsana New" w:hAnsi="Angsana New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</w:t>
      </w:r>
      <w:r w:rsidR="0025742B" w:rsidRPr="00911138">
        <w:rPr>
          <w:rFonts w:ascii="Angsana New" w:hAnsi="Angsana New"/>
          <w:sz w:val="30"/>
          <w:szCs w:val="30"/>
          <w:cs/>
        </w:rPr>
        <w:t xml:space="preserve">พร้อมจะใช้งานได้ตามความประสงค์ </w:t>
      </w:r>
      <w:r w:rsidRPr="00911138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911138">
        <w:rPr>
          <w:rFonts w:ascii="Angsana New" w:hAnsi="Angsana New"/>
          <w:sz w:val="30"/>
          <w:szCs w:val="30"/>
        </w:rPr>
        <w:t xml:space="preserve"> </w:t>
      </w:r>
      <w:r w:rsidRPr="00911138">
        <w:rPr>
          <w:rFonts w:ascii="Angsana New" w:hAnsi="Angsana New"/>
          <w:sz w:val="30"/>
          <w:szCs w:val="30"/>
          <w:cs/>
        </w:rPr>
        <w:t>การขนย้าย</w:t>
      </w:r>
      <w:r w:rsidR="00E944E4" w:rsidRPr="00911138">
        <w:rPr>
          <w:rFonts w:ascii="Angsana New" w:hAnsi="Angsana New"/>
          <w:sz w:val="30"/>
          <w:szCs w:val="30"/>
          <w:cs/>
        </w:rPr>
        <w:br/>
      </w:r>
      <w:r w:rsidRPr="00911138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</w:t>
      </w:r>
      <w:r w:rsidR="004A58B3" w:rsidRPr="00911138">
        <w:rPr>
          <w:rFonts w:ascii="Angsana New" w:hAnsi="Angsana New" w:hint="cs"/>
          <w:sz w:val="30"/>
          <w:szCs w:val="30"/>
          <w:cs/>
        </w:rPr>
        <w:t>ต์</w:t>
      </w:r>
      <w:r w:rsidRPr="00911138">
        <w:rPr>
          <w:rFonts w:ascii="Angsana New" w:hAnsi="Angsana New"/>
          <w:sz w:val="30"/>
          <w:szCs w:val="30"/>
          <w:cs/>
        </w:rPr>
        <w:t>แวร์ซึ่ง</w:t>
      </w:r>
      <w:r w:rsidR="00E944E4" w:rsidRPr="00911138">
        <w:rPr>
          <w:rFonts w:ascii="Angsana New" w:hAnsi="Angsana New"/>
          <w:sz w:val="30"/>
          <w:szCs w:val="30"/>
          <w:cs/>
        </w:rPr>
        <w:br/>
      </w:r>
      <w:r w:rsidRPr="00911138">
        <w:rPr>
          <w:rFonts w:ascii="Angsana New" w:hAnsi="Angsana New"/>
          <w:sz w:val="30"/>
          <w:szCs w:val="30"/>
          <w:cs/>
        </w:rPr>
        <w:t>ไม่สามารถทำงานได้โดยปราศจากลิขสิทธิ์ซอฟ</w:t>
      </w:r>
      <w:r w:rsidR="004A58B3" w:rsidRPr="00911138">
        <w:rPr>
          <w:rFonts w:ascii="Angsana New" w:hAnsi="Angsana New" w:hint="cs"/>
          <w:sz w:val="30"/>
          <w:szCs w:val="30"/>
          <w:cs/>
        </w:rPr>
        <w:t>ต์</w:t>
      </w:r>
      <w:r w:rsidRPr="00911138">
        <w:rPr>
          <w:rFonts w:ascii="Angsana New" w:hAnsi="Angsana New"/>
          <w:sz w:val="30"/>
          <w:szCs w:val="30"/>
          <w:cs/>
        </w:rPr>
        <w:t>แวร์นั้นให้ถือว่า ลิขสิทธิ์ซอฟ</w:t>
      </w:r>
      <w:r w:rsidR="004A58B3" w:rsidRPr="00911138">
        <w:rPr>
          <w:rFonts w:ascii="Angsana New" w:hAnsi="Angsana New" w:hint="cs"/>
          <w:sz w:val="30"/>
          <w:szCs w:val="30"/>
          <w:cs/>
        </w:rPr>
        <w:t>ต์</w:t>
      </w:r>
      <w:r w:rsidRPr="00911138">
        <w:rPr>
          <w:rFonts w:ascii="Angsana New" w:hAnsi="Angsana New"/>
          <w:sz w:val="30"/>
          <w:szCs w:val="30"/>
          <w:cs/>
        </w:rPr>
        <w:t>แวร์ดังกล่าวเป็นส่วนหนึ่ง</w:t>
      </w:r>
      <w:r w:rsidR="00E944E4" w:rsidRPr="00911138">
        <w:rPr>
          <w:rFonts w:ascii="Angsana New" w:hAnsi="Angsana New"/>
          <w:sz w:val="30"/>
          <w:szCs w:val="30"/>
          <w:cs/>
        </w:rPr>
        <w:br/>
      </w:r>
      <w:r w:rsidRPr="00911138">
        <w:rPr>
          <w:rFonts w:ascii="Angsana New" w:hAnsi="Angsana New"/>
          <w:sz w:val="30"/>
          <w:szCs w:val="30"/>
          <w:cs/>
        </w:rPr>
        <w:t>ของอุปกรณ์</w:t>
      </w:r>
      <w:r w:rsidRPr="00911138">
        <w:rPr>
          <w:rFonts w:ascii="Angsana New" w:hAnsi="Angsana New"/>
          <w:sz w:val="30"/>
          <w:szCs w:val="30"/>
        </w:rPr>
        <w:t xml:space="preserve"> </w:t>
      </w:r>
    </w:p>
    <w:p w14:paraId="179E373C" w14:textId="77777777" w:rsidR="008D7CCA" w:rsidRDefault="008D7CCA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8F3523" w14:textId="347F5889" w:rsidR="009B3614" w:rsidRPr="00911138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1138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911138">
        <w:rPr>
          <w:rFonts w:ascii="Angsana New" w:hAnsi="Angsana New"/>
          <w:sz w:val="30"/>
          <w:szCs w:val="30"/>
        </w:rPr>
        <w:t xml:space="preserve"> </w:t>
      </w:r>
      <w:r w:rsidRPr="00911138">
        <w:rPr>
          <w:rFonts w:ascii="Angsana New" w:hAnsi="Angsana New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</w:t>
      </w:r>
      <w:r w:rsidR="00E944E4" w:rsidRPr="00911138">
        <w:rPr>
          <w:rFonts w:ascii="Angsana New" w:hAnsi="Angsana New"/>
          <w:sz w:val="30"/>
          <w:szCs w:val="30"/>
          <w:cs/>
        </w:rPr>
        <w:br/>
      </w:r>
      <w:r w:rsidRPr="00911138">
        <w:rPr>
          <w:rFonts w:ascii="Angsana New" w:hAnsi="Angsana New"/>
          <w:sz w:val="30"/>
          <w:szCs w:val="30"/>
          <w:cs/>
        </w:rPr>
        <w:t>แต่ละส่วนประกอบที่มีนัยสำคัญแยกต่างหากจากกัน</w:t>
      </w:r>
      <w:r w:rsidRPr="00911138">
        <w:rPr>
          <w:rFonts w:ascii="Angsana New" w:hAnsi="Angsana New"/>
          <w:sz w:val="30"/>
          <w:szCs w:val="30"/>
        </w:rPr>
        <w:t xml:space="preserve"> </w:t>
      </w:r>
    </w:p>
    <w:p w14:paraId="41CC2514" w14:textId="77777777" w:rsidR="005F3D74" w:rsidRPr="00C721B3" w:rsidRDefault="005F3D74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14:paraId="3A53904A" w14:textId="2B033676" w:rsidR="009B3614" w:rsidRPr="00911138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1138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</w:t>
      </w:r>
      <w:r w:rsidR="004A58B3" w:rsidRPr="00911138">
        <w:rPr>
          <w:rFonts w:ascii="Angsana New" w:hAnsi="Angsana New"/>
          <w:sz w:val="30"/>
          <w:szCs w:val="30"/>
          <w:cs/>
        </w:rPr>
        <w:br/>
      </w:r>
      <w:r w:rsidRPr="00911138">
        <w:rPr>
          <w:rFonts w:ascii="Angsana New" w:hAnsi="Angsana New"/>
          <w:sz w:val="30"/>
          <w:szCs w:val="30"/>
          <w:cs/>
        </w:rPr>
        <w:t xml:space="preserve">การจำหน่ายกับมูลค่าตามบัญชีของที่ดิน อาคารและอุปกรณ์ โดยรับรู้ในกำไรหรือขาดทุน </w:t>
      </w:r>
    </w:p>
    <w:p w14:paraId="32D32A3F" w14:textId="77777777" w:rsidR="009B3614" w:rsidRPr="00C721B3" w:rsidRDefault="009B3614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14:paraId="75B76F9A" w14:textId="77777777" w:rsidR="004B4098" w:rsidRDefault="004B4098" w:rsidP="00583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74C4A6A" w14:textId="65CFF358" w:rsidR="005830FD" w:rsidRPr="00911138" w:rsidRDefault="005830FD" w:rsidP="00583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911138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สินทรัพย์ที่เช่า</w:t>
      </w:r>
    </w:p>
    <w:p w14:paraId="128359B8" w14:textId="77777777" w:rsidR="00111D46" w:rsidRPr="00C721B3" w:rsidRDefault="00111D46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14:paraId="3848ED4C" w14:textId="43041177" w:rsidR="005830FD" w:rsidRPr="00911138" w:rsidRDefault="005830FD" w:rsidP="00111D46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91113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การเช่าซึ่งบริษัทได้รับส่วนใหญ่ของความเสี่ยงและผลตอบแทนจากการครอบครองทรัพย์สินที่เช่านั้นๆ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</w:t>
      </w:r>
      <w:r w:rsidRPr="0091113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ส่วน</w:t>
      </w:r>
      <w:r w:rsidRPr="00911138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ที่ดิน อาคารและอุปกรณ์ที่ได้มาโดยทำสัญญาเช่าการเงินบันทึกเป็นสินทรัพย์ด้วย</w:t>
      </w:r>
      <w:r w:rsidRPr="0091113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มูลค่า</w:t>
      </w:r>
      <w:r w:rsidRPr="0091113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ยุติธรรมหรือมูลค่าปัจจุบันของจำนวนเงินขั้นต่ำที่ต้องจ่ายตามสัญญาเช่าแล้วแต่จำนวนใดจะต่ำกว่า  </w:t>
      </w:r>
      <w:r w:rsidR="000D38A6" w:rsidRPr="00911138">
        <w:rPr>
          <w:rFonts w:ascii="Angsana New" w:eastAsia="Times New Roman" w:hAnsi="Angsana New" w:cs="Angsana New"/>
          <w:color w:val="auto"/>
          <w:sz w:val="30"/>
          <w:szCs w:val="30"/>
        </w:rPr>
        <w:br/>
      </w:r>
      <w:r w:rsidRPr="0091113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</w:t>
      </w:r>
      <w:r w:rsidRPr="0091113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91113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 ค่าใช้จ่ายทางการเงินจะบันทึกโดยตรงในกำไร</w:t>
      </w:r>
      <w:r w:rsidRPr="0091113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หรือ</w:t>
      </w:r>
      <w:r w:rsidRPr="00911138">
        <w:rPr>
          <w:rFonts w:ascii="Angsana New" w:eastAsia="Times New Roman" w:hAnsi="Angsana New" w:cs="Angsana New"/>
          <w:color w:val="auto"/>
          <w:sz w:val="30"/>
          <w:szCs w:val="30"/>
          <w:cs/>
        </w:rPr>
        <w:t>ขาดทุน</w:t>
      </w:r>
    </w:p>
    <w:p w14:paraId="67E12599" w14:textId="77777777" w:rsidR="00111D46" w:rsidRPr="00C721B3" w:rsidRDefault="00111D46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14:paraId="6A0871AD" w14:textId="43A818E9" w:rsidR="009B3614" w:rsidRPr="00911138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911138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0FDDBED" w14:textId="77777777" w:rsidR="009B3614" w:rsidRPr="00C721B3" w:rsidRDefault="009B3614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14:paraId="05EB0A63" w14:textId="34F5D9BD" w:rsidR="009B3614" w:rsidRPr="00911138" w:rsidRDefault="009B3614" w:rsidP="009B361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911138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911138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911138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 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</w:t>
      </w:r>
      <w:r w:rsidR="00FB7210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องรายการนั้นได้อย่างน่าเชื่อถือ</w:t>
      </w:r>
      <w:r w:rsidRPr="0091113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ชิ้นส่วนที่ถูกเปลี่ยนแทนจะถูกตัดจำหน่ายตามมูลค่า</w:t>
      </w:r>
      <w:r w:rsidR="00FB7210">
        <w:rPr>
          <w:rFonts w:ascii="Angsana New" w:eastAsia="Times New Roman" w:hAnsi="Angsana New" w:cs="Angsana New"/>
          <w:color w:val="auto"/>
          <w:sz w:val="30"/>
          <w:szCs w:val="30"/>
          <w:cs/>
        </w:rPr>
        <w:t>ตามบัญชี</w:t>
      </w:r>
      <w:r w:rsidRPr="00911138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</w:t>
      </w:r>
      <w:r w:rsidR="00FB7210">
        <w:rPr>
          <w:rFonts w:ascii="Angsana New" w:eastAsia="Times New Roman" w:hAnsi="Angsana New" w:cs="Angsana New"/>
          <w:color w:val="auto"/>
          <w:sz w:val="30"/>
          <w:szCs w:val="30"/>
        </w:rPr>
        <w:br/>
      </w:r>
      <w:r w:rsidRPr="00911138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ที่เกิดขึ้นในการซ่อมบำรุงที่ดิน</w:t>
      </w:r>
      <w:r w:rsidRPr="00911138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911138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4B7A5459" w14:textId="77777777" w:rsidR="0095295D" w:rsidRPr="00C721B3" w:rsidRDefault="0095295D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2D5E5458" w14:textId="77777777" w:rsidR="009B3614" w:rsidRPr="00911138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11138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16D67BFA" w14:textId="77777777" w:rsidR="009B3614" w:rsidRPr="00C721B3" w:rsidRDefault="009B3614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14:paraId="3D5EEEA7" w14:textId="204071AE" w:rsidR="009B3614" w:rsidRDefault="009B3614" w:rsidP="009B361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911138">
        <w:rPr>
          <w:rFonts w:ascii="Angsana New" w:eastAsia="Times New Roman" w:hAnsi="Angsana New" w:cs="Angsana New"/>
          <w:color w:val="auto"/>
          <w:sz w:val="30"/>
          <w:szCs w:val="30"/>
          <w:cs/>
        </w:rPr>
        <w:t>ค่าเสื่อมราคาคำนวณจา</w:t>
      </w:r>
      <w:r w:rsidR="004A58B3" w:rsidRPr="00911138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กมูลค่าเสื่อมสภาพของรายการอาคาร</w:t>
      </w:r>
      <w:r w:rsidRPr="00911138">
        <w:rPr>
          <w:rFonts w:ascii="Angsana New" w:eastAsia="Times New Roman" w:hAnsi="Angsana New" w:cs="Angsana New"/>
          <w:color w:val="auto"/>
          <w:sz w:val="30"/>
          <w:szCs w:val="30"/>
          <w:cs/>
        </w:rPr>
        <w:t>และอุปกรณ์ ซึ่งประกอบด้วยราคาทุนของสินทรัพย์หรือต้นทุนในการเปลี่ยนแทนอื่น</w:t>
      </w:r>
      <w:r w:rsidRPr="00911138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911138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45B54BDA" w14:textId="77777777" w:rsidR="00323D3C" w:rsidRDefault="00323D3C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D22862" w14:textId="77777777" w:rsidR="009B3614" w:rsidRPr="00911138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1138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p w14:paraId="78642405" w14:textId="6E3F5D43" w:rsidR="00EA420D" w:rsidRPr="008D7CCA" w:rsidRDefault="00EA420D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6498"/>
        <w:gridCol w:w="1350"/>
        <w:gridCol w:w="1440"/>
      </w:tblGrid>
      <w:tr w:rsidR="009B3614" w:rsidRPr="00B93989" w14:paraId="090E608F" w14:textId="77777777" w:rsidTr="00105F0D">
        <w:tc>
          <w:tcPr>
            <w:tcW w:w="6498" w:type="dxa"/>
          </w:tcPr>
          <w:p w14:paraId="34C6CDBA" w14:textId="77777777" w:rsidR="009B3614" w:rsidRPr="00C1686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686A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อาคารและส่วนปรับปรุงที่ดิน</w:t>
            </w:r>
          </w:p>
        </w:tc>
        <w:tc>
          <w:tcPr>
            <w:tcW w:w="1350" w:type="dxa"/>
          </w:tcPr>
          <w:p w14:paraId="49CF206D" w14:textId="0FA49E66" w:rsidR="009B3614" w:rsidRPr="00C1686A" w:rsidRDefault="00911138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686A">
              <w:rPr>
                <w:rFonts w:ascii="Angsana New" w:hAnsi="Angsana New"/>
                <w:sz w:val="30"/>
                <w:szCs w:val="30"/>
              </w:rPr>
              <w:t>5 - 3</w:t>
            </w:r>
            <w:r w:rsidR="009B3614" w:rsidRPr="00C1686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40" w:type="dxa"/>
          </w:tcPr>
          <w:p w14:paraId="2A1BD6DB" w14:textId="77777777" w:rsidR="009B3614" w:rsidRPr="00C1686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686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B3614" w:rsidRPr="00B93989" w14:paraId="331D1F6E" w14:textId="77777777" w:rsidTr="00105F0D">
        <w:tc>
          <w:tcPr>
            <w:tcW w:w="6498" w:type="dxa"/>
          </w:tcPr>
          <w:p w14:paraId="079B0EFE" w14:textId="77777777" w:rsidR="009B3614" w:rsidRPr="00C1686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686A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629ACCDC" w14:textId="68D04A1F" w:rsidR="009B3614" w:rsidRPr="00C1686A" w:rsidRDefault="00911138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686A">
              <w:rPr>
                <w:rFonts w:ascii="Angsana New" w:hAnsi="Angsana New"/>
                <w:sz w:val="30"/>
                <w:szCs w:val="30"/>
              </w:rPr>
              <w:t>5</w:t>
            </w:r>
            <w:r w:rsidR="009B3614" w:rsidRPr="00C1686A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1686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40" w:type="dxa"/>
          </w:tcPr>
          <w:p w14:paraId="67B202AA" w14:textId="77777777" w:rsidR="009B3614" w:rsidRPr="00C1686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686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B3614" w:rsidRPr="00B93989" w14:paraId="0CB0114E" w14:textId="77777777" w:rsidTr="00105F0D">
        <w:tc>
          <w:tcPr>
            <w:tcW w:w="6498" w:type="dxa"/>
          </w:tcPr>
          <w:p w14:paraId="7F4B9979" w14:textId="77777777" w:rsidR="009B3614" w:rsidRPr="00C1686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686A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  <w:r w:rsidRPr="00C1686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124BA0FC" w14:textId="2766517E" w:rsidR="009B3614" w:rsidRPr="00C1686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686A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C1686A" w:rsidRPr="00C1686A">
              <w:rPr>
                <w:rFonts w:ascii="Angsana New" w:hAnsi="Angsana New"/>
                <w:sz w:val="30"/>
                <w:szCs w:val="30"/>
              </w:rPr>
              <w:t>-</w:t>
            </w:r>
            <w:r w:rsidRPr="00C168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1686A" w:rsidRPr="00C1686A">
              <w:rPr>
                <w:rFonts w:ascii="Angsana New" w:hAnsi="Angsana New"/>
                <w:sz w:val="30"/>
                <w:szCs w:val="30"/>
              </w:rPr>
              <w:t>1</w:t>
            </w:r>
            <w:r w:rsidRPr="00C1686A">
              <w:rPr>
                <w:rFonts w:ascii="Angsana New" w:hAnsi="Angsana New"/>
                <w:sz w:val="30"/>
                <w:szCs w:val="30"/>
              </w:rPr>
              <w:t>5</w:t>
            </w:r>
            <w:r w:rsidRPr="00C1686A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440" w:type="dxa"/>
          </w:tcPr>
          <w:p w14:paraId="7A6B97EB" w14:textId="77777777" w:rsidR="009B3614" w:rsidRPr="00C1686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686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B3614" w:rsidRPr="00B93989" w14:paraId="4D56F0D7" w14:textId="77777777" w:rsidTr="00105F0D">
        <w:tc>
          <w:tcPr>
            <w:tcW w:w="6498" w:type="dxa"/>
          </w:tcPr>
          <w:p w14:paraId="5994856C" w14:textId="77777777" w:rsidR="009B3614" w:rsidRPr="00C1686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686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31CF60E5" w14:textId="244B53B9" w:rsidR="009B3614" w:rsidRPr="00C1686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686A">
              <w:rPr>
                <w:rFonts w:ascii="Angsana New" w:hAnsi="Angsana New"/>
                <w:sz w:val="30"/>
                <w:szCs w:val="30"/>
              </w:rPr>
              <w:t>5</w:t>
            </w:r>
            <w:r w:rsidR="00C1686A" w:rsidRPr="00C1686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1686A" w:rsidRPr="00C1686A">
              <w:rPr>
                <w:rFonts w:ascii="Angsana New" w:hAnsi="Angsana New" w:hint="cs"/>
                <w:sz w:val="30"/>
                <w:szCs w:val="30"/>
                <w:cs/>
              </w:rPr>
              <w:t>และ 10</w:t>
            </w:r>
          </w:p>
        </w:tc>
        <w:tc>
          <w:tcPr>
            <w:tcW w:w="1440" w:type="dxa"/>
          </w:tcPr>
          <w:p w14:paraId="7BC4F0CD" w14:textId="77777777" w:rsidR="009B3614" w:rsidRPr="00C1686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686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2BB9A801" w14:textId="77777777" w:rsidR="008D7CCA" w:rsidRPr="008D7CCA" w:rsidRDefault="008D7CCA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26E70BCA" w14:textId="5415AF06" w:rsidR="009B3614" w:rsidRPr="00C1686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686A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 w:rsidR="001D11A2" w:rsidRPr="00C1686A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08BC1516" w14:textId="77777777" w:rsidR="009B3614" w:rsidRPr="008D7CCA" w:rsidRDefault="009B3614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14:paraId="32819228" w14:textId="43CB127A" w:rsidR="009B3614" w:rsidRPr="00C1686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686A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</w:t>
      </w:r>
      <w:r w:rsidR="000D38A6" w:rsidRPr="00C1686A">
        <w:rPr>
          <w:rFonts w:ascii="Angsana New" w:hAnsi="Angsana New"/>
          <w:sz w:val="30"/>
          <w:szCs w:val="30"/>
        </w:rPr>
        <w:br/>
      </w:r>
      <w:r w:rsidRPr="00C1686A">
        <w:rPr>
          <w:rFonts w:ascii="Angsana New" w:hAnsi="Angsana New"/>
          <w:sz w:val="30"/>
          <w:szCs w:val="30"/>
          <w:cs/>
        </w:rPr>
        <w:t>ทุกสิ้นรอบปีบัญชี และปรับปรุงตามความเหมาะสม</w:t>
      </w:r>
    </w:p>
    <w:p w14:paraId="2FD0E5F8" w14:textId="77777777" w:rsidR="00E662C9" w:rsidRPr="008D7CCA" w:rsidRDefault="00E662C9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14:paraId="7C1321F9" w14:textId="7192F424" w:rsidR="009B3614" w:rsidRPr="00C1686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1686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8D7CCA" w:rsidRPr="00C168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ฌ</w:t>
      </w:r>
      <w:r w:rsidRPr="00C1686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1686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14:paraId="050B4738" w14:textId="77777777" w:rsidR="009B3614" w:rsidRPr="008D7CCA" w:rsidRDefault="009B3614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14:paraId="1CB7E944" w14:textId="7BDECF6A" w:rsidR="00905E24" w:rsidRPr="00C1686A" w:rsidRDefault="009B3614" w:rsidP="00905E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1686A">
        <w:rPr>
          <w:rFonts w:ascii="Angsana New" w:hAnsi="Angsana New"/>
          <w:sz w:val="30"/>
          <w:szCs w:val="30"/>
          <w:cs/>
        </w:rPr>
        <w:t>สินทรัพย์ไม่มีตัวต</w:t>
      </w:r>
      <w:r w:rsidR="00111D46" w:rsidRPr="00C1686A">
        <w:rPr>
          <w:rFonts w:ascii="Angsana New" w:hAnsi="Angsana New"/>
          <w:sz w:val="30"/>
          <w:szCs w:val="30"/>
          <w:cs/>
        </w:rPr>
        <w:t>นที่บริษัทซื้อมาและมีอายุการใช้</w:t>
      </w:r>
      <w:r w:rsidR="00111D46" w:rsidRPr="00C1686A">
        <w:rPr>
          <w:rFonts w:ascii="Angsana New" w:hAnsi="Angsana New" w:hint="cs"/>
          <w:sz w:val="30"/>
          <w:szCs w:val="30"/>
          <w:cs/>
        </w:rPr>
        <w:t>ประโยชน์</w:t>
      </w:r>
      <w:r w:rsidR="00E10D2D" w:rsidRPr="00C1686A">
        <w:rPr>
          <w:rFonts w:ascii="Angsana New" w:hAnsi="Angsana New"/>
          <w:sz w:val="30"/>
          <w:szCs w:val="30"/>
          <w:cs/>
        </w:rPr>
        <w:t>จำกัด ได้แก่ ค่าลิขสิทธิ์ซอฟ</w:t>
      </w:r>
      <w:r w:rsidR="00E10D2D" w:rsidRPr="00C1686A">
        <w:rPr>
          <w:rFonts w:ascii="Angsana New" w:hAnsi="Angsana New" w:hint="cs"/>
          <w:sz w:val="30"/>
          <w:szCs w:val="30"/>
          <w:cs/>
        </w:rPr>
        <w:t>ต์</w:t>
      </w:r>
      <w:r w:rsidRPr="00C1686A">
        <w:rPr>
          <w:rFonts w:ascii="Angsana New" w:hAnsi="Angsana New"/>
          <w:sz w:val="30"/>
          <w:szCs w:val="30"/>
          <w:cs/>
        </w:rPr>
        <w:t xml:space="preserve">แวร์ </w:t>
      </w:r>
      <w:r w:rsidR="009A3E7A" w:rsidRPr="00C1686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111D46" w:rsidRPr="00C1686A">
        <w:rPr>
          <w:rFonts w:ascii="Angsana New" w:hAnsi="Angsana New"/>
          <w:sz w:val="30"/>
          <w:szCs w:val="30"/>
          <w:cs/>
        </w:rPr>
        <w:br/>
      </w:r>
      <w:r w:rsidR="00905E24" w:rsidRPr="00C1686A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905E24" w:rsidRPr="00C1686A">
        <w:rPr>
          <w:rFonts w:ascii="Angsana New" w:hAnsi="Angsana New" w:hint="cs"/>
          <w:sz w:val="30"/>
          <w:szCs w:val="30"/>
          <w:cs/>
        </w:rPr>
        <w:t>สะสม</w:t>
      </w:r>
      <w:r w:rsidR="00905E24" w:rsidRPr="00C1686A">
        <w:rPr>
          <w:rFonts w:ascii="Angsana New" w:hAnsi="Angsana New"/>
          <w:sz w:val="30"/>
          <w:szCs w:val="30"/>
        </w:rPr>
        <w:t xml:space="preserve"> </w:t>
      </w:r>
    </w:p>
    <w:p w14:paraId="2DC805D4" w14:textId="77777777" w:rsidR="00111D46" w:rsidRPr="008D7CCA" w:rsidRDefault="00111D46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14:paraId="0500405C" w14:textId="77777777" w:rsidR="009B3614" w:rsidRPr="00C1686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686A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75B1AB23" w14:textId="77777777" w:rsidR="009B3614" w:rsidRPr="008D7CCA" w:rsidRDefault="009B3614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14:paraId="3BFF53E1" w14:textId="697E9231" w:rsidR="009B3614" w:rsidRPr="00C1686A" w:rsidRDefault="009B3614" w:rsidP="00111D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686A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โดยรวมเป็นสินทรัพย์ที่สามารถระบุได้ที</w:t>
      </w:r>
      <w:r w:rsidR="00111D46" w:rsidRPr="00C1686A">
        <w:rPr>
          <w:rFonts w:ascii="Angsana New" w:hAnsi="Angsana New"/>
          <w:sz w:val="30"/>
          <w:szCs w:val="30"/>
          <w:cs/>
        </w:rPr>
        <w:t>่เกี่ยวข</w:t>
      </w:r>
      <w:r w:rsidR="0025742B" w:rsidRPr="00C1686A">
        <w:rPr>
          <w:rFonts w:ascii="Angsana New" w:hAnsi="Angsana New"/>
          <w:sz w:val="30"/>
          <w:szCs w:val="30"/>
          <w:cs/>
        </w:rPr>
        <w:t xml:space="preserve">้องนั้น </w:t>
      </w:r>
      <w:r w:rsidR="00111D46" w:rsidRPr="00C1686A">
        <w:rPr>
          <w:rFonts w:ascii="Angsana New" w:hAnsi="Angsana New"/>
          <w:sz w:val="30"/>
          <w:szCs w:val="30"/>
          <w:cs/>
        </w:rPr>
        <w:t>ค่าใช้จ่ายอื่น</w:t>
      </w:r>
      <w:r w:rsidRPr="00C1686A">
        <w:rPr>
          <w:rFonts w:ascii="Angsana New" w:hAnsi="Angsana New"/>
          <w:sz w:val="30"/>
          <w:szCs w:val="30"/>
          <w:cs/>
        </w:rPr>
        <w:t>รับรู้ในกำไรหรือขาดทุนเมื่อเกิดขึ้น</w:t>
      </w:r>
    </w:p>
    <w:p w14:paraId="4D41A372" w14:textId="2F02B66C" w:rsidR="00EB1E09" w:rsidRPr="008D7CCA" w:rsidRDefault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6A283BE8" w14:textId="77777777" w:rsidR="009B3614" w:rsidRPr="00C1686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686A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248F17E9" w14:textId="77777777" w:rsidR="009B3614" w:rsidRPr="008D7CCA" w:rsidRDefault="009B3614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14:paraId="20951D50" w14:textId="77777777" w:rsidR="009B3614" w:rsidRPr="00C1686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686A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13924D79" w14:textId="77777777" w:rsidR="009B3614" w:rsidRPr="008D7CCA" w:rsidRDefault="009B3614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14:paraId="6EB2D267" w14:textId="7B2B14E1" w:rsidR="009B3614" w:rsidRPr="00C1686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686A">
        <w:rPr>
          <w:rFonts w:ascii="Angsana New" w:hAnsi="Angsana New"/>
          <w:sz w:val="30"/>
          <w:szCs w:val="30"/>
          <w:cs/>
        </w:rPr>
        <w:t>ค่าตัดจำหน่ายบันทึกเป็นค่าใช้จ่ายในกำไรหรือขาดทุน คำนวณโดยวิธ</w:t>
      </w:r>
      <w:r w:rsidR="00D47AFE" w:rsidRPr="00C1686A">
        <w:rPr>
          <w:rFonts w:ascii="Angsana New" w:hAnsi="Angsana New"/>
          <w:sz w:val="30"/>
          <w:szCs w:val="30"/>
          <w:cs/>
        </w:rPr>
        <w:t>ีเส้นตรงตามอายุของลิขสิทธิ์ซอฟ</w:t>
      </w:r>
      <w:r w:rsidR="00D47AFE" w:rsidRPr="00C1686A">
        <w:rPr>
          <w:rFonts w:ascii="Angsana New" w:hAnsi="Angsana New" w:hint="cs"/>
          <w:sz w:val="30"/>
          <w:szCs w:val="30"/>
          <w:cs/>
        </w:rPr>
        <w:t>ต์</w:t>
      </w:r>
      <w:r w:rsidRPr="00C1686A">
        <w:rPr>
          <w:rFonts w:ascii="Angsana New" w:hAnsi="Angsana New"/>
          <w:sz w:val="30"/>
          <w:szCs w:val="30"/>
          <w:cs/>
        </w:rPr>
        <w:t xml:space="preserve">แวร์เป็นเวลา </w:t>
      </w:r>
      <w:r w:rsidR="00C1686A" w:rsidRPr="00C1686A">
        <w:rPr>
          <w:rFonts w:ascii="Angsana New" w:hAnsi="Angsana New" w:hint="cs"/>
          <w:sz w:val="30"/>
          <w:szCs w:val="30"/>
          <w:cs/>
        </w:rPr>
        <w:t>3 - 10</w:t>
      </w:r>
      <w:r w:rsidRPr="00C1686A">
        <w:rPr>
          <w:rFonts w:ascii="Angsana New" w:hAnsi="Angsana New"/>
          <w:sz w:val="30"/>
          <w:szCs w:val="30"/>
          <w:cs/>
        </w:rPr>
        <w:t xml:space="preserve"> ปี</w:t>
      </w:r>
    </w:p>
    <w:p w14:paraId="5D3EA324" w14:textId="77777777" w:rsidR="009B3614" w:rsidRPr="008D7CCA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14:paraId="4280C43D" w14:textId="2194C963" w:rsidR="00AE1BEB" w:rsidRPr="00C1686A" w:rsidRDefault="00AE1BEB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C1686A">
        <w:rPr>
          <w:rFonts w:ascii="Angsana New" w:hAnsi="Angsana New" w:hint="cs"/>
          <w:sz w:val="30"/>
          <w:szCs w:val="30"/>
          <w:cs/>
        </w:rPr>
        <w:t>บริษัทไม่คิดค่าตัดจำหน่ายสำหรับสินทรัพย์ไม่มีตัวตนที่อยู่ระหว่างการพัฒนา</w:t>
      </w:r>
    </w:p>
    <w:p w14:paraId="37AB524A" w14:textId="77777777" w:rsidR="00AE1BEB" w:rsidRPr="008D7CCA" w:rsidRDefault="00AE1BEB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14:paraId="0A65FEC5" w14:textId="77777777" w:rsidR="00F146F4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686A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</w:t>
      </w:r>
    </w:p>
    <w:p w14:paraId="7057D1D1" w14:textId="77777777" w:rsidR="008319B8" w:rsidRPr="00C1686A" w:rsidRDefault="008319B8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5080C5" w14:textId="7BA27BC1" w:rsidR="009B3614" w:rsidRPr="00C1686A" w:rsidRDefault="009B3614" w:rsidP="002574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1686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D7CCA" w:rsidRPr="00C168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ญ</w:t>
      </w:r>
      <w:r w:rsidRPr="00C1686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1686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สิทธิการเช่า</w:t>
      </w:r>
    </w:p>
    <w:p w14:paraId="2768C003" w14:textId="77777777" w:rsidR="009B3614" w:rsidRPr="00EB1E09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1686A">
        <w:rPr>
          <w:rFonts w:ascii="Angsana New" w:hAnsi="Angsana New"/>
          <w:b/>
          <w:bCs/>
          <w:i/>
          <w:iCs/>
          <w:sz w:val="22"/>
          <w:szCs w:val="22"/>
          <w:cs/>
        </w:rPr>
        <w:t xml:space="preserve"> </w:t>
      </w:r>
      <w:r w:rsidRPr="00C1686A">
        <w:rPr>
          <w:rFonts w:ascii="Angsana New" w:hAnsi="Angsana New"/>
          <w:sz w:val="22"/>
          <w:szCs w:val="22"/>
          <w:cs/>
        </w:rPr>
        <w:tab/>
      </w:r>
    </w:p>
    <w:p w14:paraId="789B00A3" w14:textId="22E9A07F" w:rsidR="009B3614" w:rsidRPr="00C1686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C1686A">
        <w:rPr>
          <w:rFonts w:ascii="Angsana New" w:hAnsi="Angsana New"/>
          <w:sz w:val="30"/>
          <w:szCs w:val="30"/>
          <w:cs/>
        </w:rPr>
        <w:tab/>
        <w:t>สิทธิการเช่า</w:t>
      </w:r>
      <w:r w:rsidR="009A3E7A" w:rsidRPr="00C1686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C1686A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111D46" w:rsidRPr="00C1686A">
        <w:rPr>
          <w:rFonts w:ascii="Angsana New" w:hAnsi="Angsana New" w:hint="cs"/>
          <w:sz w:val="30"/>
          <w:szCs w:val="30"/>
          <w:cs/>
        </w:rPr>
        <w:t>สะสม</w:t>
      </w:r>
    </w:p>
    <w:p w14:paraId="161D09C8" w14:textId="77777777" w:rsidR="0095295D" w:rsidRPr="00D23C26" w:rsidRDefault="0095295D" w:rsidP="008D7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69393D3" w14:textId="77777777" w:rsidR="009B3614" w:rsidRPr="00C1686A" w:rsidRDefault="003362CE" w:rsidP="003362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1686A">
        <w:rPr>
          <w:rFonts w:ascii="Angsana New" w:hAnsi="Angsana New"/>
          <w:i/>
          <w:iCs/>
          <w:sz w:val="30"/>
          <w:szCs w:val="30"/>
        </w:rPr>
        <w:tab/>
      </w:r>
      <w:r w:rsidR="009B3614" w:rsidRPr="00C1686A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069ACAD1" w14:textId="77777777" w:rsidR="009B3614" w:rsidRPr="00D23C26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B635A23" w14:textId="77777777" w:rsidR="009B3614" w:rsidRPr="00C1686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686A">
        <w:rPr>
          <w:rFonts w:ascii="Angsana New" w:hAnsi="Angsana New"/>
          <w:sz w:val="30"/>
          <w:szCs w:val="30"/>
          <w:cs/>
        </w:rPr>
        <w:t xml:space="preserve">ค่าตัดจำหน่ายบันทึกเป็นค่าใช้จ่ายในกำไรหรือขาดทุน คำนวณโดยวิธีเส้นตรงตามอายุของสิทธิการเช่าเป็นเวลา </w:t>
      </w:r>
      <w:r w:rsidRPr="00C1686A">
        <w:rPr>
          <w:rFonts w:ascii="Angsana New" w:hAnsi="Angsana New"/>
          <w:sz w:val="30"/>
          <w:szCs w:val="30"/>
        </w:rPr>
        <w:br/>
        <w:t xml:space="preserve">30 </w:t>
      </w:r>
      <w:r w:rsidRPr="00C1686A">
        <w:rPr>
          <w:rFonts w:ascii="Angsana New" w:hAnsi="Angsana New"/>
          <w:sz w:val="30"/>
          <w:szCs w:val="30"/>
          <w:cs/>
        </w:rPr>
        <w:t>ปี</w:t>
      </w:r>
    </w:p>
    <w:p w14:paraId="2D85E2FB" w14:textId="77777777" w:rsidR="009B3614" w:rsidRPr="00D23C26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4082AD9" w14:textId="77777777" w:rsidR="004B4098" w:rsidRDefault="004B4098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461912D" w14:textId="79E8D389" w:rsidR="009B3614" w:rsidRPr="00C1686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1686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8D7CCA" w:rsidRPr="008D7CCA">
        <w:rPr>
          <w:rFonts w:hint="cs"/>
          <w:b/>
          <w:bCs/>
          <w:i/>
          <w:iCs/>
          <w:sz w:val="30"/>
          <w:szCs w:val="30"/>
          <w:cs/>
        </w:rPr>
        <w:t>ฎ</w:t>
      </w:r>
      <w:r w:rsidRPr="00C1686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1686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การด้อยค่า</w:t>
      </w:r>
    </w:p>
    <w:p w14:paraId="2E0B2498" w14:textId="77777777" w:rsidR="009B3614" w:rsidRPr="00D23C26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C87AC5D" w14:textId="77777777" w:rsidR="009B3614" w:rsidRPr="00C1686A" w:rsidRDefault="009B3614" w:rsidP="009B361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686A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C1686A">
        <w:rPr>
          <w:rFonts w:ascii="Angsana New" w:hAnsi="Angsana New"/>
          <w:sz w:val="30"/>
          <w:szCs w:val="30"/>
        </w:rPr>
        <w:t xml:space="preserve"> </w:t>
      </w:r>
      <w:r w:rsidRPr="00C1686A">
        <w:rPr>
          <w:rFonts w:ascii="Angsana New" w:hAnsi="Angsana New"/>
          <w:sz w:val="30"/>
          <w:szCs w:val="30"/>
        </w:rPr>
        <w:br/>
      </w:r>
      <w:r w:rsidRPr="00C1686A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7BEC611F" w14:textId="77777777" w:rsidR="009B3614" w:rsidRPr="00D23C26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656CD7C" w14:textId="5C2AC8E0" w:rsidR="009B3614" w:rsidRPr="00C1686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1686A">
        <w:rPr>
          <w:rFonts w:ascii="Angsana New" w:eastAsia="Calibri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="00D23C26">
        <w:rPr>
          <w:rFonts w:ascii="Angsana New" w:eastAsia="Calibri" w:hAnsi="Angsana New"/>
          <w:sz w:val="30"/>
          <w:szCs w:val="30"/>
        </w:rPr>
        <w:br/>
      </w:r>
      <w:r w:rsidRPr="00C1686A">
        <w:rPr>
          <w:rFonts w:ascii="Angsana New" w:eastAsia="Calibri" w:hAnsi="Angsana New"/>
          <w:sz w:val="30"/>
          <w:szCs w:val="30"/>
          <w:cs/>
        </w:rPr>
        <w:t>เงินสดสูงกว่ามูลค่าที่จะได้รับคืน</w:t>
      </w:r>
      <w:r w:rsidRPr="00C1686A">
        <w:rPr>
          <w:rFonts w:ascii="Angsana New" w:eastAsia="Calibri" w:hAnsi="Angsana New"/>
          <w:sz w:val="30"/>
          <w:szCs w:val="30"/>
        </w:rPr>
        <w:t xml:space="preserve"> </w:t>
      </w:r>
      <w:r w:rsidRPr="00C1686A">
        <w:rPr>
          <w:rFonts w:ascii="Angsana New" w:eastAsia="Calibri" w:hAnsi="Angsana New"/>
          <w:sz w:val="30"/>
          <w:szCs w:val="30"/>
          <w:cs/>
        </w:rPr>
        <w:t>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730CE823" w14:textId="77777777" w:rsidR="0095295D" w:rsidRDefault="0095295D" w:rsidP="009B361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0645CB" w14:textId="5132868B" w:rsidR="009B3614" w:rsidRPr="00C1686A" w:rsidRDefault="009B3614" w:rsidP="009B361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686A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</w:t>
      </w:r>
      <w:r w:rsidR="0025742B" w:rsidRPr="00C1686A">
        <w:rPr>
          <w:rFonts w:ascii="Angsana New" w:hAnsi="Angsana New"/>
          <w:sz w:val="30"/>
          <w:szCs w:val="30"/>
          <w:cs/>
        </w:rPr>
        <w:t xml:space="preserve">าสินทรัพย์ดังกล่าวมีการด้อยค่า </w:t>
      </w:r>
      <w:r w:rsidRPr="00C1686A">
        <w:rPr>
          <w:rFonts w:ascii="Angsana New" w:hAnsi="Angsana New"/>
          <w:sz w:val="30"/>
          <w:szCs w:val="30"/>
          <w:cs/>
        </w:rPr>
        <w:t>ยอดขาดทุนซึ่งเคยบันทึกในส่วนของผู้ถือหุ้นจะถูกบันทึกในกำไรหรือขาดทุนโดยไม่ต้องปรับกับ</w:t>
      </w:r>
      <w:r w:rsidR="0025742B" w:rsidRPr="00C1686A">
        <w:rPr>
          <w:rFonts w:ascii="Angsana New" w:hAnsi="Angsana New"/>
          <w:sz w:val="30"/>
          <w:szCs w:val="30"/>
          <w:cs/>
        </w:rPr>
        <w:t xml:space="preserve">ยอดสินทรัพย์ทางการเงินดังกล่าว </w:t>
      </w:r>
      <w:r w:rsidRPr="00C1686A">
        <w:rPr>
          <w:rFonts w:ascii="Angsana New" w:hAnsi="Angsana New"/>
          <w:sz w:val="30"/>
          <w:szCs w:val="30"/>
          <w:cs/>
        </w:rPr>
        <w:t>ยอดขาดทุนที่บันทึกในกำไรหรือขาดทุนเป็นผลต่างระหว่างราคาทุนที่ซื้อกับมูลค่ายุต</w:t>
      </w:r>
      <w:r w:rsidR="0025742B" w:rsidRPr="00C1686A">
        <w:rPr>
          <w:rFonts w:ascii="Angsana New" w:hAnsi="Angsana New"/>
          <w:sz w:val="30"/>
          <w:szCs w:val="30"/>
          <w:cs/>
        </w:rPr>
        <w:t>ิธรรมในปัจจุบันของสินทรัพย์</w:t>
      </w:r>
      <w:r w:rsidRPr="00C1686A">
        <w:rPr>
          <w:rFonts w:ascii="Angsana New" w:hAnsi="Angsana New"/>
          <w:sz w:val="30"/>
          <w:szCs w:val="30"/>
          <w:cs/>
        </w:rPr>
        <w:t xml:space="preserve">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55B0510A" w14:textId="77777777" w:rsidR="009B3614" w:rsidRPr="00D23C26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821D3BB" w14:textId="77777777" w:rsidR="009B3614" w:rsidRPr="00C1686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iCs/>
          <w:sz w:val="30"/>
          <w:szCs w:val="30"/>
        </w:rPr>
      </w:pPr>
      <w:r w:rsidRPr="00C1686A">
        <w:rPr>
          <w:rFonts w:ascii="Angsana New" w:eastAsia="Calibri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74C4AABC" w14:textId="77777777" w:rsidR="009B3614" w:rsidRPr="00D23C26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7D6ED87" w14:textId="77777777" w:rsidR="009B3614" w:rsidRPr="00C1686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1686A">
        <w:rPr>
          <w:rFonts w:ascii="Angsana New" w:eastAsia="Calibri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4B631801" w14:textId="77777777" w:rsidR="00067536" w:rsidRDefault="00067536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39CAE8A" w14:textId="10894F2F" w:rsidR="009B3614" w:rsidRPr="00C1686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1686A">
        <w:rPr>
          <w:rFonts w:ascii="Angsana New" w:eastAsia="Calibri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</w:t>
      </w:r>
      <w:r w:rsidR="0025742B" w:rsidRPr="00C1686A">
        <w:rPr>
          <w:rFonts w:ascii="Angsana New" w:eastAsia="Calibri" w:hAnsi="Angsana New"/>
          <w:sz w:val="30"/>
          <w:szCs w:val="30"/>
          <w:cs/>
        </w:rPr>
        <w:t xml:space="preserve">การขายแล้วแต่มูลค่าใดจะสูงกว่า </w:t>
      </w:r>
      <w:r w:rsidRPr="00C1686A">
        <w:rPr>
          <w:rFonts w:ascii="Angsana New" w:eastAsia="Calibri" w:hAnsi="Angsana New"/>
          <w:sz w:val="30"/>
          <w:szCs w:val="30"/>
          <w:cs/>
        </w:rPr>
        <w:t>ในการประเมินมูลค่าจากการใช้</w:t>
      </w:r>
      <w:r w:rsidR="0025742B" w:rsidRPr="00C1686A">
        <w:rPr>
          <w:rFonts w:ascii="Angsana New" w:eastAsia="Calibri" w:hAnsi="Angsana New"/>
          <w:sz w:val="30"/>
          <w:szCs w:val="30"/>
          <w:cs/>
        </w:rPr>
        <w:t xml:space="preserve">ของสินทรัพย์ </w:t>
      </w:r>
      <w:r w:rsidRPr="00C1686A">
        <w:rPr>
          <w:rFonts w:ascii="Angsana New" w:eastAsia="Calibri" w:hAnsi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</w:t>
      </w:r>
      <w:r w:rsidR="00662E63" w:rsidRPr="00C1686A">
        <w:rPr>
          <w:rFonts w:ascii="Angsana New" w:eastAsia="Calibri" w:hAnsi="Angsana New" w:hint="cs"/>
          <w:sz w:val="30"/>
          <w:szCs w:val="30"/>
          <w:cs/>
        </w:rPr>
        <w:t>ถึง</w:t>
      </w:r>
      <w:r w:rsidRPr="00C1686A">
        <w:rPr>
          <w:rFonts w:ascii="Angsana New" w:eastAsia="Calibri" w:hAnsi="Angsana New"/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</w:t>
      </w:r>
      <w:r w:rsidR="00A27250" w:rsidRPr="00C1686A">
        <w:rPr>
          <w:rFonts w:ascii="Angsana New" w:eastAsia="Calibri" w:hAnsi="Angsana New"/>
          <w:sz w:val="30"/>
          <w:szCs w:val="30"/>
        </w:rPr>
        <w:br/>
      </w:r>
      <w:r w:rsidRPr="00C1686A">
        <w:rPr>
          <w:rFonts w:ascii="Angsana New" w:eastAsia="Calibri" w:hAnsi="Angsana New"/>
          <w:sz w:val="30"/>
          <w:szCs w:val="30"/>
          <w:cs/>
        </w:rPr>
        <w:t>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D16A8AC" w14:textId="23729433" w:rsidR="0095295D" w:rsidRPr="007B15F4" w:rsidRDefault="0095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Cs/>
          <w:sz w:val="24"/>
          <w:szCs w:val="24"/>
          <w:cs/>
        </w:rPr>
      </w:pPr>
    </w:p>
    <w:p w14:paraId="713035CE" w14:textId="1A6057D8" w:rsidR="009B3614" w:rsidRPr="00C1686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iCs/>
          <w:sz w:val="30"/>
          <w:szCs w:val="30"/>
        </w:rPr>
      </w:pPr>
      <w:r w:rsidRPr="00C1686A">
        <w:rPr>
          <w:rFonts w:ascii="Angsana New" w:eastAsia="Calibri" w:hAnsi="Angsana New"/>
          <w:iCs/>
          <w:sz w:val="30"/>
          <w:szCs w:val="30"/>
          <w:cs/>
        </w:rPr>
        <w:t>การกลับรายการด้อยค่า</w:t>
      </w:r>
    </w:p>
    <w:p w14:paraId="618D0A75" w14:textId="77777777" w:rsidR="009B3614" w:rsidRPr="007B15F4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7AD7169F" w14:textId="10C48350" w:rsidR="009B3614" w:rsidRPr="00C1686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1686A">
        <w:rPr>
          <w:rFonts w:ascii="Angsana New" w:eastAsia="Calibri" w:hAnsi="Angsana New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17A0DB71" w14:textId="0455F6A7" w:rsidR="00222612" w:rsidRPr="00C1686A" w:rsidRDefault="009B3614" w:rsidP="009B361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686A">
        <w:rPr>
          <w:rFonts w:ascii="Angsana New" w:hAnsi="Angsana New"/>
          <w:sz w:val="30"/>
          <w:szCs w:val="30"/>
          <w:cs/>
        </w:rPr>
        <w:lastRenderedPageBreak/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</w:t>
      </w:r>
      <w:r w:rsidR="00247C7E" w:rsidRPr="00C1686A">
        <w:rPr>
          <w:rFonts w:ascii="Angsana New" w:hAnsi="Angsana New"/>
          <w:sz w:val="30"/>
          <w:szCs w:val="30"/>
          <w:cs/>
        </w:rPr>
        <w:br/>
      </w:r>
      <w:r w:rsidRPr="00C1686A">
        <w:rPr>
          <w:rFonts w:ascii="Angsana New" w:hAnsi="Angsana New"/>
          <w:sz w:val="30"/>
          <w:szCs w:val="30"/>
          <w:cs/>
        </w:rPr>
        <w:t>ณ ทุกวันที่ที่ออกรายงานว่ามีข้</w:t>
      </w:r>
      <w:r w:rsidR="0025742B" w:rsidRPr="00C1686A">
        <w:rPr>
          <w:rFonts w:ascii="Angsana New" w:hAnsi="Angsana New"/>
          <w:sz w:val="30"/>
          <w:szCs w:val="30"/>
          <w:cs/>
        </w:rPr>
        <w:t xml:space="preserve">อบ่งชี้เรื่องการด้อยค่าหรือไม่ </w:t>
      </w:r>
      <w:r w:rsidRPr="00C1686A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 หากมี</w:t>
      </w:r>
      <w:r w:rsidR="0070152C" w:rsidRPr="00C1686A">
        <w:rPr>
          <w:rFonts w:ascii="Angsana New" w:hAnsi="Angsana New"/>
          <w:sz w:val="30"/>
          <w:szCs w:val="30"/>
          <w:cs/>
        </w:rPr>
        <w:br/>
      </w:r>
      <w:r w:rsidRPr="00C1686A">
        <w:rPr>
          <w:rFonts w:ascii="Angsana New" w:hAnsi="Angsana New"/>
          <w:sz w:val="30"/>
          <w:szCs w:val="30"/>
          <w:cs/>
        </w:rPr>
        <w:t>การเปลี่ยนแปลงประมาณการที่ใช้ในการ</w:t>
      </w:r>
      <w:r w:rsidR="0025742B" w:rsidRPr="00C1686A">
        <w:rPr>
          <w:rFonts w:ascii="Angsana New" w:hAnsi="Angsana New"/>
          <w:sz w:val="30"/>
          <w:szCs w:val="30"/>
          <w:cs/>
        </w:rPr>
        <w:t>คำนวณมูลค่าที่คาดว่าจะได้รับคืน</w:t>
      </w:r>
      <w:r w:rsidRPr="00C1686A">
        <w:rPr>
          <w:rFonts w:ascii="Angsana New" w:hAnsi="Angsana New"/>
          <w:sz w:val="30"/>
          <w:szCs w:val="30"/>
          <w:cs/>
        </w:rPr>
        <w:t xml:space="preserve"> ขาดทุนจากการด้อยค่า</w:t>
      </w:r>
      <w:r w:rsidR="0070152C" w:rsidRPr="00C1686A">
        <w:rPr>
          <w:rFonts w:ascii="Angsana New" w:hAnsi="Angsana New"/>
          <w:sz w:val="30"/>
          <w:szCs w:val="30"/>
          <w:cs/>
        </w:rPr>
        <w:br/>
      </w:r>
      <w:r w:rsidRPr="00C1686A">
        <w:rPr>
          <w:rFonts w:ascii="Angsana New" w:hAnsi="Angsana New"/>
          <w:sz w:val="30"/>
          <w:szCs w:val="30"/>
          <w:cs/>
        </w:rPr>
        <w:t>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</w:t>
      </w:r>
      <w:r w:rsidR="0070152C" w:rsidRPr="00C1686A">
        <w:rPr>
          <w:rFonts w:ascii="Angsana New" w:hAnsi="Angsana New"/>
          <w:sz w:val="30"/>
          <w:szCs w:val="30"/>
          <w:cs/>
        </w:rPr>
        <w:br/>
      </w:r>
      <w:r w:rsidRPr="00C1686A">
        <w:rPr>
          <w:rFonts w:ascii="Angsana New" w:hAnsi="Angsana New"/>
          <w:sz w:val="30"/>
          <w:szCs w:val="30"/>
          <w:cs/>
        </w:rPr>
        <w:t>หรือค่าตัดจำหน่าย เสมือนหนึ่งไม่เคยมีการบันทึกขาดทุนจากการด้อยค่ามาก่อน</w:t>
      </w:r>
    </w:p>
    <w:p w14:paraId="37685257" w14:textId="6951B8F5" w:rsidR="00D23C26" w:rsidRPr="007B15F4" w:rsidRDefault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4"/>
          <w:szCs w:val="24"/>
        </w:rPr>
      </w:pPr>
    </w:p>
    <w:p w14:paraId="11785C5C" w14:textId="40A70963" w:rsidR="009B3614" w:rsidRPr="00C1686A" w:rsidRDefault="00053DA7" w:rsidP="00232600">
      <w:pPr>
        <w:pStyle w:val="AccPolicyHeading"/>
        <w:rPr>
          <w:sz w:val="30"/>
          <w:szCs w:val="30"/>
        </w:rPr>
      </w:pPr>
      <w:r w:rsidRPr="00C1686A">
        <w:rPr>
          <w:sz w:val="30"/>
          <w:szCs w:val="30"/>
          <w:cs/>
        </w:rPr>
        <w:t xml:space="preserve"> </w:t>
      </w:r>
      <w:r w:rsidR="008D7CCA" w:rsidRPr="00C1686A">
        <w:rPr>
          <w:sz w:val="30"/>
          <w:szCs w:val="30"/>
          <w:cs/>
        </w:rPr>
        <w:t>(</w:t>
      </w:r>
      <w:r w:rsidR="008D7CCA" w:rsidRPr="00C1686A">
        <w:rPr>
          <w:rFonts w:hint="cs"/>
          <w:sz w:val="30"/>
          <w:szCs w:val="30"/>
          <w:cs/>
        </w:rPr>
        <w:t>ฏ</w:t>
      </w:r>
      <w:r w:rsidR="008D7CCA" w:rsidRPr="00C1686A">
        <w:rPr>
          <w:sz w:val="30"/>
          <w:szCs w:val="30"/>
          <w:cs/>
        </w:rPr>
        <w:t>)</w:t>
      </w:r>
      <w:r w:rsidR="009B3614" w:rsidRPr="00C1686A">
        <w:rPr>
          <w:sz w:val="30"/>
          <w:szCs w:val="30"/>
          <w:cs/>
        </w:rPr>
        <w:tab/>
        <w:t>หนี้สินที่มีภาระดอกเบี้ย</w:t>
      </w:r>
    </w:p>
    <w:p w14:paraId="517C000D" w14:textId="77777777" w:rsidR="009B3614" w:rsidRPr="007B15F4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1D1AC944" w14:textId="46F9083F" w:rsidR="009B3614" w:rsidRPr="00C1686A" w:rsidRDefault="009B3614" w:rsidP="00A2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Arial Unicode MS" w:hAnsi="Angsana New"/>
          <w:sz w:val="30"/>
          <w:szCs w:val="30"/>
        </w:rPr>
      </w:pPr>
      <w:r w:rsidRPr="00C1686A">
        <w:rPr>
          <w:rFonts w:ascii="Angsana New" w:eastAsia="Arial Unicode MS" w:hAnsi="Angsana New"/>
          <w:sz w:val="30"/>
          <w:szCs w:val="30"/>
          <w:cs/>
        </w:rPr>
        <w:t>หนี้สิน</w:t>
      </w:r>
      <w:r w:rsidR="00A27250" w:rsidRPr="00C1686A">
        <w:rPr>
          <w:rFonts w:ascii="Angsana New" w:eastAsia="Arial Unicode MS" w:hAnsi="Angsana New" w:hint="cs"/>
          <w:sz w:val="30"/>
          <w:szCs w:val="30"/>
          <w:cs/>
        </w:rPr>
        <w:t>ที่มีภาระดอกเบี้ยบันทึก</w:t>
      </w:r>
      <w:r w:rsidR="00116616" w:rsidRPr="00C1686A">
        <w:rPr>
          <w:rFonts w:ascii="Angsana New" w:eastAsia="Arial Unicode MS" w:hAnsi="Angsana New" w:hint="cs"/>
          <w:sz w:val="30"/>
          <w:szCs w:val="30"/>
          <w:cs/>
        </w:rPr>
        <w:t>ในราคาทุน</w:t>
      </w:r>
    </w:p>
    <w:p w14:paraId="419A8303" w14:textId="77777777" w:rsidR="00A27250" w:rsidRPr="007B15F4" w:rsidRDefault="00A27250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Arial Unicode MS" w:hAnsi="Angsana New"/>
          <w:sz w:val="24"/>
          <w:szCs w:val="24"/>
        </w:rPr>
      </w:pPr>
    </w:p>
    <w:p w14:paraId="743B46BF" w14:textId="061B8227" w:rsidR="009B3614" w:rsidRPr="00C1686A" w:rsidRDefault="008D7CCA" w:rsidP="005967B2">
      <w:pPr>
        <w:pStyle w:val="AccPolicyHeading"/>
        <w:rPr>
          <w:sz w:val="30"/>
          <w:szCs w:val="30"/>
        </w:rPr>
      </w:pPr>
      <w:r w:rsidRPr="00C1686A">
        <w:rPr>
          <w:sz w:val="30"/>
          <w:szCs w:val="30"/>
          <w:cs/>
        </w:rPr>
        <w:t>(ฐ)</w:t>
      </w:r>
      <w:r w:rsidR="009B3614" w:rsidRPr="00C1686A">
        <w:rPr>
          <w:sz w:val="30"/>
          <w:szCs w:val="30"/>
          <w:cs/>
        </w:rPr>
        <w:tab/>
        <w:t>เจ้าหนี้การค้าและเจ้าหนี้อื่น</w:t>
      </w:r>
    </w:p>
    <w:p w14:paraId="2115F17E" w14:textId="77777777" w:rsidR="009B3614" w:rsidRPr="007B15F4" w:rsidRDefault="009B3614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1D204735" w14:textId="7A586BC1" w:rsidR="002F72C1" w:rsidRPr="00C1686A" w:rsidRDefault="009B3614" w:rsidP="002F72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C1686A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38EAA748" w14:textId="77777777" w:rsidR="002F72C1" w:rsidRPr="007B15F4" w:rsidRDefault="002F72C1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27A479B2" w14:textId="6D5895EC" w:rsidR="002F72C1" w:rsidRPr="00C1686A" w:rsidRDefault="008D7CCA" w:rsidP="00A27250">
      <w:pPr>
        <w:pStyle w:val="AccPolicyHeading"/>
        <w:rPr>
          <w:sz w:val="30"/>
          <w:szCs w:val="30"/>
          <w:cs/>
        </w:rPr>
      </w:pPr>
      <w:r w:rsidRPr="00C1686A">
        <w:rPr>
          <w:sz w:val="30"/>
          <w:szCs w:val="30"/>
          <w:cs/>
        </w:rPr>
        <w:t>(</w:t>
      </w:r>
      <w:r w:rsidRPr="00C1686A">
        <w:rPr>
          <w:rFonts w:hint="cs"/>
          <w:sz w:val="30"/>
          <w:szCs w:val="30"/>
          <w:cs/>
        </w:rPr>
        <w:t>ฑ</w:t>
      </w:r>
      <w:r w:rsidRPr="00C1686A">
        <w:rPr>
          <w:sz w:val="30"/>
          <w:szCs w:val="30"/>
          <w:cs/>
        </w:rPr>
        <w:t>)</w:t>
      </w:r>
      <w:r w:rsidRPr="00C1686A">
        <w:rPr>
          <w:sz w:val="30"/>
          <w:szCs w:val="30"/>
          <w:cs/>
        </w:rPr>
        <w:tab/>
      </w:r>
      <w:r w:rsidR="002F72C1" w:rsidRPr="00C1686A">
        <w:rPr>
          <w:rFonts w:hint="cs"/>
          <w:sz w:val="30"/>
          <w:szCs w:val="30"/>
          <w:cs/>
        </w:rPr>
        <w:t>รายได้รอตัดบัญชี</w:t>
      </w:r>
    </w:p>
    <w:p w14:paraId="6E174E19" w14:textId="77777777" w:rsidR="002F72C1" w:rsidRPr="007B15F4" w:rsidRDefault="002F72C1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7A7C6A7A" w14:textId="2CC35CEF" w:rsidR="008D7CCA" w:rsidRDefault="002F72C1" w:rsidP="007B15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outlineLvl w:val="0"/>
        <w:rPr>
          <w:rFonts w:ascii="Angsana New" w:hAnsi="Angsana New"/>
          <w:spacing w:val="-2"/>
          <w:sz w:val="30"/>
          <w:szCs w:val="30"/>
        </w:rPr>
      </w:pPr>
      <w:r w:rsidRPr="00C1686A">
        <w:rPr>
          <w:rFonts w:ascii="Angsana New" w:hAnsi="Angsana New"/>
          <w:spacing w:val="-2"/>
          <w:sz w:val="30"/>
          <w:szCs w:val="30"/>
          <w:cs/>
        </w:rPr>
        <w:t>รายได้รอตัดบัญชีได้แก่ เงินที่บริษัทได้รับจากบริษัทใหญ่เพื่อเป็นเงินช่วยเหลืออ</w:t>
      </w:r>
      <w:r w:rsidR="00A27250" w:rsidRPr="00C1686A">
        <w:rPr>
          <w:rFonts w:ascii="Angsana New" w:hAnsi="Angsana New"/>
          <w:spacing w:val="-2"/>
          <w:sz w:val="30"/>
          <w:szCs w:val="30"/>
          <w:cs/>
        </w:rPr>
        <w:t>ย่างไม่มีเงื่อนไขสำหรั</w:t>
      </w:r>
      <w:r w:rsidR="00A27250" w:rsidRPr="00C1686A">
        <w:rPr>
          <w:rFonts w:ascii="Angsana New" w:hAnsi="Angsana New" w:hint="cs"/>
          <w:spacing w:val="-2"/>
          <w:sz w:val="30"/>
          <w:szCs w:val="30"/>
          <w:cs/>
        </w:rPr>
        <w:t>บการซื้อ</w:t>
      </w:r>
      <w:r w:rsidRPr="00C1686A">
        <w:rPr>
          <w:rFonts w:ascii="Angsana New" w:hAnsi="Angsana New"/>
          <w:spacing w:val="-2"/>
          <w:sz w:val="30"/>
          <w:szCs w:val="30"/>
          <w:cs/>
        </w:rPr>
        <w:t>เครื่องจักร</w:t>
      </w:r>
      <w:r w:rsidR="00A27250" w:rsidRPr="00C1686A">
        <w:rPr>
          <w:rFonts w:ascii="Angsana New" w:hAnsi="Angsana New" w:hint="cs"/>
          <w:spacing w:val="-2"/>
          <w:sz w:val="30"/>
          <w:szCs w:val="30"/>
          <w:cs/>
        </w:rPr>
        <w:t>ใหม่</w:t>
      </w:r>
      <w:r w:rsidR="00A27250" w:rsidRPr="00C1686A">
        <w:rPr>
          <w:rFonts w:ascii="Angsana New" w:hAnsi="Angsana New"/>
          <w:spacing w:val="-2"/>
          <w:sz w:val="30"/>
          <w:szCs w:val="30"/>
          <w:cs/>
        </w:rPr>
        <w:t>เพื่อเพิ่มประสิทธิภาพ</w:t>
      </w:r>
      <w:r w:rsidRPr="00C1686A">
        <w:rPr>
          <w:rFonts w:ascii="Angsana New" w:hAnsi="Angsana New"/>
          <w:spacing w:val="-2"/>
          <w:sz w:val="30"/>
          <w:szCs w:val="30"/>
          <w:cs/>
        </w:rPr>
        <w:t xml:space="preserve">การผลิตและลดมลภาวะทางอากาศจากการผลิต </w:t>
      </w:r>
      <w:r w:rsidR="00A27250" w:rsidRPr="00C1686A">
        <w:rPr>
          <w:rFonts w:ascii="Angsana New" w:hAnsi="Angsana New"/>
          <w:spacing w:val="-2"/>
          <w:sz w:val="30"/>
          <w:szCs w:val="30"/>
          <w:cs/>
        </w:rPr>
        <w:t>รายได้รอตัดบัญชี</w:t>
      </w:r>
      <w:r w:rsidRPr="00C1686A">
        <w:rPr>
          <w:rFonts w:ascii="Angsana New" w:hAnsi="Angsana New"/>
          <w:spacing w:val="-2"/>
          <w:sz w:val="30"/>
          <w:szCs w:val="30"/>
          <w:cs/>
        </w:rPr>
        <w:t>นี้</w:t>
      </w:r>
      <w:r w:rsidR="00A27250" w:rsidRPr="00C1686A">
        <w:rPr>
          <w:rFonts w:ascii="Angsana New" w:hAnsi="Angsana New"/>
          <w:spacing w:val="-2"/>
          <w:sz w:val="30"/>
          <w:szCs w:val="30"/>
          <w:cs/>
        </w:rPr>
        <w:t>จะ</w:t>
      </w:r>
      <w:r w:rsidR="00A27250" w:rsidRPr="00C1686A">
        <w:rPr>
          <w:rFonts w:ascii="Angsana New" w:hAnsi="Angsana New" w:hint="cs"/>
          <w:spacing w:val="-2"/>
          <w:sz w:val="30"/>
          <w:szCs w:val="30"/>
          <w:cs/>
        </w:rPr>
        <w:t>รับรู้</w:t>
      </w:r>
      <w:r w:rsidRPr="00C1686A">
        <w:rPr>
          <w:rFonts w:ascii="Angsana New" w:hAnsi="Angsana New"/>
          <w:spacing w:val="-2"/>
          <w:sz w:val="30"/>
          <w:szCs w:val="30"/>
          <w:cs/>
        </w:rPr>
        <w:t>เป็นรายได้ในกำไรหรือขาดทุนโดย</w:t>
      </w:r>
      <w:r w:rsidR="00A27250" w:rsidRPr="00C1686A">
        <w:rPr>
          <w:rFonts w:ascii="Angsana New" w:hAnsi="Angsana New"/>
          <w:spacing w:val="-2"/>
          <w:sz w:val="30"/>
          <w:szCs w:val="30"/>
          <w:cs/>
        </w:rPr>
        <w:t>วิธีเส้นตรงตามเกณฑ์อายุการใ</w:t>
      </w:r>
      <w:r w:rsidR="00A27250" w:rsidRPr="00C1686A">
        <w:rPr>
          <w:rFonts w:ascii="Angsana New" w:hAnsi="Angsana New" w:hint="cs"/>
          <w:spacing w:val="-2"/>
          <w:sz w:val="30"/>
          <w:szCs w:val="30"/>
          <w:cs/>
        </w:rPr>
        <w:t>ห้ประโยชน์</w:t>
      </w:r>
      <w:r w:rsidRPr="00C1686A">
        <w:rPr>
          <w:rFonts w:ascii="Angsana New" w:hAnsi="Angsana New"/>
          <w:spacing w:val="-2"/>
          <w:sz w:val="30"/>
          <w:szCs w:val="30"/>
          <w:cs/>
        </w:rPr>
        <w:t>โด</w:t>
      </w:r>
      <w:r w:rsidR="00A27250" w:rsidRPr="00C1686A">
        <w:rPr>
          <w:rFonts w:ascii="Angsana New" w:hAnsi="Angsana New"/>
          <w:spacing w:val="-2"/>
          <w:sz w:val="30"/>
          <w:szCs w:val="30"/>
          <w:cs/>
        </w:rPr>
        <w:t>ยประมาณของ</w:t>
      </w:r>
      <w:r w:rsidR="00A27250" w:rsidRPr="00C1686A">
        <w:rPr>
          <w:rFonts w:ascii="Angsana New" w:hAnsi="Angsana New" w:hint="cs"/>
          <w:spacing w:val="-2"/>
          <w:sz w:val="30"/>
          <w:szCs w:val="30"/>
          <w:cs/>
        </w:rPr>
        <w:t>เครื่องจักร</w:t>
      </w:r>
      <w:r w:rsidRPr="00C1686A">
        <w:rPr>
          <w:rFonts w:ascii="Angsana New" w:hAnsi="Angsana New"/>
          <w:spacing w:val="-2"/>
          <w:sz w:val="30"/>
          <w:szCs w:val="30"/>
          <w:cs/>
        </w:rPr>
        <w:t xml:space="preserve">เป็นระยะเวลา </w:t>
      </w:r>
      <w:r w:rsidRPr="00C1686A">
        <w:rPr>
          <w:rFonts w:ascii="Angsana New" w:hAnsi="Angsana New"/>
          <w:spacing w:val="-2"/>
          <w:sz w:val="30"/>
          <w:szCs w:val="30"/>
        </w:rPr>
        <w:t xml:space="preserve">10 </w:t>
      </w:r>
      <w:r w:rsidRPr="00C1686A">
        <w:rPr>
          <w:rFonts w:ascii="Angsana New" w:hAnsi="Angsana New"/>
          <w:spacing w:val="-2"/>
          <w:sz w:val="30"/>
          <w:szCs w:val="30"/>
          <w:cs/>
        </w:rPr>
        <w:t>ปีนับจากวันที่เครื่องจักรพร้อมใช้งาน</w:t>
      </w:r>
    </w:p>
    <w:p w14:paraId="7860BF3D" w14:textId="77777777" w:rsidR="004B4098" w:rsidRPr="007B15F4" w:rsidRDefault="004B4098" w:rsidP="007B15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outlineLvl w:val="0"/>
        <w:rPr>
          <w:rFonts w:ascii="Angsana New" w:hAnsi="Angsana New"/>
          <w:sz w:val="22"/>
          <w:szCs w:val="22"/>
        </w:rPr>
      </w:pPr>
    </w:p>
    <w:p w14:paraId="2D2AD176" w14:textId="7063DF31" w:rsidR="002F72C1" w:rsidRPr="00C1686A" w:rsidRDefault="008D7CCA" w:rsidP="005967B2">
      <w:pPr>
        <w:pStyle w:val="AccPolicyHeading"/>
        <w:rPr>
          <w:sz w:val="30"/>
          <w:szCs w:val="30"/>
          <w:cs/>
          <w:lang w:val="th-TH"/>
        </w:rPr>
      </w:pPr>
      <w:r w:rsidRPr="00C1686A">
        <w:rPr>
          <w:sz w:val="30"/>
          <w:szCs w:val="30"/>
          <w:cs/>
        </w:rPr>
        <w:t>(ฒ)</w:t>
      </w:r>
      <w:r w:rsidR="009B3614" w:rsidRPr="00C1686A">
        <w:rPr>
          <w:sz w:val="30"/>
          <w:szCs w:val="30"/>
          <w:cs/>
        </w:rPr>
        <w:tab/>
      </w:r>
      <w:r w:rsidR="009B3614" w:rsidRPr="00C1686A">
        <w:rPr>
          <w:sz w:val="30"/>
          <w:szCs w:val="30"/>
          <w:cs/>
          <w:lang w:val="th-TH"/>
        </w:rPr>
        <w:t>ผลประโยชน์</w:t>
      </w:r>
      <w:r w:rsidR="009B3614" w:rsidRPr="00C1686A">
        <w:rPr>
          <w:sz w:val="30"/>
          <w:szCs w:val="30"/>
          <w:cs/>
        </w:rPr>
        <w:t>ของ</w:t>
      </w:r>
      <w:r w:rsidR="009B3614" w:rsidRPr="00C1686A">
        <w:rPr>
          <w:sz w:val="30"/>
          <w:szCs w:val="30"/>
          <w:cs/>
          <w:lang w:val="th-TH"/>
        </w:rPr>
        <w:t>พนักงาน</w:t>
      </w:r>
    </w:p>
    <w:p w14:paraId="7391AC99" w14:textId="77777777" w:rsidR="009B3614" w:rsidRPr="0095295D" w:rsidRDefault="009B3614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36976BE2" w14:textId="77777777" w:rsidR="009B3614" w:rsidRPr="00C1686A" w:rsidRDefault="009B3614" w:rsidP="009B361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C1686A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A129225" w14:textId="77777777" w:rsidR="009B3614" w:rsidRPr="0095295D" w:rsidRDefault="009B3614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657D757F" w14:textId="77777777" w:rsidR="009B3614" w:rsidRPr="00C1686A" w:rsidRDefault="00665B20" w:rsidP="009B361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C1686A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2765EAD" w14:textId="77777777" w:rsidR="008D7CCA" w:rsidRDefault="008D7CCA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0056954" w14:textId="77777777" w:rsidR="009B3614" w:rsidRPr="00C1686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1686A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7AA6A8D5" w14:textId="77777777" w:rsidR="009B3614" w:rsidRPr="00D23C26" w:rsidRDefault="009B3614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6A7F41B" w14:textId="3EFB3AAC" w:rsidR="003F2B45" w:rsidRPr="00C1686A" w:rsidRDefault="003F2B45" w:rsidP="003F2B45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1686A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Pr="00C1686A"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C1686A">
        <w:rPr>
          <w:rFonts w:ascii="Angsana New" w:hAnsi="Angsana New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C1686A">
        <w:rPr>
          <w:rFonts w:ascii="Angsana New" w:hAnsi="Angsana New" w:hint="cs"/>
          <w:i/>
          <w:sz w:val="30"/>
          <w:szCs w:val="30"/>
          <w:cs/>
        </w:rPr>
        <w:t>งวด</w:t>
      </w:r>
      <w:r w:rsidR="0025742B" w:rsidRPr="00C1686A">
        <w:rPr>
          <w:rFonts w:ascii="Angsana New" w:hAnsi="Angsana New"/>
          <w:i/>
          <w:sz w:val="30"/>
          <w:szCs w:val="30"/>
          <w:cs/>
        </w:rPr>
        <w:t>ปัจจุบันและงวดก่อนๆ</w:t>
      </w:r>
      <w:r w:rsidRPr="00C1686A">
        <w:rPr>
          <w:rFonts w:ascii="Angsana New" w:hAnsi="Angsana New"/>
          <w:i/>
          <w:sz w:val="30"/>
          <w:szCs w:val="30"/>
          <w:cs/>
        </w:rPr>
        <w:t xml:space="preserve"> ผลประโยชน์ดังกล่าวได้มีการคิดลดกระแสเงิน</w:t>
      </w:r>
      <w:r w:rsidRPr="00C1686A">
        <w:rPr>
          <w:rFonts w:ascii="Angsana New" w:hAnsi="Angsana New" w:hint="cs"/>
          <w:i/>
          <w:sz w:val="30"/>
          <w:szCs w:val="30"/>
          <w:cs/>
        </w:rPr>
        <w:t>ส</w:t>
      </w:r>
      <w:r w:rsidRPr="00C1686A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14:paraId="544C8C0B" w14:textId="77777777" w:rsidR="003F2B45" w:rsidRPr="00D23C26" w:rsidRDefault="003F2B45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7A572D7" w14:textId="2FA09357" w:rsidR="009B3614" w:rsidRPr="00C1686A" w:rsidRDefault="003F2B45" w:rsidP="005D5E37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1686A">
        <w:rPr>
          <w:rFonts w:ascii="Angsana New" w:hAnsi="Angsana New"/>
          <w:i/>
          <w:sz w:val="30"/>
          <w:szCs w:val="30"/>
          <w:cs/>
        </w:rPr>
        <w:lastRenderedPageBreak/>
        <w:t>การคำนวณ</w:t>
      </w:r>
      <w:r w:rsidRPr="00C1686A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C1686A">
        <w:rPr>
          <w:rFonts w:ascii="Angsana New" w:hAnsi="Angsana New"/>
          <w:i/>
          <w:sz w:val="30"/>
          <w:szCs w:val="30"/>
          <w:cs/>
        </w:rPr>
        <w:t>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41336AB6" w14:textId="77777777" w:rsidR="00823F77" w:rsidRPr="00D23C26" w:rsidRDefault="00823F77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C91A254" w14:textId="77777777" w:rsidR="00A601D4" w:rsidRPr="00C1686A" w:rsidRDefault="00A601D4" w:rsidP="0060439B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1686A">
        <w:rPr>
          <w:rFonts w:ascii="Angsana New" w:hAnsi="Angsana New" w:hint="cs"/>
          <w:i/>
          <w:sz w:val="30"/>
          <w:szCs w:val="30"/>
          <w:cs/>
        </w:rPr>
        <w:t>ใน</w:t>
      </w:r>
      <w:r w:rsidRPr="00C1686A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C1686A">
        <w:rPr>
          <w:rFonts w:ascii="Angsana New" w:hAnsi="Angsana New"/>
          <w:i/>
          <w:sz w:val="30"/>
          <w:szCs w:val="30"/>
        </w:rPr>
        <w:t xml:space="preserve"> </w:t>
      </w:r>
      <w:r w:rsidRPr="00C1686A">
        <w:rPr>
          <w:rFonts w:ascii="Angsana New" w:hAnsi="Angsana New"/>
          <w:i/>
          <w:sz w:val="30"/>
          <w:szCs w:val="30"/>
          <w:cs/>
        </w:rPr>
        <w:t>กำไร</w:t>
      </w:r>
      <w:r w:rsidRPr="00C1686A">
        <w:rPr>
          <w:rFonts w:ascii="Angsana New" w:hAnsi="Angsana New" w:hint="cs"/>
          <w:i/>
          <w:sz w:val="30"/>
          <w:szCs w:val="30"/>
          <w:cs/>
        </w:rPr>
        <w:t>หรือ</w:t>
      </w:r>
      <w:r w:rsidRPr="00C1686A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C1686A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C1686A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C1686A">
        <w:rPr>
          <w:rFonts w:ascii="Angsana New" w:hAnsi="Angsana New" w:hint="cs"/>
          <w:i/>
          <w:sz w:val="30"/>
          <w:szCs w:val="30"/>
          <w:cs/>
        </w:rPr>
        <w:t>ทันที บริษัท</w:t>
      </w:r>
      <w:r w:rsidRPr="00C1686A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C1686A">
        <w:rPr>
          <w:rFonts w:ascii="Angsana New" w:hAnsi="Angsana New" w:hint="cs"/>
          <w:i/>
          <w:sz w:val="30"/>
          <w:szCs w:val="30"/>
          <w:cs/>
        </w:rPr>
        <w:t>ของ</w:t>
      </w:r>
      <w:r w:rsidRPr="00C1686A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C1686A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C1686A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C1686A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C1686A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767183C9" w14:textId="77777777" w:rsidR="00053DA7" w:rsidRPr="00D23C26" w:rsidRDefault="00053DA7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EE9A8C4" w14:textId="77777777" w:rsidR="00A601D4" w:rsidRPr="00C1686A" w:rsidRDefault="00A601D4" w:rsidP="00116616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1686A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C1686A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C1686A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C1686A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C1686A">
        <w:rPr>
          <w:rFonts w:ascii="Angsana New" w:hAnsi="Angsana New"/>
          <w:i/>
          <w:sz w:val="30"/>
          <w:szCs w:val="30"/>
          <w:cs/>
        </w:rPr>
        <w:t>กำไร</w:t>
      </w:r>
      <w:r w:rsidRPr="00C1686A">
        <w:rPr>
          <w:rFonts w:ascii="Angsana New" w:hAnsi="Angsana New" w:hint="cs"/>
          <w:i/>
          <w:sz w:val="30"/>
          <w:szCs w:val="30"/>
          <w:cs/>
        </w:rPr>
        <w:t>หรือ</w:t>
      </w:r>
      <w:r w:rsidRPr="00C1686A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C1686A"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C1686A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C1686A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C1686A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14:paraId="20EB1EBD" w14:textId="77777777" w:rsidR="00116616" w:rsidRPr="00D23C26" w:rsidRDefault="00116616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BEDB975" w14:textId="62F6CE48" w:rsidR="009B3614" w:rsidRPr="00C1686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C1686A">
        <w:rPr>
          <w:rFonts w:ascii="Angsana New" w:hAnsi="Angsana New"/>
          <w:i/>
          <w:iCs/>
          <w:sz w:val="30"/>
          <w:szCs w:val="30"/>
          <w:cs/>
        </w:rPr>
        <w:t>ผลประโยชน์ระยะยาวอื่น</w:t>
      </w:r>
    </w:p>
    <w:p w14:paraId="6010C736" w14:textId="77777777" w:rsidR="00116616" w:rsidRPr="00D23C26" w:rsidRDefault="00116616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7F4814F" w14:textId="4447A7A8" w:rsidR="002D1F8C" w:rsidRPr="00C1686A" w:rsidRDefault="002D1F8C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C1686A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Pr="00C1686A">
        <w:rPr>
          <w:rFonts w:ascii="Angsana New" w:hAnsi="Angsana New" w:hint="cs"/>
          <w:i/>
          <w:sz w:val="30"/>
          <w:szCs w:val="30"/>
          <w:cs/>
        </w:rPr>
        <w:t xml:space="preserve">บริษัท </w:t>
      </w:r>
      <w:r w:rsidRPr="00C1686A">
        <w:rPr>
          <w:rFonts w:ascii="Angsana New" w:hAnsi="Angsana New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C1686A">
        <w:rPr>
          <w:rFonts w:ascii="Angsana New" w:hAnsi="Angsana New" w:hint="cs"/>
          <w:i/>
          <w:sz w:val="30"/>
          <w:szCs w:val="30"/>
          <w:cs/>
        </w:rPr>
        <w:t>ของ</w:t>
      </w:r>
      <w:r w:rsidRPr="00C1686A">
        <w:rPr>
          <w:rFonts w:ascii="Angsana New" w:hAnsi="Angsana New"/>
          <w:i/>
          <w:sz w:val="30"/>
          <w:szCs w:val="30"/>
          <w:cs/>
        </w:rPr>
        <w:t>พนักงานใน</w:t>
      </w:r>
      <w:r w:rsidRPr="00C1686A">
        <w:rPr>
          <w:rFonts w:ascii="Angsana New" w:hAnsi="Angsana New" w:hint="cs"/>
          <w:i/>
          <w:sz w:val="30"/>
          <w:szCs w:val="30"/>
          <w:cs/>
        </w:rPr>
        <w:t>งวด</w:t>
      </w:r>
      <w:r w:rsidRPr="00C1686A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Pr="00C1686A">
        <w:rPr>
          <w:rFonts w:ascii="Angsana New" w:hAnsi="Angsana New" w:hint="cs"/>
          <w:i/>
          <w:sz w:val="30"/>
          <w:szCs w:val="30"/>
          <w:cs/>
        </w:rPr>
        <w:t>ๆ</w:t>
      </w:r>
      <w:r w:rsidRPr="00C1686A">
        <w:rPr>
          <w:rFonts w:ascii="Angsana New" w:hAnsi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C1686A">
        <w:rPr>
          <w:rFonts w:ascii="Angsana New" w:hAnsi="Angsana New" w:hint="cs"/>
          <w:i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 </w:t>
      </w:r>
    </w:p>
    <w:p w14:paraId="2A11B507" w14:textId="77777777" w:rsidR="009B3614" w:rsidRPr="00D23C26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45A94A7" w14:textId="77777777" w:rsidR="009B3614" w:rsidRPr="00C1686A" w:rsidRDefault="009B3614" w:rsidP="002032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C1686A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22058C9B" w14:textId="77777777" w:rsidR="009B3614" w:rsidRPr="00D23C26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9EFEA27" w14:textId="77777777" w:rsidR="00784EB3" w:rsidRPr="00C1686A" w:rsidRDefault="00806BDD" w:rsidP="00EA420D">
      <w:pPr>
        <w:pStyle w:val="AccPolicyalternative"/>
        <w:spacing w:line="240" w:lineRule="atLeast"/>
        <w:ind w:left="547"/>
        <w:jc w:val="thaiDistribute"/>
        <w:rPr>
          <w:rFonts w:ascii="Angsana New" w:hAnsi="Angsana New" w:cs="Angsana New"/>
          <w:b/>
          <w:bCs w:val="0"/>
          <w:i w:val="0"/>
          <w:iCs w:val="0"/>
          <w:color w:val="000000"/>
          <w:sz w:val="30"/>
          <w:szCs w:val="30"/>
        </w:rPr>
      </w:pPr>
      <w:r w:rsidRPr="00C1686A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ผลประโยชน์ระยะสั้นของพนักงาน</w:t>
      </w:r>
      <w:r w:rsidRPr="00C1686A">
        <w:rPr>
          <w:rFonts w:ascii="Angsana New" w:hAnsi="Angsana New" w:cs="Angsana New" w:hint="cs"/>
          <w:b/>
          <w:bCs w:val="0"/>
          <w:iCs w:val="0"/>
          <w:sz w:val="30"/>
          <w:szCs w:val="30"/>
          <w:cs/>
        </w:rPr>
        <w:t>รับรู้</w:t>
      </w:r>
      <w:r w:rsidRPr="00C1686A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เป็นค่าใช้จ่ายเมื่อพนักงานทำงานให้</w:t>
      </w:r>
      <w:r w:rsidRPr="00C1686A">
        <w:rPr>
          <w:rFonts w:ascii="Angsana New" w:hAnsi="Angsana New" w:cs="Angsana New"/>
          <w:b/>
          <w:bCs w:val="0"/>
          <w:iCs w:val="0"/>
          <w:sz w:val="30"/>
          <w:szCs w:val="30"/>
        </w:rPr>
        <w:t xml:space="preserve"> </w:t>
      </w:r>
      <w:r w:rsidRPr="00C1686A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</w:t>
      </w:r>
      <w:r w:rsidR="00322ECE" w:rsidRPr="00C1686A">
        <w:rPr>
          <w:rFonts w:ascii="Angsana New" w:hAnsi="Angsana New" w:cs="Angsana New"/>
          <w:b/>
          <w:bCs w:val="0"/>
          <w:iCs w:val="0"/>
          <w:sz w:val="30"/>
          <w:szCs w:val="30"/>
        </w:rPr>
        <w:t xml:space="preserve">                          </w:t>
      </w:r>
      <w:r w:rsidRPr="00C1686A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3F6BDD3" w14:textId="77777777" w:rsidR="00784EB3" w:rsidRPr="00D23C26" w:rsidRDefault="00784EB3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B43DB73" w14:textId="77777777" w:rsidR="004B4098" w:rsidRDefault="004B4098" w:rsidP="00A27250">
      <w:pPr>
        <w:pStyle w:val="AccPolicyHeading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7BDD1174" w14:textId="2CE15342" w:rsidR="009B3614" w:rsidRPr="00C1686A" w:rsidRDefault="008D7CCA" w:rsidP="00A27250">
      <w:pPr>
        <w:pStyle w:val="AccPolicyHeading"/>
        <w:rPr>
          <w:sz w:val="30"/>
          <w:szCs w:val="30"/>
        </w:rPr>
      </w:pPr>
      <w:r w:rsidRPr="001D4F7C">
        <w:rPr>
          <w:sz w:val="30"/>
          <w:szCs w:val="30"/>
          <w:cs/>
        </w:rPr>
        <w:lastRenderedPageBreak/>
        <w:t>(</w:t>
      </w:r>
      <w:r w:rsidRPr="001D4F7C">
        <w:rPr>
          <w:rFonts w:hint="cs"/>
          <w:sz w:val="30"/>
          <w:szCs w:val="30"/>
          <w:cs/>
        </w:rPr>
        <w:t>ณ</w:t>
      </w:r>
      <w:r w:rsidR="009B3614" w:rsidRPr="00C1686A">
        <w:rPr>
          <w:sz w:val="30"/>
          <w:szCs w:val="30"/>
          <w:cs/>
        </w:rPr>
        <w:t>)</w:t>
      </w:r>
      <w:r w:rsidR="009B3614" w:rsidRPr="00C1686A">
        <w:rPr>
          <w:sz w:val="30"/>
          <w:szCs w:val="30"/>
          <w:cs/>
        </w:rPr>
        <w:tab/>
        <w:t>ประมาณการหนี้สิน</w:t>
      </w:r>
    </w:p>
    <w:p w14:paraId="6AF38C1E" w14:textId="77777777" w:rsidR="009B3614" w:rsidRPr="00D23C26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C535A34" w14:textId="3E413CE2" w:rsidR="009B3614" w:rsidRPr="00C1686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686A">
        <w:rPr>
          <w:rFonts w:ascii="Angsana New" w:hAnsi="Angsana New"/>
          <w:sz w:val="30"/>
          <w:szCs w:val="30"/>
          <w:cs/>
        </w:rPr>
        <w:t>ประมาณการหนี้สิน</w:t>
      </w:r>
      <w:r w:rsidR="00116616" w:rsidRPr="00C1686A">
        <w:rPr>
          <w:rFonts w:ascii="Angsana New" w:hAnsi="Angsana New"/>
          <w:sz w:val="30"/>
          <w:szCs w:val="30"/>
          <w:cs/>
        </w:rPr>
        <w:t>จะรับรู้เมื่อบริษัทมีภาระ</w:t>
      </w:r>
      <w:r w:rsidR="005D5E37" w:rsidRPr="00C1686A">
        <w:rPr>
          <w:rFonts w:ascii="Angsana New" w:hAnsi="Angsana New" w:hint="cs"/>
          <w:sz w:val="30"/>
          <w:szCs w:val="30"/>
          <w:cs/>
        </w:rPr>
        <w:t>ผูกพัน</w:t>
      </w:r>
      <w:r w:rsidRPr="00C1686A">
        <w:rPr>
          <w:rFonts w:ascii="Angsana New" w:hAnsi="Angsana New"/>
          <w:sz w:val="30"/>
          <w:szCs w:val="30"/>
          <w:cs/>
        </w:rPr>
        <w:t>ตามกฎหมาย</w:t>
      </w:r>
      <w:r w:rsidR="00116616" w:rsidRPr="00C1686A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C1686A">
        <w:rPr>
          <w:rFonts w:ascii="Angsana New" w:hAnsi="Angsana New"/>
          <w:sz w:val="30"/>
          <w:szCs w:val="30"/>
          <w:cs/>
        </w:rPr>
        <w:t xml:space="preserve">ที่เกิดขึ้นในปัจจุบัน </w:t>
      </w:r>
      <w:r w:rsidR="00116616" w:rsidRPr="00C1686A">
        <w:rPr>
          <w:rFonts w:ascii="Angsana New" w:hAnsi="Angsana New"/>
          <w:sz w:val="30"/>
          <w:szCs w:val="30"/>
          <w:cs/>
        </w:rPr>
        <w:br/>
      </w:r>
      <w:r w:rsidRPr="00C1686A">
        <w:rPr>
          <w:rFonts w:ascii="Angsana New" w:hAnsi="Angsana New"/>
          <w:sz w:val="30"/>
          <w:szCs w:val="30"/>
          <w:cs/>
        </w:rPr>
        <w:t>อันเป็นผลมาจากเหตุการณ์ในอดีต</w:t>
      </w:r>
      <w:r w:rsidR="00116616" w:rsidRPr="00C1686A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C1686A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และมีความเป็นไปได้ค่อนข้างแน่นอนว่าประโยชน์เชิงเศรษฐกิจที่จะต้องถูกจ่าย</w:t>
      </w:r>
      <w:r w:rsidR="0060439B" w:rsidRPr="00C1686A">
        <w:rPr>
          <w:rFonts w:ascii="Angsana New" w:hAnsi="Angsana New"/>
          <w:sz w:val="30"/>
          <w:szCs w:val="30"/>
          <w:cs/>
        </w:rPr>
        <w:t>ไปเพื่อชำระภาระ</w:t>
      </w:r>
      <w:r w:rsidR="00F26AD5" w:rsidRPr="00C1686A">
        <w:rPr>
          <w:rFonts w:ascii="Angsana New" w:hAnsi="Angsana New" w:hint="cs"/>
          <w:sz w:val="30"/>
          <w:szCs w:val="30"/>
          <w:cs/>
        </w:rPr>
        <w:t>ผูกพัน</w:t>
      </w:r>
      <w:r w:rsidR="0060439B" w:rsidRPr="00C1686A">
        <w:rPr>
          <w:rFonts w:ascii="Angsana New" w:hAnsi="Angsana New"/>
          <w:sz w:val="30"/>
          <w:szCs w:val="30"/>
          <w:cs/>
        </w:rPr>
        <w:t xml:space="preserve">ดังกล่าว </w:t>
      </w:r>
      <w:r w:rsidRPr="00C1686A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</w:t>
      </w:r>
      <w:r w:rsidR="0060439B" w:rsidRPr="00C1686A">
        <w:rPr>
          <w:rFonts w:ascii="Angsana New" w:hAnsi="Angsana New" w:hint="cs"/>
          <w:sz w:val="30"/>
          <w:szCs w:val="30"/>
          <w:cs/>
        </w:rPr>
        <w:t>ให้</w:t>
      </w:r>
      <w:r w:rsidRPr="00C1686A">
        <w:rPr>
          <w:rFonts w:ascii="Angsana New" w:hAnsi="Angsana New"/>
          <w:sz w:val="30"/>
          <w:szCs w:val="30"/>
          <w:cs/>
        </w:rPr>
        <w:t>สะท้อนจำนวนที่อาจประเมินได้ในตลาดปัจจุบัน</w:t>
      </w:r>
      <w:r w:rsidR="0060439B" w:rsidRPr="00C1686A">
        <w:rPr>
          <w:rFonts w:ascii="Angsana New" w:hAnsi="Angsana New"/>
          <w:sz w:val="30"/>
          <w:szCs w:val="30"/>
          <w:cs/>
        </w:rPr>
        <w:t>ซึ่งแปรไป</w:t>
      </w:r>
      <w:r w:rsidRPr="00C1686A">
        <w:rPr>
          <w:rFonts w:ascii="Angsana New" w:hAnsi="Angsana New"/>
          <w:sz w:val="30"/>
          <w:szCs w:val="30"/>
          <w:cs/>
        </w:rPr>
        <w:t xml:space="preserve">ตามเวลาและความเสี่ยงที่มีต่อหนี้สิน </w:t>
      </w:r>
    </w:p>
    <w:p w14:paraId="500A0003" w14:textId="0BF7A67C" w:rsidR="00D23C26" w:rsidRDefault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CA52F78" w14:textId="33115AB4" w:rsidR="009B3614" w:rsidRPr="001D4F7C" w:rsidRDefault="009B3614" w:rsidP="005967B2">
      <w:pPr>
        <w:pStyle w:val="AccPolicyHeading"/>
        <w:rPr>
          <w:sz w:val="30"/>
          <w:szCs w:val="30"/>
          <w:cs/>
        </w:rPr>
      </w:pPr>
      <w:r w:rsidRPr="001D4F7C">
        <w:rPr>
          <w:sz w:val="30"/>
          <w:szCs w:val="30"/>
          <w:cs/>
        </w:rPr>
        <w:t>(</w:t>
      </w:r>
      <w:r w:rsidR="008D7CCA">
        <w:rPr>
          <w:rFonts w:hint="cs"/>
          <w:sz w:val="30"/>
          <w:szCs w:val="30"/>
          <w:cs/>
        </w:rPr>
        <w:t>ด</w:t>
      </w:r>
      <w:r w:rsidRPr="001D4F7C">
        <w:rPr>
          <w:sz w:val="30"/>
          <w:szCs w:val="30"/>
          <w:cs/>
        </w:rPr>
        <w:t>)</w:t>
      </w:r>
      <w:r w:rsidRPr="001D4F7C">
        <w:rPr>
          <w:sz w:val="30"/>
          <w:szCs w:val="30"/>
          <w:cs/>
        </w:rPr>
        <w:tab/>
        <w:t>รายได้</w:t>
      </w:r>
    </w:p>
    <w:p w14:paraId="181AFA91" w14:textId="77777777" w:rsidR="009B3614" w:rsidRPr="00D23C26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E0B5CC6" w14:textId="5D7638A3" w:rsidR="009B3614" w:rsidRPr="001D4F7C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D4F7C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  <w:r w:rsidR="0020011A" w:rsidRPr="001D4F7C">
        <w:rPr>
          <w:rFonts w:ascii="Angsana New" w:hAnsi="Angsana New" w:hint="cs"/>
          <w:sz w:val="30"/>
          <w:szCs w:val="30"/>
          <w:cs/>
        </w:rPr>
        <w:t xml:space="preserve"> </w:t>
      </w:r>
      <w:r w:rsidR="00281A7B" w:rsidRPr="001D4F7C">
        <w:rPr>
          <w:rFonts w:ascii="Angsana New" w:hAnsi="Angsana New" w:hint="cs"/>
          <w:sz w:val="30"/>
          <w:szCs w:val="30"/>
          <w:cs/>
        </w:rPr>
        <w:t>และส่วนลดตามปริมาณ</w:t>
      </w:r>
    </w:p>
    <w:p w14:paraId="74F2F86F" w14:textId="77777777" w:rsidR="00784EB3" w:rsidRPr="00D23C26" w:rsidRDefault="00784EB3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831B8BB" w14:textId="77777777" w:rsidR="009B3614" w:rsidRPr="001D4F7C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D4F7C">
        <w:rPr>
          <w:rFonts w:ascii="Angsana New" w:hAnsi="Angsana New"/>
          <w:iCs/>
          <w:sz w:val="30"/>
          <w:szCs w:val="30"/>
          <w:cs/>
        </w:rPr>
        <w:t>การขายสินค้า</w:t>
      </w:r>
    </w:p>
    <w:p w14:paraId="1688A1E5" w14:textId="77777777" w:rsidR="009B3614" w:rsidRPr="00D23C26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2B79E5E" w14:textId="00002E4E" w:rsidR="009B3614" w:rsidRPr="001D4F7C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4F7C">
        <w:rPr>
          <w:rFonts w:ascii="Angsana New" w:hAnsi="Angsana New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</w:t>
      </w:r>
      <w:r w:rsidR="00A255EC" w:rsidRPr="001D4F7C">
        <w:rPr>
          <w:rFonts w:ascii="Angsana New" w:hAnsi="Angsana New"/>
          <w:sz w:val="30"/>
          <w:szCs w:val="30"/>
          <w:cs/>
        </w:rPr>
        <w:t xml:space="preserve">ไปให้กับผู้ซื้อแล้ว </w:t>
      </w:r>
      <w:r w:rsidRPr="001D4F7C">
        <w:rPr>
          <w:rFonts w:ascii="Angsana New" w:hAnsi="Angsana New"/>
          <w:sz w:val="30"/>
          <w:szCs w:val="30"/>
          <w:cs/>
        </w:rPr>
        <w:t xml:space="preserve">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นั้น ไม่อาจวัดมูลค่าของจำนวนรายได้และต้นทุนที่เกิดขึ้นได้อย่างน่าเชื่อถือ </w:t>
      </w:r>
      <w:r w:rsidR="005D5E37" w:rsidRPr="001D4F7C">
        <w:rPr>
          <w:rFonts w:ascii="Angsana New" w:hAnsi="Angsana New" w:hint="cs"/>
          <w:sz w:val="30"/>
          <w:szCs w:val="30"/>
          <w:cs/>
        </w:rPr>
        <w:t>หรือ</w:t>
      </w:r>
      <w:r w:rsidRPr="001D4F7C">
        <w:rPr>
          <w:rFonts w:ascii="Angsana New" w:hAnsi="Angsana New"/>
          <w:sz w:val="30"/>
          <w:szCs w:val="30"/>
          <w:cs/>
        </w:rPr>
        <w:t xml:space="preserve">มีความเป็นไปได้ค่อนข้างแน่นอนที่จะต้องรับคืนสินค้า  </w:t>
      </w:r>
    </w:p>
    <w:p w14:paraId="29433D43" w14:textId="77777777" w:rsidR="00EB18B9" w:rsidRPr="00D23C26" w:rsidRDefault="00EB18B9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3920743" w14:textId="77777777" w:rsidR="009B3614" w:rsidRPr="001D4F7C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4F7C">
        <w:rPr>
          <w:rFonts w:ascii="Angsana New" w:hAnsi="Angsana New"/>
          <w:iCs/>
          <w:sz w:val="30"/>
          <w:szCs w:val="30"/>
          <w:cs/>
        </w:rPr>
        <w:t>เงินปันผลรับ</w:t>
      </w:r>
    </w:p>
    <w:p w14:paraId="642D5999" w14:textId="77777777" w:rsidR="009B3614" w:rsidRPr="00D23C26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AD32EA1" w14:textId="0ECCE063" w:rsidR="009B3614" w:rsidRPr="001D4F7C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4F7C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14:paraId="64C8E3F8" w14:textId="09DE8F2B" w:rsidR="001D4F7C" w:rsidRPr="00D23C26" w:rsidRDefault="001D4F7C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F4F8E1F" w14:textId="4B1AB2F0" w:rsidR="00FF7C2E" w:rsidRPr="001D4F7C" w:rsidRDefault="001D4F7C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D4F7C">
        <w:rPr>
          <w:rFonts w:ascii="Angsana New" w:hAnsi="Angsana New" w:hint="cs"/>
          <w:iCs/>
          <w:sz w:val="30"/>
          <w:szCs w:val="30"/>
          <w:cs/>
        </w:rPr>
        <w:t>รายได้ค่าเช่า</w:t>
      </w:r>
    </w:p>
    <w:p w14:paraId="5A4F8502" w14:textId="37AE93F7" w:rsidR="001D4F7C" w:rsidRPr="00D23C26" w:rsidRDefault="001D4F7C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F6F3655" w14:textId="7C98FD44" w:rsidR="001D4F7C" w:rsidRPr="001D4F7C" w:rsidRDefault="001D4F7C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D4F7C">
        <w:rPr>
          <w:rFonts w:ascii="Angsana New" w:hAnsi="Angsana New" w:hint="cs"/>
          <w:i/>
          <w:sz w:val="30"/>
          <w:szCs w:val="30"/>
          <w:cs/>
        </w:rPr>
        <w:t>รายได้ค่าเช่ารับรู้ในกำไรหรือขาดทุนโดยวิธีเส้นตรงตลอดอายุสัญญาเช่า</w:t>
      </w:r>
    </w:p>
    <w:p w14:paraId="572BD232" w14:textId="77777777" w:rsidR="00323D3C" w:rsidRDefault="00323D3C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52B0AD7B" w14:textId="370253A4" w:rsidR="009B3614" w:rsidRPr="001D4F7C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D4F7C">
        <w:rPr>
          <w:rFonts w:ascii="Angsana New" w:hAnsi="Angsana New"/>
          <w:iCs/>
          <w:sz w:val="30"/>
          <w:szCs w:val="30"/>
          <w:cs/>
        </w:rPr>
        <w:t>ดอกเบี้ยรับและรายได้อื่น</w:t>
      </w:r>
    </w:p>
    <w:p w14:paraId="5EFC1D1A" w14:textId="77777777" w:rsidR="009B3614" w:rsidRPr="00D23C26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8F54AFC" w14:textId="77777777" w:rsidR="009B3614" w:rsidRPr="001D4F7C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4F7C">
        <w:rPr>
          <w:rFonts w:ascii="Angsana New" w:hAnsi="Angsana New"/>
          <w:sz w:val="30"/>
          <w:szCs w:val="30"/>
          <w:cs/>
        </w:rPr>
        <w:t>ดอกเบี้ยรับและรายได้อื่นบันทึกในกำไรหรือขาดทุนตามเกณฑ์คงค้าง</w:t>
      </w:r>
    </w:p>
    <w:p w14:paraId="21FD135F" w14:textId="77777777" w:rsidR="0095295D" w:rsidRPr="00D23C26" w:rsidRDefault="0095295D" w:rsidP="008D7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143D255" w14:textId="77777777" w:rsidR="004B4098" w:rsidRDefault="004B4098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2261741" w14:textId="129ECDA4" w:rsidR="009B3614" w:rsidRPr="001D4F7C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D4F7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8D7CCA">
        <w:rPr>
          <w:rFonts w:ascii="Angsana New" w:hAnsi="Angsana New" w:hint="cs"/>
          <w:b/>
          <w:bCs/>
          <w:iCs/>
          <w:sz w:val="30"/>
          <w:szCs w:val="30"/>
          <w:cs/>
        </w:rPr>
        <w:t>ต</w:t>
      </w:r>
      <w:r w:rsidRPr="001D4F7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1D4F7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1D4F7C">
        <w:rPr>
          <w:rFonts w:ascii="Angsana New" w:hAnsi="Angsana New"/>
          <w:b/>
          <w:bCs/>
          <w:iCs/>
          <w:sz w:val="30"/>
          <w:szCs w:val="30"/>
          <w:cs/>
        </w:rPr>
        <w:t>ต้นทุนทางการเงิน</w:t>
      </w:r>
    </w:p>
    <w:p w14:paraId="1A56F454" w14:textId="77777777" w:rsidR="009B3614" w:rsidRPr="001D4F7C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B4D575C" w14:textId="2EE7472F" w:rsidR="003E4D3D" w:rsidRPr="001D4F7C" w:rsidRDefault="003E4D3D" w:rsidP="003E4D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D4F7C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1D4F7C">
        <w:rPr>
          <w:rFonts w:ascii="Angsana New" w:hAnsi="Angsana New" w:hint="cs"/>
          <w:sz w:val="30"/>
          <w:szCs w:val="30"/>
          <w:cs/>
        </w:rPr>
        <w:t>หรือ</w:t>
      </w:r>
      <w:r w:rsidRPr="001D4F7C">
        <w:rPr>
          <w:rFonts w:ascii="Angsana New" w:hAnsi="Angsana New"/>
          <w:sz w:val="30"/>
          <w:szCs w:val="30"/>
          <w:cs/>
        </w:rPr>
        <w:t>ขาดทุนในงว</w:t>
      </w:r>
      <w:r w:rsidR="00281A7B" w:rsidRPr="001D4F7C">
        <w:rPr>
          <w:rFonts w:ascii="Angsana New" w:hAnsi="Angsana New"/>
          <w:sz w:val="30"/>
          <w:szCs w:val="30"/>
          <w:cs/>
        </w:rPr>
        <w:t xml:space="preserve">ดที่ค่าใช้จ่ายดังกล่าวเกิดขึ้น </w:t>
      </w:r>
      <w:r w:rsidRPr="001D4F7C">
        <w:rPr>
          <w:rFonts w:ascii="Angsana New" w:hAnsi="Angsana New"/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</w:t>
      </w:r>
      <w:r w:rsidR="00D47AFE" w:rsidRPr="001D4F7C">
        <w:rPr>
          <w:rFonts w:ascii="Angsana New" w:hAnsi="Angsana New"/>
          <w:sz w:val="30"/>
          <w:szCs w:val="30"/>
          <w:cs/>
        </w:rPr>
        <w:t>่อนที่จะนำมาใช้เองหรือเพื่อขาย ดอกเบี้ยซึ่งเป็นส่วนหนึ่งของค่างวดตามสัญญาเช่าการเงินบันทึกในงบกำไรขาดทุนโดยใช้วิธีอัตราดอกเบี้ยที่แท้จริง</w:t>
      </w:r>
    </w:p>
    <w:p w14:paraId="3CA38D28" w14:textId="04DCDD5D" w:rsidR="00D23C26" w:rsidRDefault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ABC230E" w14:textId="04715241" w:rsidR="009B3614" w:rsidRPr="001D4F7C" w:rsidRDefault="009B3614" w:rsidP="003E4D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Cs/>
          <w:sz w:val="30"/>
          <w:szCs w:val="30"/>
        </w:rPr>
      </w:pPr>
      <w:r w:rsidRPr="001D4F7C">
        <w:rPr>
          <w:rFonts w:ascii="Angsana New" w:hAnsi="Angsana New"/>
          <w:b/>
          <w:bCs/>
          <w:iCs/>
          <w:sz w:val="30"/>
          <w:szCs w:val="30"/>
        </w:rPr>
        <w:t>(</w:t>
      </w:r>
      <w:r w:rsidR="008D7CCA">
        <w:rPr>
          <w:rFonts w:ascii="Angsana New" w:hAnsi="Angsana New" w:hint="cs"/>
          <w:b/>
          <w:bCs/>
          <w:iCs/>
          <w:sz w:val="30"/>
          <w:szCs w:val="30"/>
          <w:cs/>
        </w:rPr>
        <w:t>ถ</w:t>
      </w:r>
      <w:r w:rsidRPr="001D4F7C">
        <w:rPr>
          <w:rFonts w:ascii="Angsana New" w:hAnsi="Angsana New"/>
          <w:b/>
          <w:bCs/>
          <w:iCs/>
          <w:sz w:val="30"/>
          <w:szCs w:val="30"/>
        </w:rPr>
        <w:t>)</w:t>
      </w:r>
      <w:r w:rsidRPr="001D4F7C">
        <w:rPr>
          <w:rFonts w:ascii="Angsana New" w:hAnsi="Angsana New"/>
          <w:b/>
          <w:bCs/>
          <w:iCs/>
          <w:sz w:val="30"/>
          <w:szCs w:val="30"/>
        </w:rPr>
        <w:tab/>
      </w:r>
      <w:r w:rsidRPr="001D4F7C">
        <w:rPr>
          <w:rFonts w:ascii="Angsana New" w:hAnsi="Angsana New"/>
          <w:b/>
          <w:bCs/>
          <w:iCs/>
          <w:sz w:val="30"/>
          <w:szCs w:val="30"/>
          <w:cs/>
        </w:rPr>
        <w:t>สัญญาเช่าดำเนินงาน</w:t>
      </w:r>
    </w:p>
    <w:p w14:paraId="4E99B96F" w14:textId="77777777" w:rsidR="009B3614" w:rsidRPr="001D4F7C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A6BBFFF" w14:textId="77777777" w:rsidR="009B3614" w:rsidRPr="001D4F7C" w:rsidRDefault="009B3614" w:rsidP="009B361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D4F7C">
        <w:rPr>
          <w:rFonts w:ascii="Angsana New" w:hAnsi="Angsana New"/>
          <w:sz w:val="30"/>
          <w:szCs w:val="30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 </w:t>
      </w:r>
    </w:p>
    <w:p w14:paraId="12B19054" w14:textId="77777777" w:rsidR="009B3614" w:rsidRPr="001D4F7C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0FA8F34" w14:textId="77777777" w:rsidR="009B3614" w:rsidRPr="001D4F7C" w:rsidRDefault="009B3614" w:rsidP="009B3614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1D4F7C">
        <w:rPr>
          <w:rFonts w:ascii="Angsana New" w:eastAsia="Calibri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75737B07" w14:textId="77777777" w:rsidR="005D5E37" w:rsidRPr="00D23C26" w:rsidRDefault="005D5E37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7188D19" w14:textId="6C726749" w:rsidR="00A34F71" w:rsidRPr="001D4F7C" w:rsidRDefault="00E464D7" w:rsidP="00A34F71">
      <w:pPr>
        <w:pStyle w:val="AccPolicysubhead"/>
      </w:pPr>
      <w:r w:rsidRPr="001D4F7C">
        <w:rPr>
          <w:rFonts w:hint="cs"/>
          <w:cs/>
        </w:rPr>
        <w:t>การประเมิน</w:t>
      </w:r>
      <w:r w:rsidR="00F76144" w:rsidRPr="001D4F7C">
        <w:rPr>
          <w:rFonts w:hint="cs"/>
          <w:cs/>
        </w:rPr>
        <w:t>ว่าข้อตกลงประกอบด้วยสัญญาเช่าหรือไม่</w:t>
      </w:r>
    </w:p>
    <w:p w14:paraId="13E9D6CB" w14:textId="77777777" w:rsidR="00A34F71" w:rsidRPr="00D23C26" w:rsidRDefault="00A34F71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CE1F401" w14:textId="3F8FADDC" w:rsidR="00A34F71" w:rsidRPr="001D4F7C" w:rsidRDefault="00A34F71" w:rsidP="00A3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1D4F7C">
        <w:rPr>
          <w:rFonts w:ascii="Angsana New" w:eastAsia="Calibri" w:hAnsi="Angsana New" w:hint="cs"/>
          <w:sz w:val="30"/>
          <w:szCs w:val="30"/>
          <w:cs/>
        </w:rPr>
        <w:t>ณ วันที่เริ่มต้นข้อตกลง 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</w:t>
      </w:r>
      <w:r w:rsidR="005D5E37" w:rsidRPr="001D4F7C">
        <w:rPr>
          <w:rFonts w:ascii="Angsana New" w:eastAsia="Calibri" w:hAnsi="Angsana New" w:hint="cs"/>
          <w:sz w:val="30"/>
          <w:szCs w:val="30"/>
          <w:cs/>
        </w:rPr>
        <w:t>สิทธิในการใช้สินทรัพย์ ถ้าทำให้</w:t>
      </w:r>
      <w:r w:rsidRPr="001D4F7C">
        <w:rPr>
          <w:rFonts w:ascii="Angsana New" w:eastAsia="Calibri" w:hAnsi="Angsana New" w:hint="cs"/>
          <w:sz w:val="30"/>
          <w:szCs w:val="30"/>
          <w:cs/>
        </w:rPr>
        <w:t xml:space="preserve">บริษัทมีสิทธิในการควบคุมการใช้สินทรัพย์ </w:t>
      </w:r>
    </w:p>
    <w:p w14:paraId="535A7E10" w14:textId="77777777" w:rsidR="00A34F71" w:rsidRPr="00D23C26" w:rsidRDefault="00A34F71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1A31263" w14:textId="7CF805C1" w:rsidR="00A34F71" w:rsidRPr="001D4F7C" w:rsidRDefault="00A34F71" w:rsidP="00A3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4F7C">
        <w:rPr>
          <w:rFonts w:ascii="Angsana New" w:hAnsi="Angsana New"/>
          <w:sz w:val="30"/>
          <w:szCs w:val="30"/>
          <w:cs/>
        </w:rPr>
        <w:t>ณ วันที่เริ่มต้นข้อตกลง หรือ มีการประเมินข้อตกลงใหม่ บริษัทแยกค่าตอบแทนสำหรับสัญญาเช่า และส่วนที่เป็นองค์ประกอบอื่นโดยใช้มูลค</w:t>
      </w:r>
      <w:r w:rsidR="00F45B8D" w:rsidRPr="001D4F7C">
        <w:rPr>
          <w:rFonts w:ascii="Angsana New" w:hAnsi="Angsana New"/>
          <w:sz w:val="30"/>
          <w:szCs w:val="30"/>
          <w:cs/>
        </w:rPr>
        <w:t>่ายุติธรรมเป็นเกณฑ์ในการแยก หาก</w:t>
      </w:r>
      <w:r w:rsidRPr="001D4F7C">
        <w:rPr>
          <w:rFonts w:ascii="Angsana New" w:hAnsi="Angsana New"/>
          <w:sz w:val="30"/>
          <w:szCs w:val="30"/>
          <w:cs/>
        </w:rPr>
        <w:t>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</w:t>
      </w:r>
      <w:r w:rsidR="00116616" w:rsidRPr="001D4F7C">
        <w:rPr>
          <w:rFonts w:ascii="Angsana New" w:hAnsi="Angsana New"/>
          <w:sz w:val="30"/>
          <w:szCs w:val="30"/>
          <w:cs/>
        </w:rPr>
        <w:t>าดอกเบี้ยเงินกู้ยืมส่วนเพิ่มของ</w:t>
      </w:r>
      <w:r w:rsidRPr="001D4F7C">
        <w:rPr>
          <w:rFonts w:ascii="Angsana New" w:hAnsi="Angsana New"/>
          <w:sz w:val="30"/>
          <w:szCs w:val="30"/>
          <w:cs/>
        </w:rPr>
        <w:t>บริษัท</w:t>
      </w:r>
    </w:p>
    <w:p w14:paraId="375A1342" w14:textId="77777777" w:rsidR="00A34F71" w:rsidRDefault="00A34F71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A6D46A2" w14:textId="77777777" w:rsidR="008D7CCA" w:rsidRPr="00D23C26" w:rsidRDefault="008D7CCA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2D71D18" w14:textId="77777777" w:rsidR="004B4098" w:rsidRDefault="004B4098" w:rsidP="009B3614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12E6B0D" w14:textId="745F9B56" w:rsidR="009B3614" w:rsidRPr="001D4F7C" w:rsidRDefault="003C7B1B" w:rsidP="009B3614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  <w:r w:rsidRPr="001D4F7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8D7CC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</w:t>
      </w:r>
      <w:r w:rsidR="009B3614" w:rsidRPr="001D4F7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9B3614" w:rsidRPr="001D4F7C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ภาษีเงินได้</w:t>
      </w:r>
    </w:p>
    <w:p w14:paraId="5CCD905C" w14:textId="77777777" w:rsidR="009B3614" w:rsidRPr="001D4F7C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52813EE" w14:textId="060DB52E" w:rsidR="009B3614" w:rsidRPr="001D4F7C" w:rsidRDefault="009B3614" w:rsidP="005D5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D4F7C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1D4F7C">
        <w:rPr>
          <w:rFonts w:ascii="Angsana New" w:hAnsi="Angsana New"/>
          <w:sz w:val="30"/>
          <w:szCs w:val="30"/>
        </w:rPr>
        <w:t xml:space="preserve"> </w:t>
      </w:r>
      <w:r w:rsidRPr="001D4F7C">
        <w:rPr>
          <w:rFonts w:ascii="Angsana New" w:hAnsi="Angsana New"/>
          <w:sz w:val="30"/>
          <w:szCs w:val="30"/>
          <w:cs/>
        </w:rPr>
        <w:t>ภาษีเงินได้</w:t>
      </w:r>
      <w:r w:rsidR="00D06540" w:rsidRPr="001D4F7C">
        <w:rPr>
          <w:rFonts w:ascii="Angsana New" w:hAnsi="Angsana New" w:hint="cs"/>
          <w:sz w:val="30"/>
          <w:szCs w:val="30"/>
          <w:cs/>
        </w:rPr>
        <w:t xml:space="preserve"> </w:t>
      </w:r>
      <w:r w:rsidRPr="001D4F7C">
        <w:rPr>
          <w:rFonts w:ascii="Angsana New" w:hAnsi="Angsana New"/>
          <w:sz w:val="30"/>
          <w:szCs w:val="30"/>
          <w:cs/>
        </w:rPr>
        <w:t>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4A0C68ED" w14:textId="77777777" w:rsidR="007B15F4" w:rsidRDefault="007B15F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EB45BCF" w14:textId="221D02BD" w:rsidR="009B3614" w:rsidRPr="001D4F7C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1D4F7C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1D4F7C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7832EC63" w14:textId="77777777" w:rsidR="009B3614" w:rsidRPr="0095295D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54A38A26" w14:textId="77777777" w:rsidR="009B3614" w:rsidRPr="001D4F7C" w:rsidRDefault="009B3614" w:rsidP="009B3614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1D4F7C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</w:t>
      </w:r>
      <w:r w:rsidR="002E6DDD" w:rsidRPr="001D4F7C">
        <w:rPr>
          <w:rFonts w:ascii="Angsana New" w:hAnsi="Angsana New"/>
          <w:sz w:val="30"/>
          <w:szCs w:val="30"/>
          <w:cs/>
        </w:rPr>
        <w:t>ื่อความมุ่งหมายทางภาษี</w:t>
      </w:r>
    </w:p>
    <w:p w14:paraId="4DFEE154" w14:textId="77777777" w:rsidR="0095295D" w:rsidRPr="0095295D" w:rsidRDefault="0095295D" w:rsidP="009B3614">
      <w:pPr>
        <w:pStyle w:val="BodyText"/>
        <w:spacing w:after="0"/>
        <w:ind w:left="540" w:right="27"/>
        <w:jc w:val="thaiDistribute"/>
        <w:rPr>
          <w:rFonts w:ascii="Angsana New" w:hAnsi="Angsana New"/>
          <w:sz w:val="26"/>
          <w:szCs w:val="26"/>
        </w:rPr>
      </w:pPr>
    </w:p>
    <w:p w14:paraId="5AD2CD55" w14:textId="15F7B48F" w:rsidR="00570128" w:rsidRPr="001D4F7C" w:rsidRDefault="009B3614" w:rsidP="009B3614">
      <w:pPr>
        <w:pStyle w:val="BodyText"/>
        <w:spacing w:after="0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1D4F7C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1D4F7C">
        <w:rPr>
          <w:rFonts w:ascii="Angsana New" w:hAnsi="Angsana New"/>
          <w:b/>
          <w:sz w:val="30"/>
          <w:szCs w:val="30"/>
        </w:rPr>
        <w:t xml:space="preserve"> </w:t>
      </w:r>
    </w:p>
    <w:p w14:paraId="641C28BE" w14:textId="77777777" w:rsidR="008E447E" w:rsidRPr="0095295D" w:rsidRDefault="008E447E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26"/>
          <w:szCs w:val="26"/>
        </w:rPr>
      </w:pPr>
    </w:p>
    <w:p w14:paraId="2753EC53" w14:textId="6DC0FA36" w:rsidR="00223AFB" w:rsidRPr="001D4F7C" w:rsidRDefault="009B3614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1D4F7C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56EC5A89" w14:textId="77777777" w:rsidR="005D5E37" w:rsidRPr="0095295D" w:rsidRDefault="005D5E37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26"/>
          <w:szCs w:val="26"/>
        </w:rPr>
      </w:pPr>
    </w:p>
    <w:p w14:paraId="1939EDEC" w14:textId="24569A47" w:rsidR="009B3614" w:rsidRPr="001D4F7C" w:rsidRDefault="009B3614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1D4F7C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</w:t>
      </w:r>
      <w:r w:rsidR="00281A7B" w:rsidRPr="001D4F7C">
        <w:rPr>
          <w:rFonts w:ascii="Angsana New" w:hAnsi="Angsana New"/>
          <w:sz w:val="30"/>
          <w:szCs w:val="30"/>
          <w:cs/>
        </w:rPr>
        <w:t>ุบันและภาษีเงินได้รอการตัดบัญชี</w:t>
      </w:r>
      <w:r w:rsidRPr="001D4F7C">
        <w:rPr>
          <w:rFonts w:ascii="Angsana New" w:hAnsi="Angsana New"/>
          <w:sz w:val="30"/>
          <w:szCs w:val="30"/>
          <w:cs/>
        </w:rPr>
        <w:t xml:space="preserve">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 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</w:t>
      </w:r>
      <w:r w:rsidR="003D070E" w:rsidRPr="001D4F7C">
        <w:rPr>
          <w:rFonts w:ascii="Angsana New" w:hAnsi="Angsana New"/>
          <w:sz w:val="30"/>
          <w:szCs w:val="30"/>
          <w:cs/>
        </w:rPr>
        <w:t>หลายปัจจัย รวมถึง การตีความทางก</w:t>
      </w:r>
      <w:r w:rsidR="003D070E" w:rsidRPr="001D4F7C">
        <w:rPr>
          <w:rFonts w:ascii="Angsana New" w:hAnsi="Angsana New" w:hint="cs"/>
          <w:sz w:val="30"/>
          <w:szCs w:val="30"/>
          <w:cs/>
        </w:rPr>
        <w:t>ฎ</w:t>
      </w:r>
      <w:r w:rsidRPr="001D4F7C">
        <w:rPr>
          <w:rFonts w:ascii="Angsana New" w:hAnsi="Angsana New"/>
          <w:sz w:val="30"/>
          <w:szCs w:val="30"/>
          <w:cs/>
        </w:rPr>
        <w:t>ห</w:t>
      </w:r>
      <w:r w:rsidR="00281A7B" w:rsidRPr="001D4F7C">
        <w:rPr>
          <w:rFonts w:ascii="Angsana New" w:hAnsi="Angsana New"/>
          <w:sz w:val="30"/>
          <w:szCs w:val="30"/>
          <w:cs/>
        </w:rPr>
        <w:t xml:space="preserve">มายภาษี และจากประสบการณ์ในอดีต </w:t>
      </w:r>
      <w:r w:rsidRPr="001D4F7C">
        <w:rPr>
          <w:rFonts w:ascii="Angsana New" w:hAnsi="Angsana New"/>
          <w:sz w:val="30"/>
          <w:szCs w:val="30"/>
          <w:cs/>
        </w:rPr>
        <w:t>การประเมินนี้อยู่บน</w:t>
      </w:r>
      <w:r w:rsidR="00116616" w:rsidRPr="001D4F7C">
        <w:rPr>
          <w:rFonts w:ascii="Angsana New" w:hAnsi="Angsana New"/>
          <w:sz w:val="30"/>
          <w:szCs w:val="30"/>
          <w:cs/>
        </w:rPr>
        <w:t>พื้นฐาน</w:t>
      </w:r>
      <w:r w:rsidR="00DB4AC3" w:rsidRPr="001D4F7C">
        <w:rPr>
          <w:rFonts w:ascii="Angsana New" w:hAnsi="Angsana New"/>
          <w:sz w:val="30"/>
          <w:szCs w:val="30"/>
          <w:cs/>
        </w:rPr>
        <w:br/>
      </w:r>
      <w:r w:rsidR="00116616" w:rsidRPr="001D4F7C">
        <w:rPr>
          <w:rFonts w:ascii="Angsana New" w:hAnsi="Angsana New"/>
          <w:sz w:val="30"/>
          <w:szCs w:val="30"/>
          <w:cs/>
        </w:rPr>
        <w:t>การประมาณการและข้อสมมติ</w:t>
      </w:r>
      <w:r w:rsidRPr="001D4F7C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ข้อมูลใหม่ๆ</w:t>
      </w:r>
      <w:r w:rsidR="00AE1BEB" w:rsidRPr="001D4F7C">
        <w:rPr>
          <w:rFonts w:ascii="Angsana New" w:hAnsi="Angsana New" w:hint="cs"/>
          <w:sz w:val="30"/>
          <w:szCs w:val="30"/>
          <w:cs/>
        </w:rPr>
        <w:t xml:space="preserve"> </w:t>
      </w:r>
      <w:r w:rsidRPr="001D4F7C">
        <w:rPr>
          <w:rFonts w:ascii="Angsana New" w:hAnsi="Angsana New"/>
          <w:sz w:val="30"/>
          <w:szCs w:val="30"/>
          <w:cs/>
        </w:rPr>
        <w:t>อาจจะทำให้บริษัทเปลี่ยนการตัดสินใจโดยขึ้นอยู่กับความเพียงพอของภาษีเงินได้ค้างจ่ายที่มีอยู่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E692929" w14:textId="77777777" w:rsidR="009B3614" w:rsidRPr="0095295D" w:rsidRDefault="009B3614" w:rsidP="007C2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035CED1B" w14:textId="7201BC6A" w:rsidR="009B3614" w:rsidRPr="001D4F7C" w:rsidRDefault="009B3614" w:rsidP="007C2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4F7C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  <w:r w:rsidR="00281A7B" w:rsidRPr="001D4F7C">
        <w:rPr>
          <w:rFonts w:ascii="Angsana New" w:hAnsi="Angsana New" w:hint="cs"/>
          <w:sz w:val="30"/>
          <w:szCs w:val="30"/>
          <w:cs/>
        </w:rPr>
        <w:t xml:space="preserve"> </w:t>
      </w:r>
      <w:r w:rsidRPr="001D4F7C">
        <w:rPr>
          <w:rFonts w:ascii="Angsana New" w:hAnsi="Angsana New"/>
          <w:sz w:val="30"/>
          <w:szCs w:val="30"/>
          <w:cs/>
        </w:rPr>
        <w:t>และภาษีเงินได้นี้ประเมินโดยหน่วยงานจัดเก็บภาษีหน่วยงานเดียวกันสำหรับหน่วยภาษีเดียวกัน</w:t>
      </w:r>
      <w:r w:rsidR="00281A7B" w:rsidRPr="001D4F7C">
        <w:rPr>
          <w:rFonts w:ascii="Angsana New" w:hAnsi="Angsana New" w:hint="cs"/>
          <w:sz w:val="30"/>
          <w:szCs w:val="30"/>
          <w:cs/>
        </w:rPr>
        <w:t xml:space="preserve"> </w:t>
      </w:r>
      <w:r w:rsidRPr="001D4F7C">
        <w:rPr>
          <w:rFonts w:ascii="Angsana New" w:hAnsi="Angsana New"/>
          <w:sz w:val="30"/>
          <w:szCs w:val="30"/>
          <w:cs/>
        </w:rPr>
        <w:t>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1D4F7C">
        <w:rPr>
          <w:rFonts w:ascii="Angsana New" w:hAnsi="Angsana New"/>
          <w:sz w:val="30"/>
          <w:szCs w:val="30"/>
        </w:rPr>
        <w:t xml:space="preserve"> </w:t>
      </w:r>
    </w:p>
    <w:p w14:paraId="1F00C4CE" w14:textId="77777777" w:rsidR="00835E1E" w:rsidRPr="0095295D" w:rsidRDefault="00835E1E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26"/>
          <w:szCs w:val="26"/>
        </w:rPr>
      </w:pPr>
    </w:p>
    <w:p w14:paraId="7B8ADBD0" w14:textId="4461D03E" w:rsidR="009B3614" w:rsidRDefault="009B3614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1D4F7C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</w:t>
      </w:r>
      <w:r w:rsidR="00247C7E" w:rsidRPr="001D4F7C">
        <w:rPr>
          <w:rFonts w:ascii="Angsana New" w:hAnsi="Angsana New"/>
          <w:sz w:val="30"/>
          <w:szCs w:val="30"/>
          <w:cs/>
        </w:rPr>
        <w:t>ื่อมีความเป็นไปได้ค่อนข้างแน่</w:t>
      </w:r>
      <w:r w:rsidRPr="001D4F7C">
        <w:rPr>
          <w:rFonts w:ascii="Angsana New" w:hAnsi="Angsana New"/>
          <w:sz w:val="30"/>
          <w:szCs w:val="30"/>
          <w:cs/>
        </w:rPr>
        <w:t>ว่ากำไรเพื่อเสียภาษีในอนาคต</w:t>
      </w:r>
      <w:r w:rsidR="00247C7E" w:rsidRPr="001D4F7C">
        <w:rPr>
          <w:rFonts w:ascii="Angsana New" w:hAnsi="Angsana New"/>
          <w:sz w:val="30"/>
          <w:szCs w:val="30"/>
          <w:cs/>
        </w:rPr>
        <w:br/>
      </w:r>
      <w:r w:rsidRPr="001D4F7C">
        <w:rPr>
          <w:rFonts w:ascii="Angsana New" w:hAnsi="Angsana New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</w:t>
      </w:r>
      <w:r w:rsidR="000F18FA" w:rsidRPr="001D4F7C">
        <w:rPr>
          <w:rFonts w:ascii="Angsana New" w:hAnsi="Angsana New"/>
          <w:sz w:val="30"/>
          <w:szCs w:val="30"/>
        </w:rPr>
        <w:t xml:space="preserve"> </w:t>
      </w:r>
      <w:r w:rsidR="00281A7B" w:rsidRPr="001D4F7C">
        <w:rPr>
          <w:rFonts w:ascii="Angsana New" w:hAnsi="Angsana New" w:hint="cs"/>
          <w:spacing w:val="-4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="00247C7E" w:rsidRPr="001D4F7C">
        <w:rPr>
          <w:rFonts w:ascii="Angsana New" w:hAnsi="Angsana New"/>
          <w:spacing w:val="-4"/>
          <w:sz w:val="30"/>
          <w:szCs w:val="30"/>
          <w:cs/>
        </w:rPr>
        <w:br/>
      </w:r>
      <w:r w:rsidR="00281A7B" w:rsidRPr="001D4F7C">
        <w:rPr>
          <w:rFonts w:ascii="Angsana New" w:hAnsi="Angsana New" w:hint="cs"/>
          <w:spacing w:val="-4"/>
          <w:sz w:val="30"/>
          <w:szCs w:val="30"/>
          <w:cs/>
        </w:rPr>
        <w:t>ผลแตกต่างชั่วคราวที่พิจารณาจากแผนธุรกิจแล้วอาจมีจำนวนไม่เพียงพอที่จะบันทึกสินทรัพย์ภาษีเงินได้ทั้งจำนวน</w:t>
      </w:r>
      <w:r w:rsidR="000F18FA" w:rsidRPr="001D4F7C">
        <w:rPr>
          <w:rFonts w:ascii="Angsana New" w:hAnsi="Angsana New"/>
          <w:sz w:val="30"/>
          <w:szCs w:val="30"/>
          <w:cs/>
        </w:rPr>
        <w:t xml:space="preserve"> </w:t>
      </w:r>
      <w:r w:rsidRPr="001D4F7C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1D4F7C">
        <w:rPr>
          <w:rFonts w:ascii="Angsana New" w:hAnsi="Angsana New"/>
          <w:sz w:val="30"/>
          <w:szCs w:val="30"/>
        </w:rPr>
        <w:t xml:space="preserve"> </w:t>
      </w:r>
    </w:p>
    <w:p w14:paraId="29695C4D" w14:textId="77777777" w:rsidR="008D7CCA" w:rsidRPr="001D4F7C" w:rsidRDefault="008D7CCA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70D40861" w14:textId="01EF1548" w:rsidR="00F631CA" w:rsidRPr="001D4F7C" w:rsidRDefault="00F631CA" w:rsidP="00F631CA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  <w:r w:rsidRPr="001D4F7C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D7CC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ธ</w:t>
      </w:r>
      <w:r w:rsidRPr="001D4F7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1D4F7C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กำไรต่อหุ้น</w:t>
      </w:r>
      <w:r w:rsidR="005D5E37" w:rsidRPr="001D4F7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ขั้นพื้นฐาน</w:t>
      </w:r>
    </w:p>
    <w:p w14:paraId="1152653B" w14:textId="77777777" w:rsidR="008E447E" w:rsidRPr="001D4F7C" w:rsidRDefault="008E447E" w:rsidP="008E4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Angsana New" w:hAnsi="Angsana New"/>
          <w:sz w:val="30"/>
          <w:szCs w:val="30"/>
        </w:rPr>
      </w:pPr>
    </w:p>
    <w:p w14:paraId="210242CE" w14:textId="2C661D30" w:rsidR="008E447E" w:rsidRPr="001D4F7C" w:rsidRDefault="008E447E" w:rsidP="002E6DDD">
      <w:pPr>
        <w:pStyle w:val="BodyText"/>
        <w:tabs>
          <w:tab w:val="clear" w:pos="454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1D4F7C"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</w:t>
      </w:r>
      <w:r w:rsidRPr="001D4F7C">
        <w:rPr>
          <w:rFonts w:ascii="Angsana New" w:hAnsi="Angsana New"/>
          <w:sz w:val="30"/>
          <w:szCs w:val="30"/>
          <w:cs/>
        </w:rPr>
        <w:t>บริษัท</w:t>
      </w:r>
      <w:r w:rsidRPr="001D4F7C">
        <w:rPr>
          <w:rFonts w:ascii="Angsana New" w:hAnsi="Angsana New" w:hint="cs"/>
          <w:sz w:val="30"/>
          <w:szCs w:val="30"/>
          <w:cs/>
        </w:rPr>
        <w:t xml:space="preserve"> ด้วยจำนวนหุ้นสามัญ</w:t>
      </w:r>
      <w:r w:rsidR="005D5E37" w:rsidRPr="001D4F7C">
        <w:rPr>
          <w:rFonts w:ascii="Angsana New" w:hAnsi="Angsana New"/>
          <w:sz w:val="30"/>
          <w:szCs w:val="30"/>
          <w:cs/>
        </w:rPr>
        <w:br/>
      </w:r>
      <w:r w:rsidRPr="001D4F7C">
        <w:rPr>
          <w:rFonts w:ascii="Angsana New" w:hAnsi="Angsana New" w:hint="cs"/>
          <w:sz w:val="30"/>
          <w:szCs w:val="30"/>
          <w:cs/>
        </w:rPr>
        <w:t>ถัวเฉลี่ยถ่วงน้ำหนักที่ออกจำหน่ายระหว่างปี</w:t>
      </w:r>
      <w:r w:rsidRPr="001D4F7C">
        <w:rPr>
          <w:rFonts w:ascii="Angsana New" w:hAnsi="Angsana New"/>
          <w:sz w:val="30"/>
          <w:szCs w:val="30"/>
        </w:rPr>
        <w:t xml:space="preserve"> </w:t>
      </w:r>
    </w:p>
    <w:p w14:paraId="6EC99F6A" w14:textId="47A61190" w:rsidR="00D23C26" w:rsidRDefault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7F5A9C2" w14:textId="12D46272" w:rsidR="00F43556" w:rsidRPr="001D4F7C" w:rsidRDefault="00F43556" w:rsidP="00F43556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  <w:r w:rsidRPr="00943CDB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943CDB" w:rsidRPr="00943CD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</w:t>
      </w:r>
      <w:r w:rsidRPr="00943CDB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943CD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943CD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367E41E2" w14:textId="77777777" w:rsidR="009B3614" w:rsidRPr="00D23C26" w:rsidRDefault="009B3614" w:rsidP="00F43556">
      <w:pPr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24B23CBE" w14:textId="4977BED2" w:rsidR="009B3614" w:rsidRPr="001D4F7C" w:rsidRDefault="009B3614" w:rsidP="00917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4F7C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</w:t>
      </w:r>
      <w:r w:rsidR="00D2187A" w:rsidRPr="001D4F7C">
        <w:rPr>
          <w:rFonts w:ascii="Angsana New" w:hAnsi="Angsana New"/>
          <w:sz w:val="30"/>
          <w:szCs w:val="30"/>
          <w:cs/>
        </w:rPr>
        <w:t>ทรัพย์สินองค์กรและค่าใช้จ่ายสำนักงานใหญ่</w:t>
      </w:r>
    </w:p>
    <w:p w14:paraId="64D0FCFE" w14:textId="42E65185" w:rsidR="00223AFB" w:rsidRPr="00D23C26" w:rsidRDefault="00223AFB" w:rsidP="00D23C26">
      <w:pPr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4086906A" w14:textId="14952DAE" w:rsidR="009B3614" w:rsidRPr="00C52C41" w:rsidRDefault="00B93989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D4F7C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9B3614" w:rsidRPr="001D4F7C">
        <w:rPr>
          <w:rFonts w:ascii="Angsana New" w:hAnsi="Angsana New"/>
          <w:b/>
          <w:bCs/>
          <w:sz w:val="30"/>
          <w:szCs w:val="30"/>
        </w:rPr>
        <w:tab/>
      </w:r>
      <w:r w:rsidR="009B3614" w:rsidRPr="001D4F7C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77777777" w:rsidR="00917F8F" w:rsidRPr="00D23C26" w:rsidRDefault="00917F8F" w:rsidP="00D23C26">
      <w:pPr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27C8E245" w14:textId="08090F6F" w:rsidR="009B3614" w:rsidRPr="00C52C41" w:rsidRDefault="009B3614" w:rsidP="0084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</w:t>
      </w:r>
      <w:r w:rsidR="00AD0E5F">
        <w:rPr>
          <w:rFonts w:ascii="Angsana New" w:hAnsi="Angsana New"/>
          <w:b/>
          <w:sz w:val="30"/>
          <w:szCs w:val="30"/>
          <w:cs/>
        </w:rPr>
        <w:t>ะทางอ้อมหรือมีอิทธิพลอย่างมี</w:t>
      </w:r>
      <w:r w:rsidR="00AD0E5F">
        <w:rPr>
          <w:rFonts w:ascii="Angsana New" w:hAnsi="Angsana New" w:hint="cs"/>
          <w:b/>
          <w:sz w:val="30"/>
          <w:szCs w:val="30"/>
          <w:cs/>
        </w:rPr>
        <w:t>นัย</w:t>
      </w:r>
      <w:r w:rsidRPr="00C52C41">
        <w:rPr>
          <w:rFonts w:ascii="Angsana New" w:hAnsi="Angsana New"/>
          <w:b/>
          <w:sz w:val="30"/>
          <w:szCs w:val="30"/>
          <w:cs/>
        </w:rPr>
        <w:t>สำคัญต่อบุคคลหรือกิจการ</w:t>
      </w:r>
      <w:r w:rsidR="00E0720B">
        <w:rPr>
          <w:rFonts w:ascii="Angsana New" w:hAnsi="Angsana New"/>
          <w:b/>
          <w:sz w:val="30"/>
          <w:szCs w:val="30"/>
        </w:rPr>
        <w:t xml:space="preserve"> </w:t>
      </w:r>
      <w:r w:rsidR="00494EA5">
        <w:rPr>
          <w:rFonts w:ascii="Angsana New" w:hAnsi="Angsana New"/>
          <w:b/>
          <w:sz w:val="30"/>
          <w:szCs w:val="30"/>
          <w:cs/>
        </w:rPr>
        <w:br/>
      </w:r>
      <w:r w:rsidRPr="00C52C41">
        <w:rPr>
          <w:rFonts w:ascii="Angsana New" w:hAnsi="Angsana New"/>
          <w:b/>
          <w:sz w:val="30"/>
          <w:szCs w:val="30"/>
          <w:cs/>
        </w:rPr>
        <w:t>ในการตัดสินใจทางการเงินและการบริหารหรือในทางกลับกันหรือบริษัทอยู่ภายใต้การควบคุมเดียวกันหรือ</w:t>
      </w:r>
      <w:r w:rsidR="00494EA5">
        <w:rPr>
          <w:rFonts w:ascii="Angsana New" w:hAnsi="Angsana New"/>
          <w:b/>
          <w:sz w:val="30"/>
          <w:szCs w:val="30"/>
          <w:cs/>
        </w:rPr>
        <w:br/>
      </w:r>
      <w:r w:rsidRPr="00C52C41">
        <w:rPr>
          <w:rFonts w:ascii="Angsana New" w:hAnsi="Angsana New"/>
          <w:b/>
          <w:sz w:val="30"/>
          <w:szCs w:val="30"/>
          <w:cs/>
        </w:rPr>
        <w:t>อยู่ภาย</w:t>
      </w:r>
      <w:r w:rsidR="00AD0E5F">
        <w:rPr>
          <w:rFonts w:ascii="Angsana New" w:hAnsi="Angsana New"/>
          <w:b/>
          <w:sz w:val="30"/>
          <w:szCs w:val="30"/>
          <w:cs/>
        </w:rPr>
        <w:t>ใต้อิทธิพลอย่างมี</w:t>
      </w:r>
      <w:r w:rsidR="00AD0E5F">
        <w:rPr>
          <w:rFonts w:ascii="Angsana New" w:hAnsi="Angsana New" w:hint="cs"/>
          <w:b/>
          <w:sz w:val="30"/>
          <w:szCs w:val="30"/>
          <w:cs/>
        </w:rPr>
        <w:t>นัย</w:t>
      </w:r>
      <w:r w:rsidRPr="00C52C41">
        <w:rPr>
          <w:rFonts w:ascii="Angsana New" w:hAnsi="Angsana New"/>
          <w:b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609D2956" w14:textId="77777777" w:rsidR="008E447E" w:rsidRPr="00D23C26" w:rsidRDefault="008E447E" w:rsidP="00D23C26">
      <w:pPr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0847B1E5" w14:textId="5C125514" w:rsidR="000F18FA" w:rsidRDefault="009B3614" w:rsidP="0084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ความสัมพันธ์ที่มีกับบริษัทร่วมได้เปิดเผย</w:t>
      </w:r>
      <w:r w:rsidRPr="001D4F7C">
        <w:rPr>
          <w:rFonts w:ascii="Angsana New" w:hAnsi="Angsana New"/>
          <w:b/>
          <w:sz w:val="30"/>
          <w:szCs w:val="30"/>
          <w:cs/>
        </w:rPr>
        <w:t>ในหมายเหตุประกอบ</w:t>
      </w:r>
      <w:r w:rsidR="001A2708">
        <w:rPr>
          <w:rFonts w:ascii="Angsana New" w:hAnsi="Angsana New"/>
          <w:b/>
          <w:sz w:val="30"/>
          <w:szCs w:val="30"/>
          <w:cs/>
        </w:rPr>
        <w:t>งบการเงินที่แสดงเงินลงทุนตามวิธีส่วนได้เสียเพื่อวัตถุประสงค์เฉพาะ</w:t>
      </w:r>
      <w:r w:rsidRPr="001D4F7C">
        <w:rPr>
          <w:rFonts w:ascii="Angsana New" w:hAnsi="Angsana New"/>
          <w:b/>
          <w:sz w:val="30"/>
          <w:szCs w:val="30"/>
          <w:cs/>
        </w:rPr>
        <w:t xml:space="preserve">ข้อ </w:t>
      </w:r>
      <w:r w:rsidR="001D4F7C" w:rsidRPr="001D4F7C">
        <w:rPr>
          <w:rFonts w:ascii="Angsana New" w:hAnsi="Angsana New" w:hint="cs"/>
          <w:b/>
          <w:sz w:val="30"/>
          <w:szCs w:val="30"/>
          <w:cs/>
        </w:rPr>
        <w:t>9</w:t>
      </w:r>
      <w:r w:rsidR="000F18FA" w:rsidRPr="001D4F7C">
        <w:rPr>
          <w:rFonts w:ascii="Angsana New" w:hAnsi="Angsana New"/>
          <w:b/>
          <w:sz w:val="30"/>
          <w:szCs w:val="30"/>
        </w:rPr>
        <w:t xml:space="preserve"> </w:t>
      </w:r>
      <w:r w:rsidRPr="001D4F7C">
        <w:rPr>
          <w:rFonts w:ascii="Angsana New" w:hAnsi="Angsana New"/>
          <w:b/>
          <w:sz w:val="30"/>
          <w:szCs w:val="30"/>
          <w:cs/>
        </w:rPr>
        <w:t>สำหรับ</w:t>
      </w:r>
      <w:r w:rsidRPr="00C52C41">
        <w:rPr>
          <w:rFonts w:ascii="Angsana New" w:hAnsi="Angsana New"/>
          <w:b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Pr="00C52C41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C52C41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222AE749" w14:textId="77777777" w:rsidR="00D23C26" w:rsidRDefault="00D23C26" w:rsidP="0084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5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77"/>
        <w:gridCol w:w="1413"/>
        <w:gridCol w:w="3610"/>
        <w:gridCol w:w="13"/>
      </w:tblGrid>
      <w:tr w:rsidR="009B3614" w:rsidRPr="00C52C41" w14:paraId="6B928AD8" w14:textId="77777777" w:rsidTr="00105F0D">
        <w:trPr>
          <w:cantSplit/>
          <w:tblHeader/>
        </w:trPr>
        <w:tc>
          <w:tcPr>
            <w:tcW w:w="4477" w:type="dxa"/>
          </w:tcPr>
          <w:p w14:paraId="44D73305" w14:textId="77777777" w:rsidR="000F18FA" w:rsidRDefault="000F18FA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370974A" w14:textId="77777777" w:rsidR="009B3614" w:rsidRPr="00C52C41" w:rsidRDefault="009B3614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3" w:type="dxa"/>
          </w:tcPr>
          <w:p w14:paraId="4168E8CB" w14:textId="77777777" w:rsidR="009B3614" w:rsidRDefault="009B3614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70B797C6" w14:textId="77777777" w:rsidR="000758B9" w:rsidRDefault="000758B9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/สัญชาติ</w:t>
            </w:r>
          </w:p>
          <w:p w14:paraId="4E467393" w14:textId="77777777" w:rsidR="000263AF" w:rsidRPr="00C52C41" w:rsidRDefault="000263AF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23" w:type="dxa"/>
            <w:gridSpan w:val="2"/>
          </w:tcPr>
          <w:p w14:paraId="468A5B23" w14:textId="77777777" w:rsidR="000F18FA" w:rsidRDefault="000F18FA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FCCB6EC" w14:textId="77777777" w:rsidR="009B3614" w:rsidRPr="00C52C41" w:rsidRDefault="009B3614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B3614" w:rsidRPr="00C52C41" w14:paraId="74B2623B" w14:textId="77777777" w:rsidTr="00105F0D">
        <w:trPr>
          <w:cantSplit/>
        </w:trPr>
        <w:tc>
          <w:tcPr>
            <w:tcW w:w="4477" w:type="dxa"/>
          </w:tcPr>
          <w:p w14:paraId="6FE57E45" w14:textId="5865F358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Industries, Inc</w:t>
            </w:r>
            <w:r w:rsidR="00EE68C7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413" w:type="dxa"/>
          </w:tcPr>
          <w:p w14:paraId="522A1C5E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14:paraId="348F335E" w14:textId="77777777"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บริษัทใหญ่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2B7B80" w:rsidRPr="00C52C41" w14:paraId="1CF665E7" w14:textId="77777777" w:rsidTr="00105F0D">
        <w:trPr>
          <w:cantSplit/>
        </w:trPr>
        <w:tc>
          <w:tcPr>
            <w:tcW w:w="4477" w:type="dxa"/>
          </w:tcPr>
          <w:p w14:paraId="4D49F1A8" w14:textId="448E085E" w:rsidR="002B7B80" w:rsidRPr="00C52C41" w:rsidRDefault="002B7B80" w:rsidP="002B7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7B80">
              <w:rPr>
                <w:rFonts w:ascii="Angsana New" w:hAnsi="Angsana New"/>
                <w:sz w:val="30"/>
                <w:szCs w:val="30"/>
              </w:rPr>
              <w:t xml:space="preserve">Toyota Tsusho Corporation  </w:t>
            </w:r>
          </w:p>
        </w:tc>
        <w:tc>
          <w:tcPr>
            <w:tcW w:w="1413" w:type="dxa"/>
          </w:tcPr>
          <w:p w14:paraId="28C8912D" w14:textId="6BFF025F" w:rsidR="002B7B80" w:rsidRPr="00C52C41" w:rsidRDefault="007648E3" w:rsidP="002B7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14:paraId="31762857" w14:textId="568BEC63" w:rsidR="002B7B80" w:rsidRPr="00C52C41" w:rsidRDefault="00A61856" w:rsidP="002B7B8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ผู้ถือหุ้นของบริษัท</w:t>
            </w:r>
          </w:p>
        </w:tc>
      </w:tr>
      <w:tr w:rsidR="00A61856" w:rsidRPr="00C52C41" w14:paraId="15976B5A" w14:textId="77777777" w:rsidTr="00105F0D">
        <w:trPr>
          <w:cantSplit/>
        </w:trPr>
        <w:tc>
          <w:tcPr>
            <w:tcW w:w="4477" w:type="dxa"/>
          </w:tcPr>
          <w:p w14:paraId="2C4A215A" w14:textId="10227D12" w:rsidR="00A61856" w:rsidRPr="002B7B80" w:rsidRDefault="00A61856" w:rsidP="00A6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โต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โยต้า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ทูโช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1413" w:type="dxa"/>
          </w:tcPr>
          <w:p w14:paraId="32EE5449" w14:textId="675BEA65" w:rsidR="00A61856" w:rsidRPr="002B7B80" w:rsidRDefault="00A61856" w:rsidP="00A6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7C243F25" w14:textId="2B3BA54C" w:rsidR="00A61856" w:rsidRDefault="00A61856" w:rsidP="00A61856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ผู้ถือหุ้นของบริษัท</w:t>
            </w:r>
          </w:p>
        </w:tc>
      </w:tr>
      <w:tr w:rsidR="00A61856" w:rsidRPr="00C52C41" w14:paraId="331BDFB4" w14:textId="77777777" w:rsidTr="00105F0D">
        <w:trPr>
          <w:cantSplit/>
        </w:trPr>
        <w:tc>
          <w:tcPr>
            <w:tcW w:w="4477" w:type="dxa"/>
          </w:tcPr>
          <w:p w14:paraId="76D5FFD8" w14:textId="5DC1BE58" w:rsidR="00A61856" w:rsidRDefault="00A61856" w:rsidP="00A6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ซีเอ็มที ได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อิ้ง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3" w:type="dxa"/>
          </w:tcPr>
          <w:p w14:paraId="0AC4F084" w14:textId="4EF3ED8E" w:rsidR="00A61856" w:rsidRDefault="00A61856" w:rsidP="00A6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404BB2EC" w14:textId="6BA4F136" w:rsidR="00A61856" w:rsidRDefault="007B15F4" w:rsidP="007B15F4">
            <w:pPr>
              <w:pStyle w:val="a3"/>
              <w:tabs>
                <w:tab w:val="left" w:pos="459"/>
              </w:tabs>
              <w:ind w:left="122" w:right="0" w:hanging="117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</w:t>
            </w:r>
            <w:r w:rsidR="00C56E7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ริษัทถือหุ้น และ</w:t>
            </w:r>
            <w:r w:rsidR="00A6185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9B3614" w:rsidRPr="00C52C41" w14:paraId="0C477ECD" w14:textId="77777777" w:rsidTr="00105F0D">
        <w:trPr>
          <w:cantSplit/>
        </w:trPr>
        <w:tc>
          <w:tcPr>
            <w:tcW w:w="4477" w:type="dxa"/>
          </w:tcPr>
          <w:p w14:paraId="7A6F5D67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โทเรซิน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>เท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ติคส์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3" w:type="dxa"/>
          </w:tcPr>
          <w:p w14:paraId="1D5F2EE2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67964E52" w14:textId="77777777" w:rsidR="009B3614" w:rsidRPr="00C52C41" w:rsidRDefault="009B3614" w:rsidP="003454FC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9B3614" w:rsidRPr="00C52C41" w14:paraId="0EB65F23" w14:textId="77777777" w:rsidTr="00105F0D">
        <w:trPr>
          <w:cantSplit/>
        </w:trPr>
        <w:tc>
          <w:tcPr>
            <w:tcW w:w="4477" w:type="dxa"/>
          </w:tcPr>
          <w:p w14:paraId="5BE67583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International, Inc.</w:t>
            </w:r>
          </w:p>
        </w:tc>
        <w:tc>
          <w:tcPr>
            <w:tcW w:w="1413" w:type="dxa"/>
          </w:tcPr>
          <w:p w14:paraId="3336FC81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14:paraId="5F81B980" w14:textId="77777777"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9B3614" w:rsidRPr="00C52C41" w14:paraId="2185CF25" w14:textId="77777777" w:rsidTr="00105F0D">
        <w:trPr>
          <w:cantSplit/>
        </w:trPr>
        <w:tc>
          <w:tcPr>
            <w:tcW w:w="4477" w:type="dxa"/>
          </w:tcPr>
          <w:p w14:paraId="056C69F5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(America) Inc.</w:t>
            </w:r>
          </w:p>
        </w:tc>
        <w:tc>
          <w:tcPr>
            <w:tcW w:w="1413" w:type="dxa"/>
          </w:tcPr>
          <w:p w14:paraId="2B297DE0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623" w:type="dxa"/>
            <w:gridSpan w:val="2"/>
          </w:tcPr>
          <w:p w14:paraId="71CEB1BF" w14:textId="77777777"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9B3614" w:rsidRPr="00C52C41" w14:paraId="40E9375E" w14:textId="77777777" w:rsidTr="00105F0D">
        <w:trPr>
          <w:cantSplit/>
        </w:trPr>
        <w:tc>
          <w:tcPr>
            <w:tcW w:w="4477" w:type="dxa"/>
          </w:tcPr>
          <w:p w14:paraId="25688181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Textiles Central Europe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s.r.o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413" w:type="dxa"/>
          </w:tcPr>
          <w:p w14:paraId="353CFB25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สาธารณรัฐ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เช็ก</w:t>
            </w:r>
            <w:proofErr w:type="spellEnd"/>
          </w:p>
        </w:tc>
        <w:tc>
          <w:tcPr>
            <w:tcW w:w="3623" w:type="dxa"/>
            <w:gridSpan w:val="2"/>
          </w:tcPr>
          <w:p w14:paraId="7F7B86A4" w14:textId="77777777"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9B3614" w:rsidRPr="00C52C41" w14:paraId="6C5ADD0C" w14:textId="77777777" w:rsidTr="00105F0D">
        <w:trPr>
          <w:cantSplit/>
        </w:trPr>
        <w:tc>
          <w:tcPr>
            <w:tcW w:w="4477" w:type="dxa"/>
          </w:tcPr>
          <w:p w14:paraId="7006672A" w14:textId="00B8CA6D" w:rsidR="009B3614" w:rsidRPr="00C52C41" w:rsidRDefault="003F46ED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Penfabric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9B3614"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="009B3614"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413" w:type="dxa"/>
          </w:tcPr>
          <w:p w14:paraId="40B09F4F" w14:textId="77777777" w:rsidR="009B3614" w:rsidRPr="00C52C41" w:rsidRDefault="009B3614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23" w:type="dxa"/>
            <w:gridSpan w:val="2"/>
          </w:tcPr>
          <w:p w14:paraId="52DC66A6" w14:textId="77777777"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754B2F" w:rsidRPr="00C52C41" w14:paraId="3B4CED54" w14:textId="77777777" w:rsidTr="00105F0D">
        <w:trPr>
          <w:cantSplit/>
        </w:trPr>
        <w:tc>
          <w:tcPr>
            <w:tcW w:w="4477" w:type="dxa"/>
          </w:tcPr>
          <w:p w14:paraId="4DC65962" w14:textId="113975E0" w:rsidR="00754B2F" w:rsidRDefault="00754B2F" w:rsidP="0075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Penovate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.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413" w:type="dxa"/>
          </w:tcPr>
          <w:p w14:paraId="4D5FF3DF" w14:textId="401B8DA9" w:rsidR="00754B2F" w:rsidRPr="00C52C41" w:rsidRDefault="00754B2F" w:rsidP="00754B2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23" w:type="dxa"/>
            <w:gridSpan w:val="2"/>
          </w:tcPr>
          <w:p w14:paraId="751B81BC" w14:textId="6B6A2D10" w:rsidR="00754B2F" w:rsidRPr="00C52C41" w:rsidRDefault="00754B2F" w:rsidP="00754B2F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754B2F" w:rsidRPr="00C52C41" w14:paraId="53AC999D" w14:textId="77777777" w:rsidTr="00105F0D">
        <w:trPr>
          <w:cantSplit/>
        </w:trPr>
        <w:tc>
          <w:tcPr>
            <w:tcW w:w="4477" w:type="dxa"/>
          </w:tcPr>
          <w:p w14:paraId="74DF0107" w14:textId="798659EC" w:rsidR="00754B2F" w:rsidRPr="00C52C41" w:rsidRDefault="00754B2F" w:rsidP="0075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Penfibre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413" w:type="dxa"/>
          </w:tcPr>
          <w:p w14:paraId="2A376A7F" w14:textId="77777777" w:rsidR="00754B2F" w:rsidRPr="00C52C41" w:rsidRDefault="00754B2F" w:rsidP="00754B2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23" w:type="dxa"/>
            <w:gridSpan w:val="2"/>
          </w:tcPr>
          <w:p w14:paraId="2AFD54D8" w14:textId="77777777" w:rsidR="00754B2F" w:rsidRPr="00C52C41" w:rsidRDefault="00754B2F" w:rsidP="00754B2F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464D7" w:rsidRPr="00C52C41" w14:paraId="45033DB7" w14:textId="77777777" w:rsidTr="00105F0D">
        <w:trPr>
          <w:cantSplit/>
        </w:trPr>
        <w:tc>
          <w:tcPr>
            <w:tcW w:w="4477" w:type="dxa"/>
          </w:tcPr>
          <w:p w14:paraId="4A4F4C76" w14:textId="02171BB9" w:rsidR="00E464D7" w:rsidRPr="00C52C41" w:rsidRDefault="00E464D7" w:rsidP="00E4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Sakai Weaving &amp; Dyeing (Nantong)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413" w:type="dxa"/>
          </w:tcPr>
          <w:p w14:paraId="5F351472" w14:textId="77777777" w:rsidR="00E464D7" w:rsidRPr="00C52C41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3623" w:type="dxa"/>
            <w:gridSpan w:val="2"/>
          </w:tcPr>
          <w:p w14:paraId="125E417E" w14:textId="77777777" w:rsidR="00E464D7" w:rsidRPr="00C52C41" w:rsidRDefault="00E464D7" w:rsidP="00E464D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464D7" w:rsidRPr="00C52C41" w14:paraId="1F48CC68" w14:textId="77777777" w:rsidTr="00105F0D">
        <w:trPr>
          <w:cantSplit/>
        </w:trPr>
        <w:tc>
          <w:tcPr>
            <w:tcW w:w="4477" w:type="dxa"/>
          </w:tcPr>
          <w:p w14:paraId="28635F23" w14:textId="77777777" w:rsidR="00E464D7" w:rsidRPr="00C52C41" w:rsidRDefault="00E464D7" w:rsidP="00E4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Europe GmbH</w:t>
            </w:r>
          </w:p>
        </w:tc>
        <w:tc>
          <w:tcPr>
            <w:tcW w:w="1413" w:type="dxa"/>
          </w:tcPr>
          <w:p w14:paraId="07458A66" w14:textId="77777777" w:rsidR="00E464D7" w:rsidRPr="00C52C41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เยอรมัน</w:t>
            </w:r>
          </w:p>
        </w:tc>
        <w:tc>
          <w:tcPr>
            <w:tcW w:w="3623" w:type="dxa"/>
            <w:gridSpan w:val="2"/>
          </w:tcPr>
          <w:p w14:paraId="11DB25E0" w14:textId="77777777" w:rsidR="00E464D7" w:rsidRPr="00C52C41" w:rsidRDefault="00E464D7" w:rsidP="00E464D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464D7" w:rsidRPr="00C52C41" w14:paraId="383943AC" w14:textId="77777777" w:rsidTr="00105F0D">
        <w:trPr>
          <w:cantSplit/>
        </w:trPr>
        <w:tc>
          <w:tcPr>
            <w:tcW w:w="4477" w:type="dxa"/>
          </w:tcPr>
          <w:p w14:paraId="4DA112AA" w14:textId="77777777" w:rsidR="00E464D7" w:rsidRPr="00C52C41" w:rsidRDefault="00E464D7" w:rsidP="00E4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Co., Ltd.</w:t>
            </w:r>
          </w:p>
        </w:tc>
        <w:tc>
          <w:tcPr>
            <w:tcW w:w="1413" w:type="dxa"/>
          </w:tcPr>
          <w:p w14:paraId="3755D907" w14:textId="77777777" w:rsidR="00E464D7" w:rsidRPr="00C52C41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14:paraId="7373B024" w14:textId="77777777" w:rsidR="00E464D7" w:rsidRPr="00C52C41" w:rsidRDefault="00E464D7" w:rsidP="00E464D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464D7" w:rsidRPr="00C52C41" w14:paraId="4995A04A" w14:textId="77777777" w:rsidTr="00105F0D">
        <w:trPr>
          <w:cantSplit/>
        </w:trPr>
        <w:tc>
          <w:tcPr>
            <w:tcW w:w="4477" w:type="dxa"/>
          </w:tcPr>
          <w:p w14:paraId="4CF8FEAE" w14:textId="638CDFD1" w:rsidR="00E464D7" w:rsidRPr="00805FB7" w:rsidRDefault="00E464D7" w:rsidP="00E4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05FB7"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 w:rsidRPr="00805FB7">
              <w:rPr>
                <w:rFonts w:ascii="Angsana New" w:hAnsi="Angsana New"/>
                <w:sz w:val="30"/>
                <w:szCs w:val="30"/>
              </w:rPr>
              <w:t xml:space="preserve"> Middle East FZE</w:t>
            </w:r>
          </w:p>
        </w:tc>
        <w:tc>
          <w:tcPr>
            <w:tcW w:w="1413" w:type="dxa"/>
          </w:tcPr>
          <w:p w14:paraId="074F3BD2" w14:textId="7E5B2BEB" w:rsidR="00E464D7" w:rsidRPr="00805FB7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5FB7">
              <w:rPr>
                <w:rFonts w:ascii="Angsana New" w:hAnsi="Angsana New" w:hint="cs"/>
                <w:sz w:val="30"/>
                <w:szCs w:val="30"/>
                <w:cs/>
              </w:rPr>
              <w:t>สหรัฐอาหรับเอ</w:t>
            </w:r>
            <w:proofErr w:type="spellStart"/>
            <w:r w:rsidRPr="00805FB7">
              <w:rPr>
                <w:rFonts w:ascii="Angsana New" w:hAnsi="Angsana New" w:hint="cs"/>
                <w:sz w:val="30"/>
                <w:szCs w:val="30"/>
                <w:cs/>
              </w:rPr>
              <w:t>มิเรตส์</w:t>
            </w:r>
            <w:proofErr w:type="spellEnd"/>
          </w:p>
        </w:tc>
        <w:tc>
          <w:tcPr>
            <w:tcW w:w="3623" w:type="dxa"/>
            <w:gridSpan w:val="2"/>
          </w:tcPr>
          <w:p w14:paraId="05B69C44" w14:textId="5B2D9287" w:rsidR="00E464D7" w:rsidRPr="00805FB7" w:rsidRDefault="00E464D7" w:rsidP="00E464D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05FB7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FA5362" w:rsidRPr="00C52C41" w14:paraId="7F76F6BB" w14:textId="77777777" w:rsidTr="00105F0D">
        <w:trPr>
          <w:cantSplit/>
        </w:trPr>
        <w:tc>
          <w:tcPr>
            <w:tcW w:w="4477" w:type="dxa"/>
          </w:tcPr>
          <w:p w14:paraId="1423A723" w14:textId="551ECB55" w:rsidR="00FA5362" w:rsidRPr="00C52C41" w:rsidRDefault="00247C7E" w:rsidP="00FA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Toray International (China) </w:t>
            </w:r>
            <w:r w:rsidR="00FA5362"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413" w:type="dxa"/>
          </w:tcPr>
          <w:p w14:paraId="36CFB22C" w14:textId="05879AA0" w:rsidR="00FA5362" w:rsidRDefault="00FA5362" w:rsidP="00FA53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3623" w:type="dxa"/>
            <w:gridSpan w:val="2"/>
          </w:tcPr>
          <w:p w14:paraId="58F30E43" w14:textId="3E4394A9" w:rsidR="00FA5362" w:rsidRPr="00C52C41" w:rsidRDefault="00FA5362" w:rsidP="00FA5362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FA5362" w:rsidRPr="00C52C41" w14:paraId="426C8A5D" w14:textId="77777777" w:rsidTr="00105F0D">
        <w:trPr>
          <w:cantSplit/>
        </w:trPr>
        <w:tc>
          <w:tcPr>
            <w:tcW w:w="4477" w:type="dxa"/>
          </w:tcPr>
          <w:p w14:paraId="26916170" w14:textId="6A40F009" w:rsidR="00FA5362" w:rsidRPr="00C52C41" w:rsidRDefault="00FA5362" w:rsidP="00FA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P.T. Indonesia Toray Synthetics</w:t>
            </w:r>
          </w:p>
        </w:tc>
        <w:tc>
          <w:tcPr>
            <w:tcW w:w="1413" w:type="dxa"/>
          </w:tcPr>
          <w:p w14:paraId="3253D38A" w14:textId="58456AAD" w:rsidR="00FA5362" w:rsidRPr="00C52C41" w:rsidRDefault="00FA5362" w:rsidP="00FA53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23" w:type="dxa"/>
            <w:gridSpan w:val="2"/>
          </w:tcPr>
          <w:p w14:paraId="54E72468" w14:textId="7A1A4DC7" w:rsidR="00FA5362" w:rsidRPr="00C52C41" w:rsidRDefault="00FA5362" w:rsidP="00FA5362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FA5362" w:rsidRPr="00C52C41" w14:paraId="2D6DB377" w14:textId="77777777" w:rsidTr="00105F0D">
        <w:trPr>
          <w:cantSplit/>
        </w:trPr>
        <w:tc>
          <w:tcPr>
            <w:tcW w:w="4477" w:type="dxa"/>
          </w:tcPr>
          <w:p w14:paraId="2726EC82" w14:textId="79C8223B" w:rsidR="00FA5362" w:rsidRPr="00C52C41" w:rsidRDefault="00FA5362" w:rsidP="00FA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P.T.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Easterntex</w:t>
            </w:r>
            <w:proofErr w:type="spellEnd"/>
          </w:p>
        </w:tc>
        <w:tc>
          <w:tcPr>
            <w:tcW w:w="1413" w:type="dxa"/>
          </w:tcPr>
          <w:p w14:paraId="1B4C03E1" w14:textId="0DD63B28" w:rsidR="00FA5362" w:rsidRPr="00C52C41" w:rsidRDefault="00FA5362" w:rsidP="00FA53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23" w:type="dxa"/>
            <w:gridSpan w:val="2"/>
          </w:tcPr>
          <w:p w14:paraId="4E3DA19C" w14:textId="6EA81B9C" w:rsidR="00FA5362" w:rsidRPr="00C52C41" w:rsidRDefault="00FA5362" w:rsidP="00FA5362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FA5362" w:rsidRPr="00C52C41" w14:paraId="52E20C4B" w14:textId="77777777" w:rsidTr="00105F0D">
        <w:trPr>
          <w:cantSplit/>
        </w:trPr>
        <w:tc>
          <w:tcPr>
            <w:tcW w:w="4477" w:type="dxa"/>
          </w:tcPr>
          <w:p w14:paraId="64F53780" w14:textId="1BB9CC5F" w:rsidR="00FA5362" w:rsidRPr="00C52C41" w:rsidRDefault="00FA5362" w:rsidP="00FA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Italy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S.r.l</w:t>
            </w:r>
            <w:proofErr w:type="spellEnd"/>
          </w:p>
        </w:tc>
        <w:tc>
          <w:tcPr>
            <w:tcW w:w="1413" w:type="dxa"/>
          </w:tcPr>
          <w:p w14:paraId="2E5F28F4" w14:textId="41E21DBF" w:rsidR="00FA5362" w:rsidRPr="00C52C41" w:rsidRDefault="00FA5362" w:rsidP="00FA53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อิตาลี</w:t>
            </w:r>
          </w:p>
        </w:tc>
        <w:tc>
          <w:tcPr>
            <w:tcW w:w="3623" w:type="dxa"/>
            <w:gridSpan w:val="2"/>
          </w:tcPr>
          <w:p w14:paraId="13B2F15C" w14:textId="1A9BFBEF" w:rsidR="00FA5362" w:rsidRPr="00C52C41" w:rsidRDefault="00FA5362" w:rsidP="00FA5362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8910AC" w:rsidRPr="00C52C41" w14:paraId="361822A5" w14:textId="77777777" w:rsidTr="00105F0D">
        <w:trPr>
          <w:cantSplit/>
        </w:trPr>
        <w:tc>
          <w:tcPr>
            <w:tcW w:w="4477" w:type="dxa"/>
          </w:tcPr>
          <w:p w14:paraId="4AAFE87B" w14:textId="35E90B61" w:rsidR="008910AC" w:rsidRPr="00C52C41" w:rsidRDefault="008910AC" w:rsidP="0089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Kusumgar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Advanced Textile Private Limited</w:t>
            </w:r>
          </w:p>
        </w:tc>
        <w:tc>
          <w:tcPr>
            <w:tcW w:w="1413" w:type="dxa"/>
          </w:tcPr>
          <w:p w14:paraId="59768C07" w14:textId="48664741" w:rsidR="008910AC" w:rsidRPr="00C52C41" w:rsidRDefault="008910AC" w:rsidP="008910A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3623" w:type="dxa"/>
            <w:gridSpan w:val="2"/>
          </w:tcPr>
          <w:p w14:paraId="33E6BE1D" w14:textId="16C8593D" w:rsidR="008910AC" w:rsidRPr="00C52C41" w:rsidRDefault="008910AC" w:rsidP="008910A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8910AC" w:rsidRPr="00C52C41" w14:paraId="7E3B4D02" w14:textId="77777777" w:rsidTr="00105F0D">
        <w:trPr>
          <w:cantSplit/>
        </w:trPr>
        <w:tc>
          <w:tcPr>
            <w:tcW w:w="4477" w:type="dxa"/>
          </w:tcPr>
          <w:p w14:paraId="0C047D71" w14:textId="2398BC65" w:rsidR="008910AC" w:rsidRPr="00C52C41" w:rsidRDefault="008910AC" w:rsidP="0089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sz w:val="30"/>
                <w:szCs w:val="30"/>
              </w:rPr>
              <w:t>Toray Hybrid Cord, Inc.</w:t>
            </w:r>
          </w:p>
        </w:tc>
        <w:tc>
          <w:tcPr>
            <w:tcW w:w="1413" w:type="dxa"/>
          </w:tcPr>
          <w:p w14:paraId="234D0CCD" w14:textId="120A2202" w:rsidR="008910AC" w:rsidRPr="00C52C41" w:rsidRDefault="008910AC" w:rsidP="008910A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14:paraId="5DF0E984" w14:textId="61B69939" w:rsidR="008910AC" w:rsidRPr="00C52C41" w:rsidRDefault="008910AC" w:rsidP="008910A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8910AC" w:rsidRPr="00C52C41" w14:paraId="32C0E5A9" w14:textId="77777777" w:rsidTr="00105F0D">
        <w:trPr>
          <w:cantSplit/>
        </w:trPr>
        <w:tc>
          <w:tcPr>
            <w:tcW w:w="4477" w:type="dxa"/>
          </w:tcPr>
          <w:p w14:paraId="1E69C6B6" w14:textId="6ABAB088" w:rsidR="008910AC" w:rsidRPr="008F7775" w:rsidRDefault="008910AC" w:rsidP="0089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Fibers (Nantong) Co., Ltd.</w:t>
            </w:r>
          </w:p>
        </w:tc>
        <w:tc>
          <w:tcPr>
            <w:tcW w:w="1413" w:type="dxa"/>
          </w:tcPr>
          <w:p w14:paraId="5AF8F0E2" w14:textId="17134E51" w:rsidR="008910AC" w:rsidRPr="008F7775" w:rsidRDefault="008910AC" w:rsidP="008910A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3623" w:type="dxa"/>
            <w:gridSpan w:val="2"/>
          </w:tcPr>
          <w:p w14:paraId="1B3DF3DB" w14:textId="5AB02508" w:rsidR="008910AC" w:rsidRPr="008F7775" w:rsidRDefault="008910AC" w:rsidP="008910A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8910AC" w:rsidRPr="00C52C41" w14:paraId="5151386E" w14:textId="77777777" w:rsidTr="00105F0D">
        <w:trPr>
          <w:cantSplit/>
        </w:trPr>
        <w:tc>
          <w:tcPr>
            <w:tcW w:w="4477" w:type="dxa"/>
          </w:tcPr>
          <w:p w14:paraId="0CA1928C" w14:textId="65014D64" w:rsidR="008910AC" w:rsidRDefault="008910AC" w:rsidP="0089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Advanced Textile Mexico, S.A. de C.V.</w:t>
            </w:r>
          </w:p>
        </w:tc>
        <w:tc>
          <w:tcPr>
            <w:tcW w:w="1413" w:type="dxa"/>
          </w:tcPr>
          <w:p w14:paraId="2D7FB9AF" w14:textId="7E02DDA0" w:rsidR="008910AC" w:rsidRPr="00C52C41" w:rsidRDefault="008910AC" w:rsidP="008910A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เม็กซิโก</w:t>
            </w:r>
          </w:p>
        </w:tc>
        <w:tc>
          <w:tcPr>
            <w:tcW w:w="3623" w:type="dxa"/>
            <w:gridSpan w:val="2"/>
          </w:tcPr>
          <w:p w14:paraId="18034A97" w14:textId="4EFD3D55" w:rsidR="008910AC" w:rsidRPr="008F7775" w:rsidRDefault="008910AC" w:rsidP="008910A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8910AC" w:rsidRPr="00C52C41" w14:paraId="20AC55C1" w14:textId="77777777" w:rsidTr="00105F0D">
        <w:trPr>
          <w:cantSplit/>
        </w:trPr>
        <w:tc>
          <w:tcPr>
            <w:tcW w:w="4477" w:type="dxa"/>
          </w:tcPr>
          <w:p w14:paraId="68B814F5" w14:textId="185C4612" w:rsidR="008910AC" w:rsidRPr="00C52C41" w:rsidRDefault="008910AC" w:rsidP="008910A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Toray International Vietnam Co., Ltd.</w:t>
            </w:r>
          </w:p>
        </w:tc>
        <w:tc>
          <w:tcPr>
            <w:tcW w:w="1413" w:type="dxa"/>
          </w:tcPr>
          <w:p w14:paraId="7908E89F" w14:textId="26F8E626" w:rsidR="008910AC" w:rsidRPr="00C52C41" w:rsidRDefault="008910AC" w:rsidP="008910A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623" w:type="dxa"/>
            <w:gridSpan w:val="2"/>
          </w:tcPr>
          <w:p w14:paraId="65D111FF" w14:textId="35A20FD4" w:rsidR="008910AC" w:rsidRDefault="008910AC" w:rsidP="008910A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8910AC" w:rsidRPr="00C52C41" w14:paraId="1CA0B604" w14:textId="77777777" w:rsidTr="00105F0D">
        <w:trPr>
          <w:cantSplit/>
        </w:trPr>
        <w:tc>
          <w:tcPr>
            <w:tcW w:w="4477" w:type="dxa"/>
          </w:tcPr>
          <w:p w14:paraId="3CCE6C11" w14:textId="00B9BF2D" w:rsidR="008910AC" w:rsidRDefault="008910AC" w:rsidP="008910A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Ichimura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Sangyo Co.,</w:t>
            </w:r>
            <w:r w:rsidR="00BA484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413" w:type="dxa"/>
          </w:tcPr>
          <w:p w14:paraId="5614A204" w14:textId="479888A7" w:rsidR="008910AC" w:rsidRDefault="008910AC" w:rsidP="008910A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14:paraId="7098451F" w14:textId="41BF4955" w:rsidR="008910AC" w:rsidRPr="008F7775" w:rsidRDefault="008910AC" w:rsidP="008910A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A61856" w:rsidRPr="00C52C41" w14:paraId="7C76770B" w14:textId="77777777" w:rsidTr="00105F0D">
        <w:trPr>
          <w:cantSplit/>
        </w:trPr>
        <w:tc>
          <w:tcPr>
            <w:tcW w:w="4477" w:type="dxa"/>
          </w:tcPr>
          <w:p w14:paraId="45F6240F" w14:textId="3127C106" w:rsidR="00A61856" w:rsidRDefault="00A61856" w:rsidP="00A6185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Toray Monofilament Ltd.</w:t>
            </w:r>
          </w:p>
        </w:tc>
        <w:tc>
          <w:tcPr>
            <w:tcW w:w="1413" w:type="dxa"/>
          </w:tcPr>
          <w:p w14:paraId="0ED21D7B" w14:textId="49714723" w:rsidR="00A61856" w:rsidRDefault="00CC4C3C" w:rsidP="00A618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14:paraId="2DC1BCD8" w14:textId="6A3FF394" w:rsidR="00A61856" w:rsidRPr="00A61856" w:rsidRDefault="00A61856" w:rsidP="00A61856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A61856" w:rsidRPr="00C52C41" w14:paraId="0C7ABEB7" w14:textId="77777777" w:rsidTr="00105F0D">
        <w:trPr>
          <w:cantSplit/>
        </w:trPr>
        <w:tc>
          <w:tcPr>
            <w:tcW w:w="4477" w:type="dxa"/>
          </w:tcPr>
          <w:p w14:paraId="3A6C3DE2" w14:textId="6B4E4204" w:rsidR="00A61856" w:rsidRPr="00A61856" w:rsidRDefault="00A61856" w:rsidP="00A6185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P.T. Indonesia Synthetics Textile Mills</w:t>
            </w:r>
          </w:p>
        </w:tc>
        <w:tc>
          <w:tcPr>
            <w:tcW w:w="1413" w:type="dxa"/>
          </w:tcPr>
          <w:p w14:paraId="658ED0C1" w14:textId="02DCECF4" w:rsidR="00A61856" w:rsidRDefault="00A61856" w:rsidP="00A618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23" w:type="dxa"/>
            <w:gridSpan w:val="2"/>
          </w:tcPr>
          <w:p w14:paraId="32EB6B28" w14:textId="69722967" w:rsidR="00A61856" w:rsidRDefault="00A61856" w:rsidP="00A61856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A61856" w:rsidRPr="00C52C41" w14:paraId="5B24C381" w14:textId="77777777" w:rsidTr="00105F0D">
        <w:trPr>
          <w:cantSplit/>
        </w:trPr>
        <w:tc>
          <w:tcPr>
            <w:tcW w:w="4477" w:type="dxa"/>
          </w:tcPr>
          <w:p w14:paraId="2C6EAAE4" w14:textId="36B7165F" w:rsidR="00A61856" w:rsidRPr="00A61856" w:rsidRDefault="00A61856" w:rsidP="00A6185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Toray Industries (H.K.) Ltd.</w:t>
            </w:r>
          </w:p>
        </w:tc>
        <w:tc>
          <w:tcPr>
            <w:tcW w:w="1413" w:type="dxa"/>
          </w:tcPr>
          <w:p w14:paraId="2C9EBEE0" w14:textId="286002BC" w:rsidR="00A61856" w:rsidRDefault="00A61856" w:rsidP="00A618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ฮ่องกง</w:t>
            </w:r>
          </w:p>
        </w:tc>
        <w:tc>
          <w:tcPr>
            <w:tcW w:w="3623" w:type="dxa"/>
            <w:gridSpan w:val="2"/>
          </w:tcPr>
          <w:p w14:paraId="610D6D3E" w14:textId="14F93A02" w:rsidR="00A61856" w:rsidRDefault="00A61856" w:rsidP="00A61856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5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A61856" w:rsidRPr="00C52C41" w14:paraId="5B520CDA" w14:textId="77777777" w:rsidTr="00105F0D">
        <w:trPr>
          <w:cantSplit/>
        </w:trPr>
        <w:tc>
          <w:tcPr>
            <w:tcW w:w="4477" w:type="dxa"/>
          </w:tcPr>
          <w:p w14:paraId="117C3360" w14:textId="7CB1ECF6" w:rsidR="00A61856" w:rsidRPr="00A61856" w:rsidRDefault="00A61856" w:rsidP="00A6185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lastRenderedPageBreak/>
              <w:t>P.T. Toray International Indonesia</w:t>
            </w:r>
          </w:p>
        </w:tc>
        <w:tc>
          <w:tcPr>
            <w:tcW w:w="1413" w:type="dxa"/>
          </w:tcPr>
          <w:p w14:paraId="64CBA13F" w14:textId="4A57A353" w:rsidR="00A61856" w:rsidRDefault="00A61856" w:rsidP="00A618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23" w:type="dxa"/>
            <w:gridSpan w:val="2"/>
          </w:tcPr>
          <w:p w14:paraId="72F5D0A4" w14:textId="4A44D43E" w:rsidR="00A61856" w:rsidRPr="00A61856" w:rsidRDefault="00A61856" w:rsidP="00A61856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5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A61856" w:rsidRPr="00C52C41" w14:paraId="5EBA9FCE" w14:textId="77777777" w:rsidTr="00105F0D">
        <w:trPr>
          <w:cantSplit/>
        </w:trPr>
        <w:tc>
          <w:tcPr>
            <w:tcW w:w="4477" w:type="dxa"/>
          </w:tcPr>
          <w:p w14:paraId="180EE4C8" w14:textId="497D2F3B" w:rsidR="00A61856" w:rsidRDefault="00F558DE" w:rsidP="00A6185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hyperlink r:id="rId8" w:tgtFrame="_blank" w:history="1">
              <w:r w:rsidR="00A61856" w:rsidRPr="00C52C41">
                <w:rPr>
                  <w:rFonts w:ascii="Angsana New" w:hAnsi="Angsana New"/>
                  <w:sz w:val="30"/>
                  <w:szCs w:val="30"/>
                  <w:cs/>
                </w:rPr>
                <w:t xml:space="preserve">บริษัท </w:t>
              </w:r>
              <w:proofErr w:type="spellStart"/>
              <w:r w:rsidR="00A61856" w:rsidRPr="00C52C41">
                <w:rPr>
                  <w:rFonts w:ascii="Angsana New" w:hAnsi="Angsana New"/>
                  <w:sz w:val="30"/>
                  <w:szCs w:val="30"/>
                  <w:cs/>
                </w:rPr>
                <w:t>โทเร</w:t>
              </w:r>
              <w:proofErr w:type="spellEnd"/>
              <w:r w:rsidR="00A61856" w:rsidRPr="00C52C41">
                <w:rPr>
                  <w:rFonts w:ascii="Angsana New" w:hAnsi="Angsana New"/>
                  <w:sz w:val="30"/>
                  <w:szCs w:val="30"/>
                  <w:cs/>
                </w:rPr>
                <w:t xml:space="preserve"> </w:t>
              </w:r>
              <w:proofErr w:type="spellStart"/>
              <w:r w:rsidR="00A61856" w:rsidRPr="00C52C41">
                <w:rPr>
                  <w:rFonts w:ascii="Angsana New" w:hAnsi="Angsana New"/>
                  <w:sz w:val="30"/>
                  <w:szCs w:val="30"/>
                  <w:cs/>
                </w:rPr>
                <w:t>อินดัส</w:t>
              </w:r>
              <w:proofErr w:type="spellEnd"/>
              <w:r w:rsidR="00A61856" w:rsidRPr="00C52C41">
                <w:rPr>
                  <w:rFonts w:ascii="Angsana New" w:hAnsi="Angsana New"/>
                  <w:sz w:val="30"/>
                  <w:szCs w:val="30"/>
                  <w:cs/>
                </w:rPr>
                <w:t>ตรี (ประเทศไทย) จำกัด</w:t>
              </w:r>
            </w:hyperlink>
          </w:p>
        </w:tc>
        <w:tc>
          <w:tcPr>
            <w:tcW w:w="1413" w:type="dxa"/>
          </w:tcPr>
          <w:p w14:paraId="0E6B8575" w14:textId="6289C505" w:rsidR="00A61856" w:rsidRDefault="00A61856" w:rsidP="00A618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4DEB80D7" w14:textId="5A5841CF" w:rsidR="00A61856" w:rsidRPr="008F7775" w:rsidRDefault="00A61856" w:rsidP="00A61856">
            <w:pPr>
              <w:pStyle w:val="a3"/>
              <w:ind w:left="122" w:right="135" w:hanging="1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  <w:r w:rsidRPr="008910A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10AC">
              <w:rPr>
                <w:rFonts w:ascii="Angsana New" w:hAnsi="Angsana New"/>
                <w:sz w:val="30"/>
                <w:szCs w:val="30"/>
                <w:cs/>
              </w:rPr>
              <w:br/>
              <w:t>และ/หรือมีกรรมการร่วมกัน</w:t>
            </w:r>
          </w:p>
        </w:tc>
      </w:tr>
      <w:tr w:rsidR="00A61856" w:rsidRPr="00C52C41" w14:paraId="12ADAC3A" w14:textId="77777777" w:rsidTr="00105F0D">
        <w:trPr>
          <w:cantSplit/>
        </w:trPr>
        <w:tc>
          <w:tcPr>
            <w:tcW w:w="4477" w:type="dxa"/>
          </w:tcPr>
          <w:p w14:paraId="0DD40FE5" w14:textId="224594A8" w:rsidR="00A61856" w:rsidRDefault="00A61856" w:rsidP="00A6185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61B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โทเร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ไฮบริด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คอร์ด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3" w:type="dxa"/>
          </w:tcPr>
          <w:p w14:paraId="1B726D54" w14:textId="6264AA93" w:rsidR="00A61856" w:rsidRDefault="00A61856" w:rsidP="00A618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0FD8FEA5" w14:textId="771F1F2B" w:rsidR="00A61856" w:rsidRPr="008F7775" w:rsidRDefault="009D6A34" w:rsidP="009D6A34">
            <w:pPr>
              <w:pStyle w:val="a3"/>
              <w:ind w:left="122" w:right="135" w:hanging="1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บริษัทใหญ่ถือหุ้นของบริษัททางอ้อม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A61856" w:rsidRPr="00C52C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61856"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="00A61856"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="00A61856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</w:t>
            </w:r>
            <w:r w:rsidR="00A6185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  <w:r w:rsidR="00A61856"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9D6A34" w:rsidRPr="00C52C41" w14:paraId="74D458CE" w14:textId="77777777" w:rsidTr="00105F0D">
        <w:trPr>
          <w:cantSplit/>
        </w:trPr>
        <w:tc>
          <w:tcPr>
            <w:tcW w:w="4477" w:type="dxa"/>
          </w:tcPr>
          <w:p w14:paraId="3B17246E" w14:textId="77777777" w:rsidR="009D6A34" w:rsidRDefault="009D6A34" w:rsidP="009D6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Trading (Hong Kong) </w:t>
            </w:r>
          </w:p>
          <w:p w14:paraId="5D8B5800" w14:textId="01DD5307" w:rsidR="009D6A34" w:rsidRPr="001461B7" w:rsidRDefault="009D6A34" w:rsidP="009D6A3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413" w:type="dxa"/>
          </w:tcPr>
          <w:p w14:paraId="45BBD270" w14:textId="22C6D676" w:rsidR="009D6A34" w:rsidRDefault="009D6A34" w:rsidP="009D6A3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3623" w:type="dxa"/>
            <w:gridSpan w:val="2"/>
          </w:tcPr>
          <w:p w14:paraId="5184F5BE" w14:textId="5EDD3B89" w:rsidR="009D6A34" w:rsidRPr="00C52C41" w:rsidRDefault="009D6A34" w:rsidP="009D6A34">
            <w:pPr>
              <w:pStyle w:val="a3"/>
              <w:ind w:left="122" w:right="135" w:hanging="1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บริษัทใหญ่ถือหุ้นของบริษัททางอ้อม</w:t>
            </w:r>
          </w:p>
        </w:tc>
      </w:tr>
      <w:tr w:rsidR="009D6A34" w:rsidRPr="00C52C41" w14:paraId="5742E4D7" w14:textId="77777777" w:rsidTr="00105F0D">
        <w:trPr>
          <w:cantSplit/>
        </w:trPr>
        <w:tc>
          <w:tcPr>
            <w:tcW w:w="4477" w:type="dxa"/>
          </w:tcPr>
          <w:p w14:paraId="30323740" w14:textId="604E21CE" w:rsidR="009D6A34" w:rsidRPr="001461B7" w:rsidRDefault="009D6A34" w:rsidP="009D6A3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โช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>รี จำกัด</w:t>
            </w:r>
          </w:p>
        </w:tc>
        <w:tc>
          <w:tcPr>
            <w:tcW w:w="1413" w:type="dxa"/>
          </w:tcPr>
          <w:p w14:paraId="117E558A" w14:textId="3073D047" w:rsidR="009D6A34" w:rsidRDefault="009D6A34" w:rsidP="009D6A3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36A446F5" w14:textId="49AEA76F" w:rsidR="009D6A34" w:rsidRPr="00C52C41" w:rsidRDefault="009D6A34" w:rsidP="009D6A34">
            <w:pPr>
              <w:pStyle w:val="a3"/>
              <w:ind w:left="122" w:right="135" w:hanging="1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บริษัทใหญ่ถือหุ้นของบริษัททางอ้อม</w:t>
            </w:r>
          </w:p>
        </w:tc>
      </w:tr>
      <w:tr w:rsidR="00A61856" w:rsidRPr="00C52C41" w14:paraId="07432A63" w14:textId="77777777" w:rsidTr="00105F0D">
        <w:trPr>
          <w:cantSplit/>
        </w:trPr>
        <w:tc>
          <w:tcPr>
            <w:tcW w:w="4477" w:type="dxa"/>
          </w:tcPr>
          <w:p w14:paraId="13F3B8D0" w14:textId="7C75C5E6" w:rsidR="00A61856" w:rsidRPr="001461B7" w:rsidRDefault="00A61856" w:rsidP="00A6185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Toray (Guangzhou) Trading Co., Ltd.</w:t>
            </w:r>
          </w:p>
        </w:tc>
        <w:tc>
          <w:tcPr>
            <w:tcW w:w="1413" w:type="dxa"/>
          </w:tcPr>
          <w:p w14:paraId="0805B698" w14:textId="369A6CCA" w:rsidR="00A61856" w:rsidRDefault="00A61856" w:rsidP="00A618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3623" w:type="dxa"/>
            <w:gridSpan w:val="2"/>
          </w:tcPr>
          <w:p w14:paraId="5E3A8D14" w14:textId="18A5A8BE" w:rsidR="00A61856" w:rsidRPr="00C52C41" w:rsidRDefault="009D6A34" w:rsidP="00A61856">
            <w:pPr>
              <w:pStyle w:val="a3"/>
              <w:ind w:left="122" w:right="135" w:hanging="1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บริษัทใหญ่ถือหุ้นของบริษัททางอ้อม</w:t>
            </w:r>
          </w:p>
        </w:tc>
      </w:tr>
      <w:tr w:rsidR="00CE1428" w:rsidRPr="00C52C41" w14:paraId="572977E9" w14:textId="77777777" w:rsidTr="00105F0D">
        <w:trPr>
          <w:cantSplit/>
        </w:trPr>
        <w:tc>
          <w:tcPr>
            <w:tcW w:w="4477" w:type="dxa"/>
          </w:tcPr>
          <w:p w14:paraId="69FC7240" w14:textId="654AB9E1" w:rsidR="00CE1428" w:rsidRPr="00A61856" w:rsidRDefault="00CE1428" w:rsidP="00A6185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E1428">
              <w:rPr>
                <w:rFonts w:ascii="Angsana New" w:hAnsi="Angsana New"/>
                <w:sz w:val="30"/>
                <w:szCs w:val="30"/>
              </w:rPr>
              <w:t xml:space="preserve">P.T. </w:t>
            </w:r>
            <w:proofErr w:type="spellStart"/>
            <w:r w:rsidRPr="00CE1428"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 w:rsidRPr="00CE1428">
              <w:rPr>
                <w:rFonts w:ascii="Angsana New" w:hAnsi="Angsana New"/>
                <w:sz w:val="30"/>
                <w:szCs w:val="30"/>
              </w:rPr>
              <w:t xml:space="preserve"> Indonesia</w:t>
            </w:r>
          </w:p>
        </w:tc>
        <w:tc>
          <w:tcPr>
            <w:tcW w:w="1413" w:type="dxa"/>
          </w:tcPr>
          <w:p w14:paraId="14B7F1B8" w14:textId="2234FB01" w:rsidR="00CE1428" w:rsidRDefault="00CE1428" w:rsidP="00A618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23" w:type="dxa"/>
            <w:gridSpan w:val="2"/>
          </w:tcPr>
          <w:p w14:paraId="6FC0EBF8" w14:textId="18EEB38C" w:rsidR="00CE1428" w:rsidRDefault="009D6A34" w:rsidP="00A61856">
            <w:pPr>
              <w:pStyle w:val="a3"/>
              <w:ind w:left="122" w:right="135" w:hanging="1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บริษัทใหญ่ถือหุ้นของบริษัททางอ้อม</w:t>
            </w:r>
          </w:p>
        </w:tc>
      </w:tr>
      <w:tr w:rsidR="00A61856" w:rsidRPr="00C52C41" w14:paraId="625D08B6" w14:textId="77777777" w:rsidTr="00105F0D">
        <w:trPr>
          <w:cantSplit/>
        </w:trPr>
        <w:tc>
          <w:tcPr>
            <w:tcW w:w="4477" w:type="dxa"/>
          </w:tcPr>
          <w:p w14:paraId="7C131354" w14:textId="77777777" w:rsidR="00A61856" w:rsidRPr="00C52C41" w:rsidRDefault="00A61856" w:rsidP="00A6185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โทเร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อินเตอร์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เนชั่นแนล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เทรด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ดิ้ง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59676AB1" w14:textId="02D9709C" w:rsidR="00A61856" w:rsidRPr="00C52C41" w:rsidRDefault="00A61856" w:rsidP="00A6185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52C41">
              <w:rPr>
                <w:rFonts w:ascii="Angsana New" w:hAnsi="Angsana New"/>
                <w:sz w:val="30"/>
                <w:szCs w:val="30"/>
              </w:rPr>
              <w:t>(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)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3" w:type="dxa"/>
          </w:tcPr>
          <w:p w14:paraId="6F7500A2" w14:textId="6AC1C425" w:rsidR="00A61856" w:rsidRPr="00C52C41" w:rsidRDefault="00A61856" w:rsidP="00A618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76A63C1D" w14:textId="268EB77B" w:rsidR="00A61856" w:rsidRPr="00C52C41" w:rsidRDefault="00A61856" w:rsidP="00A61856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ของบริษัทใหญ่ของบริษัท</w:t>
            </w:r>
          </w:p>
        </w:tc>
      </w:tr>
      <w:tr w:rsidR="00A61856" w:rsidRPr="00C52C41" w14:paraId="2CE45139" w14:textId="77777777" w:rsidTr="00105F0D">
        <w:trPr>
          <w:gridAfter w:val="1"/>
          <w:wAfter w:w="13" w:type="dxa"/>
          <w:cantSplit/>
        </w:trPr>
        <w:tc>
          <w:tcPr>
            <w:tcW w:w="4477" w:type="dxa"/>
          </w:tcPr>
          <w:p w14:paraId="6534892E" w14:textId="77777777" w:rsidR="00A61856" w:rsidRPr="00C52C41" w:rsidRDefault="00A61856" w:rsidP="00A6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3" w:type="dxa"/>
          </w:tcPr>
          <w:p w14:paraId="2B7FA352" w14:textId="77777777" w:rsidR="00A61856" w:rsidRPr="00C52C41" w:rsidRDefault="00A61856" w:rsidP="00A618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10" w:type="dxa"/>
          </w:tcPr>
          <w:p w14:paraId="5AA9530F" w14:textId="0F7AD826" w:rsidR="00A61856" w:rsidRPr="001457F9" w:rsidRDefault="00A61856" w:rsidP="00A61856">
            <w:pPr>
              <w:pStyle w:val="a3"/>
              <w:tabs>
                <w:tab w:val="left" w:pos="459"/>
              </w:tabs>
              <w:ind w:left="122" w:right="122" w:hanging="90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br/>
              <w:t>การวางแผน สั่งการและควบคุมกิจกรรมต่างๆ ของ</w:t>
            </w:r>
            <w:r w:rsidRPr="001457F9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บริษัท</w:t>
            </w: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  <w:r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 xml:space="preserve"> </w:t>
            </w:r>
          </w:p>
        </w:tc>
      </w:tr>
    </w:tbl>
    <w:p w14:paraId="5176A669" w14:textId="4C99294B" w:rsidR="00CE1428" w:rsidRPr="007B15F4" w:rsidRDefault="00CE1428" w:rsidP="00026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0"/>
          <w:szCs w:val="20"/>
          <w:cs/>
        </w:rPr>
      </w:pPr>
    </w:p>
    <w:p w14:paraId="5BE12444" w14:textId="18D228DF" w:rsidR="000263AF" w:rsidRDefault="000263AF" w:rsidP="00026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rtl/>
          <w:cs/>
        </w:rPr>
      </w:pPr>
      <w:r w:rsidRPr="00324055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</w:t>
      </w:r>
      <w:r>
        <w:rPr>
          <w:rFonts w:ascii="Angsana New" w:hAnsi="Angsana New"/>
          <w:b/>
          <w:sz w:val="30"/>
          <w:szCs w:val="30"/>
          <w:cs/>
        </w:rPr>
        <w:t>รายการ</w:t>
      </w:r>
      <w:r w:rsidRPr="00324055">
        <w:rPr>
          <w:rFonts w:ascii="Angsana New" w:hAnsi="Angsana New"/>
          <w:b/>
          <w:sz w:val="30"/>
          <w:szCs w:val="30"/>
          <w:cs/>
        </w:rPr>
        <w:t>แต่ละประเภทอธิบายได้ดังต่อไปนี้</w:t>
      </w:r>
    </w:p>
    <w:p w14:paraId="67391ADE" w14:textId="77777777" w:rsidR="00CC066B" w:rsidRPr="007B15F4" w:rsidRDefault="00CC066B" w:rsidP="001F5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20"/>
          <w:szCs w:val="20"/>
          <w:cs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6138"/>
      </w:tblGrid>
      <w:tr w:rsidR="00944B0F" w:rsidRPr="00C52C41" w14:paraId="091D1262" w14:textId="77777777" w:rsidTr="00210585">
        <w:tc>
          <w:tcPr>
            <w:tcW w:w="3330" w:type="dxa"/>
          </w:tcPr>
          <w:p w14:paraId="14C8B282" w14:textId="77777777" w:rsidR="00944B0F" w:rsidRPr="00C52C41" w:rsidRDefault="00944B0F" w:rsidP="0002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138" w:type="dxa"/>
          </w:tcPr>
          <w:p w14:paraId="7274E25E" w14:textId="77777777" w:rsidR="00944B0F" w:rsidRPr="00C52C41" w:rsidRDefault="00944B0F" w:rsidP="00F3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นโยบายการกำหนดราคา</w:t>
            </w:r>
          </w:p>
        </w:tc>
      </w:tr>
      <w:tr w:rsidR="000F18FA" w:rsidRPr="00C52C41" w14:paraId="4F3CB819" w14:textId="77777777" w:rsidTr="00210585">
        <w:tc>
          <w:tcPr>
            <w:tcW w:w="3330" w:type="dxa"/>
          </w:tcPr>
          <w:p w14:paraId="7FEDE065" w14:textId="77777777" w:rsidR="000F18FA" w:rsidRPr="00C52C41" w:rsidRDefault="000F18FA" w:rsidP="0002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8" w:type="dxa"/>
          </w:tcPr>
          <w:p w14:paraId="63C67328" w14:textId="77777777" w:rsidR="000F18FA" w:rsidRPr="00C52C41" w:rsidRDefault="000F18FA" w:rsidP="00F3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944B0F" w:rsidRPr="00C52C41" w14:paraId="15B1E629" w14:textId="77777777" w:rsidTr="00210585">
        <w:tc>
          <w:tcPr>
            <w:tcW w:w="3330" w:type="dxa"/>
          </w:tcPr>
          <w:p w14:paraId="1FD8CAC8" w14:textId="77777777" w:rsidR="00944B0F" w:rsidRPr="00C52C41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ขายและซื้อสินค้า </w:t>
            </w:r>
          </w:p>
        </w:tc>
        <w:tc>
          <w:tcPr>
            <w:tcW w:w="6138" w:type="dxa"/>
          </w:tcPr>
          <w:p w14:paraId="5AE81D1E" w14:textId="77777777" w:rsidR="00944B0F" w:rsidRPr="00C52C41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ราคาตลาด หรือในราคาที่ตกลงกันตามสัญญา หากไม่มีราคาตลาดรองรับ</w:t>
            </w:r>
          </w:p>
        </w:tc>
      </w:tr>
      <w:tr w:rsidR="00944B0F" w:rsidRPr="00C52C41" w14:paraId="685FC841" w14:textId="77777777" w:rsidTr="00210585">
        <w:tc>
          <w:tcPr>
            <w:tcW w:w="3330" w:type="dxa"/>
          </w:tcPr>
          <w:p w14:paraId="64D779B3" w14:textId="0CB39A95" w:rsidR="00944B0F" w:rsidRPr="009D6083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83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</w:t>
            </w:r>
            <w:r w:rsidR="00EA72E7" w:rsidRPr="009D6083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138" w:type="dxa"/>
          </w:tcPr>
          <w:p w14:paraId="3964BAD1" w14:textId="77777777" w:rsidR="00944B0F" w:rsidRPr="009D6083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D6083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ราคาตลาด หรือในราคาที่ตกลงกันตามสัญญา หากไม่มีราคาตลาดรองรับ</w:t>
            </w:r>
          </w:p>
        </w:tc>
      </w:tr>
      <w:tr w:rsidR="00944B0F" w:rsidRPr="00C52C41" w14:paraId="1294ECD2" w14:textId="77777777" w:rsidTr="00210585">
        <w:trPr>
          <w:trHeight w:val="226"/>
        </w:trPr>
        <w:tc>
          <w:tcPr>
            <w:tcW w:w="3330" w:type="dxa"/>
          </w:tcPr>
          <w:p w14:paraId="3D9247C5" w14:textId="77777777" w:rsidR="00944B0F" w:rsidRPr="009D6083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83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6138" w:type="dxa"/>
          </w:tcPr>
          <w:p w14:paraId="2FD82875" w14:textId="77777777" w:rsidR="00944B0F" w:rsidRPr="009D6083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D6083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ตามจำนวนที่ได้รับการอนุมัติโดยผู้ถือหุ้นของบริษัท</w:t>
            </w:r>
          </w:p>
        </w:tc>
      </w:tr>
      <w:tr w:rsidR="00130878" w:rsidRPr="00C52C41" w14:paraId="4E1D03D8" w14:textId="77777777" w:rsidTr="00210585">
        <w:trPr>
          <w:trHeight w:val="226"/>
        </w:trPr>
        <w:tc>
          <w:tcPr>
            <w:tcW w:w="3330" w:type="dxa"/>
          </w:tcPr>
          <w:p w14:paraId="75349AFD" w14:textId="198FDBD8" w:rsidR="00130878" w:rsidRPr="00C52C41" w:rsidRDefault="00130878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138" w:type="dxa"/>
          </w:tcPr>
          <w:p w14:paraId="7E2AE195" w14:textId="1226D2EE" w:rsidR="00130878" w:rsidRDefault="000D38A6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ที่ตกลงกัน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ตามสัญญา</w:t>
            </w:r>
          </w:p>
        </w:tc>
      </w:tr>
      <w:tr w:rsidR="00944B0F" w:rsidRPr="00C52C41" w14:paraId="3EC2D058" w14:textId="77777777" w:rsidTr="00210585">
        <w:tc>
          <w:tcPr>
            <w:tcW w:w="3330" w:type="dxa"/>
          </w:tcPr>
          <w:p w14:paraId="564AFA80" w14:textId="77777777" w:rsidR="00130878" w:rsidRDefault="00130878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6519">
              <w:rPr>
                <w:rFonts w:ascii="Angsana New" w:hAnsi="Angsana New"/>
                <w:sz w:val="30"/>
                <w:szCs w:val="30"/>
                <w:cs/>
              </w:rPr>
              <w:t>ค่าธรรมเนียมบริหารจัดการ</w:t>
            </w:r>
            <w:r w:rsidR="00A40DD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47F28B76" w14:textId="6D897AC5" w:rsidR="00944B0F" w:rsidRPr="00C52C41" w:rsidRDefault="0087653E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44B0F"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8" w:type="dxa"/>
          </w:tcPr>
          <w:p w14:paraId="3EDCFC2B" w14:textId="4C72CABE" w:rsidR="00944B0F" w:rsidRPr="00C52C41" w:rsidRDefault="00D6439C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="00944B0F"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 w:rsidR="00DE61A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ที่ตกลงกัน</w:t>
            </w:r>
            <w:r w:rsidR="00944B0F"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ตามสัญญา</w:t>
            </w:r>
          </w:p>
        </w:tc>
      </w:tr>
      <w:tr w:rsidR="000479FF" w:rsidRPr="00C52C41" w14:paraId="77CFC1CF" w14:textId="77777777" w:rsidTr="00210585">
        <w:tc>
          <w:tcPr>
            <w:tcW w:w="3330" w:type="dxa"/>
          </w:tcPr>
          <w:p w14:paraId="5C69E2D5" w14:textId="1366EB08" w:rsidR="000479FF" w:rsidRPr="00006519" w:rsidRDefault="000479F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  <w:r w:rsidR="002F72C1">
              <w:rPr>
                <w:rFonts w:ascii="Angsana New" w:hAnsi="Angsana New" w:hint="cs"/>
                <w:sz w:val="30"/>
                <w:szCs w:val="30"/>
                <w:cs/>
              </w:rPr>
              <w:t>และรายได้รอตัดบัญชี</w:t>
            </w:r>
          </w:p>
        </w:tc>
        <w:tc>
          <w:tcPr>
            <w:tcW w:w="6138" w:type="dxa"/>
          </w:tcPr>
          <w:p w14:paraId="652FDA1F" w14:textId="4487EC28" w:rsidR="000479FF" w:rsidRPr="00DE61AC" w:rsidRDefault="00DE61AC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ที่ตกลงกัน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ตามสัญญา</w:t>
            </w:r>
          </w:p>
        </w:tc>
      </w:tr>
    </w:tbl>
    <w:p w14:paraId="18CA8AE9" w14:textId="0A4CF94D" w:rsidR="00944B0F" w:rsidRDefault="00944B0F" w:rsidP="0084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F594D">
        <w:rPr>
          <w:rFonts w:ascii="Angsana New" w:hAnsi="Angsana New"/>
          <w:sz w:val="30"/>
          <w:szCs w:val="30"/>
          <w:cs/>
          <w:lang w:val="th-TH"/>
        </w:rPr>
        <w:t>รายการที่สำคัญกับกิจการที่เกี่ยวข้องกัน</w:t>
      </w:r>
      <w:r w:rsidRPr="001F594D">
        <w:rPr>
          <w:rFonts w:ascii="Angsana New" w:hAnsi="Angsana New"/>
          <w:sz w:val="30"/>
          <w:szCs w:val="30"/>
          <w:cs/>
        </w:rPr>
        <w:t>สำหรับ</w:t>
      </w:r>
      <w:r w:rsidR="0012714E" w:rsidRPr="001F594D">
        <w:rPr>
          <w:rFonts w:ascii="Angsana New" w:hAnsi="Angsana New" w:hint="cs"/>
          <w:sz w:val="30"/>
          <w:szCs w:val="30"/>
          <w:cs/>
        </w:rPr>
        <w:t>ปี</w:t>
      </w:r>
      <w:r w:rsidR="00EB78BC" w:rsidRPr="001F594D">
        <w:rPr>
          <w:rFonts w:ascii="Angsana New" w:hAnsi="Angsana New" w:hint="cs"/>
          <w:sz w:val="30"/>
          <w:szCs w:val="30"/>
          <w:cs/>
          <w:lang w:val="th-TH"/>
        </w:rPr>
        <w:t>สิ้น</w:t>
      </w:r>
      <w:r w:rsidRPr="001F594D">
        <w:rPr>
          <w:rFonts w:ascii="Angsana New" w:hAnsi="Angsana New"/>
          <w:sz w:val="30"/>
          <w:szCs w:val="30"/>
          <w:cs/>
          <w:lang w:val="th-TH"/>
        </w:rPr>
        <w:t xml:space="preserve">สุดวันที่ 31 </w:t>
      </w:r>
      <w:r w:rsidR="0013415F" w:rsidRPr="001F594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B78BC" w:rsidRPr="001F594D">
        <w:rPr>
          <w:rFonts w:ascii="Angsana New" w:hAnsi="Angsana New" w:hint="cs"/>
          <w:sz w:val="30"/>
          <w:szCs w:val="30"/>
          <w:cs/>
        </w:rPr>
        <w:t>กับกิจการที่เกี่ยวข้อง</w:t>
      </w:r>
      <w:r w:rsidR="0013415F" w:rsidRPr="001F594D">
        <w:rPr>
          <w:rFonts w:ascii="Angsana New" w:hAnsi="Angsana New" w:hint="cs"/>
          <w:sz w:val="30"/>
          <w:szCs w:val="30"/>
          <w:cs/>
        </w:rPr>
        <w:t xml:space="preserve"> </w:t>
      </w:r>
      <w:r w:rsidRPr="001F594D">
        <w:rPr>
          <w:rFonts w:ascii="Angsana New" w:hAnsi="Angsana New"/>
          <w:sz w:val="30"/>
          <w:szCs w:val="30"/>
          <w:cs/>
          <w:lang w:val="th-TH"/>
        </w:rPr>
        <w:t>สรุปได้ดังนี้</w:t>
      </w:r>
    </w:p>
    <w:p w14:paraId="4EE2537A" w14:textId="77777777" w:rsidR="001F594D" w:rsidRPr="001F594D" w:rsidRDefault="001F594D" w:rsidP="00DE6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530"/>
        <w:gridCol w:w="1710"/>
        <w:gridCol w:w="270"/>
        <w:gridCol w:w="1710"/>
      </w:tblGrid>
      <w:tr w:rsidR="00CE1428" w:rsidRPr="00C52C41" w14:paraId="7E75A903" w14:textId="77777777" w:rsidTr="003B6947">
        <w:trPr>
          <w:trHeight w:val="389"/>
          <w:tblHeader/>
        </w:trPr>
        <w:tc>
          <w:tcPr>
            <w:tcW w:w="3960" w:type="dxa"/>
          </w:tcPr>
          <w:p w14:paraId="73EC8ED7" w14:textId="77777777" w:rsidR="00CE1428" w:rsidRPr="00284595" w:rsidRDefault="00CE1428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000BAA7" w14:textId="34294D62" w:rsidR="00CE1428" w:rsidRPr="00284595" w:rsidRDefault="00CE1428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530B821" w14:textId="49351D24" w:rsidR="00CE1428" w:rsidRPr="00284595" w:rsidRDefault="00CE1428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4914A4BA" w14:textId="77777777" w:rsidR="00CE1428" w:rsidRPr="00284595" w:rsidRDefault="00CE1428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</w:tcPr>
          <w:p w14:paraId="38004C23" w14:textId="7BE49FBC" w:rsidR="00CE1428" w:rsidRPr="00284595" w:rsidRDefault="00CE1428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CC2EFB" w:rsidRPr="00C52C41" w14:paraId="13B9619E" w14:textId="77777777" w:rsidTr="003B6947">
        <w:trPr>
          <w:trHeight w:val="389"/>
          <w:tblHeader/>
        </w:trPr>
        <w:tc>
          <w:tcPr>
            <w:tcW w:w="3960" w:type="dxa"/>
          </w:tcPr>
          <w:p w14:paraId="47762F76" w14:textId="77777777" w:rsidR="00CC2EFB" w:rsidRPr="00284595" w:rsidRDefault="00CC2EFB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C07A7EC" w14:textId="77777777" w:rsidR="00CC2EFB" w:rsidRPr="00284595" w:rsidRDefault="00CC2EFB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FBEBF30" w14:textId="05935DC9" w:rsidR="00CC2EFB" w:rsidRPr="00284595" w:rsidRDefault="00CC2EF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2EF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C2E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C2EF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E1428" w:rsidRPr="00C52C41" w14:paraId="51C06EC2" w14:textId="77777777" w:rsidTr="003B6947">
        <w:tc>
          <w:tcPr>
            <w:tcW w:w="3960" w:type="dxa"/>
          </w:tcPr>
          <w:p w14:paraId="661060CE" w14:textId="77777777" w:rsidR="00CE1428" w:rsidRPr="00284595" w:rsidRDefault="00CE1428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30" w:type="dxa"/>
          </w:tcPr>
          <w:p w14:paraId="42C63F38" w14:textId="2DEA566E" w:rsidR="00CE1428" w:rsidRPr="00284595" w:rsidRDefault="00CE1428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D5E9D2C" w14:textId="03893BC2" w:rsidR="00CE1428" w:rsidRPr="00284595" w:rsidRDefault="00CE1428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E1428" w:rsidRPr="00C52C41" w14:paraId="6CDA8A68" w14:textId="77777777" w:rsidTr="003B6947">
        <w:tc>
          <w:tcPr>
            <w:tcW w:w="3960" w:type="dxa"/>
          </w:tcPr>
          <w:p w14:paraId="5E65F725" w14:textId="77777777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30" w:type="dxa"/>
          </w:tcPr>
          <w:p w14:paraId="6246EF79" w14:textId="03F63ECD" w:rsidR="00CE1428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8C72B26" w14:textId="2B74874D" w:rsidR="00CE1428" w:rsidRPr="00284595" w:rsidRDefault="00CE1428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152,429</w:t>
            </w:r>
          </w:p>
        </w:tc>
        <w:tc>
          <w:tcPr>
            <w:tcW w:w="270" w:type="dxa"/>
          </w:tcPr>
          <w:p w14:paraId="5BCF0913" w14:textId="77777777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9C078D" w14:textId="34AC5453" w:rsidR="00CE1428" w:rsidRPr="00284595" w:rsidRDefault="00CE1428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201,729</w:t>
            </w:r>
          </w:p>
        </w:tc>
      </w:tr>
      <w:tr w:rsidR="00CE1428" w:rsidRPr="00C52C41" w14:paraId="23B81305" w14:textId="77777777" w:rsidTr="003B6947">
        <w:tc>
          <w:tcPr>
            <w:tcW w:w="3960" w:type="dxa"/>
          </w:tcPr>
          <w:p w14:paraId="4020C326" w14:textId="28F102F8" w:rsidR="00CE1428" w:rsidRDefault="00CE1428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รายได้อื่นและรายได้รอตัดบัญชี</w:t>
            </w:r>
          </w:p>
        </w:tc>
        <w:tc>
          <w:tcPr>
            <w:tcW w:w="1530" w:type="dxa"/>
          </w:tcPr>
          <w:p w14:paraId="6B49E5E4" w14:textId="77777777" w:rsidR="00CE1428" w:rsidRDefault="00CE1428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D0542A2" w14:textId="32BCFAB7" w:rsidR="00CE1428" w:rsidRDefault="00CE1428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7,988</w:t>
            </w:r>
          </w:p>
        </w:tc>
        <w:tc>
          <w:tcPr>
            <w:tcW w:w="270" w:type="dxa"/>
          </w:tcPr>
          <w:p w14:paraId="1DD9FC6C" w14:textId="77777777" w:rsidR="00CE1428" w:rsidRPr="00284595" w:rsidRDefault="00CE1428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EB57E38" w14:textId="2C9DDF9F" w:rsidR="00CE1428" w:rsidRDefault="00CE1428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5,186</w:t>
            </w:r>
          </w:p>
        </w:tc>
      </w:tr>
      <w:tr w:rsidR="00A07C39" w:rsidRPr="00C52C41" w14:paraId="556F536D" w14:textId="77777777" w:rsidTr="003B6947">
        <w:tc>
          <w:tcPr>
            <w:tcW w:w="3960" w:type="dxa"/>
          </w:tcPr>
          <w:p w14:paraId="468C70B3" w14:textId="7B6F6713" w:rsidR="00A07C39" w:rsidRDefault="00A07C39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30" w:type="dxa"/>
          </w:tcPr>
          <w:p w14:paraId="14CC6317" w14:textId="77777777" w:rsidR="00A07C39" w:rsidRDefault="00A07C39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0021797" w14:textId="4EF6EED9" w:rsidR="00A07C39" w:rsidRDefault="00A07C39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91,564</w:t>
            </w:r>
          </w:p>
        </w:tc>
        <w:tc>
          <w:tcPr>
            <w:tcW w:w="270" w:type="dxa"/>
          </w:tcPr>
          <w:p w14:paraId="6B4FB21A" w14:textId="77777777" w:rsidR="00A07C39" w:rsidRPr="00284595" w:rsidRDefault="00A07C39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B707CC4" w14:textId="4C1EE8C6" w:rsidR="00A07C39" w:rsidRDefault="00A07C39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105,357</w:t>
            </w:r>
          </w:p>
        </w:tc>
      </w:tr>
      <w:tr w:rsidR="00CE1428" w:rsidRPr="00C52C41" w14:paraId="50D12210" w14:textId="77777777" w:rsidTr="003B6947">
        <w:tc>
          <w:tcPr>
            <w:tcW w:w="3960" w:type="dxa"/>
          </w:tcPr>
          <w:p w14:paraId="7FA77C8B" w14:textId="77777777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530" w:type="dxa"/>
          </w:tcPr>
          <w:p w14:paraId="6806F774" w14:textId="156EAF08" w:rsidR="00CE1428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61EAAA" w14:textId="43BCF7BA" w:rsidR="00CE1428" w:rsidRDefault="00A07C39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43,846</w:t>
            </w:r>
          </w:p>
        </w:tc>
        <w:tc>
          <w:tcPr>
            <w:tcW w:w="270" w:type="dxa"/>
          </w:tcPr>
          <w:p w14:paraId="6274537F" w14:textId="77777777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3B423E1" w14:textId="58041EBC" w:rsidR="00CE1428" w:rsidRDefault="00A07C39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49,780</w:t>
            </w:r>
          </w:p>
        </w:tc>
      </w:tr>
      <w:tr w:rsidR="00CE1428" w:rsidRPr="00C52C41" w14:paraId="51A70E0B" w14:textId="77777777" w:rsidTr="003B6947">
        <w:tc>
          <w:tcPr>
            <w:tcW w:w="3960" w:type="dxa"/>
          </w:tcPr>
          <w:p w14:paraId="42318788" w14:textId="10D29564" w:rsidR="00CE1428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</w:tcPr>
          <w:p w14:paraId="134420BB" w14:textId="77777777" w:rsidR="00CE1428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A86972" w14:textId="67CE52F2" w:rsidR="00CE1428" w:rsidRDefault="00A07C39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9,258</w:t>
            </w:r>
          </w:p>
        </w:tc>
        <w:tc>
          <w:tcPr>
            <w:tcW w:w="270" w:type="dxa"/>
          </w:tcPr>
          <w:p w14:paraId="52E20724" w14:textId="77777777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438C9EB" w14:textId="0DF0D0DC" w:rsidR="00CE1428" w:rsidRDefault="00A07C39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5,528</w:t>
            </w:r>
          </w:p>
        </w:tc>
      </w:tr>
      <w:tr w:rsidR="00B93989" w:rsidRPr="00C52C41" w14:paraId="0D69432E" w14:textId="77777777" w:rsidTr="003B6947">
        <w:tc>
          <w:tcPr>
            <w:tcW w:w="3960" w:type="dxa"/>
          </w:tcPr>
          <w:p w14:paraId="17987F64" w14:textId="77777777" w:rsidR="00B93989" w:rsidRDefault="00B93989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05BD3B4" w14:textId="77777777" w:rsidR="00B93989" w:rsidRDefault="00B93989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DD578F4" w14:textId="77777777" w:rsidR="00B93989" w:rsidRDefault="00B93989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8E1D4E" w14:textId="77777777" w:rsidR="00B93989" w:rsidRPr="00284595" w:rsidRDefault="00B93989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4070C22" w14:textId="77777777" w:rsidR="00B93989" w:rsidRDefault="00B93989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E1428" w:rsidRPr="008D1791" w14:paraId="71695628" w14:textId="77777777" w:rsidTr="003B6947">
        <w:tc>
          <w:tcPr>
            <w:tcW w:w="3960" w:type="dxa"/>
          </w:tcPr>
          <w:p w14:paraId="4D2CF5A2" w14:textId="77777777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27F0ABEC" w14:textId="5AA51E5E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10" w:type="dxa"/>
          </w:tcPr>
          <w:p w14:paraId="50D81999" w14:textId="37ED5C0A" w:rsidR="00CE1428" w:rsidRPr="00284595" w:rsidRDefault="00CE1428" w:rsidP="00A0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D5AE2F1" w14:textId="77777777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10" w:type="dxa"/>
          </w:tcPr>
          <w:p w14:paraId="72C101A7" w14:textId="77777777" w:rsidR="00CE1428" w:rsidRPr="00284595" w:rsidRDefault="00CE1428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07C39" w:rsidRPr="008D1791" w14:paraId="15BC70DA" w14:textId="77777777" w:rsidTr="003B6947">
        <w:tc>
          <w:tcPr>
            <w:tcW w:w="3960" w:type="dxa"/>
          </w:tcPr>
          <w:p w14:paraId="752293EA" w14:textId="39D73DEE" w:rsidR="00A07C39" w:rsidRPr="00A07C39" w:rsidRDefault="00A07C39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30" w:type="dxa"/>
          </w:tcPr>
          <w:p w14:paraId="4A9177C3" w14:textId="77777777" w:rsidR="00A07C39" w:rsidRPr="00A07C39" w:rsidRDefault="00A07C39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AC4224" w14:textId="431AAF34" w:rsidR="00A07C39" w:rsidRPr="00A07C39" w:rsidRDefault="00A07C39" w:rsidP="003B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615</w:t>
            </w:r>
          </w:p>
        </w:tc>
        <w:tc>
          <w:tcPr>
            <w:tcW w:w="270" w:type="dxa"/>
          </w:tcPr>
          <w:p w14:paraId="707231CC" w14:textId="77777777" w:rsidR="00A07C39" w:rsidRPr="00A07C39" w:rsidRDefault="00A07C39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7ED4D54" w14:textId="0BF4CF19" w:rsidR="00A07C39" w:rsidRPr="00A07C39" w:rsidRDefault="00A07C39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328</w:t>
            </w:r>
          </w:p>
        </w:tc>
      </w:tr>
      <w:tr w:rsidR="00CE1428" w:rsidRPr="00C52C41" w14:paraId="725014AA" w14:textId="77777777" w:rsidTr="003B6947">
        <w:tc>
          <w:tcPr>
            <w:tcW w:w="3960" w:type="dxa"/>
          </w:tcPr>
          <w:p w14:paraId="711B2B59" w14:textId="77777777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30" w:type="dxa"/>
          </w:tcPr>
          <w:p w14:paraId="4225E129" w14:textId="679F23D2" w:rsidR="00CE1428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5AE80C" w14:textId="2CFBC211" w:rsidR="00CE1428" w:rsidRPr="00284595" w:rsidRDefault="00CE1428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</w:t>
            </w:r>
            <w:r w:rsidR="00A07C3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,58</w:t>
            </w:r>
            <w:r w:rsidR="00A07C3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4C84F1CB" w14:textId="77777777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33CE5FE" w14:textId="7720F7A4" w:rsidR="00CE1428" w:rsidRPr="00284595" w:rsidRDefault="00CE1428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</w:t>
            </w:r>
            <w:r w:rsidR="00A07C39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07C39">
              <w:rPr>
                <w:rFonts w:ascii="Angsana New" w:hAnsi="Angsana New" w:hint="cs"/>
                <w:sz w:val="30"/>
                <w:szCs w:val="30"/>
                <w:cs/>
              </w:rPr>
              <w:t>524</w:t>
            </w:r>
          </w:p>
        </w:tc>
      </w:tr>
      <w:tr w:rsidR="00CE1428" w:rsidRPr="00C52C41" w14:paraId="7DCFA0A3" w14:textId="77777777" w:rsidTr="003B6947">
        <w:tc>
          <w:tcPr>
            <w:tcW w:w="3960" w:type="dxa"/>
          </w:tcPr>
          <w:p w14:paraId="0535C455" w14:textId="596974EC" w:rsidR="00CE1428" w:rsidRPr="006E5778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06519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A07C3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</w:tcPr>
          <w:p w14:paraId="0ABA54A9" w14:textId="09E68631" w:rsidR="00CE1428" w:rsidRPr="001457F9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AB9AD0B" w14:textId="348C297C" w:rsidR="00CE1428" w:rsidRPr="001457F9" w:rsidRDefault="00A07C39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4,530</w:t>
            </w:r>
          </w:p>
        </w:tc>
        <w:tc>
          <w:tcPr>
            <w:tcW w:w="270" w:type="dxa"/>
          </w:tcPr>
          <w:p w14:paraId="403079BB" w14:textId="77777777" w:rsidR="00CE1428" w:rsidRPr="006E5778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</w:tcPr>
          <w:p w14:paraId="1EBAC2CB" w14:textId="4AA6D097" w:rsidR="00CE1428" w:rsidRPr="006E5778" w:rsidRDefault="00A07C39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4,459</w:t>
            </w:r>
          </w:p>
        </w:tc>
      </w:tr>
      <w:tr w:rsidR="00CE1428" w:rsidRPr="00795EDF" w14:paraId="5A58B25C" w14:textId="77777777" w:rsidTr="003B6947">
        <w:tc>
          <w:tcPr>
            <w:tcW w:w="3960" w:type="dxa"/>
          </w:tcPr>
          <w:p w14:paraId="0D97EB44" w14:textId="77777777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FBDF50D" w14:textId="77777777" w:rsidR="00CE1428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56EB117" w14:textId="77777777" w:rsidR="00CE1428" w:rsidRDefault="00CE1428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C9022" w14:textId="77777777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582147C" w14:textId="77777777" w:rsidR="00CE1428" w:rsidRDefault="00CE1428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428" w:rsidRPr="00795EDF" w14:paraId="0FD88E91" w14:textId="77777777" w:rsidTr="003B6947">
        <w:tc>
          <w:tcPr>
            <w:tcW w:w="3960" w:type="dxa"/>
          </w:tcPr>
          <w:p w14:paraId="47DB759F" w14:textId="77777777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</w:tcPr>
          <w:p w14:paraId="0D67F477" w14:textId="3C74BA35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3C3831" w14:textId="0F3F608F" w:rsidR="00CE1428" w:rsidRPr="003B6947" w:rsidRDefault="00CE1428" w:rsidP="003B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40" w:lineRule="exact"/>
              <w:ind w:left="-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48B11" w14:textId="77777777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E97C7CB" w14:textId="77777777" w:rsidR="00CE1428" w:rsidRPr="00284595" w:rsidRDefault="00CE1428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428" w:rsidRPr="00795EDF" w14:paraId="4FA561B2" w14:textId="77777777" w:rsidTr="003B6947">
        <w:tc>
          <w:tcPr>
            <w:tcW w:w="3960" w:type="dxa"/>
          </w:tcPr>
          <w:p w14:paraId="01E1FFA9" w14:textId="77777777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30" w:type="dxa"/>
          </w:tcPr>
          <w:p w14:paraId="5148955F" w14:textId="731FAEBB" w:rsidR="00CE1428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619A599" w14:textId="309CC02C" w:rsidR="00CE1428" w:rsidRPr="00284595" w:rsidRDefault="00A07C39" w:rsidP="003B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2,701,398</w:t>
            </w:r>
          </w:p>
        </w:tc>
        <w:tc>
          <w:tcPr>
            <w:tcW w:w="270" w:type="dxa"/>
          </w:tcPr>
          <w:p w14:paraId="30F2C90F" w14:textId="77777777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D181332" w14:textId="07B84A1F" w:rsidR="00CE1428" w:rsidRPr="00284595" w:rsidRDefault="00A07C39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2,479,175</w:t>
            </w:r>
          </w:p>
        </w:tc>
      </w:tr>
      <w:tr w:rsidR="00CE1428" w:rsidRPr="00795EDF" w14:paraId="071782F9" w14:textId="77777777" w:rsidTr="003B6947">
        <w:tc>
          <w:tcPr>
            <w:tcW w:w="3960" w:type="dxa"/>
          </w:tcPr>
          <w:p w14:paraId="415BAF8B" w14:textId="33039E93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24A7F4AE" w14:textId="77777777" w:rsidR="00CE1428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626C09" w14:textId="31392CE8" w:rsidR="00CE1428" w:rsidRDefault="00A07C39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9,815</w:t>
            </w:r>
          </w:p>
        </w:tc>
        <w:tc>
          <w:tcPr>
            <w:tcW w:w="270" w:type="dxa"/>
          </w:tcPr>
          <w:p w14:paraId="0CD77CC9" w14:textId="77777777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DAEF34" w14:textId="3C018B82" w:rsidR="00CE1428" w:rsidRDefault="00A07C39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11,935</w:t>
            </w:r>
          </w:p>
        </w:tc>
      </w:tr>
      <w:tr w:rsidR="00CE1428" w:rsidRPr="00795EDF" w14:paraId="057EB55B" w14:textId="77777777" w:rsidTr="003B6947">
        <w:tc>
          <w:tcPr>
            <w:tcW w:w="3960" w:type="dxa"/>
          </w:tcPr>
          <w:p w14:paraId="16A1BF4F" w14:textId="77777777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30" w:type="dxa"/>
          </w:tcPr>
          <w:p w14:paraId="0C3EC8DA" w14:textId="29E51472" w:rsidR="00CE1428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63504C7" w14:textId="27202860" w:rsidR="00CE1428" w:rsidRPr="00284595" w:rsidRDefault="00A07C39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1,861,692</w:t>
            </w:r>
          </w:p>
        </w:tc>
        <w:tc>
          <w:tcPr>
            <w:tcW w:w="270" w:type="dxa"/>
          </w:tcPr>
          <w:p w14:paraId="4B052048" w14:textId="77777777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EB449C4" w14:textId="7B8C16E8" w:rsidR="00CE1428" w:rsidRPr="00284595" w:rsidRDefault="00A07C39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2,283,910</w:t>
            </w:r>
          </w:p>
        </w:tc>
      </w:tr>
      <w:tr w:rsidR="00CE1428" w:rsidRPr="00795EDF" w14:paraId="2F65A80B" w14:textId="77777777" w:rsidTr="003B6947">
        <w:tc>
          <w:tcPr>
            <w:tcW w:w="3960" w:type="dxa"/>
          </w:tcPr>
          <w:p w14:paraId="69000CAB" w14:textId="773C948D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ซื้อเครื่องจักร</w:t>
            </w:r>
            <w:r w:rsidRPr="00284595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530" w:type="dxa"/>
          </w:tcPr>
          <w:p w14:paraId="68BEE12B" w14:textId="543F96BF" w:rsidR="00CE1428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F2E732" w14:textId="1BF15CD5" w:rsidR="00CE1428" w:rsidRPr="00284595" w:rsidRDefault="00CE1428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1,846</w:t>
            </w:r>
          </w:p>
        </w:tc>
        <w:tc>
          <w:tcPr>
            <w:tcW w:w="270" w:type="dxa"/>
          </w:tcPr>
          <w:p w14:paraId="1E9C324C" w14:textId="77777777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9424BDF" w14:textId="7F050036" w:rsidR="00CE1428" w:rsidRPr="00284595" w:rsidRDefault="00A07C39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103,446</w:t>
            </w:r>
          </w:p>
        </w:tc>
      </w:tr>
      <w:tr w:rsidR="00CE1428" w:rsidRPr="00795EDF" w14:paraId="5C4759A2" w14:textId="77777777" w:rsidTr="003B6947">
        <w:tc>
          <w:tcPr>
            <w:tcW w:w="3960" w:type="dxa"/>
          </w:tcPr>
          <w:p w14:paraId="69EC7567" w14:textId="77777777" w:rsidR="00CE1428" w:rsidRPr="00006519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651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530" w:type="dxa"/>
          </w:tcPr>
          <w:p w14:paraId="58C556F3" w14:textId="227F60FA" w:rsidR="00CE1428" w:rsidRPr="001457F9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60CE3B" w14:textId="3B3F3540" w:rsidR="00CE1428" w:rsidRPr="001457F9" w:rsidRDefault="00A07C39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23,607</w:t>
            </w:r>
          </w:p>
        </w:tc>
        <w:tc>
          <w:tcPr>
            <w:tcW w:w="270" w:type="dxa"/>
          </w:tcPr>
          <w:p w14:paraId="2FD470CC" w14:textId="77777777" w:rsidR="00CE1428" w:rsidRPr="004D26AD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</w:tcPr>
          <w:p w14:paraId="03F800E7" w14:textId="66EC533A" w:rsidR="00CE1428" w:rsidRPr="004D26AD" w:rsidRDefault="00A07C39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27,596</w:t>
            </w:r>
          </w:p>
        </w:tc>
      </w:tr>
      <w:tr w:rsidR="00CE1428" w:rsidRPr="00795EDF" w14:paraId="3EBF3B38" w14:textId="77777777" w:rsidTr="003B6947">
        <w:tc>
          <w:tcPr>
            <w:tcW w:w="3960" w:type="dxa"/>
          </w:tcPr>
          <w:p w14:paraId="38469323" w14:textId="77777777" w:rsidR="00CE1428" w:rsidRPr="00006519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6519">
              <w:rPr>
                <w:rFonts w:ascii="Angsana New" w:hAnsi="Angsana New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530" w:type="dxa"/>
          </w:tcPr>
          <w:p w14:paraId="5BB0F139" w14:textId="324F8AAA" w:rsidR="00CE1428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878627" w14:textId="04A4B869" w:rsidR="00CE1428" w:rsidRPr="00284595" w:rsidRDefault="00A07C39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34,880</w:t>
            </w:r>
          </w:p>
        </w:tc>
        <w:tc>
          <w:tcPr>
            <w:tcW w:w="270" w:type="dxa"/>
          </w:tcPr>
          <w:p w14:paraId="183230E1" w14:textId="77777777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889EFBE" w14:textId="37A55BD8" w:rsidR="00CE1428" w:rsidRPr="00284595" w:rsidRDefault="00A07C39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37,104</w:t>
            </w:r>
          </w:p>
        </w:tc>
      </w:tr>
      <w:tr w:rsidR="00CE1428" w:rsidRPr="00795EDF" w14:paraId="25B7466F" w14:textId="77777777" w:rsidTr="003B6947">
        <w:tc>
          <w:tcPr>
            <w:tcW w:w="3960" w:type="dxa"/>
          </w:tcPr>
          <w:p w14:paraId="7A79635E" w14:textId="5122757C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</w:tcPr>
          <w:p w14:paraId="7E6B1E19" w14:textId="77777777" w:rsidR="00CE1428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E6EAE59" w14:textId="6C098644" w:rsidR="00CE1428" w:rsidRDefault="00A07C39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7,372</w:t>
            </w:r>
          </w:p>
        </w:tc>
        <w:tc>
          <w:tcPr>
            <w:tcW w:w="270" w:type="dxa"/>
          </w:tcPr>
          <w:p w14:paraId="2723838B" w14:textId="77777777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7A450A" w14:textId="67847222" w:rsidR="00CE1428" w:rsidRDefault="00A07C39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2,221</w:t>
            </w:r>
          </w:p>
        </w:tc>
      </w:tr>
      <w:tr w:rsidR="00CE1428" w:rsidRPr="00795EDF" w14:paraId="679819CB" w14:textId="77777777" w:rsidTr="003B6947">
        <w:tc>
          <w:tcPr>
            <w:tcW w:w="3960" w:type="dxa"/>
          </w:tcPr>
          <w:p w14:paraId="7ADE1F1D" w14:textId="77777777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3A9DCFA" w14:textId="77777777" w:rsidR="00CE1428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68F2788" w14:textId="77777777" w:rsidR="00CE1428" w:rsidRDefault="00CE1428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C5588" w14:textId="77777777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19A4D67" w14:textId="77777777" w:rsidR="00CE1428" w:rsidRDefault="00CE1428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428" w:rsidRPr="00795EDF" w14:paraId="1C9964AE" w14:textId="77777777" w:rsidTr="003B6947">
        <w:tc>
          <w:tcPr>
            <w:tcW w:w="3960" w:type="dxa"/>
          </w:tcPr>
          <w:p w14:paraId="08686E94" w14:textId="77777777" w:rsidR="00CE1428" w:rsidRPr="00B0181B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530" w:type="dxa"/>
          </w:tcPr>
          <w:p w14:paraId="676C3DDF" w14:textId="70A40ACA" w:rsidR="00CE1428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66D90B" w14:textId="6ABCA387" w:rsidR="00CE1428" w:rsidRDefault="00A07C39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1,166</w:t>
            </w:r>
          </w:p>
        </w:tc>
        <w:tc>
          <w:tcPr>
            <w:tcW w:w="270" w:type="dxa"/>
          </w:tcPr>
          <w:p w14:paraId="69A13417" w14:textId="77777777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8583FED" w14:textId="6153473F" w:rsidR="00CE1428" w:rsidRDefault="00A07C39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1,105</w:t>
            </w:r>
          </w:p>
        </w:tc>
      </w:tr>
      <w:tr w:rsidR="00CE1428" w:rsidRPr="00795EDF" w14:paraId="5C97FD90" w14:textId="77777777" w:rsidTr="003B6947">
        <w:tc>
          <w:tcPr>
            <w:tcW w:w="3960" w:type="dxa"/>
          </w:tcPr>
          <w:p w14:paraId="43B82B2C" w14:textId="77777777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94713CB" w14:textId="67CB9CB9" w:rsidR="00CE1428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B5D0729" w14:textId="3E8E6F0D" w:rsidR="00CE1428" w:rsidRDefault="00CE1428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E87103" w14:textId="77777777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442DA6" w14:textId="77777777" w:rsidR="00CE1428" w:rsidRDefault="00CE1428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428" w:rsidRPr="00795EDF" w14:paraId="394F9534" w14:textId="77777777" w:rsidTr="003B6947">
        <w:tc>
          <w:tcPr>
            <w:tcW w:w="3960" w:type="dxa"/>
          </w:tcPr>
          <w:p w14:paraId="4DE7695C" w14:textId="77777777" w:rsidR="00CE1428" w:rsidRPr="00B0181B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4C3AB42D" w14:textId="372578D0" w:rsidR="00CE1428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C1C56A" w14:textId="36CF5D4A" w:rsidR="00CE1428" w:rsidRDefault="00CE1428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F48ED" w14:textId="77777777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5D88A2" w14:textId="77777777" w:rsidR="00CE1428" w:rsidRDefault="00CE1428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428" w:rsidRPr="00795EDF" w14:paraId="6866021D" w14:textId="77777777" w:rsidTr="003B6947">
        <w:tc>
          <w:tcPr>
            <w:tcW w:w="3960" w:type="dxa"/>
          </w:tcPr>
          <w:p w14:paraId="3D1BCA60" w14:textId="77777777" w:rsidR="00CE1428" w:rsidRPr="00B0181B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</w:tcPr>
          <w:p w14:paraId="58BA5838" w14:textId="7E7145E4" w:rsidR="00CE1428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E2FA096" w14:textId="22ECA3AD" w:rsidR="00CE1428" w:rsidRDefault="00A07C39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86,721</w:t>
            </w:r>
          </w:p>
        </w:tc>
        <w:tc>
          <w:tcPr>
            <w:tcW w:w="270" w:type="dxa"/>
          </w:tcPr>
          <w:p w14:paraId="343080EC" w14:textId="77777777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3CE9CE6" w14:textId="060CBB42" w:rsidR="00CE1428" w:rsidRDefault="00A07C39" w:rsidP="003B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101,201</w:t>
            </w:r>
          </w:p>
        </w:tc>
      </w:tr>
    </w:tbl>
    <w:p w14:paraId="26BFE3AA" w14:textId="3595BAAF" w:rsidR="00845170" w:rsidRDefault="0084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0A0CFEE" w14:textId="77777777" w:rsidR="000F0724" w:rsidRDefault="000F0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4559C54" w14:textId="77777777" w:rsidR="000F0724" w:rsidRDefault="000F0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4AB2149" w14:textId="77777777" w:rsidR="00812011" w:rsidRPr="00B0181B" w:rsidRDefault="00812011" w:rsidP="0034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sz w:val="30"/>
          <w:szCs w:val="30"/>
          <w:cs/>
          <w:lang w:val="th-TH"/>
        </w:rPr>
        <w:t xml:space="preserve">ยอดคงเหลือกับกิจการที่เกี่ยวข้องกัน ณ วันที่ </w:t>
      </w:r>
      <w:r w:rsidR="008D1791" w:rsidRPr="00B0181B">
        <w:rPr>
          <w:rFonts w:ascii="Angsana New" w:hAnsi="Angsana New" w:hint="cs"/>
          <w:sz w:val="30"/>
          <w:szCs w:val="30"/>
          <w:cs/>
          <w:lang w:val="th-TH"/>
        </w:rPr>
        <w:t xml:space="preserve">31 มีนาคม </w:t>
      </w:r>
      <w:r w:rsidRPr="00B0181B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7428D358" w14:textId="77777777" w:rsidR="0092626A" w:rsidRPr="00E06784" w:rsidRDefault="0092626A" w:rsidP="0034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</w:rPr>
      </w:pP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99"/>
        <w:gridCol w:w="1710"/>
        <w:gridCol w:w="270"/>
        <w:gridCol w:w="1710"/>
      </w:tblGrid>
      <w:tr w:rsidR="005214AC" w:rsidRPr="00B0181B" w14:paraId="1C1FF368" w14:textId="77777777" w:rsidTr="003D2EDD">
        <w:tc>
          <w:tcPr>
            <w:tcW w:w="5499" w:type="dxa"/>
          </w:tcPr>
          <w:p w14:paraId="7C8E869C" w14:textId="3E4A8D87" w:rsidR="005214AC" w:rsidRPr="00B0181B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2CF07AF" w14:textId="7D3B1A9E" w:rsidR="005214AC" w:rsidRPr="00B0181B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F5A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B668589" w14:textId="77777777" w:rsidR="005214AC" w:rsidRPr="00B0181B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71DC51F" w14:textId="42AD407D" w:rsidR="005214AC" w:rsidRPr="00B0181B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F5AA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214AC" w:rsidRPr="00B0181B" w14:paraId="7DA3DE72" w14:textId="77777777" w:rsidTr="003D2EDD">
        <w:tc>
          <w:tcPr>
            <w:tcW w:w="5499" w:type="dxa"/>
          </w:tcPr>
          <w:p w14:paraId="10C998A7" w14:textId="77777777" w:rsidR="005214AC" w:rsidRPr="00B0181B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0F1F72B" w14:textId="77777777" w:rsidR="005214AC" w:rsidRPr="00B0181B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4AFC" w:rsidRPr="00B0181B" w14:paraId="2008CAB8" w14:textId="77777777" w:rsidTr="003D2EDD">
        <w:tc>
          <w:tcPr>
            <w:tcW w:w="5499" w:type="dxa"/>
          </w:tcPr>
          <w:p w14:paraId="0D25815B" w14:textId="6131605C" w:rsidR="00304AFC" w:rsidRPr="00B0181B" w:rsidRDefault="00304AFC" w:rsidP="0030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6F6F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3690" w:type="dxa"/>
            <w:gridSpan w:val="3"/>
          </w:tcPr>
          <w:p w14:paraId="72E0401F" w14:textId="77777777" w:rsidR="00304AFC" w:rsidRPr="00B0181B" w:rsidRDefault="00304AFC" w:rsidP="0030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F5AAE" w:rsidRPr="00B0181B" w14:paraId="7EF1A7D0" w14:textId="77777777" w:rsidTr="001B6DF7">
        <w:trPr>
          <w:trHeight w:val="452"/>
        </w:trPr>
        <w:tc>
          <w:tcPr>
            <w:tcW w:w="5499" w:type="dxa"/>
          </w:tcPr>
          <w:p w14:paraId="66C2DC5A" w14:textId="666393E2" w:rsidR="007F5AAE" w:rsidRPr="00C1540E" w:rsidRDefault="00B93989" w:rsidP="007F5AA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5C8C5125" w14:textId="20BEAC37" w:rsidR="007F5AAE" w:rsidRPr="00664E94" w:rsidRDefault="00B93989" w:rsidP="00CC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19,821</w:t>
            </w:r>
          </w:p>
        </w:tc>
        <w:tc>
          <w:tcPr>
            <w:tcW w:w="270" w:type="dxa"/>
          </w:tcPr>
          <w:p w14:paraId="0E11DA3A" w14:textId="77777777" w:rsidR="007F5AAE" w:rsidRPr="00664E94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DED981E" w14:textId="5A34EE6E" w:rsidR="007F5AAE" w:rsidRPr="00664E94" w:rsidRDefault="00B93989" w:rsidP="00CC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62,902</w:t>
            </w:r>
          </w:p>
        </w:tc>
      </w:tr>
      <w:tr w:rsidR="00B93989" w:rsidRPr="00B0181B" w14:paraId="46C51DA5" w14:textId="77777777" w:rsidTr="001B6DF7">
        <w:trPr>
          <w:trHeight w:val="452"/>
        </w:trPr>
        <w:tc>
          <w:tcPr>
            <w:tcW w:w="5499" w:type="dxa"/>
          </w:tcPr>
          <w:p w14:paraId="6673F816" w14:textId="093171F6" w:rsidR="00B93989" w:rsidRPr="00062DCB" w:rsidRDefault="00B93989" w:rsidP="007F5AA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0A01458D" w14:textId="227B84D3" w:rsidR="00B93989" w:rsidRDefault="00B93989" w:rsidP="00CC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442,233</w:t>
            </w:r>
          </w:p>
        </w:tc>
        <w:tc>
          <w:tcPr>
            <w:tcW w:w="270" w:type="dxa"/>
          </w:tcPr>
          <w:p w14:paraId="6DD5F8BA" w14:textId="77777777" w:rsidR="00B93989" w:rsidRPr="00664E94" w:rsidRDefault="00B93989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4B3F4DA" w14:textId="40816DB5" w:rsidR="00B93989" w:rsidRDefault="00B93989" w:rsidP="00CC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424,256</w:t>
            </w:r>
          </w:p>
        </w:tc>
      </w:tr>
      <w:tr w:rsidR="001B6DF7" w:rsidRPr="00B0181B" w14:paraId="0078D73A" w14:textId="77777777" w:rsidTr="004C1677">
        <w:trPr>
          <w:trHeight w:val="452"/>
        </w:trPr>
        <w:tc>
          <w:tcPr>
            <w:tcW w:w="5499" w:type="dxa"/>
          </w:tcPr>
          <w:p w14:paraId="4674CF77" w14:textId="1963E74F" w:rsidR="001B6DF7" w:rsidRPr="00062DCB" w:rsidRDefault="001B6DF7" w:rsidP="001B6DF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A47F448" w14:textId="5122CC7D" w:rsidR="001B6DF7" w:rsidRDefault="00B93989" w:rsidP="00CC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462,054</w:t>
            </w:r>
          </w:p>
        </w:tc>
        <w:tc>
          <w:tcPr>
            <w:tcW w:w="270" w:type="dxa"/>
          </w:tcPr>
          <w:p w14:paraId="05731ECA" w14:textId="77777777" w:rsidR="001B6DF7" w:rsidRPr="00664E94" w:rsidRDefault="001B6DF7" w:rsidP="001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C70DA70" w14:textId="54932D31" w:rsidR="001B6DF7" w:rsidRDefault="00B93989" w:rsidP="00CC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487,158</w:t>
            </w:r>
          </w:p>
        </w:tc>
      </w:tr>
    </w:tbl>
    <w:p w14:paraId="65D302D3" w14:textId="12001C90" w:rsidR="0054488A" w:rsidRPr="00E06784" w:rsidRDefault="0054488A" w:rsidP="00E06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cs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10"/>
      </w:tblGrid>
      <w:tr w:rsidR="00CC2EFB" w:rsidRPr="003454FC" w14:paraId="01C825DE" w14:textId="77777777" w:rsidTr="00E06784">
        <w:tc>
          <w:tcPr>
            <w:tcW w:w="5490" w:type="dxa"/>
          </w:tcPr>
          <w:p w14:paraId="416E969A" w14:textId="11080DF1" w:rsidR="00CC2EFB" w:rsidRPr="003002FE" w:rsidRDefault="00CC2EFB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3002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0" w:type="dxa"/>
          </w:tcPr>
          <w:p w14:paraId="4A947A52" w14:textId="77777777" w:rsidR="00CC2EFB" w:rsidRPr="003454FC" w:rsidRDefault="00CC2EFB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5769A" w14:textId="77777777" w:rsidR="00CC2EFB" w:rsidRPr="003454FC" w:rsidRDefault="00CC2EFB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143D17A" w14:textId="77777777" w:rsidR="00CC2EFB" w:rsidRPr="003454FC" w:rsidRDefault="00CC2EFB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AAE" w:rsidRPr="003454FC" w14:paraId="499D73FA" w14:textId="77777777" w:rsidTr="00E06784">
        <w:tc>
          <w:tcPr>
            <w:tcW w:w="5490" w:type="dxa"/>
          </w:tcPr>
          <w:p w14:paraId="53C29E5F" w14:textId="631AD18F"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6C428052" w14:textId="61401683" w:rsidR="007F5AAE" w:rsidRPr="00664E94" w:rsidRDefault="00B93989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1,103</w:t>
            </w:r>
          </w:p>
        </w:tc>
        <w:tc>
          <w:tcPr>
            <w:tcW w:w="270" w:type="dxa"/>
          </w:tcPr>
          <w:p w14:paraId="4E41B383" w14:textId="77777777" w:rsidR="007F5AAE" w:rsidRPr="00664E94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908DD1" w14:textId="643F3AD5" w:rsidR="007F5AAE" w:rsidRPr="00664E94" w:rsidRDefault="00B93989" w:rsidP="00CC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1,292</w:t>
            </w:r>
          </w:p>
        </w:tc>
      </w:tr>
      <w:tr w:rsidR="00B93989" w:rsidRPr="003454FC" w14:paraId="02A96A66" w14:textId="77777777" w:rsidTr="00E06784">
        <w:tc>
          <w:tcPr>
            <w:tcW w:w="5490" w:type="dxa"/>
          </w:tcPr>
          <w:p w14:paraId="08D3BCA3" w14:textId="78DD6E9A" w:rsidR="00B93989" w:rsidRDefault="00B93989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3DF87B3A" w14:textId="54580E07" w:rsidR="00B93989" w:rsidRDefault="00B93989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5,212</w:t>
            </w:r>
          </w:p>
        </w:tc>
        <w:tc>
          <w:tcPr>
            <w:tcW w:w="270" w:type="dxa"/>
          </w:tcPr>
          <w:p w14:paraId="009C3AE3" w14:textId="77777777" w:rsidR="00B93989" w:rsidRPr="00664E94" w:rsidRDefault="00B93989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48BCFA4" w14:textId="372BB8C0" w:rsidR="00B93989" w:rsidRPr="00664E94" w:rsidRDefault="00B93989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5,033</w:t>
            </w:r>
          </w:p>
        </w:tc>
      </w:tr>
      <w:tr w:rsidR="007F5AAE" w:rsidRPr="003454FC" w14:paraId="44613C77" w14:textId="77777777" w:rsidTr="00E06784">
        <w:tc>
          <w:tcPr>
            <w:tcW w:w="5490" w:type="dxa"/>
          </w:tcPr>
          <w:p w14:paraId="38770A9F" w14:textId="459960A7"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9DF5692" w14:textId="175841A7" w:rsidR="007F5AAE" w:rsidRPr="00664E94" w:rsidRDefault="00B93989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2,855</w:t>
            </w:r>
          </w:p>
        </w:tc>
        <w:tc>
          <w:tcPr>
            <w:tcW w:w="270" w:type="dxa"/>
          </w:tcPr>
          <w:p w14:paraId="1808EC98" w14:textId="77777777" w:rsidR="007F5AAE" w:rsidRPr="00664E94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969369F" w14:textId="38C396FB" w:rsidR="007F5AAE" w:rsidRPr="00664E94" w:rsidRDefault="00B93989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2,868</w:t>
            </w:r>
          </w:p>
        </w:tc>
      </w:tr>
      <w:tr w:rsidR="007F5AAE" w:rsidRPr="003454FC" w14:paraId="24145325" w14:textId="77777777" w:rsidTr="00E06784">
        <w:trPr>
          <w:trHeight w:val="424"/>
        </w:trPr>
        <w:tc>
          <w:tcPr>
            <w:tcW w:w="5490" w:type="dxa"/>
          </w:tcPr>
          <w:p w14:paraId="3442BC1C" w14:textId="77777777"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F373D42" w14:textId="3C275E04" w:rsidR="007F5AAE" w:rsidRPr="003454FC" w:rsidRDefault="00B93989" w:rsidP="00572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9,170</w:t>
            </w:r>
          </w:p>
        </w:tc>
        <w:tc>
          <w:tcPr>
            <w:tcW w:w="270" w:type="dxa"/>
          </w:tcPr>
          <w:p w14:paraId="05360AEF" w14:textId="77777777"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54E3357" w14:textId="2B0CB688" w:rsidR="007F5AAE" w:rsidRPr="003454FC" w:rsidRDefault="00B93989" w:rsidP="001B6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9,193</w:t>
            </w:r>
          </w:p>
        </w:tc>
      </w:tr>
    </w:tbl>
    <w:p w14:paraId="3AC6714F" w14:textId="6C34FCAC" w:rsidR="00664E94" w:rsidRPr="00E06784" w:rsidRDefault="00664E94" w:rsidP="00944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cs/>
        </w:rPr>
      </w:pP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481"/>
        <w:gridCol w:w="9"/>
        <w:gridCol w:w="1701"/>
        <w:gridCol w:w="9"/>
        <w:gridCol w:w="261"/>
        <w:gridCol w:w="9"/>
        <w:gridCol w:w="1701"/>
        <w:gridCol w:w="9"/>
      </w:tblGrid>
      <w:tr w:rsidR="00843A27" w:rsidRPr="00C52C41" w14:paraId="67529D6A" w14:textId="77777777" w:rsidTr="00D23C26">
        <w:trPr>
          <w:gridAfter w:val="1"/>
          <w:wAfter w:w="9" w:type="dxa"/>
        </w:trPr>
        <w:tc>
          <w:tcPr>
            <w:tcW w:w="5490" w:type="dxa"/>
            <w:gridSpan w:val="2"/>
          </w:tcPr>
          <w:p w14:paraId="69F5A662" w14:textId="77777777" w:rsidR="00843A27" w:rsidRPr="00C52C41" w:rsidRDefault="00843A27" w:rsidP="0084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710" w:type="dxa"/>
            <w:gridSpan w:val="2"/>
          </w:tcPr>
          <w:p w14:paraId="0FFCF0C5" w14:textId="77777777" w:rsidR="00843A27" w:rsidRPr="00F2760C" w:rsidRDefault="00843A27" w:rsidP="0084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exact"/>
              <w:ind w:right="7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75AD7002" w14:textId="77777777" w:rsidR="00843A27" w:rsidRPr="00C52C41" w:rsidRDefault="00843A27" w:rsidP="0084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19AEF0A5" w14:textId="77777777" w:rsidR="00843A27" w:rsidRPr="00F2760C" w:rsidRDefault="00843A27" w:rsidP="0084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exact"/>
              <w:ind w:right="7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5AAE" w:rsidRPr="00C52C41" w14:paraId="2D6B5CF3" w14:textId="77777777" w:rsidTr="00D23C26">
        <w:trPr>
          <w:gridAfter w:val="1"/>
          <w:wAfter w:w="9" w:type="dxa"/>
        </w:trPr>
        <w:tc>
          <w:tcPr>
            <w:tcW w:w="5490" w:type="dxa"/>
            <w:gridSpan w:val="2"/>
          </w:tcPr>
          <w:p w14:paraId="7CA9D4D0" w14:textId="65EA64CF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623DAA"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10" w:type="dxa"/>
            <w:gridSpan w:val="2"/>
          </w:tcPr>
          <w:p w14:paraId="1A562713" w14:textId="1E9C6121" w:rsidR="007F5AAE" w:rsidRPr="00062DCB" w:rsidRDefault="0054488A" w:rsidP="00544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7625D2F3" w14:textId="77777777" w:rsidR="007F5AAE" w:rsidRPr="00062DC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14:paraId="241AA652" w14:textId="559BB644" w:rsidR="007F5AAE" w:rsidRPr="00062DCB" w:rsidRDefault="0054488A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42,488</w:t>
            </w:r>
          </w:p>
        </w:tc>
      </w:tr>
      <w:tr w:rsidR="00623DAA" w:rsidRPr="00C52C41" w14:paraId="46EB39E4" w14:textId="77777777" w:rsidTr="00D23C26">
        <w:trPr>
          <w:gridAfter w:val="1"/>
          <w:wAfter w:w="9" w:type="dxa"/>
        </w:trPr>
        <w:tc>
          <w:tcPr>
            <w:tcW w:w="5490" w:type="dxa"/>
            <w:gridSpan w:val="2"/>
          </w:tcPr>
          <w:p w14:paraId="03FEE8E6" w14:textId="7F02F25E" w:rsidR="00623DAA" w:rsidRDefault="00623DA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gridSpan w:val="2"/>
          </w:tcPr>
          <w:p w14:paraId="653960F9" w14:textId="45BF521F" w:rsidR="00623DAA" w:rsidRDefault="0054488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179,700</w:t>
            </w:r>
          </w:p>
        </w:tc>
        <w:tc>
          <w:tcPr>
            <w:tcW w:w="270" w:type="dxa"/>
            <w:gridSpan w:val="2"/>
          </w:tcPr>
          <w:p w14:paraId="654A0ABE" w14:textId="77777777" w:rsidR="00623DAA" w:rsidRPr="00062DCB" w:rsidRDefault="00623DA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14:paraId="648B1681" w14:textId="205A4B29" w:rsidR="00623DAA" w:rsidRPr="00062DCB" w:rsidRDefault="0054488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172,229</w:t>
            </w:r>
          </w:p>
        </w:tc>
      </w:tr>
      <w:tr w:rsidR="00623DAA" w:rsidRPr="00C52C41" w14:paraId="45CCC32D" w14:textId="77777777" w:rsidTr="00D23C26">
        <w:trPr>
          <w:gridAfter w:val="1"/>
          <w:wAfter w:w="9" w:type="dxa"/>
        </w:trPr>
        <w:tc>
          <w:tcPr>
            <w:tcW w:w="5490" w:type="dxa"/>
            <w:gridSpan w:val="2"/>
          </w:tcPr>
          <w:p w14:paraId="09E9C657" w14:textId="77777777" w:rsidR="00623DAA" w:rsidRPr="00062DCB" w:rsidRDefault="00623DA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gridSpan w:val="2"/>
          </w:tcPr>
          <w:p w14:paraId="686ABFD6" w14:textId="694F5FFC" w:rsidR="00623DAA" w:rsidRPr="00062DCB" w:rsidRDefault="0054488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102,231</w:t>
            </w:r>
          </w:p>
        </w:tc>
        <w:tc>
          <w:tcPr>
            <w:tcW w:w="270" w:type="dxa"/>
            <w:gridSpan w:val="2"/>
          </w:tcPr>
          <w:p w14:paraId="624E527A" w14:textId="77777777" w:rsidR="00623DAA" w:rsidRPr="00062DCB" w:rsidRDefault="00623DA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71BEF513" w14:textId="4F4C2501" w:rsidR="00623DAA" w:rsidRPr="00062DCB" w:rsidRDefault="0054488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317,838</w:t>
            </w:r>
          </w:p>
        </w:tc>
      </w:tr>
      <w:tr w:rsidR="00623DAA" w:rsidRPr="00C52C41" w14:paraId="69A92AC3" w14:textId="77777777" w:rsidTr="00D23C26">
        <w:trPr>
          <w:gridAfter w:val="1"/>
          <w:wAfter w:w="9" w:type="dxa"/>
          <w:trHeight w:val="334"/>
        </w:trPr>
        <w:tc>
          <w:tcPr>
            <w:tcW w:w="5490" w:type="dxa"/>
            <w:gridSpan w:val="2"/>
          </w:tcPr>
          <w:p w14:paraId="083B9C42" w14:textId="77777777" w:rsidR="00623DAA" w:rsidRPr="00C52C41" w:rsidRDefault="00623DA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E65475" w14:textId="473FFA30" w:rsidR="00623DAA" w:rsidRPr="002E4B05" w:rsidRDefault="0054488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281,931</w:t>
            </w:r>
          </w:p>
        </w:tc>
        <w:tc>
          <w:tcPr>
            <w:tcW w:w="270" w:type="dxa"/>
            <w:gridSpan w:val="2"/>
          </w:tcPr>
          <w:p w14:paraId="2C430D75" w14:textId="77777777" w:rsidR="00623DAA" w:rsidRPr="002E4B05" w:rsidRDefault="00623DA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680C36" w14:textId="1B009446" w:rsidR="00623DAA" w:rsidRPr="002E4B05" w:rsidRDefault="0054488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532,555</w:t>
            </w:r>
          </w:p>
        </w:tc>
      </w:tr>
      <w:tr w:rsidR="00623DAA" w:rsidRPr="00E06784" w14:paraId="6D907482" w14:textId="77777777" w:rsidTr="00D23C26">
        <w:trPr>
          <w:gridAfter w:val="1"/>
          <w:wAfter w:w="9" w:type="dxa"/>
        </w:trPr>
        <w:tc>
          <w:tcPr>
            <w:tcW w:w="5490" w:type="dxa"/>
            <w:gridSpan w:val="2"/>
          </w:tcPr>
          <w:p w14:paraId="19DA6F0E" w14:textId="77777777" w:rsidR="00623DAA" w:rsidRPr="00E06784" w:rsidRDefault="00623DAA" w:rsidP="00E0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</w:tcPr>
          <w:p w14:paraId="6BE33B5C" w14:textId="77777777" w:rsidR="00623DAA" w:rsidRPr="00E06784" w:rsidRDefault="00623DAA" w:rsidP="00E0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07691902" w14:textId="77777777" w:rsidR="00623DAA" w:rsidRPr="00E06784" w:rsidRDefault="00623DAA" w:rsidP="00E0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</w:tcPr>
          <w:p w14:paraId="65F11A72" w14:textId="77777777" w:rsidR="00623DAA" w:rsidRPr="00E06784" w:rsidRDefault="00623DAA" w:rsidP="00E0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</w:tr>
      <w:tr w:rsidR="00623DAA" w:rsidRPr="00C52C41" w14:paraId="21EDEDB5" w14:textId="77777777" w:rsidTr="00D23C26">
        <w:trPr>
          <w:gridBefore w:val="1"/>
          <w:gridAfter w:val="1"/>
          <w:wBefore w:w="9" w:type="dxa"/>
          <w:wAfter w:w="9" w:type="dxa"/>
        </w:trPr>
        <w:tc>
          <w:tcPr>
            <w:tcW w:w="5481" w:type="dxa"/>
          </w:tcPr>
          <w:p w14:paraId="51D6FF5B" w14:textId="77777777" w:rsidR="00623DAA" w:rsidRPr="00C52C41" w:rsidRDefault="00623DA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3690" w:type="dxa"/>
            <w:gridSpan w:val="6"/>
          </w:tcPr>
          <w:p w14:paraId="400F3195" w14:textId="77777777" w:rsidR="00623DAA" w:rsidRPr="00C52C41" w:rsidRDefault="00623DA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23DAA" w:rsidRPr="00C52C41" w14:paraId="08D72A29" w14:textId="77777777" w:rsidTr="00D23C26">
        <w:trPr>
          <w:gridBefore w:val="1"/>
          <w:gridAfter w:val="1"/>
          <w:wBefore w:w="9" w:type="dxa"/>
          <w:wAfter w:w="9" w:type="dxa"/>
        </w:trPr>
        <w:tc>
          <w:tcPr>
            <w:tcW w:w="5481" w:type="dxa"/>
          </w:tcPr>
          <w:p w14:paraId="3FC504A8" w14:textId="77777777" w:rsidR="00623DAA" w:rsidRPr="00C52C41" w:rsidRDefault="00623DA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gridSpan w:val="2"/>
          </w:tcPr>
          <w:p w14:paraId="04507AF3" w14:textId="3EB7E29F" w:rsidR="00623DAA" w:rsidRPr="00062DCB" w:rsidRDefault="0054488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25,964</w:t>
            </w:r>
          </w:p>
        </w:tc>
        <w:tc>
          <w:tcPr>
            <w:tcW w:w="270" w:type="dxa"/>
            <w:gridSpan w:val="2"/>
          </w:tcPr>
          <w:p w14:paraId="1E896E8E" w14:textId="77777777" w:rsidR="00623DAA" w:rsidRPr="00062DCB" w:rsidRDefault="00623DA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14:paraId="196312DB" w14:textId="0B0E5649" w:rsidR="00623DAA" w:rsidRPr="00062DCB" w:rsidRDefault="0054488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30,131</w:t>
            </w:r>
          </w:p>
        </w:tc>
      </w:tr>
      <w:tr w:rsidR="00623DAA" w:rsidRPr="00C52C41" w14:paraId="5D381878" w14:textId="77777777" w:rsidTr="00D23C26">
        <w:trPr>
          <w:gridBefore w:val="1"/>
          <w:gridAfter w:val="1"/>
          <w:wBefore w:w="9" w:type="dxa"/>
          <w:wAfter w:w="9" w:type="dxa"/>
        </w:trPr>
        <w:tc>
          <w:tcPr>
            <w:tcW w:w="5481" w:type="dxa"/>
          </w:tcPr>
          <w:p w14:paraId="41792F20" w14:textId="77777777" w:rsidR="00623DAA" w:rsidRPr="00C52C41" w:rsidRDefault="00623DA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gridSpan w:val="2"/>
          </w:tcPr>
          <w:p w14:paraId="6111BC5C" w14:textId="42BCD451" w:rsidR="00623DAA" w:rsidRPr="00062DCB" w:rsidRDefault="0054488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1,163</w:t>
            </w:r>
          </w:p>
        </w:tc>
        <w:tc>
          <w:tcPr>
            <w:tcW w:w="270" w:type="dxa"/>
            <w:gridSpan w:val="2"/>
          </w:tcPr>
          <w:p w14:paraId="0073F82E" w14:textId="77777777" w:rsidR="00623DAA" w:rsidRPr="00062DCB" w:rsidRDefault="00623DA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14:paraId="7C04BF9E" w14:textId="0D03188E" w:rsidR="00623DAA" w:rsidRPr="00062DCB" w:rsidRDefault="0054488A" w:rsidP="00544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</w:t>
            </w:r>
            <w:r w:rsidR="0008204C">
              <w:rPr>
                <w:rFonts w:ascii="Angsana New" w:hAnsi="Angsana New"/>
                <w:sz w:val="30"/>
                <w:szCs w:val="30"/>
              </w:rPr>
              <w:t>361</w:t>
            </w:r>
          </w:p>
        </w:tc>
      </w:tr>
      <w:tr w:rsidR="00623DAA" w:rsidRPr="00C52C41" w14:paraId="67D36B93" w14:textId="77777777" w:rsidTr="00D23C26">
        <w:trPr>
          <w:gridBefore w:val="1"/>
          <w:gridAfter w:val="1"/>
          <w:wBefore w:w="9" w:type="dxa"/>
          <w:wAfter w:w="9" w:type="dxa"/>
        </w:trPr>
        <w:tc>
          <w:tcPr>
            <w:tcW w:w="5481" w:type="dxa"/>
          </w:tcPr>
          <w:p w14:paraId="4C0F9394" w14:textId="17D3D3E3" w:rsidR="00623DAA" w:rsidRPr="00C52C41" w:rsidRDefault="00623DA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14:paraId="0C9D6265" w14:textId="629D8077" w:rsidR="00623DAA" w:rsidRPr="00062DCB" w:rsidRDefault="0054488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9,533</w:t>
            </w:r>
          </w:p>
        </w:tc>
        <w:tc>
          <w:tcPr>
            <w:tcW w:w="270" w:type="dxa"/>
            <w:gridSpan w:val="2"/>
          </w:tcPr>
          <w:p w14:paraId="0CD47710" w14:textId="77777777" w:rsidR="00623DAA" w:rsidRPr="00062DCB" w:rsidRDefault="00623DA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14:paraId="4DE86765" w14:textId="368B1AD4" w:rsidR="00623DAA" w:rsidRPr="00062DCB" w:rsidRDefault="0054488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9,567</w:t>
            </w:r>
          </w:p>
        </w:tc>
      </w:tr>
      <w:tr w:rsidR="00623DAA" w:rsidRPr="00C52C41" w14:paraId="681CCAEE" w14:textId="77777777" w:rsidTr="00D23C26">
        <w:trPr>
          <w:gridBefore w:val="1"/>
          <w:gridAfter w:val="1"/>
          <w:wBefore w:w="9" w:type="dxa"/>
          <w:wAfter w:w="9" w:type="dxa"/>
        </w:trPr>
        <w:tc>
          <w:tcPr>
            <w:tcW w:w="5481" w:type="dxa"/>
          </w:tcPr>
          <w:p w14:paraId="34D2D718" w14:textId="77777777" w:rsidR="00623DAA" w:rsidRPr="00C52C41" w:rsidRDefault="00623DA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9294C1" w14:textId="7A42BC41" w:rsidR="00623DAA" w:rsidRPr="00031D49" w:rsidRDefault="0054488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36,660</w:t>
            </w:r>
          </w:p>
        </w:tc>
        <w:tc>
          <w:tcPr>
            <w:tcW w:w="270" w:type="dxa"/>
            <w:gridSpan w:val="2"/>
          </w:tcPr>
          <w:p w14:paraId="6D616C34" w14:textId="77777777" w:rsidR="00623DAA" w:rsidRPr="00C52C41" w:rsidRDefault="00623DA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80FAA8" w14:textId="25AB3ED2" w:rsidR="00623DAA" w:rsidRPr="00031D49" w:rsidRDefault="0054488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41,059</w:t>
            </w:r>
          </w:p>
        </w:tc>
      </w:tr>
      <w:tr w:rsidR="00CC2EFB" w:rsidRPr="00E06784" w14:paraId="64773D22" w14:textId="77777777" w:rsidTr="00D23C26">
        <w:trPr>
          <w:gridBefore w:val="1"/>
          <w:gridAfter w:val="1"/>
          <w:wBefore w:w="9" w:type="dxa"/>
          <w:wAfter w:w="9" w:type="dxa"/>
        </w:trPr>
        <w:tc>
          <w:tcPr>
            <w:tcW w:w="9171" w:type="dxa"/>
            <w:gridSpan w:val="7"/>
          </w:tcPr>
          <w:p w14:paraId="233FDFBE" w14:textId="77777777" w:rsidR="00CC2EFB" w:rsidRPr="00E06784" w:rsidRDefault="00CC2EFB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7F5AAE" w:rsidRPr="00C52C41" w14:paraId="32058996" w14:textId="77777777" w:rsidTr="00D23C26">
        <w:trPr>
          <w:gridBefore w:val="1"/>
          <w:wBefore w:w="9" w:type="dxa"/>
        </w:trPr>
        <w:tc>
          <w:tcPr>
            <w:tcW w:w="5490" w:type="dxa"/>
            <w:gridSpan w:val="2"/>
          </w:tcPr>
          <w:p w14:paraId="29D5DA01" w14:textId="72821FF6" w:rsidR="007F5AAE" w:rsidRPr="00082AE8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710" w:type="dxa"/>
            <w:gridSpan w:val="2"/>
          </w:tcPr>
          <w:p w14:paraId="0C191BA7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A468D7D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3FAEDA9D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AAE" w:rsidRPr="00C52C41" w14:paraId="3FCD263E" w14:textId="77777777" w:rsidTr="00D23C26">
        <w:trPr>
          <w:gridBefore w:val="1"/>
          <w:wBefore w:w="9" w:type="dxa"/>
        </w:trPr>
        <w:tc>
          <w:tcPr>
            <w:tcW w:w="5490" w:type="dxa"/>
            <w:gridSpan w:val="2"/>
          </w:tcPr>
          <w:p w14:paraId="69C7CAF3" w14:textId="67DDBBAA" w:rsidR="007F5AAE" w:rsidRPr="00304A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4AF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gridSpan w:val="2"/>
          </w:tcPr>
          <w:p w14:paraId="30C1C823" w14:textId="77777777" w:rsidR="007F5AAE" w:rsidRPr="00304A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1527A3DC" w14:textId="77777777" w:rsidR="007F5AAE" w:rsidRPr="00304A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2CC5EACB" w14:textId="77777777" w:rsidR="007F5AAE" w:rsidRPr="00304A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F5AAE" w:rsidRPr="00C52C41" w14:paraId="101C261C" w14:textId="77777777" w:rsidTr="00D23C26">
        <w:trPr>
          <w:gridBefore w:val="1"/>
          <w:wBefore w:w="9" w:type="dxa"/>
        </w:trPr>
        <w:tc>
          <w:tcPr>
            <w:tcW w:w="5490" w:type="dxa"/>
            <w:gridSpan w:val="2"/>
          </w:tcPr>
          <w:p w14:paraId="2ADC8D58" w14:textId="714F7258" w:rsidR="007F5AAE" w:rsidRPr="0013415F" w:rsidRDefault="007F5AAE" w:rsidP="007F5AAE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Pr="0013415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บันทึกไว้ในบัญชี </w:t>
            </w:r>
            <w:r>
              <w:rPr>
                <w:rFonts w:ascii="Angsana New" w:hAnsi="Angsana New"/>
                <w:sz w:val="30"/>
                <w:szCs w:val="30"/>
              </w:rPr>
              <w:t>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710" w:type="dxa"/>
            <w:gridSpan w:val="2"/>
          </w:tcPr>
          <w:p w14:paraId="6A272CC7" w14:textId="288A7C45" w:rsidR="007F5AAE" w:rsidRPr="00304AFC" w:rsidRDefault="006831B6" w:rsidP="00CC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4,934</w:t>
            </w:r>
          </w:p>
        </w:tc>
        <w:tc>
          <w:tcPr>
            <w:tcW w:w="270" w:type="dxa"/>
            <w:gridSpan w:val="2"/>
          </w:tcPr>
          <w:p w14:paraId="7BEDB6E4" w14:textId="77777777" w:rsidR="007F5AAE" w:rsidRPr="00304A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698E388B" w14:textId="77A0C0DE" w:rsidR="007F5AAE" w:rsidRPr="00304AFC" w:rsidRDefault="007F5AAE" w:rsidP="00CC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2,379</w:t>
            </w:r>
          </w:p>
        </w:tc>
      </w:tr>
      <w:tr w:rsidR="007F5AAE" w:rsidRPr="00C52C41" w14:paraId="36AF0D98" w14:textId="77777777" w:rsidTr="00D23C26">
        <w:trPr>
          <w:gridBefore w:val="1"/>
          <w:wBefore w:w="9" w:type="dxa"/>
        </w:trPr>
        <w:tc>
          <w:tcPr>
            <w:tcW w:w="5490" w:type="dxa"/>
            <w:gridSpan w:val="2"/>
          </w:tcPr>
          <w:p w14:paraId="03780C1B" w14:textId="2EF85AAC" w:rsidR="007F5AAE" w:rsidRPr="0013415F" w:rsidRDefault="007F5AAE" w:rsidP="007F5AAE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15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0" w:type="dxa"/>
            <w:gridSpan w:val="2"/>
          </w:tcPr>
          <w:p w14:paraId="2F750A21" w14:textId="63CE3470" w:rsidR="007F5AAE" w:rsidRPr="00304AFC" w:rsidRDefault="006831B6" w:rsidP="00CC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36,891</w:t>
            </w:r>
          </w:p>
        </w:tc>
        <w:tc>
          <w:tcPr>
            <w:tcW w:w="270" w:type="dxa"/>
            <w:gridSpan w:val="2"/>
          </w:tcPr>
          <w:p w14:paraId="38124ECF" w14:textId="77777777" w:rsidR="007F5AAE" w:rsidRPr="00304A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3166253B" w14:textId="34BA48FB" w:rsidR="007F5AAE" w:rsidRPr="00304AFC" w:rsidRDefault="007F5AAE" w:rsidP="00CC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04AFC"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  <w:r w:rsidRPr="00304AFC">
              <w:rPr>
                <w:rFonts w:ascii="Angsana New" w:hAnsi="Angsana New"/>
                <w:sz w:val="30"/>
                <w:szCs w:val="30"/>
              </w:rPr>
              <w:t>,</w:t>
            </w:r>
            <w:r w:rsidRPr="00304AFC">
              <w:rPr>
                <w:rFonts w:ascii="Angsana New" w:hAnsi="Angsana New" w:hint="cs"/>
                <w:sz w:val="30"/>
                <w:szCs w:val="30"/>
                <w:cs/>
              </w:rPr>
              <w:t>835</w:t>
            </w:r>
          </w:p>
        </w:tc>
      </w:tr>
      <w:tr w:rsidR="007F5AAE" w:rsidRPr="00C52C41" w14:paraId="6943DED4" w14:textId="77777777" w:rsidTr="00D23C26">
        <w:trPr>
          <w:gridBefore w:val="1"/>
          <w:gridAfter w:val="1"/>
          <w:wBefore w:w="9" w:type="dxa"/>
          <w:wAfter w:w="9" w:type="dxa"/>
        </w:trPr>
        <w:tc>
          <w:tcPr>
            <w:tcW w:w="5481" w:type="dxa"/>
          </w:tcPr>
          <w:p w14:paraId="3DDF4228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F9CC3A" w14:textId="78BE9090" w:rsidR="007F5AAE" w:rsidRPr="00031D49" w:rsidRDefault="006831B6" w:rsidP="00CC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41,825</w:t>
            </w:r>
          </w:p>
        </w:tc>
        <w:tc>
          <w:tcPr>
            <w:tcW w:w="270" w:type="dxa"/>
            <w:gridSpan w:val="2"/>
          </w:tcPr>
          <w:p w14:paraId="621CA2C9" w14:textId="77777777" w:rsidR="007F5AAE" w:rsidRPr="00C52C41" w:rsidRDefault="007F5AAE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9DF16D" w14:textId="7C6230B6" w:rsidR="007F5AAE" w:rsidRPr="00031D49" w:rsidRDefault="007F5AAE" w:rsidP="00CC2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21,214</w:t>
            </w:r>
          </w:p>
        </w:tc>
      </w:tr>
    </w:tbl>
    <w:p w14:paraId="635B0533" w14:textId="77777777" w:rsidR="000F0724" w:rsidRDefault="000F0724" w:rsidP="003002FE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</w:p>
    <w:p w14:paraId="35E368B1" w14:textId="77777777" w:rsidR="000F0724" w:rsidRDefault="000F0724" w:rsidP="003002FE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</w:p>
    <w:p w14:paraId="2780B4D6" w14:textId="77777777" w:rsidR="00197594" w:rsidRPr="001C4FF9" w:rsidRDefault="00197594" w:rsidP="003002FE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1C4FF9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FA63FD9" w14:textId="210A07C8" w:rsidR="00CE44BE" w:rsidRPr="00557F68" w:rsidRDefault="00CE44BE" w:rsidP="00D461E9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i/>
          <w:iCs/>
          <w:spacing w:val="-6"/>
          <w:sz w:val="14"/>
          <w:szCs w:val="14"/>
          <w:highlight w:val="yellow"/>
          <w:lang w:val="en-US"/>
        </w:rPr>
      </w:pPr>
    </w:p>
    <w:p w14:paraId="63DF3A16" w14:textId="77777777" w:rsidR="003B6947" w:rsidRPr="001C4FF9" w:rsidRDefault="003B6947" w:rsidP="003B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C4FF9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สัญญาเครื่องหมายการค้า</w:t>
      </w:r>
    </w:p>
    <w:p w14:paraId="05C44446" w14:textId="77777777" w:rsidR="003B6947" w:rsidRPr="00557F68" w:rsidRDefault="003B6947" w:rsidP="003B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14:paraId="557BE295" w14:textId="260E9E6B" w:rsidR="003B6947" w:rsidRPr="00DA7ADC" w:rsidRDefault="003B6947" w:rsidP="003B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A7ADC">
        <w:rPr>
          <w:rFonts w:ascii="Angsana New" w:hAnsi="Angsana New"/>
          <w:sz w:val="30"/>
          <w:szCs w:val="30"/>
          <w:cs/>
        </w:rPr>
        <w:t>บริษัทมีสัญญาเครื่องหมายการค้าฉบับหนึ่งกับบริษัทใหญ่</w:t>
      </w:r>
      <w:r w:rsidR="000F0724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 xml:space="preserve"> (</w:t>
      </w:r>
      <w:r w:rsidRPr="00DA7ADC">
        <w:rPr>
          <w:rFonts w:ascii="Angsana New" w:hAnsi="Angsana New"/>
          <w:sz w:val="30"/>
          <w:szCs w:val="30"/>
        </w:rPr>
        <w:t>Toray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Industries,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Inc.</w:t>
      </w:r>
      <w:r w:rsidRPr="00DA7ADC">
        <w:rPr>
          <w:rFonts w:ascii="Angsana New" w:hAnsi="Angsana New"/>
          <w:sz w:val="30"/>
          <w:szCs w:val="30"/>
          <w:cs/>
        </w:rPr>
        <w:t>) โดยบริษัทใหญ่</w:t>
      </w:r>
      <w:r w:rsidR="000F0724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="000F0724">
        <w:rPr>
          <w:rFonts w:ascii="Angsana New" w:hAnsi="Angsana New"/>
          <w:sz w:val="30"/>
          <w:szCs w:val="30"/>
          <w:cs/>
        </w:rPr>
        <w:t>ตกลงให้</w:t>
      </w:r>
      <w:r w:rsidRPr="00DA7ADC">
        <w:rPr>
          <w:rFonts w:ascii="Angsana New" w:hAnsi="Angsana New"/>
          <w:sz w:val="30"/>
          <w:szCs w:val="30"/>
          <w:cs/>
        </w:rPr>
        <w:t xml:space="preserve">บริษัทมีสิทธิในการใช้เครื่องหมายการค้า </w:t>
      </w:r>
      <w:r w:rsidRPr="00DA7ADC">
        <w:rPr>
          <w:rFonts w:ascii="Angsana New" w:hAnsi="Angsana New"/>
          <w:sz w:val="30"/>
          <w:szCs w:val="30"/>
        </w:rPr>
        <w:t>“Thai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Toray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with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Golden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Eagle”</w:t>
      </w:r>
      <w:r w:rsidRPr="00DA7ADC">
        <w:rPr>
          <w:rFonts w:ascii="Angsana New" w:hAnsi="Angsana New"/>
          <w:sz w:val="30"/>
          <w:szCs w:val="30"/>
          <w:cs/>
        </w:rPr>
        <w:t xml:space="preserve"> ในการขายสินค้าในประเทศไทย ในการนี้ บริษัทมีภาระผูกพันที่จะต้องจ่ายค่าธรรมเนียมการใช้เครื่องหมายการค้าให้กับบริษัทใหญ่</w:t>
      </w:r>
      <w:r w:rsidR="000F0724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>ในอัตรา 0.01 เหรียญสหรัฐอเมริกา ต่อหลา สำหรับผ้าที่ขายภายใต้เครื่องหมายการค้าดังกล่าว สัญญาการใช้เครื่องหมายการค้าฉบับนี้</w:t>
      </w:r>
      <w:r w:rsidRPr="00DA7ADC">
        <w:rPr>
          <w:rFonts w:ascii="Angsana New" w:hAnsi="Angsana New"/>
          <w:spacing w:val="-4"/>
          <w:sz w:val="30"/>
          <w:szCs w:val="30"/>
          <w:cs/>
        </w:rPr>
        <w:t>มีผลบังคับใช้สำหรับประเทศไทย บาร์</w:t>
      </w:r>
      <w:proofErr w:type="spellStart"/>
      <w:r w:rsidRPr="00DA7ADC">
        <w:rPr>
          <w:rFonts w:ascii="Angsana New" w:hAnsi="Angsana New"/>
          <w:spacing w:val="-4"/>
          <w:sz w:val="30"/>
          <w:szCs w:val="30"/>
          <w:cs/>
        </w:rPr>
        <w:t>เรน</w:t>
      </w:r>
      <w:proofErr w:type="spellEnd"/>
      <w:r w:rsidRPr="00DA7ADC">
        <w:rPr>
          <w:rFonts w:ascii="Angsana New" w:hAnsi="Angsana New"/>
          <w:spacing w:val="-4"/>
          <w:sz w:val="30"/>
          <w:szCs w:val="30"/>
          <w:cs/>
        </w:rPr>
        <w:t xml:space="preserve"> ไซปรัส ญี่ปุ่น คูเวต สิงคโปร์ ซีเรีย ซาอุดิอาระเบีย และสหรัฐอาหรับเอมิ</w:t>
      </w:r>
      <w:proofErr w:type="spellStart"/>
      <w:r w:rsidRPr="00DA7ADC">
        <w:rPr>
          <w:rFonts w:ascii="Angsana New" w:hAnsi="Angsana New"/>
          <w:spacing w:val="-4"/>
          <w:sz w:val="30"/>
          <w:szCs w:val="30"/>
          <w:cs/>
        </w:rPr>
        <w:t>เรส</w:t>
      </w:r>
      <w:proofErr w:type="spellEnd"/>
      <w:r w:rsidRPr="00DA7AD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  <w:cs/>
        </w:rPr>
        <w:t xml:space="preserve">ในกรณีที่บริษัทต้องการใช้เครื่องหมายการค้าในประเทศอื่นซึ่งไม่ได้ระบุไว้ในสัญญาฉบับนี้ บริษัทจำเป็นต้องได้รับการอนุมัติจากบริษัทใหญ่เป็นลายลักษณ์อักษรเป็นการล่วงหน้า  </w:t>
      </w:r>
      <w:r w:rsidR="003A7B8F" w:rsidRPr="003B6947">
        <w:rPr>
          <w:rFonts w:ascii="Angsana New" w:hAnsi="Angsana New"/>
          <w:sz w:val="30"/>
          <w:szCs w:val="30"/>
          <w:cs/>
          <w:lang w:val="th-TH"/>
        </w:rPr>
        <w:t>สัญญานี้มีผลบังคับใช้จนกว่าฝ่าย</w:t>
      </w:r>
      <w:r w:rsidR="003A7B8F"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="003A7B8F"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="003A7B8F"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="003A7B8F"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="003A7B8F"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="003A7B8F"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="003A7B8F"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="003A7B8F"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="003A7B8F"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="003A7B8F" w:rsidRPr="003B6947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="003A7B8F" w:rsidRPr="003B6947">
        <w:rPr>
          <w:rFonts w:ascii="Angsana New" w:hAnsi="Angsana New"/>
          <w:sz w:val="30"/>
          <w:szCs w:val="30"/>
        </w:rPr>
        <w:t>3</w:t>
      </w:r>
      <w:r w:rsidR="003A7B8F" w:rsidRPr="003B694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A7B8F">
        <w:rPr>
          <w:rFonts w:ascii="Angsana New" w:hAnsi="Angsana New" w:hint="cs"/>
          <w:sz w:val="30"/>
          <w:szCs w:val="30"/>
          <w:cs/>
          <w:lang w:val="th-TH"/>
        </w:rPr>
        <w:t>เดือน</w:t>
      </w:r>
    </w:p>
    <w:p w14:paraId="18D95003" w14:textId="77777777" w:rsidR="003B6947" w:rsidRPr="00557F68" w:rsidRDefault="003B6947" w:rsidP="00D461E9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i/>
          <w:iCs/>
          <w:spacing w:val="-6"/>
          <w:sz w:val="14"/>
          <w:szCs w:val="14"/>
          <w:highlight w:val="yellow"/>
          <w:lang w:val="en-US"/>
        </w:rPr>
      </w:pPr>
    </w:p>
    <w:p w14:paraId="77EC33F5" w14:textId="77777777" w:rsidR="00197594" w:rsidRPr="001C4FF9" w:rsidRDefault="00197594" w:rsidP="00D461E9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i/>
          <w:iCs/>
          <w:spacing w:val="-6"/>
          <w:cs/>
          <w:lang w:val="en-US"/>
        </w:rPr>
      </w:pPr>
      <w:r w:rsidRPr="001C4FF9">
        <w:rPr>
          <w:rFonts w:ascii="Angsana New" w:hAnsi="Angsana New" w:cs="Angsana New"/>
          <w:i/>
          <w:iCs/>
          <w:spacing w:val="-6"/>
          <w:cs/>
          <w:lang w:val="en-US"/>
        </w:rPr>
        <w:t>สัญญารับบริการด้านการจัดการ</w:t>
      </w:r>
    </w:p>
    <w:p w14:paraId="3B922CD3" w14:textId="77777777" w:rsidR="00197594" w:rsidRPr="00557F68" w:rsidRDefault="00D461E9" w:rsidP="00D461E9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sz w:val="14"/>
          <w:szCs w:val="14"/>
          <w:lang w:val="en-US"/>
        </w:rPr>
      </w:pPr>
      <w:r w:rsidRPr="00557F68">
        <w:rPr>
          <w:rFonts w:ascii="Angsana New" w:hAnsi="Angsana New" w:cs="Angsana New" w:hint="cs"/>
          <w:b/>
          <w:bCs/>
          <w:sz w:val="14"/>
          <w:szCs w:val="14"/>
          <w:cs/>
          <w:lang w:val="en-US"/>
        </w:rPr>
        <w:tab/>
      </w:r>
    </w:p>
    <w:p w14:paraId="71CE6700" w14:textId="2A714940" w:rsidR="00197594" w:rsidRDefault="00197594" w:rsidP="001A4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B6947">
        <w:rPr>
          <w:rFonts w:ascii="Angsana New" w:hAnsi="Angsana New"/>
          <w:sz w:val="30"/>
          <w:szCs w:val="30"/>
          <w:cs/>
          <w:lang w:val="th-TH"/>
        </w:rPr>
        <w:t>บริษัทมีสัญญาบริการด้านการจัดการฉบับหนึ่งกับ</w:t>
      </w:r>
      <w:r w:rsidR="00FD15D3" w:rsidRPr="003B6947">
        <w:rPr>
          <w:rFonts w:ascii="Angsana New" w:hAnsi="Angsana New"/>
          <w:sz w:val="30"/>
          <w:szCs w:val="30"/>
          <w:cs/>
          <w:lang w:val="th-TH"/>
        </w:rPr>
        <w:t xml:space="preserve">บริษัทที่เกี่ยวข้องกันแห่งหนึ่ง </w:t>
      </w:r>
      <w:r w:rsidR="00FD15D3">
        <w:rPr>
          <w:rFonts w:ascii="Angsana New" w:hAnsi="Angsana New" w:hint="cs"/>
          <w:sz w:val="30"/>
          <w:szCs w:val="30"/>
          <w:cs/>
          <w:lang w:val="th-TH"/>
        </w:rPr>
        <w:t>(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proofErr w:type="spellStart"/>
      <w:r w:rsidRPr="003B6947">
        <w:rPr>
          <w:rFonts w:ascii="Angsana New" w:hAnsi="Angsana New"/>
          <w:sz w:val="30"/>
          <w:szCs w:val="30"/>
          <w:cs/>
          <w:lang w:val="th-TH"/>
        </w:rPr>
        <w:t>โทเร</w:t>
      </w:r>
      <w:proofErr w:type="spellEnd"/>
      <w:r w:rsidR="000B5875" w:rsidRPr="003B6947">
        <w:rPr>
          <w:rFonts w:ascii="Angsana New" w:hAnsi="Angsana New"/>
          <w:sz w:val="30"/>
          <w:szCs w:val="30"/>
          <w:cs/>
          <w:lang w:val="th-TH"/>
        </w:rPr>
        <w:t xml:space="preserve"> </w:t>
      </w:r>
      <w:proofErr w:type="spellStart"/>
      <w:r w:rsidR="000B5875" w:rsidRPr="003B6947">
        <w:rPr>
          <w:rFonts w:ascii="Angsana New" w:hAnsi="Angsana New"/>
          <w:sz w:val="30"/>
          <w:szCs w:val="30"/>
          <w:cs/>
          <w:lang w:val="th-TH"/>
        </w:rPr>
        <w:t>อินดัส</w:t>
      </w:r>
      <w:proofErr w:type="spellEnd"/>
      <w:r w:rsidR="000B5875" w:rsidRPr="003B6947">
        <w:rPr>
          <w:rFonts w:ascii="Angsana New" w:hAnsi="Angsana New"/>
          <w:sz w:val="30"/>
          <w:szCs w:val="30"/>
          <w:cs/>
          <w:lang w:val="th-TH"/>
        </w:rPr>
        <w:t>ตรี</w:t>
      </w:r>
      <w:r w:rsidR="00FD15D3">
        <w:rPr>
          <w:rFonts w:ascii="Angsana New" w:hAnsi="Angsana New"/>
          <w:sz w:val="30"/>
          <w:szCs w:val="30"/>
          <w:cs/>
          <w:lang w:val="th-TH"/>
        </w:rPr>
        <w:br/>
      </w:r>
      <w:r w:rsidRPr="003B6947">
        <w:rPr>
          <w:rFonts w:ascii="Angsana New" w:hAnsi="Angsana New"/>
          <w:sz w:val="30"/>
          <w:szCs w:val="30"/>
          <w:cs/>
          <w:lang w:val="th-TH"/>
        </w:rPr>
        <w:t>(ประเทศไทย) จำกัด</w:t>
      </w:r>
      <w:r w:rsidR="00FD15D3">
        <w:rPr>
          <w:rFonts w:ascii="Angsana New" w:hAnsi="Angsana New" w:hint="cs"/>
          <w:sz w:val="30"/>
          <w:szCs w:val="30"/>
          <w:cs/>
          <w:lang w:val="th-TH"/>
        </w:rPr>
        <w:t>)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A45CA" w:rsidRPr="003B6947">
        <w:rPr>
          <w:rFonts w:ascii="Angsana New" w:hAnsi="Angsana New"/>
          <w:sz w:val="30"/>
          <w:szCs w:val="30"/>
          <w:cs/>
          <w:lang w:val="th-TH"/>
        </w:rPr>
        <w:t>โดยบริษัทที่เกี่ยวข้องกัน</w:t>
      </w:r>
      <w:r w:rsidR="001A45CA" w:rsidRPr="003B6947">
        <w:rPr>
          <w:rFonts w:ascii="Angsana New" w:hAnsi="Angsana New" w:hint="cs"/>
          <w:sz w:val="30"/>
          <w:szCs w:val="30"/>
          <w:cs/>
          <w:lang w:val="th-TH"/>
        </w:rPr>
        <w:t>จะ</w:t>
      </w:r>
      <w:r w:rsidRPr="003B6947">
        <w:rPr>
          <w:rFonts w:ascii="Angsana New" w:hAnsi="Angsana New"/>
          <w:sz w:val="30"/>
          <w:szCs w:val="30"/>
          <w:cs/>
          <w:lang w:val="th-TH"/>
        </w:rPr>
        <w:t>ให้บริการแก่บริษัทตามที่</w:t>
      </w:r>
      <w:r w:rsidR="008A6602" w:rsidRPr="003B6947">
        <w:rPr>
          <w:rFonts w:ascii="Angsana New" w:hAnsi="Angsana New" w:hint="cs"/>
          <w:sz w:val="30"/>
          <w:szCs w:val="30"/>
          <w:cs/>
          <w:lang w:val="th-TH"/>
        </w:rPr>
        <w:t>ตกลงไว้ในสัญญา ในการนี้ บริษัทมีภาระผูกพันที่จะต้องจ่าย</w:t>
      </w:r>
      <w:r w:rsidR="00512253" w:rsidRPr="003B6947">
        <w:rPr>
          <w:rFonts w:ascii="Angsana New" w:hAnsi="Angsana New"/>
          <w:sz w:val="30"/>
          <w:szCs w:val="30"/>
          <w:cs/>
          <w:lang w:val="th-TH"/>
        </w:rPr>
        <w:t>ค่าบริการรายเดือนตาม</w:t>
      </w:r>
      <w:r w:rsidR="008A6602" w:rsidRPr="003B6947">
        <w:rPr>
          <w:rFonts w:ascii="Angsana New" w:hAnsi="Angsana New" w:hint="cs"/>
          <w:sz w:val="30"/>
          <w:szCs w:val="30"/>
          <w:cs/>
          <w:lang w:val="th-TH"/>
        </w:rPr>
        <w:t>อัตรา</w:t>
      </w:r>
      <w:r w:rsidR="00512253" w:rsidRPr="003B6947">
        <w:rPr>
          <w:rFonts w:ascii="Angsana New" w:hAnsi="Angsana New"/>
          <w:sz w:val="30"/>
          <w:szCs w:val="30"/>
          <w:cs/>
          <w:lang w:val="th-TH"/>
        </w:rPr>
        <w:t>ที</w:t>
      </w:r>
      <w:r w:rsidR="008A6602" w:rsidRPr="003B6947">
        <w:rPr>
          <w:rFonts w:ascii="Angsana New" w:hAnsi="Angsana New" w:hint="cs"/>
          <w:sz w:val="30"/>
          <w:szCs w:val="30"/>
          <w:cs/>
          <w:lang w:val="th-TH"/>
        </w:rPr>
        <w:t>่ระบุ</w:t>
      </w:r>
      <w:r w:rsidRPr="003B6947">
        <w:rPr>
          <w:rFonts w:ascii="Angsana New" w:hAnsi="Angsana New"/>
          <w:sz w:val="30"/>
          <w:szCs w:val="30"/>
          <w:cs/>
          <w:lang w:val="th-TH"/>
        </w:rPr>
        <w:t>ไว้ในสัญญา</w:t>
      </w:r>
      <w:r w:rsidR="00512253" w:rsidRPr="003B694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A6602"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="001A45CA" w:rsidRPr="003B6947">
        <w:rPr>
          <w:rFonts w:ascii="Angsana New" w:hAnsi="Angsana New"/>
          <w:sz w:val="30"/>
          <w:szCs w:val="30"/>
          <w:cs/>
          <w:lang w:val="th-TH"/>
        </w:rPr>
        <w:t>นี้มีผลบังคับใช้จนกว่าฝ่าย</w:t>
      </w:r>
      <w:r w:rsidR="001A45CA"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="001A45CA"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="001A45CA"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="00512253"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="001A45CA"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="00512253"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</w:t>
      </w:r>
      <w:r w:rsidR="001A45CA" w:rsidRPr="003B6947">
        <w:rPr>
          <w:rFonts w:ascii="Angsana New" w:hAnsi="Angsana New"/>
          <w:sz w:val="30"/>
          <w:szCs w:val="30"/>
          <w:cs/>
          <w:lang w:val="th-TH"/>
        </w:rPr>
        <w:t>ก่อนวันสิ้นสุด</w:t>
      </w:r>
      <w:r w:rsidR="001A45CA"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="001A45CA"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="001A45CA"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="001A45CA" w:rsidRPr="003B6947">
        <w:rPr>
          <w:rFonts w:ascii="Angsana New" w:hAnsi="Angsana New"/>
          <w:sz w:val="30"/>
          <w:szCs w:val="30"/>
          <w:cs/>
          <w:lang w:val="th-TH"/>
        </w:rPr>
        <w:t>การล่วงหน้า</w:t>
      </w:r>
      <w:r w:rsidR="00512253" w:rsidRPr="003B6947">
        <w:rPr>
          <w:rFonts w:ascii="Angsana New" w:hAnsi="Angsana New"/>
          <w:sz w:val="30"/>
          <w:szCs w:val="30"/>
          <w:cs/>
          <w:lang w:val="th-TH"/>
        </w:rPr>
        <w:t xml:space="preserve">ไม่น้อยกว่า </w:t>
      </w:r>
      <w:r w:rsidR="00512253" w:rsidRPr="003B6947">
        <w:rPr>
          <w:rFonts w:ascii="Angsana New" w:hAnsi="Angsana New"/>
          <w:sz w:val="30"/>
          <w:szCs w:val="30"/>
        </w:rPr>
        <w:t>30</w:t>
      </w:r>
      <w:r w:rsidR="00512253" w:rsidRPr="003B694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12253" w:rsidRPr="003B6947">
        <w:rPr>
          <w:rFonts w:ascii="Angsana New" w:hAnsi="Angsana New" w:hint="cs"/>
          <w:sz w:val="30"/>
          <w:szCs w:val="30"/>
          <w:cs/>
          <w:lang w:val="th-TH"/>
        </w:rPr>
        <w:t>วัน</w:t>
      </w:r>
    </w:p>
    <w:p w14:paraId="30984D75" w14:textId="74BE56D9" w:rsidR="00D23C26" w:rsidRPr="00557F68" w:rsidRDefault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  <w:cs/>
          <w:lang w:val="th-TH"/>
        </w:rPr>
      </w:pPr>
    </w:p>
    <w:p w14:paraId="6E8589CF" w14:textId="4EFCAF1C" w:rsidR="003B6947" w:rsidRPr="001C4FF9" w:rsidRDefault="000F0724" w:rsidP="003B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="00432694">
        <w:rPr>
          <w:rFonts w:ascii="Angsana New" w:hAnsi="Angsana New"/>
          <w:i/>
          <w:iCs/>
          <w:sz w:val="30"/>
          <w:szCs w:val="30"/>
        </w:rPr>
        <w:t xml:space="preserve"> </w:t>
      </w:r>
      <w:r w:rsidR="003B6947" w:rsidRPr="001C4FF9">
        <w:rPr>
          <w:rFonts w:ascii="Angsana New" w:hAnsi="Angsana New"/>
          <w:i/>
          <w:iCs/>
          <w:sz w:val="30"/>
          <w:szCs w:val="30"/>
          <w:cs/>
        </w:rPr>
        <w:t>สาธารณูปโภคและบริการ</w:t>
      </w:r>
    </w:p>
    <w:p w14:paraId="1404BC8B" w14:textId="77777777" w:rsidR="003B6947" w:rsidRPr="00557F68" w:rsidRDefault="003B6947" w:rsidP="003B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14:paraId="14C1DB2B" w14:textId="4ED6A228" w:rsidR="003B6947" w:rsidRPr="00DA7ADC" w:rsidRDefault="000F0724" w:rsidP="003B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บริษัทมีสัญญาเช่า</w:t>
      </w:r>
      <w:r w:rsidR="00432694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สาธารณูปโภค</w:t>
      </w:r>
      <w:r w:rsidR="003B6947" w:rsidRPr="00DA7ADC">
        <w:rPr>
          <w:rFonts w:ascii="Angsana New" w:hAnsi="Angsana New"/>
          <w:spacing w:val="-6"/>
          <w:sz w:val="30"/>
          <w:szCs w:val="30"/>
          <w:cs/>
        </w:rPr>
        <w:t xml:space="preserve">และบริการหลายฉบับกับบริษัทที่เกี่ยวข้องกันสองแห่ง (บริษัท ไทย </w:t>
      </w:r>
      <w:proofErr w:type="spellStart"/>
      <w:r w:rsidR="003B6947" w:rsidRPr="00DA7ADC">
        <w:rPr>
          <w:rFonts w:ascii="Angsana New" w:hAnsi="Angsana New"/>
          <w:spacing w:val="-6"/>
          <w:sz w:val="30"/>
          <w:szCs w:val="30"/>
          <w:cs/>
        </w:rPr>
        <w:t>โทเร</w:t>
      </w:r>
      <w:proofErr w:type="spellEnd"/>
      <w:r w:rsidR="003B6947" w:rsidRPr="00DA7ADC">
        <w:rPr>
          <w:rFonts w:ascii="Angsana New" w:hAnsi="Angsana New"/>
          <w:spacing w:val="-6"/>
          <w:sz w:val="30"/>
          <w:szCs w:val="30"/>
          <w:cs/>
        </w:rPr>
        <w:t xml:space="preserve"> </w:t>
      </w:r>
      <w:proofErr w:type="spellStart"/>
      <w:r w:rsidR="003B6947" w:rsidRPr="00DA7ADC">
        <w:rPr>
          <w:rFonts w:ascii="Angsana New" w:hAnsi="Angsana New"/>
          <w:spacing w:val="-6"/>
          <w:sz w:val="30"/>
          <w:szCs w:val="30"/>
          <w:cs/>
        </w:rPr>
        <w:t>ซิน</w:t>
      </w:r>
      <w:proofErr w:type="spellEnd"/>
      <w:r w:rsidR="003B6947" w:rsidRPr="00DA7ADC">
        <w:rPr>
          <w:rFonts w:ascii="Angsana New" w:hAnsi="Angsana New"/>
          <w:spacing w:val="-6"/>
          <w:sz w:val="30"/>
          <w:szCs w:val="30"/>
          <w:cs/>
        </w:rPr>
        <w:t>เท</w:t>
      </w:r>
      <w:proofErr w:type="spellStart"/>
      <w:r w:rsidR="003B6947" w:rsidRPr="00DA7ADC">
        <w:rPr>
          <w:rFonts w:ascii="Angsana New" w:hAnsi="Angsana New"/>
          <w:spacing w:val="-6"/>
          <w:sz w:val="30"/>
          <w:szCs w:val="30"/>
          <w:cs/>
        </w:rPr>
        <w:t>ติคส์</w:t>
      </w:r>
      <w:proofErr w:type="spellEnd"/>
      <w:r w:rsidR="003B6947" w:rsidRPr="00DA7AD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B6947" w:rsidRPr="00DA7ADC">
        <w:rPr>
          <w:rFonts w:ascii="Angsana New" w:hAnsi="Angsana New"/>
          <w:sz w:val="30"/>
          <w:szCs w:val="30"/>
          <w:cs/>
        </w:rPr>
        <w:t>จำกัด และ บริษัท ซีเอ็มที ได</w:t>
      </w:r>
      <w:proofErr w:type="spellStart"/>
      <w:r w:rsidR="003B6947" w:rsidRPr="00DA7ADC">
        <w:rPr>
          <w:rFonts w:ascii="Angsana New" w:hAnsi="Angsana New"/>
          <w:sz w:val="30"/>
          <w:szCs w:val="30"/>
          <w:cs/>
        </w:rPr>
        <w:t>อิ้ง</w:t>
      </w:r>
      <w:proofErr w:type="spellEnd"/>
      <w:r w:rsidR="003B6947" w:rsidRPr="00DA7ADC">
        <w:rPr>
          <w:rFonts w:ascii="Angsana New" w:hAnsi="Angsana New"/>
          <w:sz w:val="30"/>
          <w:szCs w:val="30"/>
          <w:cs/>
        </w:rPr>
        <w:t xml:space="preserve"> จำกัด) โดยบริษัทตกลงให้เช่าอาคารโรงงาน</w:t>
      </w:r>
      <w:r w:rsidR="003B6947">
        <w:rPr>
          <w:rFonts w:ascii="Angsana New" w:hAnsi="Angsana New" w:hint="cs"/>
          <w:sz w:val="30"/>
          <w:szCs w:val="30"/>
          <w:cs/>
        </w:rPr>
        <w:t>และ</w:t>
      </w:r>
      <w:r w:rsidR="003B6947">
        <w:rPr>
          <w:rFonts w:ascii="Angsana New" w:hAnsi="Angsana New"/>
          <w:sz w:val="30"/>
          <w:szCs w:val="30"/>
        </w:rPr>
        <w:t>/</w:t>
      </w:r>
      <w:r w:rsidR="003B6947">
        <w:rPr>
          <w:rFonts w:ascii="Angsana New" w:hAnsi="Angsana New" w:hint="cs"/>
          <w:sz w:val="30"/>
          <w:szCs w:val="30"/>
          <w:cs/>
        </w:rPr>
        <w:t>หรือที่ดิน</w:t>
      </w:r>
      <w:r w:rsidR="003B6947" w:rsidRPr="00DA7ADC">
        <w:rPr>
          <w:rFonts w:ascii="Angsana New" w:hAnsi="Angsana New"/>
          <w:sz w:val="30"/>
          <w:szCs w:val="30"/>
          <w:cs/>
        </w:rPr>
        <w:t xml:space="preserve"> และให้บริการทาง</w:t>
      </w:r>
      <w:r w:rsidR="00E06784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ด้านสาธารณูปโภค</w:t>
      </w:r>
      <w:r w:rsidR="003B6947" w:rsidRPr="00DA7ADC">
        <w:rPr>
          <w:rFonts w:ascii="Angsana New" w:hAnsi="Angsana New"/>
          <w:sz w:val="30"/>
          <w:szCs w:val="30"/>
          <w:cs/>
        </w:rPr>
        <w:t>กับบริษัทที่เกี่ยวข้องกันดังกล่าว ภายใต้เงื่อนไขของสัญญา บริษัทที่เกี่ยวข้องกัน</w:t>
      </w:r>
      <w:r w:rsidR="003B6947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มีภาระผูกพันที่จะต้องจ่าย</w:t>
      </w:r>
      <w:r w:rsidR="003B6947" w:rsidRPr="00DA7ADC">
        <w:rPr>
          <w:rFonts w:ascii="Angsana New" w:hAnsi="Angsana New"/>
          <w:sz w:val="30"/>
          <w:szCs w:val="30"/>
          <w:cs/>
        </w:rPr>
        <w:t>ค่าเช่า ค่าสาธารณูปโภค และค่าบริก</w:t>
      </w:r>
      <w:r>
        <w:rPr>
          <w:rFonts w:ascii="Angsana New" w:hAnsi="Angsana New"/>
          <w:sz w:val="30"/>
          <w:szCs w:val="30"/>
          <w:cs/>
        </w:rPr>
        <w:t>ารให้กับบริษัทตามจำนวนเงินที่</w:t>
      </w:r>
      <w:r w:rsidR="003B6947" w:rsidRPr="00DA7ADC">
        <w:rPr>
          <w:rFonts w:ascii="Angsana New" w:hAnsi="Angsana New"/>
          <w:sz w:val="30"/>
          <w:szCs w:val="30"/>
          <w:cs/>
        </w:rPr>
        <w:t>ระบุไว้</w:t>
      </w:r>
      <w:r w:rsidR="003B6947">
        <w:rPr>
          <w:rFonts w:ascii="Angsana New" w:hAnsi="Angsana New"/>
          <w:sz w:val="30"/>
          <w:szCs w:val="30"/>
          <w:cs/>
        </w:rPr>
        <w:br/>
      </w:r>
      <w:r w:rsidR="003B6947" w:rsidRPr="00DA7ADC">
        <w:rPr>
          <w:rFonts w:ascii="Angsana New" w:hAnsi="Angsana New"/>
          <w:sz w:val="30"/>
          <w:szCs w:val="30"/>
          <w:cs/>
        </w:rPr>
        <w:t xml:space="preserve">ในสัญญา </w:t>
      </w:r>
      <w:r w:rsidR="009D6083" w:rsidRPr="003B6947">
        <w:rPr>
          <w:rFonts w:ascii="Angsana New" w:hAnsi="Angsana New"/>
          <w:sz w:val="30"/>
          <w:szCs w:val="30"/>
          <w:cs/>
          <w:lang w:val="th-TH"/>
        </w:rPr>
        <w:t>สัญญานี้มีผลบังคับใช้จนกว่าฝ่าย</w:t>
      </w:r>
      <w:r w:rsidR="009D6083"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="009D6083"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="009D6083"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="009D6083"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="009D6083"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="009D6083"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="009D6083"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="009D6083"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="009D6083"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="009D6083" w:rsidRPr="003B6947">
        <w:rPr>
          <w:rFonts w:ascii="Angsana New" w:hAnsi="Angsana New"/>
          <w:sz w:val="30"/>
          <w:szCs w:val="30"/>
          <w:cs/>
          <w:lang w:val="th-TH"/>
        </w:rPr>
        <w:t>การล่วงหน้าไม่น้อย</w:t>
      </w:r>
      <w:r w:rsidR="009D6083" w:rsidRPr="00F03586">
        <w:rPr>
          <w:rFonts w:ascii="Angsana New" w:hAnsi="Angsana New"/>
          <w:sz w:val="30"/>
          <w:szCs w:val="30"/>
          <w:cs/>
          <w:lang w:val="th-TH"/>
        </w:rPr>
        <w:t xml:space="preserve">กว่า </w:t>
      </w:r>
      <w:r w:rsidR="00F03586" w:rsidRPr="00F03586">
        <w:rPr>
          <w:rFonts w:ascii="Angsana New" w:hAnsi="Angsana New" w:hint="cs"/>
          <w:sz w:val="30"/>
          <w:szCs w:val="30"/>
          <w:cs/>
        </w:rPr>
        <w:t>2 และ</w:t>
      </w:r>
      <w:r w:rsidR="009D6083" w:rsidRPr="00F03586">
        <w:rPr>
          <w:rFonts w:ascii="Angsana New" w:hAnsi="Angsana New" w:hint="cs"/>
          <w:sz w:val="30"/>
          <w:szCs w:val="30"/>
          <w:cs/>
        </w:rPr>
        <w:t xml:space="preserve"> 3 </w:t>
      </w:r>
      <w:r w:rsidR="009D6083" w:rsidRPr="00F03586">
        <w:rPr>
          <w:rFonts w:ascii="Angsana New" w:hAnsi="Angsana New" w:hint="cs"/>
          <w:sz w:val="30"/>
          <w:szCs w:val="30"/>
          <w:cs/>
          <w:lang w:val="th-TH"/>
        </w:rPr>
        <w:t>เดือน</w:t>
      </w:r>
    </w:p>
    <w:p w14:paraId="775DA0DD" w14:textId="77777777" w:rsidR="00D62E1F" w:rsidRPr="00557F68" w:rsidRDefault="00D62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</w:p>
    <w:p w14:paraId="19B185E2" w14:textId="77777777" w:rsidR="003B6947" w:rsidRPr="001C4FF9" w:rsidRDefault="003B6947" w:rsidP="003B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C4FF9">
        <w:rPr>
          <w:rFonts w:ascii="Angsana New" w:hAnsi="Angsana New"/>
          <w:i/>
          <w:iCs/>
          <w:sz w:val="30"/>
          <w:szCs w:val="30"/>
          <w:cs/>
        </w:rPr>
        <w:t>สัญญาบริการด้านเทคนิค</w:t>
      </w:r>
    </w:p>
    <w:p w14:paraId="4A69FB01" w14:textId="77777777" w:rsidR="003B6947" w:rsidRPr="00557F68" w:rsidRDefault="003B6947" w:rsidP="003B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14:paraId="5ECF2F47" w14:textId="0FBE79FF" w:rsidR="003B6947" w:rsidRPr="00DA7ADC" w:rsidRDefault="003B6947" w:rsidP="003B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A7ADC">
        <w:rPr>
          <w:rFonts w:ascii="Angsana New" w:hAnsi="Angsana New"/>
          <w:sz w:val="30"/>
          <w:szCs w:val="30"/>
          <w:cs/>
        </w:rPr>
        <w:t>บริษัทมีสัญญาบริการด้านเทคนิคฉบับหนึ่งกับบริษัทใหญ่</w:t>
      </w:r>
      <w:r w:rsidR="006A7BC3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 xml:space="preserve"> (</w:t>
      </w:r>
      <w:r w:rsidRPr="00DA7ADC">
        <w:rPr>
          <w:rFonts w:ascii="Angsana New" w:hAnsi="Angsana New"/>
          <w:sz w:val="30"/>
          <w:szCs w:val="30"/>
        </w:rPr>
        <w:t>Toray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Industries,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 xml:space="preserve">Inc.) </w:t>
      </w:r>
      <w:r w:rsidRPr="00DA7ADC">
        <w:rPr>
          <w:rFonts w:ascii="Angsana New" w:hAnsi="Angsana New"/>
          <w:sz w:val="30"/>
          <w:szCs w:val="30"/>
          <w:cs/>
        </w:rPr>
        <w:t>โดยบริษัทใหญ่</w:t>
      </w:r>
      <w:r w:rsidR="006A7BC3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>ตกลงให้ความ</w:t>
      </w:r>
      <w:r w:rsidR="006A7BC3">
        <w:rPr>
          <w:rFonts w:ascii="Angsana New" w:hAnsi="Angsana New" w:hint="cs"/>
          <w:sz w:val="30"/>
          <w:szCs w:val="30"/>
          <w:cs/>
        </w:rPr>
        <w:t>สนับสนุนและ</w:t>
      </w:r>
      <w:r w:rsidRPr="00DA7ADC">
        <w:rPr>
          <w:rFonts w:ascii="Angsana New" w:hAnsi="Angsana New"/>
          <w:sz w:val="30"/>
          <w:szCs w:val="30"/>
          <w:cs/>
        </w:rPr>
        <w:t>ช่วยเหลือทางด้านเทคนิคเกี</w:t>
      </w:r>
      <w:r w:rsidR="006A7BC3">
        <w:rPr>
          <w:rFonts w:ascii="Angsana New" w:hAnsi="Angsana New"/>
          <w:sz w:val="30"/>
          <w:szCs w:val="30"/>
          <w:cs/>
        </w:rPr>
        <w:t>่ยวกับการดำเนินงานของบริษัท ในการ</w:t>
      </w:r>
      <w:r w:rsidRPr="00DA7ADC">
        <w:rPr>
          <w:rFonts w:ascii="Angsana New" w:hAnsi="Angsana New"/>
          <w:sz w:val="30"/>
          <w:szCs w:val="30"/>
          <w:cs/>
        </w:rPr>
        <w:t>นี้</w:t>
      </w:r>
      <w:r w:rsidR="006A7BC3">
        <w:rPr>
          <w:rFonts w:ascii="Angsana New" w:hAnsi="Angsana New" w:hint="cs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  <w:cs/>
        </w:rPr>
        <w:t>บริษัทมีภาระผูกพันที่จะต้องจ่ายค่าธรรมเนียมการให้ความช่วยเหลือทางด้านเทคนิคให้กับบริษัทใหญ่</w:t>
      </w:r>
      <w:r w:rsidR="006A7BC3">
        <w:rPr>
          <w:rFonts w:ascii="Angsana New" w:hAnsi="Angsana New" w:hint="cs"/>
          <w:sz w:val="30"/>
          <w:szCs w:val="30"/>
          <w:cs/>
        </w:rPr>
        <w:t>ในลำดับสูงสุดตาม</w:t>
      </w:r>
      <w:r w:rsidR="006A7BC3">
        <w:rPr>
          <w:rFonts w:ascii="Angsana New" w:hAnsi="Angsana New"/>
          <w:sz w:val="30"/>
          <w:szCs w:val="30"/>
          <w:cs/>
        </w:rPr>
        <w:t>อัตรา</w:t>
      </w:r>
      <w:r w:rsidRPr="00DA7ADC">
        <w:rPr>
          <w:rFonts w:ascii="Angsana New" w:hAnsi="Angsana New"/>
          <w:sz w:val="30"/>
          <w:szCs w:val="30"/>
          <w:cs/>
        </w:rPr>
        <w:t>ที่ระบุ</w:t>
      </w:r>
      <w:r w:rsidR="006A7BC3">
        <w:rPr>
          <w:rFonts w:ascii="Angsana New" w:hAnsi="Angsana New" w:hint="cs"/>
          <w:sz w:val="30"/>
          <w:szCs w:val="30"/>
          <w:cs/>
        </w:rPr>
        <w:t>ไว้</w:t>
      </w:r>
      <w:r w:rsidRPr="00DA7ADC">
        <w:rPr>
          <w:rFonts w:ascii="Angsana New" w:hAnsi="Angsana New"/>
          <w:sz w:val="30"/>
          <w:szCs w:val="30"/>
          <w:cs/>
        </w:rPr>
        <w:t xml:space="preserve">ในสัญญา </w:t>
      </w:r>
      <w:r w:rsidR="009D6083" w:rsidRPr="003B6947">
        <w:rPr>
          <w:rFonts w:ascii="Angsana New" w:hAnsi="Angsana New"/>
          <w:sz w:val="30"/>
          <w:szCs w:val="30"/>
          <w:cs/>
          <w:lang w:val="th-TH"/>
        </w:rPr>
        <w:t>สัญญานี้มีผลบังคับใช้จนกว่าฝ่าย</w:t>
      </w:r>
      <w:r w:rsidR="009D6083"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="009D6083"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="009D6083"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="009D6083"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="009D6083"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="009D6083"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="009D6083"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="009D6083"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="009D6083"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="009D6083" w:rsidRPr="003B6947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="009D6083">
        <w:rPr>
          <w:rFonts w:ascii="Angsana New" w:hAnsi="Angsana New" w:hint="cs"/>
          <w:sz w:val="30"/>
          <w:szCs w:val="30"/>
          <w:cs/>
        </w:rPr>
        <w:t>60</w:t>
      </w:r>
      <w:r w:rsidR="009D6083" w:rsidRPr="003B694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D6083" w:rsidRPr="003B6947">
        <w:rPr>
          <w:rFonts w:ascii="Angsana New" w:hAnsi="Angsana New" w:hint="cs"/>
          <w:sz w:val="30"/>
          <w:szCs w:val="30"/>
          <w:cs/>
          <w:lang w:val="th-TH"/>
        </w:rPr>
        <w:t>วัน</w:t>
      </w:r>
    </w:p>
    <w:p w14:paraId="666C6A97" w14:textId="77777777" w:rsidR="003B6947" w:rsidRPr="001C4FF9" w:rsidRDefault="003B6947" w:rsidP="003B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C4FF9">
        <w:rPr>
          <w:rFonts w:ascii="Angsana New" w:hAnsi="Angsana New"/>
          <w:i/>
          <w:iCs/>
          <w:sz w:val="30"/>
          <w:szCs w:val="30"/>
          <w:cs/>
        </w:rPr>
        <w:t>บันทึกข้อตกลงค่าธรรมเนียมการใช้สิทธิ</w:t>
      </w:r>
    </w:p>
    <w:p w14:paraId="684217D1" w14:textId="77777777" w:rsidR="003B6947" w:rsidRPr="00557F68" w:rsidRDefault="003B6947" w:rsidP="003B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4A989B85" w14:textId="0C2625F5" w:rsidR="003B6947" w:rsidRPr="00DA7ADC" w:rsidRDefault="003B6947" w:rsidP="003B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A7ADC">
        <w:rPr>
          <w:rFonts w:ascii="Angsana New" w:hAnsi="Angsana New"/>
          <w:sz w:val="30"/>
          <w:szCs w:val="30"/>
          <w:cs/>
        </w:rPr>
        <w:lastRenderedPageBreak/>
        <w:t>บริษัทได้ทำบันทึกข้อตกลงฉบับหนึ่งกับบริษัทใหญ่</w:t>
      </w:r>
      <w:r w:rsidR="006A7BC3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 xml:space="preserve"> (</w:t>
      </w:r>
      <w:r w:rsidRPr="00DA7ADC">
        <w:rPr>
          <w:rFonts w:ascii="Angsana New" w:hAnsi="Angsana New"/>
          <w:sz w:val="30"/>
          <w:szCs w:val="30"/>
        </w:rPr>
        <w:t>Toray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Industries,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 xml:space="preserve">Inc.) </w:t>
      </w:r>
      <w:r w:rsidRPr="00DA7ADC">
        <w:rPr>
          <w:rFonts w:ascii="Angsana New" w:hAnsi="Angsana New"/>
          <w:sz w:val="30"/>
          <w:szCs w:val="30"/>
          <w:cs/>
        </w:rPr>
        <w:t>โดยบริษัทใหญ่</w:t>
      </w:r>
      <w:r w:rsidR="006A7BC3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>ตกลงให้บริษัทมีสิทธิใ</w:t>
      </w:r>
      <w:r w:rsidR="006A7BC3">
        <w:rPr>
          <w:rFonts w:ascii="Angsana New" w:hAnsi="Angsana New"/>
          <w:sz w:val="30"/>
          <w:szCs w:val="30"/>
          <w:cs/>
        </w:rPr>
        <w:t>นการผลิตและจัดจำหน่ายสินค้า ในการ</w:t>
      </w:r>
      <w:r w:rsidRPr="00DA7ADC">
        <w:rPr>
          <w:rFonts w:ascii="Angsana New" w:hAnsi="Angsana New"/>
          <w:sz w:val="30"/>
          <w:szCs w:val="30"/>
          <w:cs/>
        </w:rPr>
        <w:t>นี้</w:t>
      </w:r>
      <w:r w:rsidR="006A7BC3">
        <w:rPr>
          <w:rFonts w:ascii="Angsana New" w:hAnsi="Angsana New" w:hint="cs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  <w:cs/>
        </w:rPr>
        <w:t>บริษัทมีภาระผูกพันที่จะต้องจ่ายค่าธรรมเนียมการใช้สิทธิให้กับบริษัทใหญ่</w:t>
      </w:r>
      <w:r w:rsidR="006A7BC3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="006A7BC3">
        <w:rPr>
          <w:rFonts w:ascii="Angsana New" w:hAnsi="Angsana New"/>
          <w:sz w:val="30"/>
          <w:szCs w:val="30"/>
          <w:cs/>
        </w:rPr>
        <w:t>ตามอัตรา</w:t>
      </w:r>
      <w:r w:rsidRPr="00DA7ADC">
        <w:rPr>
          <w:rFonts w:ascii="Angsana New" w:hAnsi="Angsana New"/>
          <w:sz w:val="30"/>
          <w:szCs w:val="30"/>
          <w:cs/>
        </w:rPr>
        <w:t>ที่ระบุ</w:t>
      </w:r>
      <w:r w:rsidR="006A7BC3">
        <w:rPr>
          <w:rFonts w:ascii="Angsana New" w:hAnsi="Angsana New" w:hint="cs"/>
          <w:sz w:val="30"/>
          <w:szCs w:val="30"/>
          <w:cs/>
        </w:rPr>
        <w:t>ไว้</w:t>
      </w:r>
      <w:r w:rsidRPr="00DA7ADC">
        <w:rPr>
          <w:rFonts w:ascii="Angsana New" w:hAnsi="Angsana New"/>
          <w:sz w:val="30"/>
          <w:szCs w:val="30"/>
          <w:cs/>
        </w:rPr>
        <w:t xml:space="preserve">ในสัญญา </w:t>
      </w:r>
    </w:p>
    <w:p w14:paraId="125380B5" w14:textId="28D87852" w:rsidR="00D23C26" w:rsidRPr="00557F68" w:rsidRDefault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  <w:lang w:val="th-TH"/>
        </w:rPr>
      </w:pPr>
    </w:p>
    <w:p w14:paraId="3EE0FDF9" w14:textId="77777777" w:rsidR="001C4FF9" w:rsidRPr="00DA7ADC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DA7ADC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587C0BBA" w14:textId="77777777" w:rsidR="001C4FF9" w:rsidRPr="00557F68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16"/>
          <w:szCs w:val="16"/>
        </w:rPr>
      </w:pPr>
    </w:p>
    <w:p w14:paraId="29DAC958" w14:textId="77777777" w:rsidR="001C4FF9" w:rsidRPr="00DA7ADC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DA7ADC">
        <w:rPr>
          <w:rFonts w:ascii="Angsana New" w:hAnsi="Angsana New"/>
          <w:sz w:val="30"/>
          <w:szCs w:val="30"/>
          <w:cs/>
        </w:rPr>
        <w:t>ณ วันที่ 31 มีนาคม บริษัทมีภาระผูกพันกับกิจการที่เกี่ยวข้องกันดังนี้</w:t>
      </w:r>
    </w:p>
    <w:p w14:paraId="496B0897" w14:textId="77777777" w:rsidR="001C4FF9" w:rsidRPr="00557F68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270"/>
        <w:gridCol w:w="1710"/>
      </w:tblGrid>
      <w:tr w:rsidR="001C4FF9" w:rsidRPr="00DA7ADC" w14:paraId="26DCFF3B" w14:textId="77777777" w:rsidTr="00432694">
        <w:trPr>
          <w:tblHeader/>
        </w:trPr>
        <w:tc>
          <w:tcPr>
            <w:tcW w:w="5580" w:type="dxa"/>
          </w:tcPr>
          <w:p w14:paraId="11205DA5" w14:textId="77777777" w:rsidR="001C4FF9" w:rsidRPr="00DA7ADC" w:rsidRDefault="001C4FF9" w:rsidP="00C11293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1B534C5" w14:textId="77777777" w:rsidR="001C4FF9" w:rsidRPr="00DA7ADC" w:rsidRDefault="001C4FF9" w:rsidP="00C1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AD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FB63B63" w14:textId="77777777" w:rsidR="001C4FF9" w:rsidRPr="00DA7ADC" w:rsidRDefault="001C4FF9" w:rsidP="00C1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4D112C4A" w14:textId="77777777" w:rsidR="001C4FF9" w:rsidRPr="00DA7ADC" w:rsidRDefault="001C4FF9" w:rsidP="00C11293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7AD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C4FF9" w:rsidRPr="00DA7ADC" w14:paraId="288AC54C" w14:textId="77777777" w:rsidTr="00432694">
        <w:trPr>
          <w:tblHeader/>
        </w:trPr>
        <w:tc>
          <w:tcPr>
            <w:tcW w:w="5580" w:type="dxa"/>
          </w:tcPr>
          <w:p w14:paraId="073846F0" w14:textId="77777777" w:rsidR="001C4FF9" w:rsidRPr="00DA7ADC" w:rsidRDefault="001C4FF9" w:rsidP="00C11293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</w:tcPr>
          <w:p w14:paraId="15062A20" w14:textId="77777777" w:rsidR="001C4FF9" w:rsidRPr="00000DD1" w:rsidRDefault="001C4FF9" w:rsidP="00C1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00DD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00D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00DD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C4FF9" w:rsidRPr="00DA7ADC" w14:paraId="69F0DEB9" w14:textId="77777777" w:rsidTr="00432694">
        <w:tc>
          <w:tcPr>
            <w:tcW w:w="5580" w:type="dxa"/>
          </w:tcPr>
          <w:p w14:paraId="6EBFCCDF" w14:textId="5A2C2241" w:rsidR="001C4FF9" w:rsidRPr="006A7BC3" w:rsidRDefault="006A7BC3" w:rsidP="006A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7A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710" w:type="dxa"/>
          </w:tcPr>
          <w:p w14:paraId="4F23862A" w14:textId="14BBB55F" w:rsidR="001C4FF9" w:rsidRPr="00E77DA9" w:rsidRDefault="001C4FF9" w:rsidP="001C4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DEDC8A" w14:textId="77777777" w:rsidR="001C4FF9" w:rsidRPr="00E77DA9" w:rsidRDefault="001C4FF9" w:rsidP="00C1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0BF6776" w14:textId="07A309CD" w:rsidR="001C4FF9" w:rsidRPr="00E77DA9" w:rsidRDefault="001C4FF9" w:rsidP="001C4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BC3" w:rsidRPr="00DA7ADC" w14:paraId="124F156E" w14:textId="77777777" w:rsidTr="00432694">
        <w:tc>
          <w:tcPr>
            <w:tcW w:w="5580" w:type="dxa"/>
          </w:tcPr>
          <w:p w14:paraId="166B3516" w14:textId="7CDB84FA" w:rsidR="006A7BC3" w:rsidRPr="006A7BC3" w:rsidRDefault="006A7BC3" w:rsidP="006A7BC3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A7B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710" w:type="dxa"/>
          </w:tcPr>
          <w:p w14:paraId="29E03D53" w14:textId="77777777" w:rsidR="006A7BC3" w:rsidRPr="00E77DA9" w:rsidRDefault="006A7BC3" w:rsidP="006A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9D52B3" w14:textId="77777777" w:rsidR="006A7BC3" w:rsidRPr="00E77DA9" w:rsidRDefault="006A7BC3" w:rsidP="006A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07A63B0" w14:textId="77777777" w:rsidR="006A7BC3" w:rsidRPr="00E77DA9" w:rsidRDefault="006A7BC3" w:rsidP="006A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BC3" w:rsidRPr="00DA7ADC" w14:paraId="0878E33E" w14:textId="77777777" w:rsidTr="00432694">
        <w:tc>
          <w:tcPr>
            <w:tcW w:w="5580" w:type="dxa"/>
          </w:tcPr>
          <w:p w14:paraId="020D2247" w14:textId="39C64078" w:rsidR="006A7BC3" w:rsidRPr="00E77DA9" w:rsidRDefault="006A7BC3" w:rsidP="006A7BC3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77DA9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</w:tcPr>
          <w:p w14:paraId="4CE8ABB9" w14:textId="0EF48C9F" w:rsidR="006A7BC3" w:rsidRPr="00E77DA9" w:rsidRDefault="006A7BC3" w:rsidP="006A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77DA9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1510BF50" w14:textId="77777777" w:rsidR="006A7BC3" w:rsidRPr="00E77DA9" w:rsidRDefault="006A7BC3" w:rsidP="006A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E882825" w14:textId="56C3742C" w:rsidR="006A7BC3" w:rsidRPr="00E77DA9" w:rsidRDefault="006A7BC3" w:rsidP="00432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77DA9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1C4FF9" w:rsidRPr="00DA7ADC" w14:paraId="4E9351C4" w14:textId="77777777" w:rsidTr="00432694">
        <w:tc>
          <w:tcPr>
            <w:tcW w:w="5580" w:type="dxa"/>
          </w:tcPr>
          <w:p w14:paraId="589D5CA3" w14:textId="0C89591E" w:rsidR="001C4FF9" w:rsidRPr="00E77DA9" w:rsidRDefault="006A7BC3" w:rsidP="00C11293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C4FF9" w:rsidRPr="00E77DA9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710" w:type="dxa"/>
          </w:tcPr>
          <w:p w14:paraId="27F7B59A" w14:textId="77777777" w:rsidR="001C4FF9" w:rsidRPr="00E77DA9" w:rsidRDefault="001C4FF9" w:rsidP="00432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77DA9">
              <w:rPr>
                <w:rFonts w:ascii="Angsana New" w:hAnsi="Angsana New"/>
                <w:sz w:val="30"/>
                <w:szCs w:val="30"/>
              </w:rPr>
              <w:t>24,096</w:t>
            </w:r>
          </w:p>
        </w:tc>
        <w:tc>
          <w:tcPr>
            <w:tcW w:w="270" w:type="dxa"/>
          </w:tcPr>
          <w:p w14:paraId="64FEAD5C" w14:textId="77777777" w:rsidR="001C4FF9" w:rsidRPr="00E77DA9" w:rsidRDefault="001C4FF9" w:rsidP="00C1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94D8927" w14:textId="77777777" w:rsidR="001C4FF9" w:rsidRPr="00E77DA9" w:rsidRDefault="001C4FF9" w:rsidP="001C4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77DA9">
              <w:rPr>
                <w:rFonts w:ascii="Angsana New" w:hAnsi="Angsana New"/>
                <w:sz w:val="30"/>
                <w:szCs w:val="30"/>
              </w:rPr>
              <w:t>8,699</w:t>
            </w:r>
          </w:p>
        </w:tc>
      </w:tr>
      <w:tr w:rsidR="001C4FF9" w:rsidRPr="00DA7ADC" w14:paraId="3E1AB55B" w14:textId="77777777" w:rsidTr="00432694">
        <w:tc>
          <w:tcPr>
            <w:tcW w:w="5580" w:type="dxa"/>
          </w:tcPr>
          <w:p w14:paraId="04B4B9AD" w14:textId="77777777" w:rsidR="001C4FF9" w:rsidRPr="00E77DA9" w:rsidRDefault="001C4FF9" w:rsidP="00C1129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7D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443E3C9" w14:textId="77777777" w:rsidR="001C4FF9" w:rsidRPr="00E77DA9" w:rsidRDefault="001C4FF9" w:rsidP="001C4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7DA9">
              <w:rPr>
                <w:rFonts w:ascii="Angsana New" w:hAnsi="Angsana New"/>
                <w:b/>
                <w:bCs/>
                <w:sz w:val="30"/>
                <w:szCs w:val="30"/>
              </w:rPr>
              <w:t>24,213</w:t>
            </w:r>
          </w:p>
        </w:tc>
        <w:tc>
          <w:tcPr>
            <w:tcW w:w="270" w:type="dxa"/>
          </w:tcPr>
          <w:p w14:paraId="5B8669DD" w14:textId="77777777" w:rsidR="001C4FF9" w:rsidRPr="00E77DA9" w:rsidRDefault="001C4FF9" w:rsidP="00C1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E9826F0" w14:textId="77777777" w:rsidR="001C4FF9" w:rsidRPr="00E77DA9" w:rsidRDefault="001C4FF9" w:rsidP="001C4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7DA9">
              <w:rPr>
                <w:rFonts w:ascii="Angsana New" w:hAnsi="Angsana New"/>
                <w:b/>
                <w:bCs/>
                <w:sz w:val="30"/>
                <w:szCs w:val="30"/>
              </w:rPr>
              <w:t>8,750</w:t>
            </w:r>
          </w:p>
        </w:tc>
      </w:tr>
    </w:tbl>
    <w:p w14:paraId="461B1C23" w14:textId="77777777" w:rsidR="00E06784" w:rsidRPr="00557F68" w:rsidRDefault="00E06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16"/>
          <w:szCs w:val="16"/>
        </w:rPr>
      </w:pPr>
    </w:p>
    <w:p w14:paraId="746F4D4D" w14:textId="3E8AC848" w:rsidR="00197594" w:rsidRDefault="003B6947" w:rsidP="0040381C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 w:hint="cs"/>
          <w:b/>
          <w:bCs/>
          <w:cs/>
          <w:lang w:val="en-US"/>
        </w:rPr>
        <w:t>5</w:t>
      </w:r>
      <w:r w:rsidR="00197594" w:rsidRPr="00C52C41">
        <w:rPr>
          <w:rFonts w:ascii="Angsana New" w:hAnsi="Angsana New" w:cs="Angsana New"/>
          <w:b/>
          <w:bCs/>
          <w:lang w:val="en-US"/>
        </w:rPr>
        <w:tab/>
      </w:r>
      <w:r w:rsidR="00197594" w:rsidRPr="00C52C41">
        <w:rPr>
          <w:rFonts w:ascii="Angsana New" w:hAnsi="Angsana New" w:cs="Angsana New"/>
          <w:b/>
          <w:bCs/>
          <w:cs/>
        </w:rPr>
        <w:t>เงินสดและ</w:t>
      </w:r>
      <w:r w:rsidR="00197594" w:rsidRPr="00C52C41">
        <w:rPr>
          <w:rFonts w:ascii="Angsana New" w:hAnsi="Angsana New" w:cs="Angsana New"/>
          <w:b/>
          <w:bCs/>
          <w:cs/>
          <w:lang w:val="en-US"/>
        </w:rPr>
        <w:t>รายการเทียบเท่าเงินสด</w:t>
      </w:r>
    </w:p>
    <w:p w14:paraId="6CF58113" w14:textId="77777777" w:rsidR="0040381C" w:rsidRPr="00557F68" w:rsidRDefault="0040381C" w:rsidP="0040381C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sz w:val="16"/>
          <w:szCs w:val="16"/>
          <w:cs/>
          <w:lang w:val="en-US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270"/>
        <w:gridCol w:w="1712"/>
      </w:tblGrid>
      <w:tr w:rsidR="007F5AAE" w:rsidRPr="00C52C41" w14:paraId="28F34F0F" w14:textId="77777777" w:rsidTr="006A7BC3">
        <w:tc>
          <w:tcPr>
            <w:tcW w:w="5580" w:type="dxa"/>
            <w:tcBorders>
              <w:top w:val="nil"/>
              <w:left w:val="nil"/>
              <w:right w:val="nil"/>
            </w:tcBorders>
          </w:tcPr>
          <w:p w14:paraId="3D4F47DB" w14:textId="77777777" w:rsidR="007F5AAE" w:rsidRPr="00C52C41" w:rsidRDefault="007F5AAE" w:rsidP="007F5AA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5847D98" w14:textId="29EBDA76"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D2EC4F" w14:textId="77777777"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nil"/>
              <w:left w:val="nil"/>
              <w:right w:val="nil"/>
            </w:tcBorders>
          </w:tcPr>
          <w:p w14:paraId="44C08677" w14:textId="28653EEB"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F5AAE" w:rsidRPr="00C52C41" w14:paraId="68BB8708" w14:textId="77777777" w:rsidTr="001C4FF9">
        <w:tc>
          <w:tcPr>
            <w:tcW w:w="5580" w:type="dxa"/>
            <w:tcBorders>
              <w:top w:val="nil"/>
              <w:left w:val="nil"/>
              <w:right w:val="nil"/>
            </w:tcBorders>
          </w:tcPr>
          <w:p w14:paraId="192CC566" w14:textId="77777777" w:rsidR="007F5AAE" w:rsidRPr="00C52C41" w:rsidRDefault="007F5AAE" w:rsidP="007F5AA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92" w:type="dxa"/>
            <w:gridSpan w:val="3"/>
            <w:tcBorders>
              <w:top w:val="nil"/>
              <w:left w:val="nil"/>
              <w:right w:val="nil"/>
            </w:tcBorders>
          </w:tcPr>
          <w:p w14:paraId="659D9073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AAE" w:rsidRPr="00C52C41" w14:paraId="314EEA50" w14:textId="77777777" w:rsidTr="006A7BC3">
        <w:tc>
          <w:tcPr>
            <w:tcW w:w="5580" w:type="dxa"/>
            <w:tcBorders>
              <w:left w:val="nil"/>
              <w:bottom w:val="nil"/>
              <w:right w:val="nil"/>
            </w:tcBorders>
          </w:tcPr>
          <w:p w14:paraId="7D383663" w14:textId="77777777" w:rsidR="007F5AAE" w:rsidRPr="00C52C41" w:rsidRDefault="007F5AAE" w:rsidP="007F5AAE">
            <w:pPr>
              <w:pStyle w:val="Heading6"/>
              <w:spacing w:line="240" w:lineRule="auto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cs/>
              </w:rPr>
              <w:t>เงินสดในมือ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708B7729" w14:textId="54AAE157" w:rsidR="007F5AAE" w:rsidRPr="004518CE" w:rsidRDefault="001C4FF9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1676232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2" w:type="dxa"/>
            <w:tcBorders>
              <w:left w:val="nil"/>
              <w:bottom w:val="nil"/>
              <w:right w:val="nil"/>
            </w:tcBorders>
          </w:tcPr>
          <w:p w14:paraId="662EED35" w14:textId="2F3BC073" w:rsidR="007F5AAE" w:rsidRPr="004518CE" w:rsidRDefault="001C4FF9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3,005</w:t>
            </w:r>
          </w:p>
        </w:tc>
      </w:tr>
      <w:tr w:rsidR="001C4FF9" w:rsidRPr="00C52C41" w14:paraId="6DAC89F9" w14:textId="77777777" w:rsidTr="006A7BC3">
        <w:tc>
          <w:tcPr>
            <w:tcW w:w="5580" w:type="dxa"/>
            <w:tcBorders>
              <w:left w:val="nil"/>
              <w:bottom w:val="nil"/>
              <w:right w:val="nil"/>
            </w:tcBorders>
          </w:tcPr>
          <w:p w14:paraId="31464A09" w14:textId="2520E69A" w:rsidR="001C4FF9" w:rsidRPr="00C52C41" w:rsidRDefault="001C4FF9" w:rsidP="007F5AAE">
            <w:pPr>
              <w:pStyle w:val="Heading6"/>
              <w:spacing w:line="240" w:lineRule="auto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s/>
              </w:rPr>
              <w:t>เงินฝากสถาบันการเงินประเภทกระแสรายวันและออมทรัพย์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70930B11" w14:textId="3C7749A7" w:rsidR="001C4FF9" w:rsidRDefault="001C4FF9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814,949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41C762C" w14:textId="77777777" w:rsidR="001C4FF9" w:rsidRPr="00C52C41" w:rsidRDefault="001C4FF9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2" w:type="dxa"/>
            <w:tcBorders>
              <w:left w:val="nil"/>
              <w:bottom w:val="nil"/>
              <w:right w:val="nil"/>
            </w:tcBorders>
          </w:tcPr>
          <w:p w14:paraId="62EE5E82" w14:textId="7FF43986" w:rsidR="001C4FF9" w:rsidRDefault="001C4FF9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522,507</w:t>
            </w:r>
          </w:p>
        </w:tc>
      </w:tr>
      <w:tr w:rsidR="001C4FF9" w:rsidRPr="00C52C41" w14:paraId="2ECF2395" w14:textId="77777777" w:rsidTr="006A7BC3">
        <w:tc>
          <w:tcPr>
            <w:tcW w:w="5580" w:type="dxa"/>
            <w:tcBorders>
              <w:left w:val="nil"/>
              <w:bottom w:val="nil"/>
              <w:right w:val="nil"/>
            </w:tcBorders>
          </w:tcPr>
          <w:p w14:paraId="51C2B254" w14:textId="62A959BB" w:rsidR="001C4FF9" w:rsidRPr="00C52C41" w:rsidRDefault="001C4FF9" w:rsidP="007F5AAE">
            <w:pPr>
              <w:pStyle w:val="Heading6"/>
              <w:spacing w:line="240" w:lineRule="auto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35401303" w14:textId="5D752DA7" w:rsidR="001C4FF9" w:rsidRDefault="001C4FF9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100,000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6263367" w14:textId="77777777" w:rsidR="001C4FF9" w:rsidRPr="00C52C41" w:rsidRDefault="001C4FF9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2" w:type="dxa"/>
            <w:tcBorders>
              <w:left w:val="nil"/>
              <w:bottom w:val="nil"/>
              <w:right w:val="nil"/>
            </w:tcBorders>
          </w:tcPr>
          <w:p w14:paraId="328EE40A" w14:textId="7B9F4E55" w:rsidR="001C4FF9" w:rsidRDefault="001C4FF9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100,000</w:t>
            </w:r>
          </w:p>
        </w:tc>
      </w:tr>
      <w:tr w:rsidR="007F5AAE" w:rsidRPr="00C52C41" w14:paraId="0C5E7076" w14:textId="77777777" w:rsidTr="006A7BC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B7FD3A8" w14:textId="4E1597EE" w:rsidR="007F5AAE" w:rsidRPr="00C52C41" w:rsidRDefault="001C4FF9" w:rsidP="007F5AAE">
            <w:pPr>
              <w:pStyle w:val="Heading6"/>
              <w:spacing w:line="240" w:lineRule="auto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s/>
              </w:rPr>
              <w:t>อื่นๆ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1E7B0A5" w14:textId="2F7CDFE9" w:rsidR="007F5AAE" w:rsidRPr="004518CE" w:rsidRDefault="001C4FF9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7070E7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14A801EC" w14:textId="21C2DE2B" w:rsidR="007F5AAE" w:rsidRPr="004518CE" w:rsidRDefault="001C4FF9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224</w:t>
            </w:r>
          </w:p>
        </w:tc>
      </w:tr>
      <w:tr w:rsidR="007F5AAE" w:rsidRPr="00C52C41" w14:paraId="446D3BEE" w14:textId="77777777" w:rsidTr="006A7BC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E0D1B69" w14:textId="77777777" w:rsidR="007F5AAE" w:rsidRPr="00C52C41" w:rsidRDefault="007F5AAE" w:rsidP="007F5AAE">
            <w:pPr>
              <w:pStyle w:val="Heading6"/>
              <w:spacing w:line="240" w:lineRule="auto"/>
              <w:jc w:val="both"/>
              <w:rPr>
                <w:rFonts w:ascii="Angsana New" w:hAnsi="Angsana New" w:cs="Angsana New"/>
                <w:cs/>
              </w:rPr>
            </w:pPr>
            <w:r w:rsidRPr="00C52C4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E15BFD" w14:textId="7CF7AA6D" w:rsidR="007F5AAE" w:rsidRPr="004518CE" w:rsidRDefault="00F92F9F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916,149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92F8BE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5D4000" w14:textId="0569D1EA" w:rsidR="007F5AAE" w:rsidRPr="004518CE" w:rsidRDefault="00F92F9F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625,736</w:t>
            </w:r>
          </w:p>
        </w:tc>
      </w:tr>
    </w:tbl>
    <w:p w14:paraId="09C7FCF9" w14:textId="77777777" w:rsidR="00557F68" w:rsidRPr="00557F68" w:rsidRDefault="00557F68" w:rsidP="009D27BA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p w14:paraId="077DC93F" w14:textId="627AA221" w:rsidR="00197594" w:rsidRDefault="00F92F9F" w:rsidP="00403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197594" w:rsidRPr="00C52C41">
        <w:rPr>
          <w:rFonts w:ascii="Angsana New" w:hAnsi="Angsana New"/>
          <w:b/>
          <w:bCs/>
          <w:sz w:val="30"/>
          <w:szCs w:val="30"/>
          <w:cs/>
        </w:rPr>
        <w:tab/>
        <w:t>ลูกหนี้การค้า</w:t>
      </w:r>
    </w:p>
    <w:p w14:paraId="7F9E2E01" w14:textId="77777777" w:rsidR="00823F77" w:rsidRPr="00557F68" w:rsidRDefault="00823F77" w:rsidP="009D27BA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810"/>
        <w:gridCol w:w="1710"/>
        <w:gridCol w:w="270"/>
        <w:gridCol w:w="1710"/>
      </w:tblGrid>
      <w:tr w:rsidR="007F5AAE" w:rsidRPr="00C52C41" w14:paraId="3285DC22" w14:textId="77777777" w:rsidTr="00105F0D">
        <w:tc>
          <w:tcPr>
            <w:tcW w:w="4788" w:type="dxa"/>
          </w:tcPr>
          <w:p w14:paraId="0F847C1C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899FDA2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14:paraId="76A42A48" w14:textId="40F2D236"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12F704B8" w14:textId="77777777"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97CC45D" w14:textId="7CE0A3D0"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F5AAE" w:rsidRPr="00C52C41" w14:paraId="39EBB062" w14:textId="77777777" w:rsidTr="00105F0D">
        <w:tc>
          <w:tcPr>
            <w:tcW w:w="4788" w:type="dxa"/>
          </w:tcPr>
          <w:p w14:paraId="545ACE9B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AB4EA60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9902517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AAE" w:rsidRPr="00C52C41" w14:paraId="49AEC7B7" w14:textId="77777777" w:rsidTr="00105F0D">
        <w:tc>
          <w:tcPr>
            <w:tcW w:w="4788" w:type="dxa"/>
          </w:tcPr>
          <w:p w14:paraId="21DA6EF4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53DF47D4" w14:textId="771B167C" w:rsidR="007F5AAE" w:rsidRPr="00C52C41" w:rsidRDefault="00183729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D60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710" w:type="dxa"/>
          </w:tcPr>
          <w:p w14:paraId="37D36AE8" w14:textId="09FD3EE2" w:rsidR="007F5AAE" w:rsidRPr="004518CE" w:rsidRDefault="00F92F9F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462,054</w:t>
            </w:r>
          </w:p>
        </w:tc>
        <w:tc>
          <w:tcPr>
            <w:tcW w:w="270" w:type="dxa"/>
          </w:tcPr>
          <w:p w14:paraId="44B9066B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38234C" w14:textId="28E17646" w:rsidR="007F5AAE" w:rsidRPr="004518CE" w:rsidRDefault="00F92F9F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487,158</w:t>
            </w:r>
          </w:p>
        </w:tc>
      </w:tr>
      <w:tr w:rsidR="007F5AAE" w:rsidRPr="00C52C41" w14:paraId="20E13B44" w14:textId="77777777" w:rsidTr="00105F0D">
        <w:tc>
          <w:tcPr>
            <w:tcW w:w="4788" w:type="dxa"/>
          </w:tcPr>
          <w:p w14:paraId="51309EA8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0" w:type="dxa"/>
          </w:tcPr>
          <w:p w14:paraId="51437171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363D0CC" w14:textId="7A2BBD52" w:rsidR="007F5AAE" w:rsidRPr="004518CE" w:rsidRDefault="00F92F9F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1,221,381</w:t>
            </w:r>
          </w:p>
        </w:tc>
        <w:tc>
          <w:tcPr>
            <w:tcW w:w="270" w:type="dxa"/>
          </w:tcPr>
          <w:p w14:paraId="474DE64B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288B054" w14:textId="605CB689" w:rsidR="007F5AAE" w:rsidRPr="004518CE" w:rsidRDefault="00F92F9F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1,130,691</w:t>
            </w:r>
          </w:p>
        </w:tc>
      </w:tr>
      <w:tr w:rsidR="007F5AAE" w:rsidRPr="00C52C41" w14:paraId="0B25DEFA" w14:textId="77777777" w:rsidTr="00105F0D">
        <w:tc>
          <w:tcPr>
            <w:tcW w:w="4788" w:type="dxa"/>
          </w:tcPr>
          <w:p w14:paraId="7BAB74BE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BAAA371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C4D2128" w14:textId="3A22D0F8" w:rsidR="007F5AAE" w:rsidRPr="004518CE" w:rsidRDefault="00F92F9F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1,683,435</w:t>
            </w:r>
          </w:p>
        </w:tc>
        <w:tc>
          <w:tcPr>
            <w:tcW w:w="270" w:type="dxa"/>
          </w:tcPr>
          <w:p w14:paraId="15FDE628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8735237" w14:textId="6D080666" w:rsidR="007F5AAE" w:rsidRPr="004518CE" w:rsidRDefault="00F92F9F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1,617,849</w:t>
            </w:r>
          </w:p>
        </w:tc>
      </w:tr>
    </w:tbl>
    <w:p w14:paraId="46E7CBE0" w14:textId="64B3E588" w:rsidR="00F92F9F" w:rsidRPr="00E06784" w:rsidRDefault="00F92F9F" w:rsidP="00197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  <w:cs/>
        </w:rPr>
      </w:pPr>
    </w:p>
    <w:p w14:paraId="45852CE9" w14:textId="0D5F4171" w:rsidR="00197594" w:rsidRDefault="00197594" w:rsidP="00197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การวิเคราะห์อายุลูกหนี้การค้ามีดังนี้</w:t>
      </w:r>
    </w:p>
    <w:p w14:paraId="2118CD00" w14:textId="77777777" w:rsidR="00823F77" w:rsidRPr="00E06784" w:rsidRDefault="00823F77" w:rsidP="00197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82"/>
        <w:gridCol w:w="270"/>
        <w:gridCol w:w="1710"/>
      </w:tblGrid>
      <w:tr w:rsidR="007F5AAE" w:rsidRPr="000C5FB2" w14:paraId="3976035B" w14:textId="77777777" w:rsidTr="00432694">
        <w:trPr>
          <w:tblHeader/>
        </w:trPr>
        <w:tc>
          <w:tcPr>
            <w:tcW w:w="5598" w:type="dxa"/>
          </w:tcPr>
          <w:p w14:paraId="399EDD54" w14:textId="77777777"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1E9DADE5" w14:textId="208D428C"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2224DD85" w14:textId="77777777"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B52FB0C" w14:textId="0FE8F918"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F5AAE" w:rsidRPr="000C5FB2" w14:paraId="7EFAA48A" w14:textId="77777777" w:rsidTr="00432694">
        <w:trPr>
          <w:tblHeader/>
        </w:trPr>
        <w:tc>
          <w:tcPr>
            <w:tcW w:w="5598" w:type="dxa"/>
          </w:tcPr>
          <w:p w14:paraId="7F6B879B" w14:textId="77777777"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62" w:type="dxa"/>
            <w:gridSpan w:val="3"/>
          </w:tcPr>
          <w:p w14:paraId="5B3E456F" w14:textId="77777777"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AAE" w:rsidRPr="000C5FB2" w14:paraId="390811FE" w14:textId="77777777" w:rsidTr="00432694">
        <w:tc>
          <w:tcPr>
            <w:tcW w:w="5598" w:type="dxa"/>
          </w:tcPr>
          <w:p w14:paraId="70872D94" w14:textId="77777777" w:rsidR="007F5AAE" w:rsidRPr="000C5FB2" w:rsidRDefault="007F5AAE" w:rsidP="007F5AA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782" w:type="dxa"/>
          </w:tcPr>
          <w:p w14:paraId="0CEC72E4" w14:textId="77777777"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04C7F" w14:textId="77777777"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483A2C4" w14:textId="77777777"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5AAE" w:rsidRPr="000C5FB2" w14:paraId="5EB9C13D" w14:textId="77777777" w:rsidTr="00432694">
        <w:tc>
          <w:tcPr>
            <w:tcW w:w="5598" w:type="dxa"/>
          </w:tcPr>
          <w:p w14:paraId="05A7207B" w14:textId="77777777" w:rsidR="007F5AAE" w:rsidRPr="000C5FB2" w:rsidRDefault="007F5AAE" w:rsidP="007F5AA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782" w:type="dxa"/>
          </w:tcPr>
          <w:p w14:paraId="7795D50A" w14:textId="64D0B7AB" w:rsidR="007F5AAE" w:rsidRPr="004518CE" w:rsidRDefault="00F92F9F" w:rsidP="00432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448,333</w:t>
            </w:r>
          </w:p>
        </w:tc>
        <w:tc>
          <w:tcPr>
            <w:tcW w:w="270" w:type="dxa"/>
          </w:tcPr>
          <w:p w14:paraId="4A1ACFFA" w14:textId="77777777"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1A980AB" w14:textId="68ED75BB" w:rsidR="007F5AAE" w:rsidRPr="004518CE" w:rsidRDefault="00F92F9F" w:rsidP="00432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458,186</w:t>
            </w:r>
          </w:p>
        </w:tc>
      </w:tr>
      <w:tr w:rsidR="00FF4CE0" w:rsidRPr="000C5FB2" w14:paraId="03AC1E1E" w14:textId="77777777" w:rsidTr="00432694">
        <w:tc>
          <w:tcPr>
            <w:tcW w:w="5598" w:type="dxa"/>
          </w:tcPr>
          <w:p w14:paraId="281C868F" w14:textId="2737F657" w:rsidR="00FF4CE0" w:rsidRPr="000C5FB2" w:rsidRDefault="00FF4CE0" w:rsidP="007F5AA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782" w:type="dxa"/>
          </w:tcPr>
          <w:p w14:paraId="6962D45E" w14:textId="77777777" w:rsidR="00FF4CE0" w:rsidRPr="00FF4CE0" w:rsidRDefault="00FF4CE0" w:rsidP="00432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A11BD" w14:textId="77777777" w:rsidR="00FF4CE0" w:rsidRPr="000C5FB2" w:rsidRDefault="00FF4CE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072F3D" w14:textId="77777777" w:rsidR="00FF4CE0" w:rsidRDefault="00FF4CE0" w:rsidP="00432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4CE0" w:rsidRPr="000C5FB2" w14:paraId="06F68D15" w14:textId="77777777" w:rsidTr="00432694">
        <w:tc>
          <w:tcPr>
            <w:tcW w:w="5598" w:type="dxa"/>
          </w:tcPr>
          <w:p w14:paraId="378FB450" w14:textId="553FAD7A" w:rsidR="00FF4CE0" w:rsidRPr="000C5FB2" w:rsidRDefault="00FF4CE0" w:rsidP="00FF4CE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1F05245A" w14:textId="14A0FE3B" w:rsidR="00FF4CE0" w:rsidRDefault="00F92F9F" w:rsidP="00432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13,721</w:t>
            </w:r>
          </w:p>
        </w:tc>
        <w:tc>
          <w:tcPr>
            <w:tcW w:w="270" w:type="dxa"/>
          </w:tcPr>
          <w:p w14:paraId="23504885" w14:textId="77777777" w:rsidR="00FF4CE0" w:rsidRPr="000C5FB2" w:rsidRDefault="00FF4CE0" w:rsidP="00FF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FAD627" w14:textId="5885C801" w:rsidR="00FF4CE0" w:rsidRDefault="00F92F9F" w:rsidP="00432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28,972</w:t>
            </w:r>
          </w:p>
        </w:tc>
      </w:tr>
      <w:tr w:rsidR="007F5AAE" w:rsidRPr="000C5FB2" w14:paraId="60851C98" w14:textId="77777777" w:rsidTr="00432694">
        <w:tc>
          <w:tcPr>
            <w:tcW w:w="5598" w:type="dxa"/>
          </w:tcPr>
          <w:p w14:paraId="173725F1" w14:textId="77777777" w:rsidR="007F5AAE" w:rsidRPr="000C5FB2" w:rsidRDefault="007F5AAE" w:rsidP="007F5AA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39B75941" w14:textId="2ABA746B" w:rsidR="007F5AAE" w:rsidRPr="004518CE" w:rsidRDefault="00F92F9F" w:rsidP="00432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462,054</w:t>
            </w:r>
          </w:p>
        </w:tc>
        <w:tc>
          <w:tcPr>
            <w:tcW w:w="270" w:type="dxa"/>
          </w:tcPr>
          <w:p w14:paraId="49E7F020" w14:textId="77777777"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1F3C979" w14:textId="2D67662D" w:rsidR="007F5AAE" w:rsidRPr="004518CE" w:rsidRDefault="00F92F9F" w:rsidP="00432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487,158</w:t>
            </w:r>
          </w:p>
        </w:tc>
      </w:tr>
      <w:tr w:rsidR="007F5AAE" w:rsidRPr="000C5FB2" w14:paraId="27EE7828" w14:textId="77777777" w:rsidTr="00432694">
        <w:tc>
          <w:tcPr>
            <w:tcW w:w="5598" w:type="dxa"/>
          </w:tcPr>
          <w:p w14:paraId="6DA6D3CD" w14:textId="120E9A1D" w:rsidR="007F5AAE" w:rsidRPr="000C5FB2" w:rsidRDefault="007F5AAE" w:rsidP="007F5AA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782" w:type="dxa"/>
          </w:tcPr>
          <w:p w14:paraId="34183E7C" w14:textId="77777777" w:rsidR="007F5AAE" w:rsidRPr="000C5FB2" w:rsidRDefault="007F5AAE" w:rsidP="00432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1DAD0" w14:textId="77777777"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AD42725" w14:textId="77777777" w:rsidR="007F5AAE" w:rsidRPr="000C5FB2" w:rsidRDefault="007F5AAE" w:rsidP="00432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5AAE" w:rsidRPr="000C5FB2" w14:paraId="52EEB815" w14:textId="77777777" w:rsidTr="00432694">
        <w:tc>
          <w:tcPr>
            <w:tcW w:w="5598" w:type="dxa"/>
          </w:tcPr>
          <w:p w14:paraId="0284557A" w14:textId="77777777" w:rsidR="007F5AAE" w:rsidRPr="000C5FB2" w:rsidRDefault="007F5AAE" w:rsidP="007F5AA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82" w:type="dxa"/>
          </w:tcPr>
          <w:p w14:paraId="29CFCC9D" w14:textId="3CAB36CA" w:rsidR="007F5AAE" w:rsidRPr="004518CE" w:rsidRDefault="00F92F9F" w:rsidP="00432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1,164,767</w:t>
            </w:r>
          </w:p>
        </w:tc>
        <w:tc>
          <w:tcPr>
            <w:tcW w:w="270" w:type="dxa"/>
          </w:tcPr>
          <w:p w14:paraId="23E96BB8" w14:textId="77777777"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D643AA" w14:textId="6C4A822C" w:rsidR="007F5AAE" w:rsidRPr="004518CE" w:rsidRDefault="00F92F9F" w:rsidP="00432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1,111,212</w:t>
            </w:r>
          </w:p>
        </w:tc>
      </w:tr>
      <w:tr w:rsidR="007F5AAE" w:rsidRPr="000C5FB2" w14:paraId="1E7D4BD0" w14:textId="77777777" w:rsidTr="00432694">
        <w:tc>
          <w:tcPr>
            <w:tcW w:w="5598" w:type="dxa"/>
          </w:tcPr>
          <w:p w14:paraId="2B18E9FA" w14:textId="4591036D" w:rsidR="007F5AAE" w:rsidRPr="000C5FB2" w:rsidRDefault="007F5AAE" w:rsidP="007F5AA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82" w:type="dxa"/>
          </w:tcPr>
          <w:p w14:paraId="75D4E852" w14:textId="77777777" w:rsidR="007F5AAE" w:rsidRPr="004518CE" w:rsidRDefault="007F5AAE" w:rsidP="00432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17D17" w14:textId="77777777"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889306" w14:textId="77777777" w:rsidR="007F5AAE" w:rsidRPr="004518CE" w:rsidRDefault="007F5AAE" w:rsidP="00432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2F9F" w:rsidRPr="000C5FB2" w14:paraId="75D05C6D" w14:textId="77777777" w:rsidTr="00432694">
        <w:tc>
          <w:tcPr>
            <w:tcW w:w="5598" w:type="dxa"/>
          </w:tcPr>
          <w:p w14:paraId="50E3A703" w14:textId="0A0FDA47" w:rsidR="00F92F9F" w:rsidRDefault="00F92F9F" w:rsidP="00F92F9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82" w:type="dxa"/>
          </w:tcPr>
          <w:p w14:paraId="488B0D0F" w14:textId="354985BD" w:rsidR="00F92F9F" w:rsidRPr="004518CE" w:rsidRDefault="00F92F9F" w:rsidP="00432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54,980</w:t>
            </w:r>
          </w:p>
        </w:tc>
        <w:tc>
          <w:tcPr>
            <w:tcW w:w="270" w:type="dxa"/>
          </w:tcPr>
          <w:p w14:paraId="1980D2AA" w14:textId="77777777" w:rsidR="00F92F9F" w:rsidRPr="000C5FB2" w:rsidRDefault="00F92F9F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E1E91E8" w14:textId="6F8C85E2" w:rsidR="00F92F9F" w:rsidRPr="004518CE" w:rsidRDefault="00F92F9F" w:rsidP="00432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11,071</w:t>
            </w:r>
          </w:p>
        </w:tc>
      </w:tr>
      <w:tr w:rsidR="00F92F9F" w:rsidRPr="000C5FB2" w14:paraId="33AAC26F" w14:textId="77777777" w:rsidTr="00432694">
        <w:tc>
          <w:tcPr>
            <w:tcW w:w="5598" w:type="dxa"/>
          </w:tcPr>
          <w:p w14:paraId="47D21D24" w14:textId="772148E8" w:rsidR="00F92F9F" w:rsidRPr="000C5FB2" w:rsidRDefault="00F92F9F" w:rsidP="00F92F9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- 6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62B4B8DB" w14:textId="5430BD7D" w:rsidR="00F92F9F" w:rsidRPr="004518CE" w:rsidRDefault="00F92F9F" w:rsidP="00432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1,634</w:t>
            </w:r>
          </w:p>
        </w:tc>
        <w:tc>
          <w:tcPr>
            <w:tcW w:w="270" w:type="dxa"/>
          </w:tcPr>
          <w:p w14:paraId="4A248E0A" w14:textId="77777777" w:rsidR="00F92F9F" w:rsidRPr="000C5FB2" w:rsidRDefault="00F92F9F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769DF5C" w14:textId="48D5E1F0" w:rsidR="00F92F9F" w:rsidRPr="004518CE" w:rsidRDefault="00F92F9F" w:rsidP="00432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8,408</w:t>
            </w:r>
          </w:p>
        </w:tc>
      </w:tr>
      <w:tr w:rsidR="00F92F9F" w:rsidRPr="000C5FB2" w14:paraId="65CE3139" w14:textId="77777777" w:rsidTr="00432694">
        <w:tc>
          <w:tcPr>
            <w:tcW w:w="5598" w:type="dxa"/>
          </w:tcPr>
          <w:p w14:paraId="38F1F976" w14:textId="77777777" w:rsidR="00F92F9F" w:rsidRPr="000C5FB2" w:rsidRDefault="00F92F9F" w:rsidP="00F92F9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35FBF53E" w14:textId="16DA7043" w:rsidR="00F92F9F" w:rsidRPr="004518CE" w:rsidRDefault="00F92F9F" w:rsidP="00432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1,221,381</w:t>
            </w:r>
          </w:p>
        </w:tc>
        <w:tc>
          <w:tcPr>
            <w:tcW w:w="270" w:type="dxa"/>
          </w:tcPr>
          <w:p w14:paraId="1DFC090B" w14:textId="77777777" w:rsidR="00F92F9F" w:rsidRPr="000C5FB2" w:rsidRDefault="00F92F9F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8F3A357" w14:textId="676EA8BA" w:rsidR="00F92F9F" w:rsidRPr="004518CE" w:rsidRDefault="00F92F9F" w:rsidP="00432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1,130,691</w:t>
            </w:r>
          </w:p>
        </w:tc>
      </w:tr>
      <w:tr w:rsidR="00F92F9F" w:rsidRPr="000C5FB2" w14:paraId="5D819C1A" w14:textId="77777777" w:rsidTr="00432694">
        <w:tc>
          <w:tcPr>
            <w:tcW w:w="5598" w:type="dxa"/>
          </w:tcPr>
          <w:p w14:paraId="324331C6" w14:textId="12D4BDD3" w:rsidR="00F92F9F" w:rsidRPr="000C5FB2" w:rsidRDefault="00F92F9F" w:rsidP="00F92F9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82" w:type="dxa"/>
            <w:tcBorders>
              <w:bottom w:val="double" w:sz="4" w:space="0" w:color="auto"/>
            </w:tcBorders>
          </w:tcPr>
          <w:p w14:paraId="56D93924" w14:textId="0463ADC9" w:rsidR="00F92F9F" w:rsidRPr="004518CE" w:rsidRDefault="00F92F9F" w:rsidP="00432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1,683,435</w:t>
            </w:r>
          </w:p>
        </w:tc>
        <w:tc>
          <w:tcPr>
            <w:tcW w:w="270" w:type="dxa"/>
          </w:tcPr>
          <w:p w14:paraId="66720D77" w14:textId="77777777" w:rsidR="00F92F9F" w:rsidRPr="000C5FB2" w:rsidRDefault="00F92F9F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07B83F1" w14:textId="69FF8C9E" w:rsidR="00F92F9F" w:rsidRPr="004518CE" w:rsidRDefault="00F92F9F" w:rsidP="00432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1,617,849</w:t>
            </w:r>
          </w:p>
        </w:tc>
      </w:tr>
    </w:tbl>
    <w:p w14:paraId="253AF62B" w14:textId="77777777" w:rsidR="00197594" w:rsidRPr="00F92F9F" w:rsidRDefault="00197594" w:rsidP="00197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202A4D0" w14:textId="3EA1C796" w:rsidR="00197594" w:rsidRDefault="00197594" w:rsidP="000C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โดยปกติระยะเวลาการ</w:t>
      </w:r>
      <w:r w:rsidR="001A383B">
        <w:rPr>
          <w:rFonts w:ascii="Angsana New" w:hAnsi="Angsana New"/>
          <w:sz w:val="30"/>
          <w:szCs w:val="30"/>
          <w:cs/>
        </w:rPr>
        <w:t>ให้สินเชื่อแก่ลูกค้าของบริษัท</w:t>
      </w:r>
      <w:r w:rsidR="001A383B"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C52C41">
        <w:rPr>
          <w:rFonts w:ascii="Angsana New" w:hAnsi="Angsana New"/>
          <w:sz w:val="30"/>
          <w:szCs w:val="30"/>
          <w:cs/>
        </w:rPr>
        <w:t xml:space="preserve"> 30</w:t>
      </w:r>
      <w:r w:rsidR="001A383B">
        <w:rPr>
          <w:rFonts w:ascii="Angsana New" w:hAnsi="Angsana New" w:hint="cs"/>
          <w:sz w:val="30"/>
          <w:szCs w:val="30"/>
          <w:cs/>
        </w:rPr>
        <w:t xml:space="preserve"> วันถึง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="00F92F9F">
        <w:rPr>
          <w:rFonts w:ascii="Angsana New" w:hAnsi="Angsana New" w:hint="cs"/>
          <w:sz w:val="30"/>
          <w:szCs w:val="30"/>
          <w:cs/>
        </w:rPr>
        <w:t>9</w:t>
      </w:r>
      <w:r w:rsidRPr="00C52C41">
        <w:rPr>
          <w:rFonts w:ascii="Angsana New" w:hAnsi="Angsana New"/>
          <w:sz w:val="30"/>
          <w:szCs w:val="30"/>
          <w:cs/>
        </w:rPr>
        <w:t>0 วัน</w:t>
      </w:r>
    </w:p>
    <w:p w14:paraId="1508AF71" w14:textId="77777777" w:rsidR="00E06784" w:rsidRPr="00C52C41" w:rsidRDefault="00E06784" w:rsidP="000C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3DE43990" w14:textId="36448F5C" w:rsidR="00CD735C" w:rsidRPr="00B0181B" w:rsidRDefault="00F92F9F" w:rsidP="00105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7</w:t>
      </w:r>
      <w:r w:rsidR="00CD735C" w:rsidRPr="00B0181B">
        <w:rPr>
          <w:rFonts w:ascii="Angsana New" w:hAnsi="Angsana New"/>
          <w:b/>
          <w:bCs/>
          <w:sz w:val="30"/>
          <w:szCs w:val="30"/>
        </w:rPr>
        <w:tab/>
      </w:r>
      <w:r w:rsidR="00CD735C" w:rsidRPr="00B0181B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77811B5B" w14:textId="77777777" w:rsidR="00CD735C" w:rsidRPr="00B0181B" w:rsidRDefault="00CD735C" w:rsidP="00CD735C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236"/>
        <w:gridCol w:w="1704"/>
        <w:gridCol w:w="6"/>
      </w:tblGrid>
      <w:tr w:rsidR="007F5AAE" w:rsidRPr="00A4217E" w14:paraId="48CCEF1F" w14:textId="77777777" w:rsidTr="00F92F9F">
        <w:tc>
          <w:tcPr>
            <w:tcW w:w="5580" w:type="dxa"/>
          </w:tcPr>
          <w:p w14:paraId="3E49963F" w14:textId="77777777"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815C5BB" w14:textId="705259D3"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6" w:type="dxa"/>
          </w:tcPr>
          <w:p w14:paraId="664F5E6A" w14:textId="77777777"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14:paraId="0DE5ED4A" w14:textId="7AC9E608"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F5AAE" w:rsidRPr="00A4217E" w14:paraId="0E6EBC62" w14:textId="77777777" w:rsidTr="00F92F9F">
        <w:trPr>
          <w:gridAfter w:val="1"/>
          <w:wAfter w:w="6" w:type="dxa"/>
        </w:trPr>
        <w:tc>
          <w:tcPr>
            <w:tcW w:w="5580" w:type="dxa"/>
          </w:tcPr>
          <w:p w14:paraId="78FE5DC9" w14:textId="77777777"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40" w:type="dxa"/>
            <w:gridSpan w:val="3"/>
          </w:tcPr>
          <w:p w14:paraId="5160ECF1" w14:textId="77777777"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21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AAE" w:rsidRPr="00A4217E" w14:paraId="477CD55B" w14:textId="77777777" w:rsidTr="00F92F9F">
        <w:tc>
          <w:tcPr>
            <w:tcW w:w="5580" w:type="dxa"/>
          </w:tcPr>
          <w:p w14:paraId="493DC57B" w14:textId="77777777"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800" w:type="dxa"/>
            <w:vAlign w:val="bottom"/>
          </w:tcPr>
          <w:p w14:paraId="61CDDD44" w14:textId="1D432C61" w:rsidR="007F5AAE" w:rsidRPr="00A4217E" w:rsidRDefault="00F92F9F" w:rsidP="00432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406,979</w:t>
            </w:r>
          </w:p>
        </w:tc>
        <w:tc>
          <w:tcPr>
            <w:tcW w:w="236" w:type="dxa"/>
          </w:tcPr>
          <w:p w14:paraId="31AE74E3" w14:textId="77777777"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CC6F39F" w14:textId="3A8E9295" w:rsidR="007F5AAE" w:rsidRPr="00A4217E" w:rsidRDefault="00F92F9F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451,305</w:t>
            </w:r>
          </w:p>
        </w:tc>
      </w:tr>
      <w:tr w:rsidR="007F5AAE" w:rsidRPr="00A4217E" w14:paraId="3BC48397" w14:textId="77777777" w:rsidTr="00F92F9F">
        <w:tc>
          <w:tcPr>
            <w:tcW w:w="5580" w:type="dxa"/>
          </w:tcPr>
          <w:p w14:paraId="1B11DF8C" w14:textId="77777777"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800" w:type="dxa"/>
            <w:vAlign w:val="bottom"/>
          </w:tcPr>
          <w:p w14:paraId="17B9CF62" w14:textId="70D74DFB" w:rsidR="007F5AAE" w:rsidRPr="00A4217E" w:rsidRDefault="00F92F9F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476,003</w:t>
            </w:r>
          </w:p>
        </w:tc>
        <w:tc>
          <w:tcPr>
            <w:tcW w:w="236" w:type="dxa"/>
          </w:tcPr>
          <w:p w14:paraId="4E55AE0E" w14:textId="77777777"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803258E" w14:textId="5C654D4A" w:rsidR="007F5AAE" w:rsidRPr="00A4217E" w:rsidRDefault="00F92F9F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499,556</w:t>
            </w:r>
          </w:p>
        </w:tc>
      </w:tr>
      <w:tr w:rsidR="007F5AAE" w:rsidRPr="00A4217E" w14:paraId="30271A34" w14:textId="77777777" w:rsidTr="00F92F9F">
        <w:tc>
          <w:tcPr>
            <w:tcW w:w="5580" w:type="dxa"/>
          </w:tcPr>
          <w:p w14:paraId="7CF90ADF" w14:textId="77777777"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800" w:type="dxa"/>
            <w:vAlign w:val="bottom"/>
          </w:tcPr>
          <w:p w14:paraId="7923171A" w14:textId="5C8A4DB4" w:rsidR="007F5AAE" w:rsidRPr="00A4217E" w:rsidRDefault="00F92F9F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201,789</w:t>
            </w:r>
          </w:p>
        </w:tc>
        <w:tc>
          <w:tcPr>
            <w:tcW w:w="236" w:type="dxa"/>
          </w:tcPr>
          <w:p w14:paraId="523A37A8" w14:textId="1CAFDE23"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E760193" w14:textId="09AE3429" w:rsidR="007F5AAE" w:rsidRPr="00A4217E" w:rsidRDefault="00F92F9F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288,582</w:t>
            </w:r>
          </w:p>
        </w:tc>
      </w:tr>
      <w:tr w:rsidR="007F5AAE" w:rsidRPr="00A4217E" w14:paraId="4766668E" w14:textId="77777777" w:rsidTr="00F92F9F">
        <w:tc>
          <w:tcPr>
            <w:tcW w:w="5580" w:type="dxa"/>
          </w:tcPr>
          <w:p w14:paraId="67250066" w14:textId="77777777"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 xml:space="preserve">อะไหล่และวัสดุสิ้นเปลือง  </w:t>
            </w:r>
            <w:r w:rsidRPr="00A4217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118D3C26" w14:textId="1BC1ABF8" w:rsidR="007F5AAE" w:rsidRPr="00A4217E" w:rsidRDefault="00F92F9F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188,276</w:t>
            </w:r>
          </w:p>
        </w:tc>
        <w:tc>
          <w:tcPr>
            <w:tcW w:w="236" w:type="dxa"/>
          </w:tcPr>
          <w:p w14:paraId="72493147" w14:textId="77777777"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CF468D3" w14:textId="1D6D9BBE" w:rsidR="007F5AAE" w:rsidRPr="00A4217E" w:rsidRDefault="00F92F9F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195,365</w:t>
            </w:r>
          </w:p>
        </w:tc>
      </w:tr>
      <w:tr w:rsidR="007F5AAE" w:rsidRPr="00A4217E" w14:paraId="1393CD7F" w14:textId="77777777" w:rsidTr="00F92F9F">
        <w:tc>
          <w:tcPr>
            <w:tcW w:w="5580" w:type="dxa"/>
          </w:tcPr>
          <w:p w14:paraId="3E7931D3" w14:textId="77777777"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วัตถุดิบและอะไหล่ระหว่างทาง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A793621" w14:textId="289C72E1" w:rsidR="007F5AAE" w:rsidRPr="00A4217E" w:rsidRDefault="00F92F9F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48,385</w:t>
            </w:r>
          </w:p>
        </w:tc>
        <w:tc>
          <w:tcPr>
            <w:tcW w:w="236" w:type="dxa"/>
          </w:tcPr>
          <w:p w14:paraId="271E7EF5" w14:textId="77777777"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bottom"/>
          </w:tcPr>
          <w:p w14:paraId="57F95737" w14:textId="33835E9E" w:rsidR="007F5AAE" w:rsidRPr="00A4217E" w:rsidRDefault="00F92F9F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31,225</w:t>
            </w:r>
          </w:p>
        </w:tc>
      </w:tr>
      <w:tr w:rsidR="007F5AAE" w:rsidRPr="00A4217E" w14:paraId="7F5BC42F" w14:textId="77777777" w:rsidTr="00F92F9F">
        <w:tc>
          <w:tcPr>
            <w:tcW w:w="5580" w:type="dxa"/>
          </w:tcPr>
          <w:p w14:paraId="283F45EC" w14:textId="77777777"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E6A3ED6" w14:textId="2CC03F0D" w:rsidR="007F5AAE" w:rsidRPr="00A4217E" w:rsidRDefault="00F92F9F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1,321,432</w:t>
            </w:r>
          </w:p>
        </w:tc>
        <w:tc>
          <w:tcPr>
            <w:tcW w:w="236" w:type="dxa"/>
          </w:tcPr>
          <w:p w14:paraId="6CF951E2" w14:textId="77777777"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  <w:vAlign w:val="bottom"/>
          </w:tcPr>
          <w:p w14:paraId="33C74982" w14:textId="61691B94" w:rsidR="007F5AAE" w:rsidRPr="00A4217E" w:rsidRDefault="00F92F9F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1,466,033</w:t>
            </w:r>
          </w:p>
        </w:tc>
      </w:tr>
      <w:tr w:rsidR="007F5AAE" w:rsidRPr="00A4217E" w14:paraId="22520C5C" w14:textId="77777777" w:rsidTr="00F92F9F">
        <w:tc>
          <w:tcPr>
            <w:tcW w:w="5580" w:type="dxa"/>
          </w:tcPr>
          <w:p w14:paraId="7E82359B" w14:textId="77777777"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4217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A4217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ค่าเผื่อมูลค่าสินค้าลดลง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44F894C" w14:textId="295C54E2" w:rsidR="007F5AAE" w:rsidRPr="00A4217E" w:rsidRDefault="003837D5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92F9F">
              <w:rPr>
                <w:rFonts w:ascii="Angsana New" w:hAnsi="Angsana New" w:hint="cs"/>
                <w:sz w:val="30"/>
                <w:szCs w:val="30"/>
                <w:cs/>
              </w:rPr>
              <w:t>36,553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A530A8A" w14:textId="77777777"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bottom"/>
          </w:tcPr>
          <w:p w14:paraId="3EC8397B" w14:textId="64435A78" w:rsidR="007F5AAE" w:rsidRPr="00A4217E" w:rsidRDefault="007F5AAE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92F9F">
              <w:rPr>
                <w:rFonts w:ascii="Angsana New" w:hAnsi="Angsana New" w:hint="cs"/>
                <w:sz w:val="30"/>
                <w:szCs w:val="30"/>
                <w:cs/>
              </w:rPr>
              <w:t>48,258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F5AAE" w:rsidRPr="00A4217E" w14:paraId="2F9DD189" w14:textId="77777777" w:rsidTr="00F92F9F">
        <w:tc>
          <w:tcPr>
            <w:tcW w:w="5580" w:type="dxa"/>
          </w:tcPr>
          <w:p w14:paraId="40B0F5BF" w14:textId="77777777"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21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14:paraId="5FD06F6F" w14:textId="6BE85340" w:rsidR="007F5AAE" w:rsidRPr="004F739D" w:rsidRDefault="00F92F9F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1,284,879</w:t>
            </w:r>
          </w:p>
        </w:tc>
        <w:tc>
          <w:tcPr>
            <w:tcW w:w="236" w:type="dxa"/>
          </w:tcPr>
          <w:p w14:paraId="5A4FE75D" w14:textId="77777777"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bottom w:val="double" w:sz="4" w:space="0" w:color="auto"/>
            </w:tcBorders>
            <w:vAlign w:val="bottom"/>
          </w:tcPr>
          <w:p w14:paraId="466BC628" w14:textId="44F7E901" w:rsidR="007F5AAE" w:rsidRPr="00A4217E" w:rsidRDefault="00F92F9F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1,417,775</w:t>
            </w:r>
          </w:p>
        </w:tc>
      </w:tr>
      <w:tr w:rsidR="00557F68" w:rsidRPr="00A4217E" w14:paraId="42AC155A" w14:textId="77777777" w:rsidTr="00F92F9F">
        <w:trPr>
          <w:trHeight w:val="380"/>
        </w:trPr>
        <w:tc>
          <w:tcPr>
            <w:tcW w:w="5580" w:type="dxa"/>
          </w:tcPr>
          <w:p w14:paraId="2A98F351" w14:textId="77777777" w:rsidR="00557F68" w:rsidRPr="00A4217E" w:rsidRDefault="00557F68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8BB3A13" w14:textId="77777777" w:rsidR="00557F68" w:rsidRPr="00284595" w:rsidRDefault="00557F68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1AFC7F6" w14:textId="77777777" w:rsidR="00557F68" w:rsidRPr="00A4217E" w:rsidRDefault="00557F68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5F971922" w14:textId="77777777" w:rsidR="00557F68" w:rsidRPr="00284595" w:rsidRDefault="00557F68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F5AAE" w:rsidRPr="00A4217E" w14:paraId="512B192F" w14:textId="77777777" w:rsidTr="00F92F9F">
        <w:trPr>
          <w:trHeight w:val="380"/>
        </w:trPr>
        <w:tc>
          <w:tcPr>
            <w:tcW w:w="5580" w:type="dxa"/>
          </w:tcPr>
          <w:p w14:paraId="1FDF6B7D" w14:textId="77777777"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92B6590" w14:textId="2856542A" w:rsid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6" w:type="dxa"/>
          </w:tcPr>
          <w:p w14:paraId="70E42644" w14:textId="77777777"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7B9D008D" w14:textId="58AB9FA7" w:rsid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F5AAE" w:rsidRPr="00A4217E" w14:paraId="026A00E1" w14:textId="77777777" w:rsidTr="00F92F9F">
        <w:trPr>
          <w:gridAfter w:val="1"/>
          <w:wAfter w:w="6" w:type="dxa"/>
          <w:trHeight w:val="227"/>
        </w:trPr>
        <w:tc>
          <w:tcPr>
            <w:tcW w:w="5580" w:type="dxa"/>
          </w:tcPr>
          <w:p w14:paraId="7275DB6B" w14:textId="77777777"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40" w:type="dxa"/>
            <w:gridSpan w:val="3"/>
          </w:tcPr>
          <w:p w14:paraId="72ECD310" w14:textId="09064694" w:rsid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1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AAE" w:rsidRPr="00B0181B" w14:paraId="736FA601" w14:textId="77777777" w:rsidTr="00F92F9F">
        <w:tc>
          <w:tcPr>
            <w:tcW w:w="5580" w:type="dxa"/>
          </w:tcPr>
          <w:p w14:paraId="6E7C5367" w14:textId="77777777" w:rsidR="007F5AAE" w:rsidRPr="00B0181B" w:rsidRDefault="007F5AAE" w:rsidP="007F5AAE">
            <w:pPr>
              <w:pStyle w:val="BodyText"/>
              <w:tabs>
                <w:tab w:val="decimal" w:pos="102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</w:t>
            </w:r>
          </w:p>
        </w:tc>
        <w:tc>
          <w:tcPr>
            <w:tcW w:w="1800" w:type="dxa"/>
          </w:tcPr>
          <w:p w14:paraId="32987BCC" w14:textId="77777777" w:rsidR="007F5AAE" w:rsidRPr="00B0181B" w:rsidRDefault="007F5AAE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D211CF" w14:textId="77777777" w:rsidR="007F5AAE" w:rsidRPr="00B0181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7C01FDB9" w14:textId="77777777" w:rsidR="007F5AAE" w:rsidRPr="00B0181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AAE" w:rsidRPr="00B0181B" w14:paraId="60721F4A" w14:textId="77777777" w:rsidTr="00F92F9F">
        <w:tc>
          <w:tcPr>
            <w:tcW w:w="5580" w:type="dxa"/>
          </w:tcPr>
          <w:p w14:paraId="1D4061B0" w14:textId="77777777" w:rsidR="007F5AAE" w:rsidRPr="00B0181B" w:rsidRDefault="007F5AAE" w:rsidP="007F5AAE">
            <w:pPr>
              <w:pStyle w:val="BodyText"/>
              <w:tabs>
                <w:tab w:val="decimal" w:pos="102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 xml:space="preserve">ในบัญชีต้นทุนขาย  </w:t>
            </w:r>
          </w:p>
        </w:tc>
        <w:tc>
          <w:tcPr>
            <w:tcW w:w="1800" w:type="dxa"/>
          </w:tcPr>
          <w:p w14:paraId="49F05103" w14:textId="77777777" w:rsidR="007F5AAE" w:rsidRPr="00B0181B" w:rsidRDefault="007F5AAE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0C326" w14:textId="77777777" w:rsidR="007F5AAE" w:rsidRPr="00B0181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522B413A" w14:textId="77777777" w:rsidR="007F5AAE" w:rsidRPr="00B0181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AAE" w:rsidRPr="00B0181B" w14:paraId="3FC7F579" w14:textId="77777777" w:rsidTr="00F92F9F">
        <w:tc>
          <w:tcPr>
            <w:tcW w:w="5580" w:type="dxa"/>
          </w:tcPr>
          <w:p w14:paraId="15275631" w14:textId="77777777" w:rsidR="007F5AAE" w:rsidRPr="00B0181B" w:rsidRDefault="007F5AAE" w:rsidP="007F5AAE">
            <w:pPr>
              <w:pStyle w:val="BodyText"/>
              <w:numPr>
                <w:ilvl w:val="0"/>
                <w:numId w:val="16"/>
              </w:numPr>
              <w:tabs>
                <w:tab w:val="decimal" w:pos="1028"/>
              </w:tabs>
              <w:spacing w:after="0" w:line="240" w:lineRule="auto"/>
              <w:ind w:right="-131" w:hanging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181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00" w:type="dxa"/>
            <w:vAlign w:val="bottom"/>
          </w:tcPr>
          <w:p w14:paraId="21225664" w14:textId="393CED4B" w:rsidR="007F5AAE" w:rsidRPr="00B0181B" w:rsidRDefault="00F92F9F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8,593,055</w:t>
            </w:r>
          </w:p>
        </w:tc>
        <w:tc>
          <w:tcPr>
            <w:tcW w:w="236" w:type="dxa"/>
          </w:tcPr>
          <w:p w14:paraId="3D5903D5" w14:textId="77777777" w:rsidR="007F5AAE" w:rsidRPr="00B0181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AF4E37D" w14:textId="59548DA9" w:rsidR="007F5AAE" w:rsidRPr="00B0181B" w:rsidRDefault="00F92F9F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8,827,590</w:t>
            </w:r>
          </w:p>
        </w:tc>
      </w:tr>
      <w:tr w:rsidR="007F5AAE" w:rsidRPr="00B0181B" w14:paraId="5AE54296" w14:textId="77777777" w:rsidTr="00F92F9F">
        <w:tc>
          <w:tcPr>
            <w:tcW w:w="5580" w:type="dxa"/>
          </w:tcPr>
          <w:p w14:paraId="7520EC3C" w14:textId="2F90840C" w:rsidR="007F5AAE" w:rsidRPr="00B0181B" w:rsidRDefault="007F5AAE" w:rsidP="007F5AAE">
            <w:pPr>
              <w:pStyle w:val="BodyText"/>
              <w:numPr>
                <w:ilvl w:val="0"/>
                <w:numId w:val="16"/>
              </w:numPr>
              <w:tabs>
                <w:tab w:val="decimal" w:pos="1028"/>
              </w:tabs>
              <w:spacing w:after="0" w:line="240" w:lineRule="auto"/>
              <w:ind w:right="-131" w:hanging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181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800" w:type="dxa"/>
            <w:vAlign w:val="bottom"/>
          </w:tcPr>
          <w:p w14:paraId="0B13AC5E" w14:textId="1F8466FB" w:rsidR="007F5AAE" w:rsidRPr="00B0181B" w:rsidRDefault="003837D5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92F9F">
              <w:rPr>
                <w:rFonts w:ascii="Angsana New" w:hAnsi="Angsana New" w:hint="cs"/>
                <w:sz w:val="30"/>
                <w:szCs w:val="30"/>
                <w:cs/>
              </w:rPr>
              <w:t>11,705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CC83B4A" w14:textId="77777777" w:rsidR="007F5AAE" w:rsidRPr="00B0181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bottom"/>
          </w:tcPr>
          <w:p w14:paraId="78972EA4" w14:textId="2DA324DF" w:rsidR="007F5AAE" w:rsidRPr="00B0181B" w:rsidRDefault="007F5AAE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92F9F">
              <w:rPr>
                <w:rFonts w:ascii="Angsana New" w:hAnsi="Angsana New" w:hint="cs"/>
                <w:sz w:val="30"/>
                <w:szCs w:val="30"/>
                <w:cs/>
              </w:rPr>
              <w:t>9,990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F5AAE" w:rsidRPr="00B0181B" w14:paraId="3407E383" w14:textId="77777777" w:rsidTr="0060760A">
        <w:trPr>
          <w:trHeight w:val="424"/>
        </w:trPr>
        <w:tc>
          <w:tcPr>
            <w:tcW w:w="5580" w:type="dxa"/>
          </w:tcPr>
          <w:p w14:paraId="28385BD2" w14:textId="77777777" w:rsidR="007F5AAE" w:rsidRPr="00B0181B" w:rsidRDefault="007F5AAE" w:rsidP="007F5AAE">
            <w:pPr>
              <w:pStyle w:val="BodyText"/>
              <w:tabs>
                <w:tab w:val="decimal" w:pos="102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74D46" w14:textId="783BF1F3" w:rsidR="007F5AAE" w:rsidRPr="00B0181B" w:rsidRDefault="00F92F9F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8,581,350</w:t>
            </w:r>
          </w:p>
        </w:tc>
        <w:tc>
          <w:tcPr>
            <w:tcW w:w="236" w:type="dxa"/>
          </w:tcPr>
          <w:p w14:paraId="1FCC42EF" w14:textId="77777777" w:rsidR="007F5AAE" w:rsidRPr="00B0181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08FC1" w14:textId="5BA3C3CD" w:rsidR="007F5AAE" w:rsidRPr="00B0181B" w:rsidRDefault="00F92F9F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8,817,600</w:t>
            </w:r>
          </w:p>
        </w:tc>
      </w:tr>
    </w:tbl>
    <w:p w14:paraId="6700B0B9" w14:textId="50238B87" w:rsidR="00F92F9F" w:rsidRPr="00557F68" w:rsidRDefault="00F92F9F" w:rsidP="00526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  <w:cs/>
        </w:rPr>
      </w:pPr>
    </w:p>
    <w:p w14:paraId="172F3892" w14:textId="0999F895" w:rsidR="00D04118" w:rsidRDefault="00F92F9F" w:rsidP="00C50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8</w:t>
      </w:r>
      <w:r w:rsidR="0052669F" w:rsidRPr="00C52C41">
        <w:rPr>
          <w:rFonts w:ascii="Angsana New" w:hAnsi="Angsana New"/>
          <w:b/>
          <w:bCs/>
          <w:sz w:val="30"/>
          <w:szCs w:val="30"/>
        </w:rPr>
        <w:tab/>
      </w:r>
      <w:r w:rsidR="0052669F" w:rsidRPr="00C52C41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52669F" w:rsidRPr="00C50A16">
        <w:rPr>
          <w:rFonts w:ascii="Angsana New" w:hAnsi="Angsana New"/>
          <w:b/>
          <w:bCs/>
          <w:sz w:val="30"/>
          <w:szCs w:val="30"/>
          <w:cs/>
        </w:rPr>
        <w:t>ระยะยาวอื่น</w:t>
      </w:r>
    </w:p>
    <w:p w14:paraId="0AD0C56D" w14:textId="77777777" w:rsidR="00E06784" w:rsidRPr="0060760A" w:rsidRDefault="00E06784" w:rsidP="00557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"/>
          <w:szCs w:val="2"/>
        </w:rPr>
      </w:pPr>
    </w:p>
    <w:p w14:paraId="0B6A8FE6" w14:textId="77777777" w:rsidR="0060760A" w:rsidRPr="00557F68" w:rsidRDefault="0060760A" w:rsidP="00557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10"/>
        <w:gridCol w:w="270"/>
        <w:gridCol w:w="1710"/>
      </w:tblGrid>
      <w:tr w:rsidR="0060760A" w:rsidRPr="00417829" w14:paraId="5F114896" w14:textId="77777777" w:rsidTr="001A2708">
        <w:tc>
          <w:tcPr>
            <w:tcW w:w="5598" w:type="dxa"/>
          </w:tcPr>
          <w:p w14:paraId="6ABCFE00" w14:textId="77777777" w:rsidR="0060760A" w:rsidRPr="00417829" w:rsidRDefault="0060760A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F692DD9" w14:textId="77777777" w:rsidR="0060760A" w:rsidRPr="003454FC" w:rsidRDefault="0060760A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3110D498" w14:textId="77777777" w:rsidR="0060760A" w:rsidRPr="003454FC" w:rsidRDefault="0060760A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DB8A14F" w14:textId="77777777" w:rsidR="0060760A" w:rsidRPr="003454FC" w:rsidRDefault="0060760A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60760A" w:rsidRPr="00417829" w14:paraId="4472087F" w14:textId="77777777" w:rsidTr="001A2708">
        <w:trPr>
          <w:trHeight w:val="299"/>
        </w:trPr>
        <w:tc>
          <w:tcPr>
            <w:tcW w:w="5598" w:type="dxa"/>
          </w:tcPr>
          <w:p w14:paraId="351A8A1E" w14:textId="77777777" w:rsidR="0060760A" w:rsidRPr="00417829" w:rsidRDefault="0060760A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563182C1" w14:textId="77777777" w:rsidR="0060760A" w:rsidRPr="00417829" w:rsidRDefault="0060760A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7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760A" w:rsidRPr="00417829" w14:paraId="1C3EE53B" w14:textId="77777777" w:rsidTr="001A2708">
        <w:tc>
          <w:tcPr>
            <w:tcW w:w="5598" w:type="dxa"/>
          </w:tcPr>
          <w:p w14:paraId="65BCB691" w14:textId="77777777" w:rsidR="0060760A" w:rsidRPr="00417829" w:rsidRDefault="0060760A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ตราสารทุนประเภทหลักทรัพย์เผื่อขาย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3B4CEFE" w14:textId="77777777" w:rsidR="0060760A" w:rsidRPr="00253E2C" w:rsidRDefault="0060760A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81,774</w:t>
            </w:r>
          </w:p>
        </w:tc>
        <w:tc>
          <w:tcPr>
            <w:tcW w:w="270" w:type="dxa"/>
          </w:tcPr>
          <w:p w14:paraId="1A75927C" w14:textId="77777777" w:rsidR="0060760A" w:rsidRPr="00417829" w:rsidRDefault="0060760A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B8158F8" w14:textId="77777777" w:rsidR="0060760A" w:rsidRPr="00253E2C" w:rsidRDefault="0060760A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85,113</w:t>
            </w:r>
          </w:p>
        </w:tc>
      </w:tr>
      <w:tr w:rsidR="0060760A" w:rsidRPr="00417829" w14:paraId="7F17849C" w14:textId="77777777" w:rsidTr="001A2708">
        <w:tc>
          <w:tcPr>
            <w:tcW w:w="5598" w:type="dxa"/>
          </w:tcPr>
          <w:p w14:paraId="33ECD8AF" w14:textId="77777777" w:rsidR="0060760A" w:rsidRPr="00417829" w:rsidRDefault="0060760A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1BEB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04179A8" w14:textId="77777777" w:rsidR="0060760A" w:rsidRPr="00253E2C" w:rsidRDefault="0060760A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95,887</w:t>
            </w:r>
          </w:p>
        </w:tc>
        <w:tc>
          <w:tcPr>
            <w:tcW w:w="270" w:type="dxa"/>
          </w:tcPr>
          <w:p w14:paraId="0AE4F1D5" w14:textId="77777777" w:rsidR="0060760A" w:rsidRPr="00417829" w:rsidRDefault="0060760A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C1E3D04" w14:textId="77777777" w:rsidR="0060760A" w:rsidRPr="00253E2C" w:rsidRDefault="0060760A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95,887</w:t>
            </w:r>
          </w:p>
        </w:tc>
      </w:tr>
      <w:tr w:rsidR="0060760A" w:rsidRPr="00417829" w14:paraId="4B56DB67" w14:textId="77777777" w:rsidTr="001A2708">
        <w:tc>
          <w:tcPr>
            <w:tcW w:w="5598" w:type="dxa"/>
          </w:tcPr>
          <w:p w14:paraId="444763C9" w14:textId="77777777" w:rsidR="0060760A" w:rsidRPr="00417829" w:rsidRDefault="0060760A" w:rsidP="001A270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375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ขาดทุนจากการด้อยค่า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1CBED77" w14:textId="77777777" w:rsidR="0060760A" w:rsidRPr="00253E2C" w:rsidRDefault="0060760A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18,337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761A0BC" w14:textId="77777777" w:rsidR="0060760A" w:rsidRPr="00417829" w:rsidRDefault="0060760A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760101C" w14:textId="77777777" w:rsidR="0060760A" w:rsidRPr="00253E2C" w:rsidRDefault="0060760A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2,337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0760A" w:rsidRPr="00417829" w14:paraId="24A6A768" w14:textId="77777777" w:rsidTr="001A2708">
        <w:tc>
          <w:tcPr>
            <w:tcW w:w="5598" w:type="dxa"/>
          </w:tcPr>
          <w:p w14:paraId="5E2BD5C8" w14:textId="77777777" w:rsidR="0060760A" w:rsidRPr="00417829" w:rsidRDefault="0060760A" w:rsidP="001A270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2B551EA" w14:textId="77777777" w:rsidR="0060760A" w:rsidRDefault="0060760A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77,550</w:t>
            </w:r>
          </w:p>
        </w:tc>
        <w:tc>
          <w:tcPr>
            <w:tcW w:w="270" w:type="dxa"/>
          </w:tcPr>
          <w:p w14:paraId="11146C4E" w14:textId="77777777" w:rsidR="0060760A" w:rsidRPr="00417829" w:rsidRDefault="0060760A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78BAE32" w14:textId="77777777" w:rsidR="0060760A" w:rsidRDefault="0060760A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93,550</w:t>
            </w:r>
          </w:p>
        </w:tc>
      </w:tr>
      <w:tr w:rsidR="0060760A" w:rsidRPr="00417829" w14:paraId="40EEC137" w14:textId="77777777" w:rsidTr="00D75F92">
        <w:tc>
          <w:tcPr>
            <w:tcW w:w="5598" w:type="dxa"/>
          </w:tcPr>
          <w:p w14:paraId="28710232" w14:textId="77777777" w:rsidR="0060760A" w:rsidRPr="00417829" w:rsidRDefault="0060760A" w:rsidP="001A270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26E0199" w14:textId="77777777" w:rsidR="0060760A" w:rsidRPr="0060760A" w:rsidRDefault="0060760A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6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159,324</w:t>
            </w:r>
          </w:p>
        </w:tc>
        <w:tc>
          <w:tcPr>
            <w:tcW w:w="270" w:type="dxa"/>
          </w:tcPr>
          <w:p w14:paraId="213FFE5C" w14:textId="77777777" w:rsidR="0060760A" w:rsidRPr="0060760A" w:rsidRDefault="0060760A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F0DD69B" w14:textId="77777777" w:rsidR="0060760A" w:rsidRPr="0060760A" w:rsidRDefault="0060760A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6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178,663</w:t>
            </w:r>
          </w:p>
        </w:tc>
      </w:tr>
    </w:tbl>
    <w:p w14:paraId="121F14F8" w14:textId="77777777" w:rsidR="0060760A" w:rsidRPr="00557F68" w:rsidRDefault="0060760A" w:rsidP="00607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4DFB07A8" w14:textId="64E4841F" w:rsidR="0052669F" w:rsidRDefault="0052669F" w:rsidP="00953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95302F">
        <w:rPr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</w:t>
      </w:r>
      <w:r w:rsidR="0095302F">
        <w:rPr>
          <w:rFonts w:ascii="Angsana New" w:hAnsi="Angsana New"/>
          <w:sz w:val="30"/>
          <w:szCs w:val="30"/>
        </w:rPr>
        <w:t xml:space="preserve">31 </w:t>
      </w:r>
      <w:r w:rsidR="0095302F"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>ของเงินลงทุนระยะยาวอื่นมีดังนี้</w:t>
      </w:r>
    </w:p>
    <w:p w14:paraId="326183C9" w14:textId="77777777" w:rsidR="0052669F" w:rsidRPr="00557F68" w:rsidRDefault="0052669F" w:rsidP="00526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10"/>
        <w:gridCol w:w="270"/>
        <w:gridCol w:w="1710"/>
      </w:tblGrid>
      <w:tr w:rsidR="007F5AAE" w:rsidRPr="00417829" w14:paraId="33C9CD30" w14:textId="77777777" w:rsidTr="00EA0C83">
        <w:tc>
          <w:tcPr>
            <w:tcW w:w="5598" w:type="dxa"/>
          </w:tcPr>
          <w:p w14:paraId="4248A20B" w14:textId="77777777" w:rsidR="007F5AAE" w:rsidRPr="00417829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77D59FB" w14:textId="28FC131E"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1EF1F828" w14:textId="77777777"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3C9E7AE" w14:textId="78050C80" w:rsidR="007F5AAE" w:rsidRPr="003454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F5AAE" w:rsidRPr="00417829" w14:paraId="5A662E74" w14:textId="77777777" w:rsidTr="001C7C5B">
        <w:trPr>
          <w:trHeight w:val="299"/>
        </w:trPr>
        <w:tc>
          <w:tcPr>
            <w:tcW w:w="5598" w:type="dxa"/>
          </w:tcPr>
          <w:p w14:paraId="5FD16F25" w14:textId="77777777" w:rsidR="007F5AAE" w:rsidRPr="00417829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0A1CDF0" w14:textId="77777777" w:rsidR="007F5AAE" w:rsidRPr="00417829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7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AAE" w:rsidRPr="00417829" w14:paraId="29C962F1" w14:textId="77777777" w:rsidTr="00EA0C83">
        <w:tc>
          <w:tcPr>
            <w:tcW w:w="5598" w:type="dxa"/>
          </w:tcPr>
          <w:p w14:paraId="1D10EFCF" w14:textId="2E2F15CF" w:rsidR="007F5AAE" w:rsidRPr="00417829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710" w:type="dxa"/>
          </w:tcPr>
          <w:p w14:paraId="2DCCAB12" w14:textId="2A463ED2" w:rsidR="007F5AAE" w:rsidRPr="00253E2C" w:rsidRDefault="00EC0CB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178,663</w:t>
            </w:r>
          </w:p>
        </w:tc>
        <w:tc>
          <w:tcPr>
            <w:tcW w:w="270" w:type="dxa"/>
          </w:tcPr>
          <w:p w14:paraId="1FCBA756" w14:textId="77777777" w:rsidR="007F5AAE" w:rsidRPr="00417829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DF40E4" w14:textId="236768A9" w:rsidR="007F5AAE" w:rsidRPr="00253E2C" w:rsidRDefault="00EC0CB5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 w:rsidR="00AA7630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AA7630">
              <w:rPr>
                <w:rFonts w:ascii="Angsana New" w:hAnsi="Angsana New" w:hint="cs"/>
                <w:sz w:val="30"/>
                <w:szCs w:val="30"/>
                <w:cs/>
              </w:rPr>
              <w:t>933</w:t>
            </w:r>
          </w:p>
        </w:tc>
      </w:tr>
      <w:tr w:rsidR="007F5AAE" w:rsidRPr="00417829" w14:paraId="33B9B184" w14:textId="77777777" w:rsidTr="00EA0C83">
        <w:tc>
          <w:tcPr>
            <w:tcW w:w="5598" w:type="dxa"/>
          </w:tcPr>
          <w:p w14:paraId="2DE5718C" w14:textId="77777777" w:rsidR="007F5AAE" w:rsidRPr="00417829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782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5641D1F6" w14:textId="011367DD" w:rsidR="007F5AAE" w:rsidRPr="00253E2C" w:rsidRDefault="003837D5" w:rsidP="0038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20BCDC" w14:textId="77777777" w:rsidR="007F5AAE" w:rsidRPr="00417829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0FA0C61" w14:textId="614386AE" w:rsidR="007F5AAE" w:rsidRPr="00253E2C" w:rsidRDefault="007F5AAE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5,967</w:t>
            </w:r>
          </w:p>
        </w:tc>
      </w:tr>
      <w:tr w:rsidR="007F5AAE" w:rsidRPr="00417829" w14:paraId="6BEF3C74" w14:textId="77777777" w:rsidTr="00EA0C83">
        <w:tc>
          <w:tcPr>
            <w:tcW w:w="5598" w:type="dxa"/>
          </w:tcPr>
          <w:p w14:paraId="75DBEB58" w14:textId="77777777" w:rsidR="007F5AAE" w:rsidRPr="00417829" w:rsidRDefault="007F5AAE" w:rsidP="007F5AA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7829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710" w:type="dxa"/>
          </w:tcPr>
          <w:p w14:paraId="10E0795F" w14:textId="25A8696E" w:rsidR="007F5AAE" w:rsidRPr="00253E2C" w:rsidRDefault="00EC0CB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(3,339)</w:t>
            </w:r>
          </w:p>
        </w:tc>
        <w:tc>
          <w:tcPr>
            <w:tcW w:w="270" w:type="dxa"/>
          </w:tcPr>
          <w:p w14:paraId="0E9CE24B" w14:textId="77777777" w:rsidR="007F5AAE" w:rsidRPr="00417829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3A2143D" w14:textId="73046FAB" w:rsidR="007F5AAE" w:rsidRPr="00253E2C" w:rsidRDefault="00AA7630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,083</w:t>
            </w:r>
          </w:p>
        </w:tc>
      </w:tr>
      <w:tr w:rsidR="007F5AAE" w:rsidRPr="00417829" w14:paraId="7639FD8F" w14:textId="77777777" w:rsidTr="00B706B0">
        <w:tc>
          <w:tcPr>
            <w:tcW w:w="5598" w:type="dxa"/>
          </w:tcPr>
          <w:p w14:paraId="2B59CC6C" w14:textId="4141D32D" w:rsidR="007F5AAE" w:rsidRPr="00417829" w:rsidRDefault="002B6DB4" w:rsidP="002B6DB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7F5AAE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7F5AAE"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1710" w:type="dxa"/>
          </w:tcPr>
          <w:p w14:paraId="2F041F61" w14:textId="6454B2C5" w:rsidR="007F5AAE" w:rsidRDefault="003837D5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(16,000)</w:t>
            </w:r>
          </w:p>
        </w:tc>
        <w:tc>
          <w:tcPr>
            <w:tcW w:w="270" w:type="dxa"/>
          </w:tcPr>
          <w:p w14:paraId="4C34A567" w14:textId="77777777" w:rsidR="007F5AAE" w:rsidRPr="00417829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BA401B" w14:textId="0C3CEBD3" w:rsidR="007F5AAE" w:rsidRDefault="004F739D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7F5AAE" w:rsidRPr="00417829" w14:paraId="61F03D56" w14:textId="77777777" w:rsidTr="00EA0C83">
        <w:tc>
          <w:tcPr>
            <w:tcW w:w="5598" w:type="dxa"/>
          </w:tcPr>
          <w:p w14:paraId="1B7C8B55" w14:textId="36D728DA" w:rsidR="007F5AAE" w:rsidRPr="00417829" w:rsidRDefault="007F5AAE" w:rsidP="007F5AA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10" w:type="dxa"/>
          </w:tcPr>
          <w:p w14:paraId="13F9FFEB" w14:textId="1358A47D" w:rsidR="007F5AAE" w:rsidRDefault="00EC0CB5" w:rsidP="00EC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8DB8B25" w14:textId="77777777" w:rsidR="007F5AAE" w:rsidRPr="00417829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976142A" w14:textId="49A1E798" w:rsidR="007F5AAE" w:rsidRDefault="004F739D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A7630">
              <w:rPr>
                <w:rFonts w:ascii="Angsana New" w:hAnsi="Angsana New"/>
                <w:sz w:val="30"/>
                <w:szCs w:val="30"/>
              </w:rPr>
              <w:t>350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F5AAE" w:rsidRPr="00417829" w14:paraId="6CC4B7ED" w14:textId="77777777" w:rsidTr="00EA0C83">
        <w:tc>
          <w:tcPr>
            <w:tcW w:w="5598" w:type="dxa"/>
          </w:tcPr>
          <w:p w14:paraId="53EF153E" w14:textId="0B02D240" w:rsidR="007F5AAE" w:rsidRPr="00417829" w:rsidRDefault="007F5AAE" w:rsidP="007F5AA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60EC2F8" w14:textId="7B513187" w:rsidR="007F5AAE" w:rsidRPr="00253E2C" w:rsidRDefault="00EC0CB5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159,324</w:t>
            </w:r>
          </w:p>
        </w:tc>
        <w:tc>
          <w:tcPr>
            <w:tcW w:w="270" w:type="dxa"/>
          </w:tcPr>
          <w:p w14:paraId="4F5A5698" w14:textId="77777777" w:rsidR="007F5AAE" w:rsidRPr="00417829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7B8EF64" w14:textId="06B956E2" w:rsidR="007F5AAE" w:rsidRPr="00253E2C" w:rsidRDefault="00EC0CB5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178,663</w:t>
            </w:r>
          </w:p>
        </w:tc>
      </w:tr>
    </w:tbl>
    <w:p w14:paraId="5EBBFC07" w14:textId="77777777" w:rsidR="00557F68" w:rsidRPr="00557F68" w:rsidRDefault="00557F68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154F41D0" w14:textId="7215EEA2" w:rsidR="002B6DB4" w:rsidRPr="00865142" w:rsidRDefault="002B6DB4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5142">
        <w:rPr>
          <w:rFonts w:ascii="Angsana New" w:hAnsi="Angsana New"/>
          <w:i/>
          <w:iCs/>
          <w:sz w:val="30"/>
          <w:szCs w:val="30"/>
          <w:cs/>
        </w:rPr>
        <w:t>ตราสารทุนประเภทหลักทรัพย์เผื่อขาย</w:t>
      </w:r>
    </w:p>
    <w:p w14:paraId="4E70A6CD" w14:textId="77777777" w:rsidR="002B6DB4" w:rsidRPr="00557F68" w:rsidRDefault="002B6DB4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7669B2C" w14:textId="7468CE5B" w:rsidR="0052669F" w:rsidRDefault="0052669F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บริษัทได้รับเงินปันผลจากตราสารทุนประเภทหลักทรัพย์เผื่อขายสำหรับปีสิ้นสุดวันที่ </w:t>
      </w:r>
      <w:r w:rsidRPr="00C52C41">
        <w:rPr>
          <w:rFonts w:ascii="Angsana New" w:hAnsi="Angsana New"/>
          <w:sz w:val="30"/>
          <w:szCs w:val="30"/>
        </w:rPr>
        <w:t>31</w:t>
      </w:r>
      <w:r w:rsidR="00031EC5">
        <w:rPr>
          <w:rFonts w:ascii="Angsana New" w:hAnsi="Angsana New"/>
          <w:sz w:val="30"/>
          <w:szCs w:val="30"/>
          <w:cs/>
        </w:rPr>
        <w:t xml:space="preserve"> </w:t>
      </w:r>
      <w:r w:rsidR="00031EC5">
        <w:rPr>
          <w:rFonts w:ascii="Angsana New" w:hAnsi="Angsana New" w:hint="cs"/>
          <w:sz w:val="30"/>
          <w:szCs w:val="30"/>
          <w:cs/>
        </w:rPr>
        <w:t>มีนา</w:t>
      </w:r>
      <w:r w:rsidRPr="00C52C41">
        <w:rPr>
          <w:rFonts w:ascii="Angsana New" w:hAnsi="Angsana New"/>
          <w:sz w:val="30"/>
          <w:szCs w:val="30"/>
          <w:cs/>
        </w:rPr>
        <w:t xml:space="preserve">คม </w:t>
      </w:r>
      <w:r>
        <w:rPr>
          <w:rFonts w:ascii="Angsana New" w:hAnsi="Angsana New"/>
          <w:sz w:val="30"/>
          <w:szCs w:val="30"/>
        </w:rPr>
        <w:t>25</w:t>
      </w:r>
      <w:r w:rsidR="005214AC">
        <w:rPr>
          <w:rFonts w:ascii="Angsana New" w:hAnsi="Angsana New" w:hint="cs"/>
          <w:sz w:val="30"/>
          <w:szCs w:val="30"/>
          <w:cs/>
        </w:rPr>
        <w:t>6</w:t>
      </w:r>
      <w:r w:rsidR="007F5AAE">
        <w:rPr>
          <w:rFonts w:ascii="Angsana New" w:hAnsi="Angsana New"/>
          <w:sz w:val="30"/>
          <w:szCs w:val="30"/>
        </w:rPr>
        <w:t>2</w:t>
      </w:r>
      <w:r w:rsidR="005A5A90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จำนวนเงิน</w:t>
      </w:r>
      <w:r w:rsidR="00C204F0">
        <w:rPr>
          <w:rFonts w:ascii="Angsana New" w:hAnsi="Angsana New"/>
          <w:sz w:val="30"/>
          <w:szCs w:val="30"/>
        </w:rPr>
        <w:t xml:space="preserve"> </w:t>
      </w:r>
      <w:r w:rsidR="00AA7630">
        <w:rPr>
          <w:rFonts w:ascii="Angsana New" w:hAnsi="Angsana New"/>
          <w:sz w:val="30"/>
          <w:szCs w:val="30"/>
        </w:rPr>
        <w:t>2.4</w:t>
      </w:r>
      <w:r w:rsidR="002D2D9F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C52C41"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>25</w:t>
      </w:r>
      <w:r w:rsidR="005214AC">
        <w:rPr>
          <w:rFonts w:ascii="Angsana New" w:hAnsi="Angsana New"/>
          <w:i/>
          <w:iCs/>
          <w:sz w:val="30"/>
          <w:szCs w:val="30"/>
        </w:rPr>
        <w:t>6</w:t>
      </w:r>
      <w:r w:rsidR="007F5AAE">
        <w:rPr>
          <w:rFonts w:ascii="Angsana New" w:hAnsi="Angsana New"/>
          <w:i/>
          <w:iCs/>
          <w:sz w:val="30"/>
          <w:szCs w:val="30"/>
        </w:rPr>
        <w:t>1</w:t>
      </w:r>
      <w:r w:rsidRPr="00C52C41">
        <w:rPr>
          <w:rFonts w:ascii="Angsana New" w:hAnsi="Angsana New"/>
          <w:i/>
          <w:iCs/>
          <w:sz w:val="30"/>
          <w:szCs w:val="30"/>
        </w:rPr>
        <w:t xml:space="preserve">: </w:t>
      </w:r>
      <w:r w:rsidR="00AA7630">
        <w:rPr>
          <w:rFonts w:ascii="Angsana New" w:hAnsi="Angsana New"/>
          <w:i/>
          <w:iCs/>
          <w:sz w:val="30"/>
          <w:szCs w:val="30"/>
        </w:rPr>
        <w:t>2.4</w:t>
      </w:r>
      <w:r w:rsidR="005A5A90">
        <w:rPr>
          <w:rFonts w:ascii="Angsana New" w:hAnsi="Angsana New"/>
          <w:i/>
          <w:iCs/>
          <w:sz w:val="30"/>
          <w:szCs w:val="30"/>
        </w:rPr>
        <w:t xml:space="preserve"> </w:t>
      </w:r>
      <w:r w:rsidR="005A5A9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C52C41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F4B9E49" w14:textId="77777777" w:rsidR="00061733" w:rsidRPr="00D75F92" w:rsidRDefault="00061733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12"/>
          <w:szCs w:val="12"/>
        </w:rPr>
      </w:pPr>
    </w:p>
    <w:p w14:paraId="552E0CF1" w14:textId="0A3E86EA" w:rsidR="002B6DB4" w:rsidRDefault="002B6DB4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เงินลงทุนระยะยาวอื่น</w:t>
      </w:r>
    </w:p>
    <w:p w14:paraId="20AC3A1F" w14:textId="77777777" w:rsidR="002B6DB4" w:rsidRPr="00D75F92" w:rsidRDefault="002B6DB4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12"/>
          <w:szCs w:val="12"/>
        </w:rPr>
      </w:pPr>
    </w:p>
    <w:p w14:paraId="2304329C" w14:textId="62D174CC" w:rsidR="00061733" w:rsidRDefault="00833562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ในระหว่างปีสิ้นสุดวันที่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2562 </w:t>
      </w:r>
      <w:r w:rsidR="002B6DB4">
        <w:rPr>
          <w:rFonts w:ascii="Angsana New" w:hAnsi="Angsana New"/>
          <w:sz w:val="30"/>
          <w:szCs w:val="30"/>
        </w:rPr>
        <w:t xml:space="preserve"> </w:t>
      </w:r>
      <w:r w:rsidR="00744A9D">
        <w:rPr>
          <w:rFonts w:ascii="Angsana New" w:hAnsi="Angsana New" w:hint="cs"/>
          <w:sz w:val="30"/>
          <w:szCs w:val="30"/>
          <w:cs/>
        </w:rPr>
        <w:t xml:space="preserve">บริษัท ไคฮาระ (ประเทศไทย) จำกัด </w:t>
      </w:r>
      <w:r w:rsidR="00744A9D">
        <w:rPr>
          <w:rFonts w:ascii="Angsana New" w:hAnsi="Angsana New"/>
          <w:sz w:val="30"/>
          <w:szCs w:val="30"/>
        </w:rPr>
        <w:t>(“</w:t>
      </w:r>
      <w:r w:rsidR="00744A9D">
        <w:rPr>
          <w:rFonts w:ascii="Angsana New" w:hAnsi="Angsana New" w:hint="cs"/>
          <w:sz w:val="30"/>
          <w:szCs w:val="30"/>
          <w:cs/>
        </w:rPr>
        <w:t>ไคฮาระ</w:t>
      </w:r>
      <w:r w:rsidR="00744A9D">
        <w:rPr>
          <w:rFonts w:ascii="Angsana New" w:hAnsi="Angsana New"/>
          <w:sz w:val="30"/>
          <w:szCs w:val="30"/>
        </w:rPr>
        <w:t xml:space="preserve">”) </w:t>
      </w:r>
      <w:r w:rsidR="00061733">
        <w:rPr>
          <w:rFonts w:ascii="Angsana New" w:hAnsi="Angsana New" w:hint="cs"/>
          <w:sz w:val="30"/>
          <w:szCs w:val="30"/>
          <w:cs/>
        </w:rPr>
        <w:t>ได้เพิ่มทุนจดทะเบียน</w:t>
      </w:r>
      <w:r w:rsidR="00FB5178">
        <w:rPr>
          <w:rFonts w:ascii="Angsana New" w:hAnsi="Angsana New" w:hint="cs"/>
          <w:sz w:val="30"/>
          <w:szCs w:val="30"/>
          <w:cs/>
        </w:rPr>
        <w:t>และขาย</w:t>
      </w:r>
      <w:r w:rsidR="002B6DB4">
        <w:rPr>
          <w:rFonts w:ascii="Angsana New" w:hAnsi="Angsana New" w:hint="cs"/>
          <w:sz w:val="30"/>
          <w:szCs w:val="30"/>
          <w:cs/>
        </w:rPr>
        <w:t>หุ้นเพิ่มทุนให้กับผู้ถือหุ้นอื่น ดังนั้น</w:t>
      </w:r>
      <w:r w:rsidR="00867094">
        <w:rPr>
          <w:rFonts w:ascii="Angsana New" w:hAnsi="Angsana New" w:hint="cs"/>
          <w:sz w:val="30"/>
          <w:szCs w:val="30"/>
          <w:cs/>
        </w:rPr>
        <w:t>สัดส่วนความเป็นเจ้าของ</w:t>
      </w:r>
      <w:r w:rsidR="00061733">
        <w:rPr>
          <w:rFonts w:ascii="Angsana New" w:hAnsi="Angsana New" w:hint="cs"/>
          <w:sz w:val="30"/>
          <w:szCs w:val="30"/>
          <w:cs/>
        </w:rPr>
        <w:t>ใ</w:t>
      </w:r>
      <w:r w:rsidR="002B6DB4">
        <w:rPr>
          <w:rFonts w:ascii="Angsana New" w:hAnsi="Angsana New" w:hint="cs"/>
          <w:sz w:val="30"/>
          <w:szCs w:val="30"/>
          <w:cs/>
        </w:rPr>
        <w:t>นไคฮาระของบริษัทจึง</w:t>
      </w:r>
      <w:r w:rsidR="00061733">
        <w:rPr>
          <w:rFonts w:ascii="Angsana New" w:hAnsi="Angsana New" w:hint="cs"/>
          <w:sz w:val="30"/>
          <w:szCs w:val="30"/>
          <w:cs/>
        </w:rPr>
        <w:t xml:space="preserve">ลดลงจากร้อยละ </w:t>
      </w:r>
      <w:r w:rsidR="00061733">
        <w:rPr>
          <w:rFonts w:ascii="Angsana New" w:hAnsi="Angsana New"/>
          <w:sz w:val="30"/>
          <w:szCs w:val="30"/>
        </w:rPr>
        <w:t xml:space="preserve">2.88 </w:t>
      </w:r>
      <w:r w:rsidR="00061733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="00061733">
        <w:rPr>
          <w:rFonts w:ascii="Angsana New" w:hAnsi="Angsana New"/>
          <w:sz w:val="30"/>
          <w:szCs w:val="30"/>
        </w:rPr>
        <w:t>2.00</w:t>
      </w:r>
    </w:p>
    <w:p w14:paraId="048CBC3B" w14:textId="77777777" w:rsidR="00061733" w:rsidRPr="00557F68" w:rsidRDefault="00061733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E382C0E" w14:textId="459FE50F" w:rsidR="00854834" w:rsidRDefault="00854834" w:rsidP="00854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บริษัทรับรู้ผลขาดทุนจา</w:t>
      </w:r>
      <w:r w:rsidR="00865142">
        <w:rPr>
          <w:rFonts w:ascii="Angsana New" w:hAnsi="Angsana New" w:hint="cs"/>
          <w:sz w:val="30"/>
          <w:szCs w:val="30"/>
          <w:cs/>
        </w:rPr>
        <w:t>กการด้อยค่าของเงินลงทุนในไคฮาระเป็น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="00473D2C">
        <w:rPr>
          <w:rFonts w:ascii="Angsana New" w:hAnsi="Angsana New" w:hint="cs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16.0 </w:t>
      </w:r>
      <w:r>
        <w:rPr>
          <w:rFonts w:ascii="Angsana New" w:hAnsi="Angsana New" w:hint="cs"/>
          <w:sz w:val="30"/>
          <w:szCs w:val="30"/>
          <w:cs/>
        </w:rPr>
        <w:t>ล้านบาทใน</w:t>
      </w:r>
      <w:r w:rsidR="00473D2C"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>กำไร</w:t>
      </w:r>
      <w:r w:rsidR="00473D2C">
        <w:rPr>
          <w:rFonts w:ascii="Angsana New" w:hAnsi="Angsana New" w:hint="cs"/>
          <w:sz w:val="30"/>
          <w:szCs w:val="30"/>
          <w:cs/>
        </w:rPr>
        <w:t>ข</w:t>
      </w:r>
      <w:r>
        <w:rPr>
          <w:rFonts w:ascii="Angsana New" w:hAnsi="Angsana New" w:hint="cs"/>
          <w:sz w:val="30"/>
          <w:szCs w:val="30"/>
          <w:cs/>
        </w:rPr>
        <w:t>าดทุน</w:t>
      </w:r>
      <w:r w:rsidR="00E72D4B">
        <w:rPr>
          <w:rFonts w:ascii="Angsana New" w:hAnsi="Angsana New" w:hint="cs"/>
          <w:sz w:val="30"/>
          <w:szCs w:val="30"/>
          <w:cs/>
        </w:rPr>
        <w:t>เพื่อวัตถุประสงค์เฉพาะ</w:t>
      </w:r>
      <w:r w:rsidR="00557F68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557F68">
        <w:rPr>
          <w:rFonts w:ascii="Angsana New" w:hAnsi="Angsana New"/>
          <w:sz w:val="30"/>
          <w:szCs w:val="30"/>
        </w:rPr>
        <w:t xml:space="preserve">31 </w:t>
      </w:r>
      <w:r w:rsidR="00557F6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57F68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เนื</w:t>
      </w:r>
      <w:r w:rsidR="00865142">
        <w:rPr>
          <w:rFonts w:ascii="Angsana New" w:hAnsi="Angsana New" w:hint="cs"/>
          <w:sz w:val="30"/>
          <w:szCs w:val="30"/>
          <w:cs/>
        </w:rPr>
        <w:t>่องจากเงินลงทุนของไคฮาระ</w:t>
      </w:r>
      <w:r>
        <w:rPr>
          <w:rFonts w:ascii="Angsana New" w:hAnsi="Angsana New" w:hint="cs"/>
          <w:sz w:val="30"/>
          <w:szCs w:val="30"/>
          <w:cs/>
        </w:rPr>
        <w:t>มีมูลค่าที่คาดว่าจะได้รับคืนต่ำกว่ามูลค่าตามบัญชีของเงินลงทุน</w:t>
      </w:r>
    </w:p>
    <w:p w14:paraId="2F95E2E0" w14:textId="77777777" w:rsidR="00865142" w:rsidRPr="00557F68" w:rsidRDefault="00865142" w:rsidP="00607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p w14:paraId="7A3CA7B0" w14:textId="5333FF44" w:rsidR="00FA25C1" w:rsidRPr="00C52C41" w:rsidRDefault="00EC0CB5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9</w:t>
      </w:r>
      <w:r w:rsidR="00FA25C1" w:rsidRPr="00E10D2D">
        <w:rPr>
          <w:rFonts w:ascii="Angsana New" w:hAnsi="Angsana New"/>
          <w:b/>
          <w:bCs/>
          <w:sz w:val="30"/>
          <w:szCs w:val="30"/>
        </w:rPr>
        <w:tab/>
      </w:r>
      <w:r w:rsidR="00FA25C1" w:rsidRPr="00E10D2D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FA25C1" w:rsidRPr="00C52C41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03FA06F3" w14:textId="77777777" w:rsidR="00FA25C1" w:rsidRPr="00557F68" w:rsidRDefault="00FA25C1" w:rsidP="00FA25C1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236"/>
        <w:gridCol w:w="1744"/>
      </w:tblGrid>
      <w:tr w:rsidR="00EC0CB5" w:rsidRPr="007553D7" w14:paraId="1660C5BA" w14:textId="77777777" w:rsidTr="00EC0CB5">
        <w:tc>
          <w:tcPr>
            <w:tcW w:w="5580" w:type="dxa"/>
          </w:tcPr>
          <w:p w14:paraId="402BB832" w14:textId="77777777" w:rsidR="00EC0CB5" w:rsidRPr="007553D7" w:rsidRDefault="00EC0CB5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DB29DF9" w14:textId="6D061A12" w:rsidR="00EC0CB5" w:rsidRPr="003454FC" w:rsidRDefault="00EC0CB5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8631E9E" w14:textId="77777777" w:rsidR="00EC0CB5" w:rsidRPr="003454FC" w:rsidRDefault="00EC0CB5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2D9A5FFA" w14:textId="409C7FE8" w:rsidR="00EC0CB5" w:rsidRPr="003454FC" w:rsidRDefault="00EC0CB5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EC0CB5" w:rsidRPr="007553D7" w14:paraId="6646202F" w14:textId="77777777" w:rsidTr="00EC0CB5">
        <w:trPr>
          <w:trHeight w:val="380"/>
        </w:trPr>
        <w:tc>
          <w:tcPr>
            <w:tcW w:w="5580" w:type="dxa"/>
          </w:tcPr>
          <w:p w14:paraId="198E2420" w14:textId="77777777" w:rsidR="00EC0CB5" w:rsidRPr="007553D7" w:rsidRDefault="00EC0CB5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7D0C91E6" w14:textId="335A6EFA" w:rsidR="00EC0CB5" w:rsidRPr="007553D7" w:rsidRDefault="00EC0CB5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0C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0CB5" w:rsidRPr="007553D7" w14:paraId="44ADDA33" w14:textId="77777777" w:rsidTr="00EC0CB5">
        <w:tc>
          <w:tcPr>
            <w:tcW w:w="5580" w:type="dxa"/>
          </w:tcPr>
          <w:p w14:paraId="2B4DA030" w14:textId="02B5857A" w:rsidR="00EC0CB5" w:rsidRPr="007553D7" w:rsidRDefault="00EC0CB5" w:rsidP="007F5AA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800" w:type="dxa"/>
          </w:tcPr>
          <w:p w14:paraId="142EFBA9" w14:textId="3E2FE1B6" w:rsidR="00EC0CB5" w:rsidRPr="007553D7" w:rsidRDefault="00EC0CB5" w:rsidP="00EC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1,391,016</w:t>
            </w:r>
          </w:p>
        </w:tc>
        <w:tc>
          <w:tcPr>
            <w:tcW w:w="236" w:type="dxa"/>
          </w:tcPr>
          <w:p w14:paraId="69793B30" w14:textId="77777777" w:rsidR="00EC0CB5" w:rsidRPr="007553D7" w:rsidRDefault="00EC0CB5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6AE09480" w14:textId="48B0FA06" w:rsidR="00EC0CB5" w:rsidRPr="007553D7" w:rsidRDefault="00EC0CB5" w:rsidP="00EC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1,343,650</w:t>
            </w:r>
          </w:p>
        </w:tc>
      </w:tr>
      <w:tr w:rsidR="00EC0CB5" w:rsidRPr="007553D7" w14:paraId="028E89D6" w14:textId="77777777" w:rsidTr="00EC0CB5">
        <w:trPr>
          <w:trHeight w:val="281"/>
        </w:trPr>
        <w:tc>
          <w:tcPr>
            <w:tcW w:w="5580" w:type="dxa"/>
          </w:tcPr>
          <w:p w14:paraId="5C98BF5A" w14:textId="086D3D23" w:rsidR="00EC0CB5" w:rsidRPr="007553D7" w:rsidRDefault="00EC0CB5" w:rsidP="00F5794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553D7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800" w:type="dxa"/>
          </w:tcPr>
          <w:p w14:paraId="744AF334" w14:textId="7E0A410E" w:rsidR="00EC0CB5" w:rsidRPr="007553D7" w:rsidRDefault="00EC0CB5" w:rsidP="00EC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118,015</w:t>
            </w:r>
          </w:p>
        </w:tc>
        <w:tc>
          <w:tcPr>
            <w:tcW w:w="236" w:type="dxa"/>
          </w:tcPr>
          <w:p w14:paraId="7A611084" w14:textId="77777777" w:rsidR="00EC0CB5" w:rsidRPr="007553D7" w:rsidRDefault="00EC0CB5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8C39741" w14:textId="74C37818" w:rsidR="00EC0CB5" w:rsidRPr="007553D7" w:rsidRDefault="00EC0CB5" w:rsidP="00EC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103,751</w:t>
            </w:r>
          </w:p>
        </w:tc>
      </w:tr>
      <w:tr w:rsidR="00EC0CB5" w:rsidRPr="007553D7" w14:paraId="279BC794" w14:textId="77777777" w:rsidTr="00EC0CB5">
        <w:tc>
          <w:tcPr>
            <w:tcW w:w="5580" w:type="dxa"/>
          </w:tcPr>
          <w:p w14:paraId="6ED0FE32" w14:textId="77777777" w:rsidR="00EC0CB5" w:rsidRPr="007553D7" w:rsidRDefault="00EC0CB5" w:rsidP="00F5794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รายได้จากเงินปันผล</w:t>
            </w:r>
          </w:p>
        </w:tc>
        <w:tc>
          <w:tcPr>
            <w:tcW w:w="1800" w:type="dxa"/>
          </w:tcPr>
          <w:p w14:paraId="381D8493" w14:textId="75EC4A87" w:rsidR="00EC0CB5" w:rsidRPr="007553D7" w:rsidRDefault="00EC0CB5" w:rsidP="00EC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(53,686)</w:t>
            </w:r>
          </w:p>
        </w:tc>
        <w:tc>
          <w:tcPr>
            <w:tcW w:w="236" w:type="dxa"/>
          </w:tcPr>
          <w:p w14:paraId="5F73C834" w14:textId="77777777" w:rsidR="00EC0CB5" w:rsidRPr="007553D7" w:rsidRDefault="00EC0CB5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7D453B2" w14:textId="7CEC9C52" w:rsidR="00EC0CB5" w:rsidRPr="007553D7" w:rsidRDefault="00EC0CB5" w:rsidP="00EC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(56,385)</w:t>
            </w:r>
          </w:p>
        </w:tc>
      </w:tr>
      <w:tr w:rsidR="00EC0CB5" w:rsidRPr="007553D7" w14:paraId="3CD25C4A" w14:textId="77777777" w:rsidTr="00EC0CB5">
        <w:tc>
          <w:tcPr>
            <w:tcW w:w="5580" w:type="dxa"/>
          </w:tcPr>
          <w:p w14:paraId="3337C867" w14:textId="48601DF9" w:rsidR="00EC0CB5" w:rsidRDefault="00EC0CB5" w:rsidP="00EC0CB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ผลต่างของอัตราแลกเปลี่ยนจากการแปลงค่าหน่วยงานต่างประเทศ</w:t>
            </w:r>
          </w:p>
        </w:tc>
        <w:tc>
          <w:tcPr>
            <w:tcW w:w="1800" w:type="dxa"/>
          </w:tcPr>
          <w:p w14:paraId="6C75DAB8" w14:textId="644674F9" w:rsidR="00EC0CB5" w:rsidRDefault="00EC0CB5" w:rsidP="00EC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1,149</w:t>
            </w:r>
          </w:p>
        </w:tc>
        <w:tc>
          <w:tcPr>
            <w:tcW w:w="236" w:type="dxa"/>
          </w:tcPr>
          <w:p w14:paraId="0054BC0F" w14:textId="77777777" w:rsidR="00EC0CB5" w:rsidRPr="007553D7" w:rsidRDefault="00EC0CB5" w:rsidP="00EC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4DBF3EA0" w14:textId="7E026153" w:rsidR="00EC0CB5" w:rsidRDefault="00EC0CB5" w:rsidP="00EC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CB5" w:rsidRPr="007553D7" w14:paraId="762553AF" w14:textId="77777777" w:rsidTr="00EC0CB5">
        <w:trPr>
          <w:trHeight w:val="352"/>
        </w:trPr>
        <w:tc>
          <w:tcPr>
            <w:tcW w:w="5580" w:type="dxa"/>
          </w:tcPr>
          <w:p w14:paraId="1E44529B" w14:textId="228BE4F7" w:rsidR="00EC0CB5" w:rsidRPr="00C131AE" w:rsidRDefault="00EC0CB5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FA04281" w14:textId="3F7ECC98" w:rsidR="00EC0CB5" w:rsidRPr="007553D7" w:rsidRDefault="00EC0CB5" w:rsidP="00EC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1,456,494</w:t>
            </w:r>
          </w:p>
        </w:tc>
        <w:tc>
          <w:tcPr>
            <w:tcW w:w="236" w:type="dxa"/>
          </w:tcPr>
          <w:p w14:paraId="12240989" w14:textId="77777777" w:rsidR="00EC0CB5" w:rsidRPr="007553D7" w:rsidRDefault="00EC0CB5" w:rsidP="00F5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0B8E88DE" w14:textId="0BA2E4FC" w:rsidR="00EC0CB5" w:rsidRPr="007553D7" w:rsidRDefault="00EC0CB5" w:rsidP="00EC0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1,391,016</w:t>
            </w:r>
          </w:p>
        </w:tc>
      </w:tr>
    </w:tbl>
    <w:p w14:paraId="17F5F5DE" w14:textId="2CEF4F76" w:rsidR="000F3ED6" w:rsidRPr="00557F68" w:rsidRDefault="000F3ED6" w:rsidP="001D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6BDB99F7" w14:textId="6718D097" w:rsidR="00B40015" w:rsidRPr="00867094" w:rsidRDefault="00B40015" w:rsidP="001D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67094">
        <w:rPr>
          <w:rFonts w:ascii="Angsana New" w:hAnsi="Angsana New" w:hint="cs"/>
          <w:sz w:val="30"/>
          <w:szCs w:val="30"/>
          <w:cs/>
        </w:rPr>
        <w:t xml:space="preserve">ไม่มีการซื้อและจำหน่ายเงินลงทุนในบริษัทร่วมในระหว่างปีสิ้นสุดวันที่ </w:t>
      </w:r>
      <w:r w:rsidRPr="00867094">
        <w:rPr>
          <w:rFonts w:ascii="Angsana New" w:hAnsi="Angsana New"/>
          <w:sz w:val="30"/>
          <w:szCs w:val="30"/>
        </w:rPr>
        <w:t xml:space="preserve">31 </w:t>
      </w:r>
      <w:r w:rsidRPr="0086709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67094">
        <w:rPr>
          <w:rFonts w:ascii="Angsana New" w:hAnsi="Angsana New"/>
          <w:sz w:val="30"/>
          <w:szCs w:val="30"/>
        </w:rPr>
        <w:t>2562</w:t>
      </w:r>
    </w:p>
    <w:p w14:paraId="62AE8872" w14:textId="242D7482" w:rsidR="00D23C26" w:rsidRPr="00557F68" w:rsidRDefault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075BFC27" w14:textId="2DDAA6CB" w:rsidR="00BB286A" w:rsidRDefault="00BB286A" w:rsidP="001D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67094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5F1DB3" w:rsidRPr="00867094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867094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867094">
        <w:rPr>
          <w:rFonts w:ascii="Angsana New" w:hAnsi="Angsana New"/>
          <w:sz w:val="30"/>
          <w:szCs w:val="30"/>
        </w:rPr>
        <w:t xml:space="preserve">31 </w:t>
      </w:r>
      <w:r w:rsidRPr="00867094">
        <w:rPr>
          <w:rFonts w:ascii="Angsana New" w:hAnsi="Angsana New"/>
          <w:sz w:val="30"/>
          <w:szCs w:val="30"/>
          <w:cs/>
        </w:rPr>
        <w:t>มีนาคม</w:t>
      </w:r>
      <w:r w:rsidRPr="00867094">
        <w:rPr>
          <w:rFonts w:ascii="Angsana New" w:hAnsi="Angsana New"/>
          <w:sz w:val="30"/>
          <w:szCs w:val="30"/>
        </w:rPr>
        <w:t xml:space="preserve"> 25</w:t>
      </w:r>
      <w:r w:rsidR="005A5A90" w:rsidRPr="00867094">
        <w:rPr>
          <w:rFonts w:ascii="Angsana New" w:hAnsi="Angsana New" w:hint="cs"/>
          <w:sz w:val="30"/>
          <w:szCs w:val="30"/>
          <w:cs/>
        </w:rPr>
        <w:t>6</w:t>
      </w:r>
      <w:r w:rsidR="007F5AAE" w:rsidRPr="00867094">
        <w:rPr>
          <w:rFonts w:ascii="Angsana New" w:hAnsi="Angsana New"/>
          <w:sz w:val="30"/>
          <w:szCs w:val="30"/>
        </w:rPr>
        <w:t>2</w:t>
      </w:r>
      <w:r w:rsidR="005A5A90" w:rsidRPr="00867094">
        <w:rPr>
          <w:rFonts w:ascii="Angsana New" w:hAnsi="Angsana New" w:hint="cs"/>
          <w:sz w:val="30"/>
          <w:szCs w:val="30"/>
          <w:cs/>
        </w:rPr>
        <w:t xml:space="preserve"> </w:t>
      </w:r>
      <w:r w:rsidR="008D1791" w:rsidRPr="00867094">
        <w:rPr>
          <w:rFonts w:ascii="Angsana New" w:hAnsi="Angsana New" w:hint="cs"/>
          <w:sz w:val="30"/>
          <w:szCs w:val="30"/>
          <w:cs/>
        </w:rPr>
        <w:t>และ 25</w:t>
      </w:r>
      <w:r w:rsidR="005214AC" w:rsidRPr="00867094">
        <w:rPr>
          <w:rFonts w:ascii="Angsana New" w:hAnsi="Angsana New"/>
          <w:sz w:val="30"/>
          <w:szCs w:val="30"/>
        </w:rPr>
        <w:t>6</w:t>
      </w:r>
      <w:r w:rsidR="007F5AAE" w:rsidRPr="00867094">
        <w:rPr>
          <w:rFonts w:ascii="Angsana New" w:hAnsi="Angsana New"/>
          <w:sz w:val="30"/>
          <w:szCs w:val="30"/>
        </w:rPr>
        <w:t>1</w:t>
      </w:r>
      <w:r w:rsidR="005A5A90" w:rsidRPr="00867094">
        <w:rPr>
          <w:rFonts w:ascii="Angsana New" w:hAnsi="Angsana New" w:hint="cs"/>
          <w:sz w:val="30"/>
          <w:szCs w:val="30"/>
          <w:cs/>
        </w:rPr>
        <w:t xml:space="preserve"> </w:t>
      </w:r>
      <w:r w:rsidRPr="00867094">
        <w:rPr>
          <w:rFonts w:ascii="Angsana New" w:hAnsi="Angsana New"/>
          <w:sz w:val="30"/>
          <w:szCs w:val="30"/>
          <w:cs/>
        </w:rPr>
        <w:t>มีดังนี้</w:t>
      </w:r>
    </w:p>
    <w:p w14:paraId="6EE51A90" w14:textId="77777777" w:rsidR="00FA25C1" w:rsidRPr="00557F68" w:rsidRDefault="00FA25C1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260"/>
        <w:gridCol w:w="1170"/>
        <w:gridCol w:w="1080"/>
        <w:gridCol w:w="270"/>
        <w:gridCol w:w="1350"/>
        <w:gridCol w:w="270"/>
        <w:gridCol w:w="1440"/>
      </w:tblGrid>
      <w:tr w:rsidR="00314A50" w:rsidRPr="00343FE6" w14:paraId="0EA24ACF" w14:textId="77777777" w:rsidTr="0060760A">
        <w:tc>
          <w:tcPr>
            <w:tcW w:w="2340" w:type="dxa"/>
          </w:tcPr>
          <w:p w14:paraId="5C33118C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E351D0C" w14:textId="221D0E30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14:paraId="46A8327F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ลักษณะ</w:t>
            </w:r>
          </w:p>
        </w:tc>
        <w:tc>
          <w:tcPr>
            <w:tcW w:w="1080" w:type="dxa"/>
          </w:tcPr>
          <w:p w14:paraId="3DA60382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14:paraId="24E1761C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787CC884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6256091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F69B2E" w14:textId="458A7BFA" w:rsidR="00314A50" w:rsidRPr="00343FE6" w:rsidRDefault="0060760A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314A50" w:rsidRPr="00343FE6" w14:paraId="22FC9B07" w14:textId="77777777" w:rsidTr="0060760A">
        <w:tc>
          <w:tcPr>
            <w:tcW w:w="2340" w:type="dxa"/>
          </w:tcPr>
          <w:p w14:paraId="031CA4DF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CED9EEE" w14:textId="2582B316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14:paraId="42F6F8D7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ความสัมพันธ์</w:t>
            </w:r>
          </w:p>
        </w:tc>
        <w:tc>
          <w:tcPr>
            <w:tcW w:w="1080" w:type="dxa"/>
          </w:tcPr>
          <w:p w14:paraId="17B51B90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14:paraId="19EF136B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03C8BAE1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14:paraId="46B5F665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BA646C" w14:textId="17DC19E8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ส่วนได้เสีย</w:t>
            </w:r>
          </w:p>
        </w:tc>
      </w:tr>
      <w:tr w:rsidR="00314A50" w:rsidRPr="00343FE6" w14:paraId="45D9604B" w14:textId="77777777" w:rsidTr="00314A50">
        <w:tc>
          <w:tcPr>
            <w:tcW w:w="2340" w:type="dxa"/>
          </w:tcPr>
          <w:p w14:paraId="4FD4136F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5FA6EDB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37B7FC1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73E0F1CA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14:paraId="17A8DB0E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06D81380" w14:textId="1DE426A6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4A50" w:rsidRPr="00343FE6" w14:paraId="52BB5B2E" w14:textId="77777777" w:rsidTr="00314A50">
        <w:tc>
          <w:tcPr>
            <w:tcW w:w="2340" w:type="dxa"/>
          </w:tcPr>
          <w:p w14:paraId="12F8DBB0" w14:textId="77777777" w:rsidR="00314A50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บริษัท ไทย</w:t>
            </w:r>
            <w:proofErr w:type="spellStart"/>
            <w:r w:rsidRPr="00343FE6">
              <w:rPr>
                <w:rFonts w:ascii="Angsana New" w:hAnsi="Angsana New"/>
                <w:sz w:val="30"/>
                <w:szCs w:val="30"/>
                <w:cs/>
              </w:rPr>
              <w:t>โทเรซิน</w:t>
            </w:r>
            <w:proofErr w:type="spellEnd"/>
            <w:r w:rsidRPr="00343FE6">
              <w:rPr>
                <w:rFonts w:ascii="Angsana New" w:hAnsi="Angsana New"/>
                <w:sz w:val="30"/>
                <w:szCs w:val="30"/>
                <w:cs/>
              </w:rPr>
              <w:t>เท</w:t>
            </w:r>
            <w:proofErr w:type="spellStart"/>
            <w:r w:rsidRPr="00343FE6">
              <w:rPr>
                <w:rFonts w:ascii="Angsana New" w:hAnsi="Angsana New"/>
                <w:sz w:val="30"/>
                <w:szCs w:val="30"/>
                <w:cs/>
              </w:rPr>
              <w:t>ติคส์</w:t>
            </w:r>
            <w:proofErr w:type="spellEnd"/>
            <w:r w:rsidRPr="00343FE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3F4FEF71" w14:textId="4875D6B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78A1A5DA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14:paraId="6C649A4C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ถือหุ้น</w:t>
            </w:r>
          </w:p>
        </w:tc>
        <w:tc>
          <w:tcPr>
            <w:tcW w:w="1080" w:type="dxa"/>
          </w:tcPr>
          <w:p w14:paraId="6A804A6C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56B3F1F7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50567DAD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12033BC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B6D7DA0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314A50" w:rsidRPr="00343FE6" w14:paraId="5E257EA6" w14:textId="77777777" w:rsidTr="00314A50">
        <w:tc>
          <w:tcPr>
            <w:tcW w:w="2340" w:type="dxa"/>
          </w:tcPr>
          <w:p w14:paraId="78A5E1C7" w14:textId="2BCCC4C1" w:rsidR="00314A50" w:rsidRPr="00343FE6" w:rsidRDefault="00314A50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343F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มีนาคม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0ED388FB" w14:textId="77777777" w:rsidR="00314A50" w:rsidRPr="00343FE6" w:rsidRDefault="00314A50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AB80F" w14:textId="77777777" w:rsidR="00314A50" w:rsidRPr="00343FE6" w:rsidRDefault="00314A50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BB3FE1A" w14:textId="2F72CC9E" w:rsidR="00314A50" w:rsidRPr="00343FE6" w:rsidRDefault="00314A50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19.06</w:t>
            </w:r>
          </w:p>
        </w:tc>
        <w:tc>
          <w:tcPr>
            <w:tcW w:w="270" w:type="dxa"/>
          </w:tcPr>
          <w:p w14:paraId="0327FF72" w14:textId="77777777" w:rsidR="00314A50" w:rsidRPr="00343FE6" w:rsidRDefault="00314A50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07F5D48" w14:textId="213A0756" w:rsidR="00314A50" w:rsidRPr="00343FE6" w:rsidRDefault="00314A50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3,078,141</w:t>
            </w:r>
          </w:p>
        </w:tc>
        <w:tc>
          <w:tcPr>
            <w:tcW w:w="270" w:type="dxa"/>
          </w:tcPr>
          <w:p w14:paraId="212A54B9" w14:textId="77777777" w:rsidR="00314A50" w:rsidRPr="00343FE6" w:rsidRDefault="00314A50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0010536" w14:textId="01773338" w:rsidR="00314A50" w:rsidRPr="00343FE6" w:rsidRDefault="00314A50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1,456,494</w:t>
            </w:r>
          </w:p>
        </w:tc>
      </w:tr>
      <w:tr w:rsidR="00314A50" w:rsidRPr="00343FE6" w14:paraId="7FDD2F19" w14:textId="77777777" w:rsidTr="00314A50">
        <w:tc>
          <w:tcPr>
            <w:tcW w:w="2340" w:type="dxa"/>
          </w:tcPr>
          <w:p w14:paraId="5F78999E" w14:textId="76C5B1F3" w:rsidR="00314A50" w:rsidRPr="00343FE6" w:rsidRDefault="00314A50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343F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มีนาคม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260" w:type="dxa"/>
          </w:tcPr>
          <w:p w14:paraId="30AA3125" w14:textId="77777777" w:rsidR="00314A50" w:rsidRPr="00343FE6" w:rsidRDefault="00314A50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C1DC1" w14:textId="77777777" w:rsidR="00314A50" w:rsidRPr="00343FE6" w:rsidRDefault="00314A50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37E2944" w14:textId="40AA7BDD" w:rsidR="00314A50" w:rsidRPr="00343FE6" w:rsidRDefault="00314A50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19.06</w:t>
            </w:r>
          </w:p>
        </w:tc>
        <w:tc>
          <w:tcPr>
            <w:tcW w:w="270" w:type="dxa"/>
          </w:tcPr>
          <w:p w14:paraId="6A01D95C" w14:textId="77777777" w:rsidR="00314A50" w:rsidRPr="00343FE6" w:rsidRDefault="00314A50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3FC9F72" w14:textId="3594846B" w:rsidR="00314A50" w:rsidRPr="00343FE6" w:rsidRDefault="00314A50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3,078,141</w:t>
            </w:r>
          </w:p>
        </w:tc>
        <w:tc>
          <w:tcPr>
            <w:tcW w:w="270" w:type="dxa"/>
          </w:tcPr>
          <w:p w14:paraId="6D7DD05F" w14:textId="77777777" w:rsidR="00314A50" w:rsidRPr="00343FE6" w:rsidRDefault="00314A50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EAFC54D" w14:textId="4EFCDCBE" w:rsidR="00314A50" w:rsidRPr="00343FE6" w:rsidRDefault="00314A50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1,391,016</w:t>
            </w:r>
          </w:p>
        </w:tc>
      </w:tr>
    </w:tbl>
    <w:p w14:paraId="18672D87" w14:textId="77777777" w:rsidR="00557F68" w:rsidRPr="00557F68" w:rsidRDefault="00557F68" w:rsidP="00557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A27C49B" w14:textId="55AD393E" w:rsidR="006E6A8F" w:rsidRDefault="00B40015" w:rsidP="00557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</w:t>
      </w:r>
      <w:r>
        <w:rPr>
          <w:rFonts w:ascii="Angsana New" w:hAnsi="Angsana New" w:hint="cs"/>
          <w:sz w:val="30"/>
          <w:szCs w:val="30"/>
          <w:rtl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37A93A69" w14:textId="527C2188" w:rsidR="007355D5" w:rsidRDefault="00B46472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A6008">
        <w:rPr>
          <w:rFonts w:ascii="Angsana New" w:hAnsi="Angsana New" w:hint="cs"/>
          <w:sz w:val="30"/>
          <w:szCs w:val="30"/>
          <w:cs/>
        </w:rPr>
        <w:t>ตารางต่อไปนี้สรุปข้อมูลทางการเงินของบริษัทร่วมที่รวมอยู่ในงบการเงินของบริษัทร่วม</w:t>
      </w:r>
      <w:r w:rsidR="00BC54E0">
        <w:rPr>
          <w:rFonts w:ascii="Angsana New" w:hAnsi="Angsana New"/>
          <w:sz w:val="30"/>
          <w:szCs w:val="30"/>
          <w:cs/>
        </w:rPr>
        <w:t xml:space="preserve"> </w:t>
      </w:r>
      <w:r w:rsidR="00BC54E0">
        <w:rPr>
          <w:rFonts w:ascii="Angsana New" w:hAnsi="Angsana New" w:hint="cs"/>
          <w:sz w:val="30"/>
          <w:szCs w:val="30"/>
          <w:cs/>
        </w:rPr>
        <w:t>ปรับปรุงด้วย</w:t>
      </w:r>
      <w:r w:rsidR="000D38A6">
        <w:rPr>
          <w:rFonts w:ascii="Angsana New" w:hAnsi="Angsana New"/>
          <w:sz w:val="30"/>
          <w:szCs w:val="30"/>
        </w:rPr>
        <w:br/>
      </w:r>
      <w:r w:rsidR="00BC54E0">
        <w:rPr>
          <w:rFonts w:ascii="Angsana New" w:hAnsi="Angsana New" w:hint="cs"/>
          <w:sz w:val="30"/>
          <w:szCs w:val="30"/>
          <w:cs/>
        </w:rPr>
        <w:t>ค</w:t>
      </w:r>
      <w:r w:rsidRPr="00EA6008">
        <w:rPr>
          <w:rFonts w:ascii="Angsana New" w:hAnsi="Angsana New" w:hint="cs"/>
          <w:sz w:val="30"/>
          <w:szCs w:val="30"/>
          <w:cs/>
        </w:rPr>
        <w:t>วามแตกต่างของนโยบายการบัญชี</w:t>
      </w:r>
      <w:r w:rsidRPr="00EA6008">
        <w:rPr>
          <w:rFonts w:ascii="Angsana New" w:hAnsi="Angsana New"/>
          <w:sz w:val="30"/>
          <w:szCs w:val="30"/>
          <w:cs/>
        </w:rPr>
        <w:t xml:space="preserve"> </w:t>
      </w:r>
      <w:r w:rsidRPr="00EA6008">
        <w:rPr>
          <w:rFonts w:ascii="Angsana New" w:hAnsi="Angsana New" w:hint="cs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</w:t>
      </w:r>
      <w:r w:rsidR="000D38A6">
        <w:rPr>
          <w:rFonts w:ascii="Angsana New" w:hAnsi="Angsana New"/>
          <w:sz w:val="30"/>
          <w:szCs w:val="30"/>
        </w:rPr>
        <w:br/>
      </w:r>
      <w:r w:rsidR="000F0A5E">
        <w:rPr>
          <w:rFonts w:ascii="Angsana New" w:hAnsi="Angsana New" w:hint="cs"/>
          <w:sz w:val="30"/>
          <w:szCs w:val="30"/>
          <w:cs/>
        </w:rPr>
        <w:t>ตามบัญชีของส่วนได้เสียของบริษัทในกิจการ</w:t>
      </w:r>
      <w:r w:rsidRPr="00EA6008">
        <w:rPr>
          <w:rFonts w:ascii="Angsana New" w:hAnsi="Angsana New" w:hint="cs"/>
          <w:sz w:val="30"/>
          <w:szCs w:val="30"/>
          <w:cs/>
        </w:rPr>
        <w:t>นี้</w:t>
      </w:r>
    </w:p>
    <w:p w14:paraId="2C48FEB0" w14:textId="51775E92" w:rsidR="00D04118" w:rsidRPr="00D75F92" w:rsidRDefault="00D0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6083"/>
        <w:gridCol w:w="1383"/>
        <w:gridCol w:w="232"/>
        <w:gridCol w:w="1284"/>
      </w:tblGrid>
      <w:tr w:rsidR="00512C47" w:rsidRPr="00B46472" w14:paraId="68DFD5FD" w14:textId="77777777" w:rsidTr="00D23C26">
        <w:trPr>
          <w:tblHeader/>
        </w:trPr>
        <w:tc>
          <w:tcPr>
            <w:tcW w:w="6083" w:type="dxa"/>
          </w:tcPr>
          <w:p w14:paraId="719EDEF7" w14:textId="77777777" w:rsidR="00B46472" w:rsidRPr="00B46472" w:rsidRDefault="00B46472" w:rsidP="00B4647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76DC8B49" w14:textId="463CB340" w:rsidR="00B46472" w:rsidRPr="00B46472" w:rsidRDefault="00B46472" w:rsidP="0008047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46472">
              <w:rPr>
                <w:rFonts w:ascii="Angsana New" w:hAnsi="Angsana New"/>
                <w:sz w:val="30"/>
                <w:szCs w:val="30"/>
                <w:lang w:val="en-GB"/>
              </w:rPr>
              <w:t>25</w:t>
            </w:r>
            <w:r w:rsidR="009B092C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7F5AAE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232" w:type="dxa"/>
          </w:tcPr>
          <w:p w14:paraId="05D85C8B" w14:textId="77777777" w:rsidR="00B46472" w:rsidRPr="00B46472" w:rsidRDefault="00B46472" w:rsidP="0008047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14:paraId="5862FF0F" w14:textId="4B598A2E" w:rsidR="00B46472" w:rsidRPr="00B46472" w:rsidRDefault="00282469" w:rsidP="0008047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 w:rsidR="007F5AAE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</w:tr>
      <w:tr w:rsidR="009B092C" w:rsidRPr="00B46472" w14:paraId="41E32E98" w14:textId="77777777" w:rsidTr="00D23C26">
        <w:trPr>
          <w:tblHeader/>
        </w:trPr>
        <w:tc>
          <w:tcPr>
            <w:tcW w:w="6083" w:type="dxa"/>
          </w:tcPr>
          <w:p w14:paraId="6E212832" w14:textId="77777777" w:rsidR="009B092C" w:rsidRPr="00B46472" w:rsidRDefault="009B092C" w:rsidP="00B4647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9" w:type="dxa"/>
            <w:gridSpan w:val="3"/>
          </w:tcPr>
          <w:p w14:paraId="090FE57A" w14:textId="77777777" w:rsidR="009B092C" w:rsidRPr="009B092C" w:rsidRDefault="009B092C" w:rsidP="009B092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092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B09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9B092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F5AAE" w:rsidRPr="00B46472" w14:paraId="39D0839F" w14:textId="77777777" w:rsidTr="00D23C26">
        <w:trPr>
          <w:trHeight w:val="422"/>
        </w:trPr>
        <w:tc>
          <w:tcPr>
            <w:tcW w:w="6083" w:type="dxa"/>
          </w:tcPr>
          <w:p w14:paraId="437F5CAD" w14:textId="77777777" w:rsidR="007F5AAE" w:rsidRPr="00B46472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0813426D" w14:textId="1BB828A1" w:rsidR="007F5AAE" w:rsidRPr="00B46472" w:rsidRDefault="00E0216D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9,317,743</w:t>
            </w:r>
          </w:p>
        </w:tc>
        <w:tc>
          <w:tcPr>
            <w:tcW w:w="232" w:type="dxa"/>
          </w:tcPr>
          <w:p w14:paraId="65E80073" w14:textId="77777777" w:rsidR="007F5AAE" w:rsidRPr="00B46472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1066261B" w14:textId="491E49AF" w:rsidR="007F5AAE" w:rsidRPr="00B4647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9,481,624</w:t>
            </w:r>
          </w:p>
        </w:tc>
      </w:tr>
      <w:tr w:rsidR="007F5AAE" w:rsidRPr="00B46472" w14:paraId="20498687" w14:textId="77777777" w:rsidTr="00D23C26">
        <w:tc>
          <w:tcPr>
            <w:tcW w:w="6083" w:type="dxa"/>
          </w:tcPr>
          <w:p w14:paraId="0F562BE1" w14:textId="32EB513E" w:rsidR="007F5AAE" w:rsidRPr="00B46472" w:rsidRDefault="007F5AAE" w:rsidP="00473D2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46472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77DE044B" w14:textId="1EF681C4" w:rsidR="007F5AAE" w:rsidRPr="00B46472" w:rsidRDefault="006E5819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607,042</w:t>
            </w:r>
          </w:p>
        </w:tc>
        <w:tc>
          <w:tcPr>
            <w:tcW w:w="232" w:type="dxa"/>
          </w:tcPr>
          <w:p w14:paraId="1B579BDF" w14:textId="77777777" w:rsidR="007F5AAE" w:rsidRPr="00B46472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14:paraId="0B037FC6" w14:textId="037ECD25" w:rsidR="007F5AAE" w:rsidRPr="00B4647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581,644</w:t>
            </w:r>
          </w:p>
        </w:tc>
      </w:tr>
      <w:tr w:rsidR="005A601C" w:rsidRPr="00B46472" w14:paraId="02B86E8D" w14:textId="77777777" w:rsidTr="00D23C26">
        <w:tc>
          <w:tcPr>
            <w:tcW w:w="6083" w:type="dxa"/>
          </w:tcPr>
          <w:p w14:paraId="3FB9B366" w14:textId="4606CA9C" w:rsidR="005A601C" w:rsidRPr="00B46472" w:rsidRDefault="00EE0DCD" w:rsidP="007F5AA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5A601C">
              <w:rPr>
                <w:rFonts w:ascii="Angsana New" w:hAnsi="Angsana New" w:hint="cs"/>
                <w:sz w:val="30"/>
                <w:szCs w:val="30"/>
                <w:cs/>
              </w:rPr>
              <w:t>เบ็ดเสร็จ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83" w:type="dxa"/>
          </w:tcPr>
          <w:p w14:paraId="52241BA8" w14:textId="52F23D5B" w:rsidR="005A601C" w:rsidRPr="005A601C" w:rsidRDefault="005A601C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6,028</w:t>
            </w:r>
          </w:p>
        </w:tc>
        <w:tc>
          <w:tcPr>
            <w:tcW w:w="232" w:type="dxa"/>
          </w:tcPr>
          <w:p w14:paraId="4E45E06F" w14:textId="77777777" w:rsidR="005A601C" w:rsidRPr="00B46472" w:rsidRDefault="005A601C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14:paraId="69BFEB72" w14:textId="61FF1829" w:rsidR="005A601C" w:rsidRDefault="00167ABC" w:rsidP="00167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7F5AAE" w:rsidRPr="00B46472" w14:paraId="55D94F16" w14:textId="77777777" w:rsidTr="00D23C26">
        <w:tc>
          <w:tcPr>
            <w:tcW w:w="6083" w:type="dxa"/>
          </w:tcPr>
          <w:p w14:paraId="3FBABA57" w14:textId="7616CE83" w:rsidR="007F5AAE" w:rsidRPr="00B46472" w:rsidRDefault="007F5AAE" w:rsidP="00D0458C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/>
                <w:sz w:val="30"/>
                <w:szCs w:val="30"/>
                <w:cs/>
              </w:rPr>
              <w:t>กำ</w:t>
            </w:r>
            <w:r w:rsidR="00473D2C">
              <w:rPr>
                <w:rFonts w:ascii="Angsana New" w:hAnsi="Angsana New"/>
                <w:sz w:val="30"/>
                <w:szCs w:val="30"/>
                <w:cs/>
              </w:rPr>
              <w:t>ไร</w:t>
            </w:r>
            <w:r w:rsidR="00D0458C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B46472">
              <w:rPr>
                <w:rFonts w:ascii="Angsana New" w:hAnsi="Angsana New"/>
                <w:sz w:val="30"/>
                <w:szCs w:val="30"/>
                <w:cs/>
              </w:rPr>
              <w:t>เบ็ดเสร็จ</w:t>
            </w:r>
            <w:r w:rsidR="00D0458C">
              <w:rPr>
                <w:rFonts w:ascii="Angsana New" w:hAnsi="Angsana New" w:hint="cs"/>
                <w:sz w:val="30"/>
                <w:szCs w:val="30"/>
                <w:cs/>
              </w:rPr>
              <w:t xml:space="preserve">รวม </w:t>
            </w:r>
            <w:r w:rsidRPr="00B46472">
              <w:rPr>
                <w:rFonts w:ascii="Angsana New" w:hAnsi="Angsana New"/>
                <w:sz w:val="30"/>
                <w:szCs w:val="30"/>
              </w:rPr>
              <w:t>(</w:t>
            </w:r>
            <w:r w:rsidRPr="00B46472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B46472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798B7883" w14:textId="6F9E728E" w:rsidR="007F5AAE" w:rsidRPr="00B46472" w:rsidRDefault="00314A5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613,070</w:t>
            </w:r>
          </w:p>
        </w:tc>
        <w:tc>
          <w:tcPr>
            <w:tcW w:w="232" w:type="dxa"/>
          </w:tcPr>
          <w:p w14:paraId="769B42C8" w14:textId="77777777" w:rsidR="007F5AAE" w:rsidRPr="00B46472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3D5DE2F9" w14:textId="2600F922" w:rsidR="007F5AAE" w:rsidRPr="00B46472" w:rsidRDefault="00314A5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581,644</w:t>
            </w:r>
          </w:p>
        </w:tc>
      </w:tr>
      <w:tr w:rsidR="007F5AAE" w:rsidRPr="00B46472" w14:paraId="56D5A1F7" w14:textId="77777777" w:rsidTr="00D23C26">
        <w:tc>
          <w:tcPr>
            <w:tcW w:w="6083" w:type="dxa"/>
          </w:tcPr>
          <w:p w14:paraId="0CBBD6A9" w14:textId="4826A724" w:rsidR="007F5AAE" w:rsidRPr="00B46472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B46472">
              <w:rPr>
                <w:rFonts w:ascii="Angsana New" w:hAnsi="Angsana New" w:hint="cs"/>
                <w:sz w:val="30"/>
                <w:szCs w:val="30"/>
                <w:cs/>
              </w:rPr>
              <w:t xml:space="preserve"> (ถือหุ้นร้อยละ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14A50">
              <w:rPr>
                <w:rFonts w:ascii="Angsana New" w:hAnsi="Angsana New" w:hint="cs"/>
                <w:sz w:val="30"/>
                <w:szCs w:val="30"/>
                <w:cs/>
              </w:rPr>
              <w:t>9.06</w:t>
            </w:r>
            <w:r w:rsidRPr="00B464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83" w:type="dxa"/>
          </w:tcPr>
          <w:p w14:paraId="1D26D8CE" w14:textId="3740196B" w:rsidR="007F5AAE" w:rsidRPr="00B46472" w:rsidRDefault="00314A5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116,851</w:t>
            </w:r>
          </w:p>
        </w:tc>
        <w:tc>
          <w:tcPr>
            <w:tcW w:w="232" w:type="dxa"/>
          </w:tcPr>
          <w:p w14:paraId="76580E48" w14:textId="77777777" w:rsidR="007F5AAE" w:rsidRPr="00B46472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14:paraId="2B28C9E2" w14:textId="249E7D62" w:rsidR="007F5AAE" w:rsidRPr="00B46472" w:rsidRDefault="00314A5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110,861</w:t>
            </w:r>
          </w:p>
        </w:tc>
      </w:tr>
      <w:tr w:rsidR="007F5AAE" w:rsidRPr="00B46472" w14:paraId="703D142C" w14:textId="77777777" w:rsidTr="00D23C26">
        <w:tc>
          <w:tcPr>
            <w:tcW w:w="6083" w:type="dxa"/>
            <w:vAlign w:val="bottom"/>
          </w:tcPr>
          <w:p w14:paraId="5CB369C7" w14:textId="28A0C5BD" w:rsidR="007F5AAE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/>
                <w:sz w:val="30"/>
                <w:szCs w:val="30"/>
                <w:cs/>
              </w:rPr>
              <w:t>การตัดกำไรระหว่างกั</w:t>
            </w:r>
            <w:r>
              <w:rPr>
                <w:rFonts w:ascii="Angsana New" w:hAnsi="Angsana New"/>
                <w:sz w:val="30"/>
                <w:szCs w:val="30"/>
                <w:cs/>
              </w:rPr>
              <w:t>นที่ยังไม่ได้รับรู้จากการขายแบบ</w:t>
            </w:r>
            <w:r>
              <w:rPr>
                <w:rFonts w:ascii="Angsana New" w:hAnsi="Angsana New"/>
                <w:sz w:val="30"/>
                <w:szCs w:val="30"/>
              </w:rPr>
              <w:t xml:space="preserve"> up</w:t>
            </w:r>
            <w:r w:rsidRPr="00B46472">
              <w:rPr>
                <w:rFonts w:ascii="Angsana New" w:hAnsi="Angsana New"/>
                <w:sz w:val="30"/>
                <w:szCs w:val="30"/>
              </w:rPr>
              <w:t xml:space="preserve">stream </w:t>
            </w:r>
          </w:p>
          <w:p w14:paraId="69EDEA75" w14:textId="20953F5D" w:rsidR="007F5AAE" w:rsidRPr="00B46472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(ขายสินทรัพย์ให้แก่บริษัท</w:t>
            </w:r>
            <w:r w:rsidRPr="00B4647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67486B4F" w14:textId="025D18A3" w:rsidR="007F5AAE" w:rsidRPr="007B782E" w:rsidRDefault="00314A5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176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2,313</w:t>
            </w:r>
          </w:p>
        </w:tc>
        <w:tc>
          <w:tcPr>
            <w:tcW w:w="232" w:type="dxa"/>
            <w:vAlign w:val="bottom"/>
          </w:tcPr>
          <w:p w14:paraId="6049A99D" w14:textId="77777777" w:rsidR="007F5AAE" w:rsidRPr="00B46472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04FCC5CE" w14:textId="3B644070" w:rsidR="007F5AAE" w:rsidRPr="00B46472" w:rsidRDefault="00314A5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(7,110)</w:t>
            </w:r>
          </w:p>
        </w:tc>
      </w:tr>
      <w:tr w:rsidR="007F5AAE" w:rsidRPr="00B46472" w14:paraId="49DCE4BA" w14:textId="77777777" w:rsidTr="00D23C26">
        <w:tc>
          <w:tcPr>
            <w:tcW w:w="6083" w:type="dxa"/>
          </w:tcPr>
          <w:p w14:paraId="723BDFDB" w14:textId="77777777" w:rsidR="007F5AAE" w:rsidRPr="00B46472" w:rsidRDefault="007F5AAE" w:rsidP="007F5AA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4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นเบ็ดเสร็จรวมส่วนที่เป็นของ</w:t>
            </w:r>
            <w:r w:rsidRPr="00B464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7E07C8C5" w14:textId="29590C4B" w:rsidR="007F5AAE" w:rsidRPr="00B46472" w:rsidRDefault="00314A50" w:rsidP="00167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119,164</w:t>
            </w:r>
          </w:p>
        </w:tc>
        <w:tc>
          <w:tcPr>
            <w:tcW w:w="232" w:type="dxa"/>
          </w:tcPr>
          <w:p w14:paraId="0BAE2348" w14:textId="77777777" w:rsidR="007F5AAE" w:rsidRPr="00B46472" w:rsidRDefault="007F5AAE" w:rsidP="007F5AA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328C426C" w14:textId="25D6BE5B" w:rsidR="007F5AAE" w:rsidRPr="00B46472" w:rsidRDefault="00314A5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103,751</w:t>
            </w:r>
          </w:p>
        </w:tc>
      </w:tr>
      <w:tr w:rsidR="007F5AAE" w:rsidRPr="00B46472" w14:paraId="6D5BE87C" w14:textId="77777777" w:rsidTr="00D23C26">
        <w:tc>
          <w:tcPr>
            <w:tcW w:w="6083" w:type="dxa"/>
          </w:tcPr>
          <w:p w14:paraId="3A3F95F4" w14:textId="77777777" w:rsidR="007F5AAE" w:rsidRPr="00B46472" w:rsidRDefault="007F5AAE" w:rsidP="007F5AA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</w:tcPr>
          <w:p w14:paraId="34687813" w14:textId="77777777" w:rsidR="007F5AAE" w:rsidRPr="00B4647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2" w:type="dxa"/>
          </w:tcPr>
          <w:p w14:paraId="26D340DA" w14:textId="77777777" w:rsidR="007F5AAE" w:rsidRPr="00B46472" w:rsidRDefault="007F5AAE" w:rsidP="007F5AAE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116BBDC5" w14:textId="77777777" w:rsidR="007F5AAE" w:rsidRPr="00B4647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F5AAE" w:rsidRPr="00B46472" w14:paraId="448A10E7" w14:textId="77777777" w:rsidTr="00D23C26">
        <w:tc>
          <w:tcPr>
            <w:tcW w:w="6083" w:type="dxa"/>
          </w:tcPr>
          <w:p w14:paraId="79F2C68B" w14:textId="77777777" w:rsidR="007F5AAE" w:rsidRPr="00B46472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383" w:type="dxa"/>
          </w:tcPr>
          <w:p w14:paraId="71B7B91B" w14:textId="46F42A13" w:rsidR="007F5AAE" w:rsidRPr="009B092C" w:rsidRDefault="00E0216D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3,610,583</w:t>
            </w:r>
          </w:p>
        </w:tc>
        <w:tc>
          <w:tcPr>
            <w:tcW w:w="232" w:type="dxa"/>
          </w:tcPr>
          <w:p w14:paraId="30452F54" w14:textId="77777777" w:rsidR="007F5AAE" w:rsidRPr="00B46472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14:paraId="6935805B" w14:textId="1BD5B5CF" w:rsidR="007F5AAE" w:rsidRPr="00B46472" w:rsidRDefault="00314A5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3,720,519</w:t>
            </w:r>
          </w:p>
        </w:tc>
      </w:tr>
      <w:tr w:rsidR="007F5AAE" w:rsidRPr="00B46472" w14:paraId="73CFC5F3" w14:textId="77777777" w:rsidTr="00D23C26">
        <w:tc>
          <w:tcPr>
            <w:tcW w:w="6083" w:type="dxa"/>
          </w:tcPr>
          <w:p w14:paraId="7FB752B1" w14:textId="77777777" w:rsidR="007F5AAE" w:rsidRPr="00B46472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83" w:type="dxa"/>
          </w:tcPr>
          <w:p w14:paraId="36EC5C45" w14:textId="1FFEF1AC" w:rsidR="007F5AAE" w:rsidRPr="00B46472" w:rsidRDefault="00E0216D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5,598,375</w:t>
            </w:r>
          </w:p>
        </w:tc>
        <w:tc>
          <w:tcPr>
            <w:tcW w:w="232" w:type="dxa"/>
          </w:tcPr>
          <w:p w14:paraId="249C823C" w14:textId="77777777" w:rsidR="007F5AAE" w:rsidRPr="00B46472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14:paraId="233CEFFF" w14:textId="135A8AF3" w:rsidR="007F5AAE" w:rsidRPr="00B4647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5,654,870</w:t>
            </w:r>
          </w:p>
        </w:tc>
      </w:tr>
      <w:tr w:rsidR="007F5AAE" w:rsidRPr="00B46472" w14:paraId="69682BCF" w14:textId="77777777" w:rsidTr="00D23C26">
        <w:tc>
          <w:tcPr>
            <w:tcW w:w="6083" w:type="dxa"/>
          </w:tcPr>
          <w:p w14:paraId="04EA03F3" w14:textId="77777777" w:rsidR="007F5AAE" w:rsidRPr="00B46472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83" w:type="dxa"/>
          </w:tcPr>
          <w:p w14:paraId="20A640BE" w14:textId="2D0F4DB1" w:rsidR="007F5AAE" w:rsidRPr="007B782E" w:rsidRDefault="005A5AA8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176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(1,404,395</w:t>
            </w:r>
            <w:r w:rsidR="00E0216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250E8D18" w14:textId="77777777" w:rsidR="007F5AAE" w:rsidRPr="00B46472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14:paraId="3A47A3EA" w14:textId="481F0B93" w:rsidR="007F5AAE" w:rsidRPr="00B4647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(1,881,944)</w:t>
            </w:r>
          </w:p>
        </w:tc>
      </w:tr>
      <w:tr w:rsidR="007F5AAE" w:rsidRPr="00B46472" w14:paraId="233D6975" w14:textId="77777777" w:rsidTr="00D23C26">
        <w:tc>
          <w:tcPr>
            <w:tcW w:w="6083" w:type="dxa"/>
          </w:tcPr>
          <w:p w14:paraId="5C65A24D" w14:textId="77777777" w:rsidR="007F5AAE" w:rsidRPr="00B46472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21058B6" w14:textId="562E0689" w:rsidR="007F5AAE" w:rsidRPr="007B782E" w:rsidRDefault="00E0216D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176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(127,747)</w:t>
            </w:r>
          </w:p>
        </w:tc>
        <w:tc>
          <w:tcPr>
            <w:tcW w:w="232" w:type="dxa"/>
          </w:tcPr>
          <w:p w14:paraId="082817CF" w14:textId="77777777" w:rsidR="007F5AAE" w:rsidRPr="00B46472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052623F0" w14:textId="66C8A39F" w:rsidR="007F5AAE" w:rsidRPr="00B4647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(126,056)</w:t>
            </w:r>
          </w:p>
        </w:tc>
      </w:tr>
      <w:tr w:rsidR="007F5AAE" w:rsidRPr="00B46472" w14:paraId="05FF65A9" w14:textId="77777777" w:rsidTr="00D23C26">
        <w:tc>
          <w:tcPr>
            <w:tcW w:w="6083" w:type="dxa"/>
          </w:tcPr>
          <w:p w14:paraId="06037AFC" w14:textId="77777777" w:rsidR="007F5AAE" w:rsidRPr="00B46472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B46472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4E91C1FB" w14:textId="1AC185BF" w:rsidR="007F5AAE" w:rsidRPr="00B46472" w:rsidRDefault="005A5AA8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7,676,816</w:t>
            </w:r>
          </w:p>
        </w:tc>
        <w:tc>
          <w:tcPr>
            <w:tcW w:w="232" w:type="dxa"/>
          </w:tcPr>
          <w:p w14:paraId="48CB8902" w14:textId="77777777" w:rsidR="007F5AAE" w:rsidRPr="00B46472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4353EEDD" w14:textId="44A26B0A" w:rsidR="007F5AAE" w:rsidRPr="00B46472" w:rsidRDefault="00314A5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7,367,389</w:t>
            </w:r>
          </w:p>
        </w:tc>
      </w:tr>
      <w:tr w:rsidR="007F5AAE" w:rsidRPr="00B46472" w14:paraId="0450E035" w14:textId="77777777" w:rsidTr="00D23C26">
        <w:tc>
          <w:tcPr>
            <w:tcW w:w="6083" w:type="dxa"/>
          </w:tcPr>
          <w:p w14:paraId="31EBC1E9" w14:textId="6785892C" w:rsidR="007F5AAE" w:rsidRPr="00B46472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/>
                <w:sz w:val="30"/>
                <w:szCs w:val="30"/>
                <w:cs/>
              </w:rPr>
              <w:t>ส</w:t>
            </w:r>
            <w:r>
              <w:rPr>
                <w:rFonts w:ascii="Angsana New" w:hAnsi="Angsana New"/>
                <w:sz w:val="30"/>
                <w:szCs w:val="30"/>
                <w:cs/>
              </w:rPr>
              <w:t>ินทรัพย์สุทธิส่วนที่เป็นของ</w:t>
            </w:r>
            <w:r w:rsidRPr="00B46472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B46472">
              <w:rPr>
                <w:rFonts w:ascii="Angsana New" w:hAnsi="Angsana New"/>
                <w:sz w:val="30"/>
                <w:szCs w:val="30"/>
              </w:rPr>
              <w:t>(</w:t>
            </w:r>
            <w:r w:rsidRPr="00B46472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E581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6E5819">
              <w:rPr>
                <w:rFonts w:ascii="Angsana New" w:hAnsi="Angsana New"/>
                <w:sz w:val="30"/>
                <w:szCs w:val="30"/>
              </w:rPr>
              <w:t>06</w:t>
            </w:r>
            <w:r w:rsidRPr="00B464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3C7AE65B" w14:textId="4DAD356A" w:rsidR="007F5AAE" w:rsidRPr="003C4E5B" w:rsidRDefault="00314A5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1,463,201</w:t>
            </w:r>
          </w:p>
        </w:tc>
        <w:tc>
          <w:tcPr>
            <w:tcW w:w="232" w:type="dxa"/>
          </w:tcPr>
          <w:p w14:paraId="51E3FB50" w14:textId="77777777" w:rsidR="007F5AAE" w:rsidRPr="00B46472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322D0621" w14:textId="0238825C" w:rsidR="007F5AAE" w:rsidRPr="00B46472" w:rsidRDefault="00314A5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1,404,224</w:t>
            </w:r>
          </w:p>
        </w:tc>
      </w:tr>
      <w:tr w:rsidR="007F5AAE" w:rsidRPr="00B46472" w14:paraId="3022F920" w14:textId="77777777" w:rsidTr="00D23C26">
        <w:tc>
          <w:tcPr>
            <w:tcW w:w="6083" w:type="dxa"/>
            <w:vAlign w:val="bottom"/>
          </w:tcPr>
          <w:p w14:paraId="2DB5F7EB" w14:textId="63132DB8" w:rsidR="007F5AAE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>
              <w:rPr>
                <w:rFonts w:ascii="Angsana New" w:hAnsi="Angsana New"/>
                <w:sz w:val="30"/>
                <w:szCs w:val="30"/>
              </w:rPr>
              <w:t>up</w:t>
            </w:r>
            <w:r w:rsidRPr="00B46472">
              <w:rPr>
                <w:rFonts w:ascii="Angsana New" w:hAnsi="Angsana New"/>
                <w:sz w:val="30"/>
                <w:szCs w:val="30"/>
              </w:rPr>
              <w:t xml:space="preserve">stream </w:t>
            </w:r>
          </w:p>
          <w:p w14:paraId="38F4C1B9" w14:textId="7C59A235" w:rsidR="007F5AAE" w:rsidRPr="00B46472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(ขายสินทรัพย์ให้แก่บริษัท</w:t>
            </w:r>
            <w:r w:rsidRPr="00B4647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20B89766" w14:textId="24DCD31B" w:rsidR="007F5AAE" w:rsidRPr="00393364" w:rsidRDefault="00314A5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176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(6,707)</w:t>
            </w:r>
          </w:p>
        </w:tc>
        <w:tc>
          <w:tcPr>
            <w:tcW w:w="232" w:type="dxa"/>
            <w:vAlign w:val="bottom"/>
          </w:tcPr>
          <w:p w14:paraId="6494D894" w14:textId="77777777" w:rsidR="007F5AAE" w:rsidRPr="00B46472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3D458C45" w14:textId="47C81F4B" w:rsidR="007F5AAE" w:rsidRPr="00B46472" w:rsidRDefault="00314A5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(13,208)</w:t>
            </w:r>
          </w:p>
        </w:tc>
      </w:tr>
      <w:tr w:rsidR="007F5AAE" w:rsidRPr="00B46472" w14:paraId="2F84487D" w14:textId="77777777" w:rsidTr="00D23C26">
        <w:tc>
          <w:tcPr>
            <w:tcW w:w="6083" w:type="dxa"/>
          </w:tcPr>
          <w:p w14:paraId="48BC1418" w14:textId="77777777" w:rsidR="007F5AAE" w:rsidRPr="00B46472" w:rsidRDefault="007F5AAE" w:rsidP="007F5AA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4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725BC3E4" w14:textId="41C8914A" w:rsidR="007F5AAE" w:rsidRPr="00B46472" w:rsidRDefault="00314A5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1,456,494</w:t>
            </w:r>
          </w:p>
        </w:tc>
        <w:tc>
          <w:tcPr>
            <w:tcW w:w="232" w:type="dxa"/>
          </w:tcPr>
          <w:p w14:paraId="4577069A" w14:textId="77777777" w:rsidR="007F5AAE" w:rsidRPr="00B46472" w:rsidRDefault="007F5AAE" w:rsidP="007F5AA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024516B1" w14:textId="7F5DBCCA" w:rsidR="007F5AAE" w:rsidRPr="00B46472" w:rsidRDefault="00314A5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1,391,016</w:t>
            </w:r>
          </w:p>
        </w:tc>
      </w:tr>
    </w:tbl>
    <w:p w14:paraId="00DDA222" w14:textId="77777777" w:rsidR="00B46472" w:rsidRDefault="00B46472" w:rsidP="00B46472">
      <w:pPr>
        <w:rPr>
          <w:rFonts w:ascii="Angsana New" w:hAnsi="Angsana New"/>
          <w:sz w:val="30"/>
          <w:szCs w:val="30"/>
        </w:rPr>
      </w:pPr>
    </w:p>
    <w:p w14:paraId="3B9DEB23" w14:textId="77777777" w:rsidR="0083351B" w:rsidRPr="00B46472" w:rsidRDefault="0083351B" w:rsidP="00B46472">
      <w:pPr>
        <w:rPr>
          <w:rFonts w:ascii="Angsana New" w:hAnsi="Angsana New"/>
          <w:sz w:val="30"/>
          <w:szCs w:val="30"/>
          <w:cs/>
        </w:rPr>
        <w:sectPr w:rsidR="0083351B" w:rsidRPr="00B46472" w:rsidSect="009D6A34">
          <w:headerReference w:type="default" r:id="rId9"/>
          <w:footerReference w:type="default" r:id="rId10"/>
          <w:pgSz w:w="11909" w:h="16834" w:code="9"/>
          <w:pgMar w:top="691" w:right="1019" w:bottom="576" w:left="1152" w:header="720" w:footer="720" w:gutter="0"/>
          <w:pgNumType w:start="14"/>
          <w:cols w:space="720"/>
          <w:docGrid w:linePitch="245"/>
        </w:sectPr>
      </w:pPr>
    </w:p>
    <w:p w14:paraId="51A197BD" w14:textId="3B4B92F8" w:rsidR="00BB05A4" w:rsidRPr="00C52C41" w:rsidRDefault="00BB05A4" w:rsidP="00BB0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314A50">
        <w:rPr>
          <w:rFonts w:ascii="Angsana New" w:hAnsi="Angsana New" w:hint="cs"/>
          <w:b/>
          <w:bCs/>
          <w:sz w:val="30"/>
          <w:szCs w:val="30"/>
          <w:cs/>
        </w:rPr>
        <w:t>0</w:t>
      </w:r>
      <w:r w:rsidRPr="00C52C41">
        <w:rPr>
          <w:rFonts w:ascii="Angsana New" w:hAnsi="Angsana New"/>
          <w:b/>
          <w:bCs/>
          <w:sz w:val="30"/>
          <w:szCs w:val="30"/>
        </w:rPr>
        <w:tab/>
      </w: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tbl>
      <w:tblPr>
        <w:tblW w:w="14067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618"/>
        <w:gridCol w:w="1170"/>
        <w:gridCol w:w="270"/>
        <w:gridCol w:w="1224"/>
        <w:gridCol w:w="270"/>
        <w:gridCol w:w="1215"/>
        <w:gridCol w:w="270"/>
        <w:gridCol w:w="1512"/>
        <w:gridCol w:w="270"/>
        <w:gridCol w:w="1170"/>
        <w:gridCol w:w="270"/>
        <w:gridCol w:w="1224"/>
        <w:gridCol w:w="270"/>
        <w:gridCol w:w="1314"/>
      </w:tblGrid>
      <w:tr w:rsidR="002B4509" w:rsidRPr="00D369A2" w14:paraId="454ED7F2" w14:textId="77777777" w:rsidTr="00DE4DD9">
        <w:trPr>
          <w:trHeight w:hRule="exact" w:val="396"/>
        </w:trPr>
        <w:tc>
          <w:tcPr>
            <w:tcW w:w="3618" w:type="dxa"/>
          </w:tcPr>
          <w:p w14:paraId="3838FCBB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49" w:type="dxa"/>
            <w:gridSpan w:val="13"/>
          </w:tcPr>
          <w:p w14:paraId="7D446E77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2B4509" w:rsidRPr="00D369A2" w14:paraId="1BE70BB3" w14:textId="77777777" w:rsidTr="00DE4DD9">
        <w:trPr>
          <w:trHeight w:hRule="exact" w:val="396"/>
        </w:trPr>
        <w:tc>
          <w:tcPr>
            <w:tcW w:w="3618" w:type="dxa"/>
          </w:tcPr>
          <w:p w14:paraId="506CEC16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</w:tcPr>
          <w:p w14:paraId="7DA9F6A8" w14:textId="77777777" w:rsidR="002B4509" w:rsidRPr="005A0ADC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C689618" w14:textId="77777777" w:rsidR="002B4509" w:rsidRPr="005A0ADC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3531BB7" w14:textId="77777777" w:rsidR="002B4509" w:rsidRPr="005A0ADC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365B2535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</w:tcPr>
          <w:p w14:paraId="61AF210B" w14:textId="77777777" w:rsidR="002B4509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  <w:p w14:paraId="16938515" w14:textId="77777777" w:rsidR="002B4509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และส่วน</w:t>
            </w:r>
          </w:p>
          <w:p w14:paraId="34652130" w14:textId="77777777" w:rsidR="002B4509" w:rsidRPr="005A0ADC" w:rsidRDefault="002B4509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14:paraId="26B70EDF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Merge w:val="restart"/>
          </w:tcPr>
          <w:p w14:paraId="57C25215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4D3DDFF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  <w:p w14:paraId="5EF86ED4" w14:textId="77777777" w:rsidR="002B4509" w:rsidRPr="005A0ADC" w:rsidRDefault="002B4509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BC0AA22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Merge w:val="restart"/>
          </w:tcPr>
          <w:p w14:paraId="294BC281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 xml:space="preserve">เครื่องตกแต่ง </w:t>
            </w:r>
          </w:p>
          <w:p w14:paraId="5A7194EC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 xml:space="preserve">ติดตั้งและ </w:t>
            </w:r>
          </w:p>
          <w:p w14:paraId="526AF534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6C4DB311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</w:tcPr>
          <w:p w14:paraId="7BDB7195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CA15C3D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55C546B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021F78EC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</w:tcPr>
          <w:p w14:paraId="0C6EA65E" w14:textId="77777777" w:rsidR="002B4509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  <w:p w14:paraId="0BF11336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  <w:p w14:paraId="3A7AA56C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0E28EE44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Merge w:val="restart"/>
          </w:tcPr>
          <w:p w14:paraId="534964F8" w14:textId="77777777" w:rsidR="002B4509" w:rsidRPr="005A0ADC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1B355C3" w14:textId="77777777" w:rsidR="002B4509" w:rsidRPr="005A0ADC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7EDE140" w14:textId="77777777" w:rsidR="002B4509" w:rsidRPr="005A0ADC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B4509" w:rsidRPr="00D369A2" w14:paraId="5CA2BC4E" w14:textId="77777777" w:rsidTr="00DE4DD9">
        <w:trPr>
          <w:trHeight w:hRule="exact" w:val="396"/>
        </w:trPr>
        <w:tc>
          <w:tcPr>
            <w:tcW w:w="3618" w:type="dxa"/>
          </w:tcPr>
          <w:p w14:paraId="09B89564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0947DC1F" w14:textId="77777777" w:rsidR="002B4509" w:rsidRPr="005A0ADC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D44CFB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14:paraId="7F9A0A1A" w14:textId="77777777" w:rsidR="002B4509" w:rsidRPr="005A0ADC" w:rsidRDefault="002B4509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828E3E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Merge/>
          </w:tcPr>
          <w:p w14:paraId="5297B1AC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87E276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Merge/>
          </w:tcPr>
          <w:p w14:paraId="18078D94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CF2FE5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4B6D48D2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8F7808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14:paraId="2CFC9948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9138D8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Merge/>
          </w:tcPr>
          <w:p w14:paraId="6B3EA091" w14:textId="77777777" w:rsidR="002B4509" w:rsidRPr="005A0ADC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509" w:rsidRPr="00D369A2" w14:paraId="744FBF84" w14:textId="77777777" w:rsidTr="00DE4DD9">
        <w:trPr>
          <w:trHeight w:hRule="exact" w:val="344"/>
        </w:trPr>
        <w:tc>
          <w:tcPr>
            <w:tcW w:w="3618" w:type="dxa"/>
          </w:tcPr>
          <w:p w14:paraId="6A1EF03F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3FF3A104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74E129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14:paraId="1EEE990B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7208D9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Merge/>
          </w:tcPr>
          <w:p w14:paraId="2BCA479C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29F481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Merge/>
          </w:tcPr>
          <w:p w14:paraId="0695C19F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31B28D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1F9B9122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1B8AE3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14:paraId="71ABEF84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109EF9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Merge/>
          </w:tcPr>
          <w:p w14:paraId="54AFB8C2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509" w:rsidRPr="00D369A2" w14:paraId="34D00BF3" w14:textId="77777777" w:rsidTr="00DE4DD9">
        <w:trPr>
          <w:trHeight w:hRule="exact" w:val="396"/>
        </w:trPr>
        <w:tc>
          <w:tcPr>
            <w:tcW w:w="3618" w:type="dxa"/>
          </w:tcPr>
          <w:p w14:paraId="32733160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449" w:type="dxa"/>
            <w:gridSpan w:val="13"/>
          </w:tcPr>
          <w:p w14:paraId="083A049F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A0AD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5A0ADC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2B4509" w:rsidRPr="00D369A2" w14:paraId="2EE765C6" w14:textId="77777777" w:rsidTr="00DE4DD9">
        <w:trPr>
          <w:trHeight w:hRule="exact" w:val="396"/>
        </w:trPr>
        <w:tc>
          <w:tcPr>
            <w:tcW w:w="3618" w:type="dxa"/>
          </w:tcPr>
          <w:p w14:paraId="2C6727FE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A0AD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0C761664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45A903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07191C8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2A09D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A0883B9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B21E22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033AD499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FAA7AF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FF9D98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4DC9D3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6C446E47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4796B4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0D6D2314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5AAE" w:rsidRPr="00D369A2" w14:paraId="60F0EF3D" w14:textId="77777777" w:rsidTr="00DE4DD9">
        <w:trPr>
          <w:trHeight w:hRule="exact" w:val="396"/>
        </w:trPr>
        <w:tc>
          <w:tcPr>
            <w:tcW w:w="3618" w:type="dxa"/>
          </w:tcPr>
          <w:p w14:paraId="7E38168C" w14:textId="67BD24C2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A0AD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A0ADC">
              <w:rPr>
                <w:rFonts w:ascii="Angsana New" w:hAnsi="Angsana New"/>
                <w:sz w:val="28"/>
                <w:szCs w:val="28"/>
                <w:cs/>
              </w:rPr>
              <w:t>เมษ</w:t>
            </w:r>
            <w:r w:rsidRPr="005A0ADC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5A0ADC">
              <w:rPr>
                <w:rFonts w:ascii="Angsana New" w:hAnsi="Angsana New"/>
                <w:sz w:val="28"/>
                <w:szCs w:val="28"/>
                <w:cs/>
              </w:rPr>
              <w:t>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1170" w:type="dxa"/>
          </w:tcPr>
          <w:p w14:paraId="48C5ECD9" w14:textId="0C1648C4" w:rsidR="007F5AAE" w:rsidRPr="007F5AAE" w:rsidRDefault="00314A5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63,947</w:t>
            </w:r>
          </w:p>
        </w:tc>
        <w:tc>
          <w:tcPr>
            <w:tcW w:w="270" w:type="dxa"/>
          </w:tcPr>
          <w:p w14:paraId="6C1C2190" w14:textId="77777777"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E407E43" w14:textId="14C68624" w:rsidR="007F5AAE" w:rsidRPr="007F5AAE" w:rsidRDefault="00314A5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2,555,183</w:t>
            </w:r>
          </w:p>
        </w:tc>
        <w:tc>
          <w:tcPr>
            <w:tcW w:w="270" w:type="dxa"/>
          </w:tcPr>
          <w:p w14:paraId="5B388803" w14:textId="77777777"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2C6B35C" w14:textId="36E4F78F" w:rsidR="007F5AAE" w:rsidRPr="007F5AAE" w:rsidRDefault="00314A50" w:rsidP="009D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15,791,199</w:t>
            </w:r>
          </w:p>
        </w:tc>
        <w:tc>
          <w:tcPr>
            <w:tcW w:w="270" w:type="dxa"/>
          </w:tcPr>
          <w:p w14:paraId="3BDB82D9" w14:textId="77777777"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6F37A209" w14:textId="22CDACEE" w:rsidR="007F5AAE" w:rsidRPr="007F5AAE" w:rsidRDefault="00314A50" w:rsidP="0047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08" w:right="-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566,789</w:t>
            </w:r>
          </w:p>
        </w:tc>
        <w:tc>
          <w:tcPr>
            <w:tcW w:w="270" w:type="dxa"/>
          </w:tcPr>
          <w:p w14:paraId="44501FFE" w14:textId="77777777"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E81C54" w14:textId="73D88FD4" w:rsidR="007F5AAE" w:rsidRPr="007F5AAE" w:rsidRDefault="000D6A7B" w:rsidP="0047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18,159</w:t>
            </w:r>
          </w:p>
        </w:tc>
        <w:tc>
          <w:tcPr>
            <w:tcW w:w="270" w:type="dxa"/>
          </w:tcPr>
          <w:p w14:paraId="7393A02C" w14:textId="77777777"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174BA24" w14:textId="5B00294B" w:rsidR="007F5AAE" w:rsidRPr="007F5AAE" w:rsidRDefault="000D6A7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204,381</w:t>
            </w:r>
          </w:p>
        </w:tc>
        <w:tc>
          <w:tcPr>
            <w:tcW w:w="270" w:type="dxa"/>
          </w:tcPr>
          <w:p w14:paraId="761597D2" w14:textId="77777777"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356E3B97" w14:textId="4849C49C" w:rsidR="007F5AAE" w:rsidRPr="007F5AAE" w:rsidRDefault="000D6A7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19,199,658</w:t>
            </w:r>
          </w:p>
        </w:tc>
      </w:tr>
      <w:tr w:rsidR="007F5AAE" w:rsidRPr="00D369A2" w14:paraId="4C14A2D5" w14:textId="77777777" w:rsidTr="00DE4DD9">
        <w:trPr>
          <w:trHeight w:hRule="exact" w:val="396"/>
        </w:trPr>
        <w:tc>
          <w:tcPr>
            <w:tcW w:w="3618" w:type="dxa"/>
          </w:tcPr>
          <w:p w14:paraId="1616D9C5" w14:textId="77777777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5AD0F8B" w14:textId="4A3429D8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3A0B15" w14:textId="77777777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CC7F853" w14:textId="1F6B1F51" w:rsidR="007F5AAE" w:rsidRPr="005A0ADC" w:rsidRDefault="00314A50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0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135</w:t>
            </w:r>
          </w:p>
        </w:tc>
        <w:tc>
          <w:tcPr>
            <w:tcW w:w="270" w:type="dxa"/>
          </w:tcPr>
          <w:p w14:paraId="7E8E5DDE" w14:textId="77777777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6B4060F" w14:textId="6635844D" w:rsidR="007F5AAE" w:rsidRPr="005A0ADC" w:rsidRDefault="00314A50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625</w:t>
            </w:r>
          </w:p>
        </w:tc>
        <w:tc>
          <w:tcPr>
            <w:tcW w:w="270" w:type="dxa"/>
          </w:tcPr>
          <w:p w14:paraId="33594365" w14:textId="77777777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027B3A49" w14:textId="2B459A27" w:rsidR="007F5AAE" w:rsidRPr="005A0ADC" w:rsidRDefault="00314A50" w:rsidP="0047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08" w:right="-5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3,29</w:t>
            </w:r>
            <w:r w:rsidR="00D0411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C77A5A9" w14:textId="77777777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1B2582" w14:textId="28F21219" w:rsidR="007F5AAE" w:rsidRPr="005A0ADC" w:rsidRDefault="000D6A7B" w:rsidP="000D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352</w:t>
            </w:r>
          </w:p>
        </w:tc>
        <w:tc>
          <w:tcPr>
            <w:tcW w:w="270" w:type="dxa"/>
          </w:tcPr>
          <w:p w14:paraId="1D7A9FEE" w14:textId="77777777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4562DAE" w14:textId="03A42731" w:rsidR="007F5AAE" w:rsidRPr="005A0ADC" w:rsidRDefault="000D6A7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214,643</w:t>
            </w:r>
          </w:p>
        </w:tc>
        <w:tc>
          <w:tcPr>
            <w:tcW w:w="270" w:type="dxa"/>
          </w:tcPr>
          <w:p w14:paraId="792312DF" w14:textId="77777777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5197EAB9" w14:textId="2A457BDC" w:rsidR="007F5AAE" w:rsidRPr="005A0ADC" w:rsidRDefault="000D6A7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219,04</w:t>
            </w:r>
            <w:r w:rsidR="00D0411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F5AAE" w:rsidRPr="00D369A2" w14:paraId="23AA70B1" w14:textId="77777777" w:rsidTr="00DE4DD9">
        <w:trPr>
          <w:trHeight w:hRule="exact" w:val="396"/>
        </w:trPr>
        <w:tc>
          <w:tcPr>
            <w:tcW w:w="3618" w:type="dxa"/>
          </w:tcPr>
          <w:p w14:paraId="4EB7A73C" w14:textId="77777777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</w:tcPr>
          <w:p w14:paraId="76978B2D" w14:textId="45AFEF2E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C32A25" w14:textId="77777777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0349D65" w14:textId="21E8237C" w:rsidR="007F5AAE" w:rsidRPr="005A0ADC" w:rsidRDefault="000D6A7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8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77,153</w:t>
            </w:r>
          </w:p>
        </w:tc>
        <w:tc>
          <w:tcPr>
            <w:tcW w:w="270" w:type="dxa"/>
          </w:tcPr>
          <w:p w14:paraId="4D86D7E6" w14:textId="77777777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91572D6" w14:textId="00DC5BCF" w:rsidR="007F5AAE" w:rsidRPr="005A0ADC" w:rsidRDefault="000D6A7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265,158</w:t>
            </w:r>
          </w:p>
        </w:tc>
        <w:tc>
          <w:tcPr>
            <w:tcW w:w="270" w:type="dxa"/>
          </w:tcPr>
          <w:p w14:paraId="56E3653D" w14:textId="77777777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6CAFCBC5" w14:textId="71C246C5" w:rsidR="007F5AAE" w:rsidRPr="005A0ADC" w:rsidRDefault="000D6A7B" w:rsidP="0047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08" w:right="-5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3,177</w:t>
            </w:r>
          </w:p>
        </w:tc>
        <w:tc>
          <w:tcPr>
            <w:tcW w:w="270" w:type="dxa"/>
          </w:tcPr>
          <w:p w14:paraId="2F293303" w14:textId="77777777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96CA09" w14:textId="00FA9A35" w:rsidR="007F5AAE" w:rsidRPr="005A0ADC" w:rsidRDefault="007F5AAE" w:rsidP="009D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D1B434" w14:textId="77777777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8FB0F2D" w14:textId="43DF7CB3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08"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(</w:t>
            </w:r>
            <w:r w:rsidR="000D6A7B">
              <w:rPr>
                <w:rFonts w:ascii="Angsana New" w:hAnsi="Angsana New" w:hint="cs"/>
                <w:sz w:val="28"/>
                <w:szCs w:val="28"/>
                <w:cs/>
              </w:rPr>
              <w:t>345,488</w:t>
            </w:r>
            <w:r w:rsidRPr="005A0A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281F47D" w14:textId="77777777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E8D094C" w14:textId="11A20BEE" w:rsidR="007F5AAE" w:rsidRPr="005A0ADC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5AAE" w:rsidRPr="00D369A2" w14:paraId="504E29A2" w14:textId="77777777" w:rsidTr="00DE4DD9">
        <w:trPr>
          <w:trHeight w:hRule="exact" w:val="396"/>
        </w:trPr>
        <w:tc>
          <w:tcPr>
            <w:tcW w:w="3618" w:type="dxa"/>
          </w:tcPr>
          <w:p w14:paraId="5CB20619" w14:textId="77777777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A0D815" w14:textId="59A22C95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8E5FCB" w14:textId="77777777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5FDB123" w14:textId="1F1E9944" w:rsidR="007F5AAE" w:rsidRPr="005A0ADC" w:rsidRDefault="007F5AAE" w:rsidP="009D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81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(853)</w:t>
            </w:r>
          </w:p>
        </w:tc>
        <w:tc>
          <w:tcPr>
            <w:tcW w:w="270" w:type="dxa"/>
          </w:tcPr>
          <w:p w14:paraId="70813CA4" w14:textId="77777777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90050DF" w14:textId="0F93E1A3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(</w:t>
            </w:r>
            <w:r w:rsidR="000D6A7B">
              <w:rPr>
                <w:rFonts w:ascii="Angsana New" w:hAnsi="Angsana New" w:hint="cs"/>
                <w:sz w:val="28"/>
                <w:szCs w:val="28"/>
                <w:cs/>
              </w:rPr>
              <w:t>1,373,987</w:t>
            </w:r>
            <w:r w:rsidRPr="005A0A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C2B4711" w14:textId="77777777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35218A9" w14:textId="77234ED9" w:rsidR="007F5AAE" w:rsidRPr="005A0ADC" w:rsidRDefault="007F5AAE" w:rsidP="0047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08" w:right="-5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</w:t>
            </w:r>
            <w:r w:rsidR="000D6A7B">
              <w:rPr>
                <w:rFonts w:ascii="Angsana New" w:hAnsi="Angsana New" w:hint="cs"/>
                <w:sz w:val="28"/>
                <w:szCs w:val="28"/>
                <w:cs/>
              </w:rPr>
              <w:t>14</w:t>
            </w:r>
            <w:r w:rsidR="00D04118">
              <w:rPr>
                <w:rFonts w:ascii="Angsana New" w:hAnsi="Angsana New"/>
                <w:sz w:val="28"/>
                <w:szCs w:val="28"/>
              </w:rPr>
              <w:t>3</w:t>
            </w:r>
            <w:r w:rsidRPr="005A0A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F890228" w14:textId="77777777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248EA0" w14:textId="144ED422" w:rsidR="007F5AAE" w:rsidRPr="005A0ADC" w:rsidRDefault="007F5AAE" w:rsidP="0047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(</w:t>
            </w:r>
            <w:r w:rsidR="000D6A7B">
              <w:rPr>
                <w:rFonts w:ascii="Angsana New" w:hAnsi="Angsana New" w:hint="cs"/>
                <w:sz w:val="28"/>
                <w:szCs w:val="28"/>
                <w:cs/>
              </w:rPr>
              <w:t>1,628</w:t>
            </w:r>
            <w:r w:rsidRPr="005A0A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3805EA7" w14:textId="77777777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EBBEDEE" w14:textId="011FEC29" w:rsidR="007F5AAE" w:rsidRPr="005A0ADC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A3A551" w14:textId="77777777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309F6CF" w14:textId="0471A138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D6A7B">
              <w:rPr>
                <w:rFonts w:ascii="Angsana New" w:hAnsi="Angsana New" w:hint="cs"/>
                <w:sz w:val="28"/>
                <w:szCs w:val="28"/>
                <w:cs/>
              </w:rPr>
              <w:t>1,393,61</w:t>
            </w:r>
            <w:r w:rsidR="00D04118">
              <w:rPr>
                <w:rFonts w:ascii="Angsana New" w:hAnsi="Angsana New"/>
                <w:sz w:val="28"/>
                <w:szCs w:val="28"/>
              </w:rPr>
              <w:t>1</w:t>
            </w:r>
            <w:r w:rsidRPr="005A0AD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5AAE" w:rsidRPr="00D369A2" w14:paraId="79F1E8AB" w14:textId="77777777" w:rsidTr="00DE4DD9">
        <w:trPr>
          <w:trHeight w:hRule="exact" w:val="396"/>
        </w:trPr>
        <w:tc>
          <w:tcPr>
            <w:tcW w:w="3618" w:type="dxa"/>
          </w:tcPr>
          <w:p w14:paraId="619FFBCC" w14:textId="0B3B15B5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 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เมษายน 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8BBA0B" w14:textId="26D45808" w:rsidR="007F5AAE" w:rsidRPr="005A0ADC" w:rsidRDefault="000D6A7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63,947</w:t>
            </w:r>
          </w:p>
        </w:tc>
        <w:tc>
          <w:tcPr>
            <w:tcW w:w="270" w:type="dxa"/>
          </w:tcPr>
          <w:p w14:paraId="786D1847" w14:textId="77777777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C49454C" w14:textId="027CB449" w:rsidR="007F5AAE" w:rsidRPr="005A0ADC" w:rsidRDefault="000D6A7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2,631,618</w:t>
            </w:r>
          </w:p>
        </w:tc>
        <w:tc>
          <w:tcPr>
            <w:tcW w:w="270" w:type="dxa"/>
          </w:tcPr>
          <w:p w14:paraId="71F41E7E" w14:textId="77777777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3D42B638" w14:textId="74AD1C25" w:rsidR="007F5AAE" w:rsidRPr="005A0ADC" w:rsidRDefault="000D6A7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14,682,995</w:t>
            </w:r>
          </w:p>
        </w:tc>
        <w:tc>
          <w:tcPr>
            <w:tcW w:w="270" w:type="dxa"/>
          </w:tcPr>
          <w:p w14:paraId="4355524B" w14:textId="77777777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B42D9D1" w14:textId="08E50808" w:rsidR="007F5AAE" w:rsidRPr="005A0ADC" w:rsidRDefault="000D6A7B" w:rsidP="0047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08"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556,114</w:t>
            </w:r>
          </w:p>
        </w:tc>
        <w:tc>
          <w:tcPr>
            <w:tcW w:w="270" w:type="dxa"/>
          </w:tcPr>
          <w:p w14:paraId="0EAB0736" w14:textId="77777777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4065C1" w14:textId="0EED415D" w:rsidR="007F5AAE" w:rsidRPr="005A0ADC" w:rsidRDefault="000D6A7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16,883</w:t>
            </w:r>
          </w:p>
        </w:tc>
        <w:tc>
          <w:tcPr>
            <w:tcW w:w="270" w:type="dxa"/>
          </w:tcPr>
          <w:p w14:paraId="0B8C6D5D" w14:textId="77777777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54C50DE" w14:textId="5C1E9438" w:rsidR="007F5AAE" w:rsidRPr="005A0ADC" w:rsidRDefault="000D6A7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73,536</w:t>
            </w:r>
          </w:p>
        </w:tc>
        <w:tc>
          <w:tcPr>
            <w:tcW w:w="270" w:type="dxa"/>
          </w:tcPr>
          <w:p w14:paraId="7BC72472" w14:textId="77777777" w:rsidR="007F5AAE" w:rsidRPr="005A0AD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21CE146A" w14:textId="547D464E" w:rsidR="007F5AAE" w:rsidRPr="005A0ADC" w:rsidRDefault="000D6A7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18,025,093</w:t>
            </w:r>
          </w:p>
        </w:tc>
      </w:tr>
      <w:tr w:rsidR="00E0216D" w:rsidRPr="00D369A2" w14:paraId="78BD7DC0" w14:textId="77777777" w:rsidTr="00DE4DD9">
        <w:trPr>
          <w:trHeight w:hRule="exact" w:val="396"/>
        </w:trPr>
        <w:tc>
          <w:tcPr>
            <w:tcW w:w="3618" w:type="dxa"/>
          </w:tcPr>
          <w:p w14:paraId="5077D0DF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F94D275" w14:textId="15B954EF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5A8502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4AAD6189" w14:textId="432A94C1" w:rsidR="00E0216D" w:rsidRPr="005A0ADC" w:rsidRDefault="000D6A7B" w:rsidP="000D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0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65</w:t>
            </w:r>
          </w:p>
        </w:tc>
        <w:tc>
          <w:tcPr>
            <w:tcW w:w="270" w:type="dxa"/>
          </w:tcPr>
          <w:p w14:paraId="7883AD5E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E9EDEDD" w14:textId="104DB9F6" w:rsidR="00E0216D" w:rsidRPr="005A0ADC" w:rsidRDefault="000D6A7B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3,372</w:t>
            </w:r>
          </w:p>
        </w:tc>
        <w:tc>
          <w:tcPr>
            <w:tcW w:w="270" w:type="dxa"/>
          </w:tcPr>
          <w:p w14:paraId="5FD8BDE4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18F9CC8A" w14:textId="0776131C" w:rsidR="00E0216D" w:rsidRPr="005A0ADC" w:rsidRDefault="000D6A7B" w:rsidP="0047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08" w:right="-5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5,93</w:t>
            </w:r>
            <w:r w:rsidR="00D0411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2289583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FC9217" w14:textId="2610562D" w:rsidR="00E0216D" w:rsidRPr="005A0ADC" w:rsidRDefault="000D6A7B" w:rsidP="000D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97D4B7B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6C58055" w14:textId="47ABF453" w:rsidR="00E0216D" w:rsidRPr="005A0ADC" w:rsidRDefault="000D6A7B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181,804</w:t>
            </w:r>
          </w:p>
        </w:tc>
        <w:tc>
          <w:tcPr>
            <w:tcW w:w="270" w:type="dxa"/>
          </w:tcPr>
          <w:p w14:paraId="51D8FDC4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0C8C2D96" w14:textId="15C991A4" w:rsidR="00E0216D" w:rsidRPr="005A0ADC" w:rsidRDefault="000D6A7B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191,17</w:t>
            </w:r>
            <w:r w:rsidR="00D0411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0216D" w:rsidRPr="00D369A2" w14:paraId="179A1E8A" w14:textId="77777777" w:rsidTr="00DE4DD9">
        <w:trPr>
          <w:trHeight w:val="389"/>
        </w:trPr>
        <w:tc>
          <w:tcPr>
            <w:tcW w:w="3618" w:type="dxa"/>
          </w:tcPr>
          <w:p w14:paraId="188E19AD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</w:tcPr>
          <w:p w14:paraId="1E7BBD1E" w14:textId="01FC1DBC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12F561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4E5C36AC" w14:textId="24BB119B" w:rsidR="00E0216D" w:rsidRPr="005A0ADC" w:rsidRDefault="000D6A7B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8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25,611</w:t>
            </w:r>
          </w:p>
        </w:tc>
        <w:tc>
          <w:tcPr>
            <w:tcW w:w="270" w:type="dxa"/>
          </w:tcPr>
          <w:p w14:paraId="42AA334F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67F3AD7" w14:textId="147456B9" w:rsidR="00E0216D" w:rsidRPr="005A0ADC" w:rsidRDefault="000D6A7B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147,991</w:t>
            </w:r>
          </w:p>
        </w:tc>
        <w:tc>
          <w:tcPr>
            <w:tcW w:w="270" w:type="dxa"/>
          </w:tcPr>
          <w:p w14:paraId="2A00F51E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01C83D6B" w14:textId="522948F8" w:rsidR="00E0216D" w:rsidRPr="005A0ADC" w:rsidRDefault="000D6A7B" w:rsidP="0047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08" w:right="-5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9,375</w:t>
            </w:r>
          </w:p>
        </w:tc>
        <w:tc>
          <w:tcPr>
            <w:tcW w:w="270" w:type="dxa"/>
          </w:tcPr>
          <w:p w14:paraId="79E8EA37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6E3099" w14:textId="0943FE5A" w:rsidR="00E0216D" w:rsidRPr="005A0ADC" w:rsidRDefault="00E0216D" w:rsidP="000D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4B4EA6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91513E4" w14:textId="3E19AF42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08" w:right="-9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D6A7B">
              <w:rPr>
                <w:rFonts w:ascii="Angsana New" w:hAnsi="Angsana New" w:hint="cs"/>
                <w:sz w:val="28"/>
                <w:szCs w:val="28"/>
                <w:cs/>
              </w:rPr>
              <w:t>182,977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8A8E6A5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02A53976" w14:textId="4B63E822" w:rsidR="00E0216D" w:rsidRPr="005A0ADC" w:rsidRDefault="00E0216D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216D" w:rsidRPr="00D369A2" w14:paraId="79AAF536" w14:textId="77777777" w:rsidTr="00DE4DD9">
        <w:trPr>
          <w:trHeight w:hRule="exact" w:val="396"/>
        </w:trPr>
        <w:tc>
          <w:tcPr>
            <w:tcW w:w="3618" w:type="dxa"/>
          </w:tcPr>
          <w:p w14:paraId="0E92503B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1E1CA57A" w14:textId="400D5EA8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04FC15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6478565" w14:textId="183E8962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D6A7B">
              <w:rPr>
                <w:rFonts w:ascii="Angsana New" w:hAnsi="Angsana New" w:hint="cs"/>
                <w:sz w:val="28"/>
                <w:szCs w:val="28"/>
                <w:cs/>
              </w:rPr>
              <w:t>40,991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0D576BE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8392507" w14:textId="71D1A88F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D6A7B">
              <w:rPr>
                <w:rFonts w:ascii="Angsana New" w:hAnsi="Angsana New" w:hint="cs"/>
                <w:sz w:val="28"/>
                <w:szCs w:val="28"/>
                <w:cs/>
              </w:rPr>
              <w:t>390,573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34E3465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3A3CB8AB" w14:textId="27112D55" w:rsidR="00E0216D" w:rsidRPr="005A0ADC" w:rsidRDefault="00E0216D" w:rsidP="0047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08" w:right="-5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D6A7B">
              <w:rPr>
                <w:rFonts w:ascii="Angsana New" w:hAnsi="Angsana New" w:hint="cs"/>
                <w:sz w:val="28"/>
                <w:szCs w:val="28"/>
                <w:cs/>
              </w:rPr>
              <w:t>107,50</w:t>
            </w:r>
            <w:r w:rsidR="00D04118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68557E1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8931D4" w14:textId="6AD4CB42" w:rsidR="00E0216D" w:rsidRPr="005A0ADC" w:rsidRDefault="00E0216D" w:rsidP="0047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(99)</w:t>
            </w:r>
          </w:p>
        </w:tc>
        <w:tc>
          <w:tcPr>
            <w:tcW w:w="270" w:type="dxa"/>
          </w:tcPr>
          <w:p w14:paraId="1E493263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91EC56C" w14:textId="58EB2F18" w:rsidR="00E0216D" w:rsidRPr="005A0ADC" w:rsidRDefault="00E0216D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88A8B0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1BC2382" w14:textId="1D1CD01C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D6A7B">
              <w:rPr>
                <w:rFonts w:ascii="Angsana New" w:hAnsi="Angsana New" w:hint="cs"/>
                <w:sz w:val="28"/>
                <w:szCs w:val="28"/>
                <w:cs/>
              </w:rPr>
              <w:t>539,16</w:t>
            </w:r>
            <w:r w:rsidR="00D04118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216D" w:rsidRPr="00D369A2" w14:paraId="5A48859F" w14:textId="77777777" w:rsidTr="00DE4DD9">
        <w:trPr>
          <w:trHeight w:hRule="exact" w:val="396"/>
        </w:trPr>
        <w:tc>
          <w:tcPr>
            <w:tcW w:w="3618" w:type="dxa"/>
          </w:tcPr>
          <w:p w14:paraId="2E8E014B" w14:textId="7D8D040D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8D46AA6" w14:textId="027E6B64" w:rsidR="00E0216D" w:rsidRPr="005A0ADC" w:rsidRDefault="000D6A7B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63,947</w:t>
            </w:r>
          </w:p>
        </w:tc>
        <w:tc>
          <w:tcPr>
            <w:tcW w:w="270" w:type="dxa"/>
          </w:tcPr>
          <w:p w14:paraId="280C11F6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219D1EC" w14:textId="04325E1B" w:rsidR="00E0216D" w:rsidRPr="005A0ADC" w:rsidRDefault="000D6A7B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2,616,303</w:t>
            </w:r>
          </w:p>
        </w:tc>
        <w:tc>
          <w:tcPr>
            <w:tcW w:w="270" w:type="dxa"/>
          </w:tcPr>
          <w:p w14:paraId="6397367B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B11EE51" w14:textId="04DDDF75" w:rsidR="00E0216D" w:rsidRPr="005A0ADC" w:rsidRDefault="000D6A7B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14,443,785</w:t>
            </w:r>
          </w:p>
        </w:tc>
        <w:tc>
          <w:tcPr>
            <w:tcW w:w="270" w:type="dxa"/>
          </w:tcPr>
          <w:p w14:paraId="39F066E7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6A87EB6" w14:textId="33CB13DB" w:rsidR="00E0216D" w:rsidRPr="005A0ADC" w:rsidRDefault="000D6A7B" w:rsidP="0047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08"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463,916</w:t>
            </w:r>
          </w:p>
        </w:tc>
        <w:tc>
          <w:tcPr>
            <w:tcW w:w="270" w:type="dxa"/>
          </w:tcPr>
          <w:p w14:paraId="1912014F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C8EA78" w14:textId="58F985CC" w:rsidR="00E0216D" w:rsidRPr="005A0ADC" w:rsidRDefault="000D6A7B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16,784</w:t>
            </w:r>
          </w:p>
        </w:tc>
        <w:tc>
          <w:tcPr>
            <w:tcW w:w="270" w:type="dxa"/>
          </w:tcPr>
          <w:p w14:paraId="50D7F554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7EB7B66" w14:textId="36246AC9" w:rsidR="00E0216D" w:rsidRPr="005A0ADC" w:rsidRDefault="000D6A7B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72,363</w:t>
            </w:r>
          </w:p>
        </w:tc>
        <w:tc>
          <w:tcPr>
            <w:tcW w:w="270" w:type="dxa"/>
          </w:tcPr>
          <w:p w14:paraId="6FE9B066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732129AB" w14:textId="59D5266A" w:rsidR="00E0216D" w:rsidRPr="005A0ADC" w:rsidRDefault="000D6A7B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17,677,098</w:t>
            </w:r>
          </w:p>
        </w:tc>
      </w:tr>
      <w:tr w:rsidR="00E0216D" w:rsidRPr="00D369A2" w14:paraId="7E3F59B7" w14:textId="77777777" w:rsidTr="00DE4DD9">
        <w:trPr>
          <w:trHeight w:hRule="exact" w:val="396"/>
        </w:trPr>
        <w:tc>
          <w:tcPr>
            <w:tcW w:w="3618" w:type="dxa"/>
          </w:tcPr>
          <w:p w14:paraId="2B3B1262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3D097A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A158ED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CDD3A24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0C39D8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613C0E1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DB2E10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982E9BC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4DCDE7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E0F374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E88F7E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D5B369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50866D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16420826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0216D" w:rsidRPr="00D369A2" w14:paraId="02C16C7E" w14:textId="77777777" w:rsidTr="00DE4DD9">
        <w:trPr>
          <w:trHeight w:hRule="exact" w:val="396"/>
        </w:trPr>
        <w:tc>
          <w:tcPr>
            <w:tcW w:w="3618" w:type="dxa"/>
          </w:tcPr>
          <w:p w14:paraId="5F61BF5C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3F70C41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9DFFAA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036605BD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F6C334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44AB8DCA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6B4771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</w:tcPr>
          <w:p w14:paraId="22A0715A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293F20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674F4B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59D195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5FCA011E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99BA62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1B901D51" w14:textId="77777777" w:rsidR="00E0216D" w:rsidRPr="005A0ADC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0681AF91" w14:textId="77777777" w:rsidR="002B4509" w:rsidRDefault="002B4509"/>
    <w:p w14:paraId="521AF79F" w14:textId="77777777" w:rsidR="00C407B1" w:rsidRDefault="00C407B1">
      <w:r>
        <w:br w:type="page"/>
      </w:r>
    </w:p>
    <w:tbl>
      <w:tblPr>
        <w:tblW w:w="14067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645"/>
        <w:gridCol w:w="1152"/>
        <w:gridCol w:w="270"/>
        <w:gridCol w:w="1224"/>
        <w:gridCol w:w="270"/>
        <w:gridCol w:w="1206"/>
        <w:gridCol w:w="270"/>
        <w:gridCol w:w="1512"/>
        <w:gridCol w:w="270"/>
        <w:gridCol w:w="1170"/>
        <w:gridCol w:w="270"/>
        <w:gridCol w:w="1233"/>
        <w:gridCol w:w="261"/>
        <w:gridCol w:w="1314"/>
      </w:tblGrid>
      <w:tr w:rsidR="002B4509" w:rsidRPr="00D369A2" w14:paraId="4B38ABB9" w14:textId="77777777" w:rsidTr="00DE4DD9">
        <w:trPr>
          <w:trHeight w:hRule="exact" w:val="403"/>
        </w:trPr>
        <w:tc>
          <w:tcPr>
            <w:tcW w:w="3645" w:type="dxa"/>
          </w:tcPr>
          <w:p w14:paraId="3AA990E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vMerge w:val="restart"/>
          </w:tcPr>
          <w:p w14:paraId="16299BCF" w14:textId="77777777" w:rsidR="002B4509" w:rsidRPr="000A536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54B0128" w14:textId="77777777" w:rsidR="002B4509" w:rsidRPr="000A536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7834C6" w14:textId="77777777" w:rsidR="002B4509" w:rsidRPr="000A536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538D503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</w:tcPr>
          <w:p w14:paraId="6F4B4856" w14:textId="77777777" w:rsidR="002B4509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  <w:p w14:paraId="3622FCD6" w14:textId="77777777"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และส่วนปรับปรุงที่ดิน</w:t>
            </w:r>
          </w:p>
        </w:tc>
        <w:tc>
          <w:tcPr>
            <w:tcW w:w="270" w:type="dxa"/>
          </w:tcPr>
          <w:p w14:paraId="774A5F4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vMerge w:val="restart"/>
          </w:tcPr>
          <w:p w14:paraId="7B370AB3" w14:textId="77777777"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9A26D71" w14:textId="77777777"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  <w:p w14:paraId="374D37A2" w14:textId="77777777" w:rsidR="002B4509" w:rsidRPr="000A536B" w:rsidRDefault="002B4509" w:rsidP="00DE4DD9">
            <w:pPr>
              <w:pStyle w:val="BodyText"/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285C027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Merge w:val="restart"/>
          </w:tcPr>
          <w:p w14:paraId="6CD6728E" w14:textId="77777777"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 xml:space="preserve">เครื่องตกแต่ง </w:t>
            </w:r>
          </w:p>
          <w:p w14:paraId="79F592B1" w14:textId="77777777"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 xml:space="preserve">ติดตั้งและ </w:t>
            </w:r>
          </w:p>
          <w:p w14:paraId="5D0979B9" w14:textId="77777777" w:rsidR="002B4509" w:rsidRPr="000A536B" w:rsidRDefault="002B4509" w:rsidP="00DE4DD9">
            <w:pPr>
              <w:pStyle w:val="BodyText"/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4F8F9DE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</w:tcPr>
          <w:p w14:paraId="53AA6044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A3C025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33BF0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0B34DC3F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vMerge w:val="restart"/>
          </w:tcPr>
          <w:p w14:paraId="05F208E0" w14:textId="77777777"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  <w:p w14:paraId="314B1E64" w14:textId="77777777"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  <w:p w14:paraId="29D9B1D4" w14:textId="77777777" w:rsidR="002B4509" w:rsidRPr="000A536B" w:rsidRDefault="002B4509" w:rsidP="00DE4DD9">
            <w:pPr>
              <w:pStyle w:val="BodyText"/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61" w:type="dxa"/>
          </w:tcPr>
          <w:p w14:paraId="1F87E124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Merge w:val="restart"/>
          </w:tcPr>
          <w:p w14:paraId="3AD4F4BA" w14:textId="77777777" w:rsidR="002B4509" w:rsidRPr="000A536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BD4476" w14:textId="77777777" w:rsidR="002B4509" w:rsidRPr="000A536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5F821E1" w14:textId="77777777" w:rsidR="002B4509" w:rsidRPr="000A536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B4509" w:rsidRPr="00D369A2" w14:paraId="7C61A24A" w14:textId="77777777" w:rsidTr="00DE4DD9">
        <w:trPr>
          <w:trHeight w:hRule="exact" w:val="403"/>
        </w:trPr>
        <w:tc>
          <w:tcPr>
            <w:tcW w:w="3645" w:type="dxa"/>
          </w:tcPr>
          <w:p w14:paraId="5820C32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Merge/>
          </w:tcPr>
          <w:p w14:paraId="7BEAAA8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9D835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14:paraId="59C58424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6B2E9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vMerge/>
          </w:tcPr>
          <w:p w14:paraId="6FE67A8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F808B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Merge/>
          </w:tcPr>
          <w:p w14:paraId="0173A68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C7821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1CD6CDC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A02DC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vMerge/>
          </w:tcPr>
          <w:p w14:paraId="5709A5E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282F659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Merge/>
          </w:tcPr>
          <w:p w14:paraId="3D5837C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509" w:rsidRPr="00D369A2" w14:paraId="4C942128" w14:textId="77777777" w:rsidTr="00DE4DD9">
        <w:trPr>
          <w:trHeight w:hRule="exact" w:val="346"/>
        </w:trPr>
        <w:tc>
          <w:tcPr>
            <w:tcW w:w="3645" w:type="dxa"/>
          </w:tcPr>
          <w:p w14:paraId="489BE386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Merge/>
          </w:tcPr>
          <w:p w14:paraId="1F74623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E8F6A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14:paraId="5A4C401C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44564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vMerge/>
          </w:tcPr>
          <w:p w14:paraId="6AAEAF0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7E1D40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Merge/>
          </w:tcPr>
          <w:p w14:paraId="6334FB70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9ED3B4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222C55F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EAB9B4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vMerge/>
          </w:tcPr>
          <w:p w14:paraId="5CE2F81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0A558CE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Merge/>
          </w:tcPr>
          <w:p w14:paraId="0F0BA3B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509" w:rsidRPr="00D369A2" w14:paraId="20E864CD" w14:textId="77777777" w:rsidTr="00DE4DD9">
        <w:trPr>
          <w:trHeight w:hRule="exact" w:val="403"/>
        </w:trPr>
        <w:tc>
          <w:tcPr>
            <w:tcW w:w="3645" w:type="dxa"/>
          </w:tcPr>
          <w:p w14:paraId="69C8E38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ab/>
            </w:r>
          </w:p>
        </w:tc>
        <w:tc>
          <w:tcPr>
            <w:tcW w:w="10422" w:type="dxa"/>
            <w:gridSpan w:val="13"/>
          </w:tcPr>
          <w:p w14:paraId="5ACDB6B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98" w:right="-19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A536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0A536B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2B4509" w:rsidRPr="00D369A2" w14:paraId="61C068F8" w14:textId="77777777" w:rsidTr="00DE4DD9">
        <w:trPr>
          <w:trHeight w:hRule="exact" w:val="403"/>
        </w:trPr>
        <w:tc>
          <w:tcPr>
            <w:tcW w:w="3645" w:type="dxa"/>
          </w:tcPr>
          <w:p w14:paraId="0E6FD4C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Pr="000A536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1152" w:type="dxa"/>
          </w:tcPr>
          <w:p w14:paraId="7342BAF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0CA74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A79EBC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57898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3442ED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C6321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737D895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0A69F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8F9B0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3ADF7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19AB69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275C603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DE47DF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5AAE" w:rsidRPr="00D369A2" w14:paraId="4D604A1C" w14:textId="77777777" w:rsidTr="00DE4DD9">
        <w:trPr>
          <w:trHeight w:hRule="exact" w:val="403"/>
        </w:trPr>
        <w:tc>
          <w:tcPr>
            <w:tcW w:w="3645" w:type="dxa"/>
          </w:tcPr>
          <w:p w14:paraId="2D87CF32" w14:textId="622ECCEE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A536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A536B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1152" w:type="dxa"/>
          </w:tcPr>
          <w:p w14:paraId="4E246BE8" w14:textId="57B276FC" w:rsidR="007F5AAE" w:rsidRPr="007F5AAE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7F5A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4C8CB4" w14:textId="77777777"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1BEC509" w14:textId="3B0B5BE1" w:rsidR="007F5AAE" w:rsidRPr="007F5AAE" w:rsidRDefault="000D6A7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1,736,644</w:t>
            </w:r>
          </w:p>
        </w:tc>
        <w:tc>
          <w:tcPr>
            <w:tcW w:w="270" w:type="dxa"/>
          </w:tcPr>
          <w:p w14:paraId="2E99B679" w14:textId="77777777"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9FA0F61" w14:textId="519EA662" w:rsidR="007F5AAE" w:rsidRPr="007F5AAE" w:rsidRDefault="000D6A7B" w:rsidP="00B0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11,406,113</w:t>
            </w:r>
          </w:p>
        </w:tc>
        <w:tc>
          <w:tcPr>
            <w:tcW w:w="270" w:type="dxa"/>
          </w:tcPr>
          <w:p w14:paraId="692CEAC1" w14:textId="77777777"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7B36EB3E" w14:textId="5DCE9287" w:rsidR="007F5AAE" w:rsidRPr="007F5AAE" w:rsidRDefault="000D6A7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428,743</w:t>
            </w:r>
          </w:p>
        </w:tc>
        <w:tc>
          <w:tcPr>
            <w:tcW w:w="270" w:type="dxa"/>
          </w:tcPr>
          <w:p w14:paraId="04EB9067" w14:textId="77777777"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0F8207" w14:textId="53AD3664" w:rsidR="007F5AAE" w:rsidRPr="007F5AAE" w:rsidRDefault="000D6A7B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16,567</w:t>
            </w:r>
          </w:p>
        </w:tc>
        <w:tc>
          <w:tcPr>
            <w:tcW w:w="270" w:type="dxa"/>
          </w:tcPr>
          <w:p w14:paraId="59FC32BD" w14:textId="77777777"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3B336197" w14:textId="3E153542" w:rsidR="007F5AAE" w:rsidRPr="007F5AAE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7F5A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3D33AB08" w14:textId="77777777" w:rsidR="007F5AAE" w:rsidRPr="007F5AA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02352F32" w14:textId="42CCCA39" w:rsidR="007F5AAE" w:rsidRPr="007F5AAE" w:rsidRDefault="000D6A7B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13,588,067</w:t>
            </w:r>
          </w:p>
        </w:tc>
      </w:tr>
      <w:tr w:rsidR="007F5AAE" w:rsidRPr="00D369A2" w14:paraId="1AE7F6A9" w14:textId="77777777" w:rsidTr="00DE4DD9">
        <w:trPr>
          <w:trHeight w:hRule="exact" w:val="403"/>
        </w:trPr>
        <w:tc>
          <w:tcPr>
            <w:tcW w:w="3645" w:type="dxa"/>
          </w:tcPr>
          <w:p w14:paraId="5E20450A" w14:textId="4410DB3A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</w:tcPr>
          <w:p w14:paraId="17058573" w14:textId="1380D136" w:rsidR="007F5AAE" w:rsidRPr="000A536B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DD4712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48FC6384" w14:textId="55E72056" w:rsidR="007F5AAE" w:rsidRPr="000A536B" w:rsidRDefault="000D6A7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82,707</w:t>
            </w:r>
          </w:p>
        </w:tc>
        <w:tc>
          <w:tcPr>
            <w:tcW w:w="270" w:type="dxa"/>
          </w:tcPr>
          <w:p w14:paraId="1582A0F6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F65C752" w14:textId="391579F4" w:rsidR="007F5AAE" w:rsidRPr="000A536B" w:rsidRDefault="000D6A7B" w:rsidP="00B0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628,434</w:t>
            </w:r>
          </w:p>
        </w:tc>
        <w:tc>
          <w:tcPr>
            <w:tcW w:w="270" w:type="dxa"/>
          </w:tcPr>
          <w:p w14:paraId="0E9C7959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23E7F5AB" w14:textId="2D10EAAB" w:rsidR="007F5AAE" w:rsidRPr="000A536B" w:rsidRDefault="000D6A7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48,416</w:t>
            </w:r>
          </w:p>
        </w:tc>
        <w:tc>
          <w:tcPr>
            <w:tcW w:w="270" w:type="dxa"/>
          </w:tcPr>
          <w:p w14:paraId="14C86CA7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FCF9BD" w14:textId="6535D8FD" w:rsidR="007F5AAE" w:rsidRPr="000A536B" w:rsidRDefault="000D6A7B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373</w:t>
            </w:r>
          </w:p>
        </w:tc>
        <w:tc>
          <w:tcPr>
            <w:tcW w:w="270" w:type="dxa"/>
          </w:tcPr>
          <w:p w14:paraId="6F05B4E7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48F9FBAD" w14:textId="635D4E03" w:rsidR="007F5AAE" w:rsidRPr="000A536B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3938FC22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5A2D677C" w14:textId="58BCE95B" w:rsidR="007F5AAE" w:rsidRPr="000A536B" w:rsidRDefault="000D6A7B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759,930</w:t>
            </w:r>
          </w:p>
        </w:tc>
      </w:tr>
      <w:tr w:rsidR="007F5AAE" w:rsidRPr="00D369A2" w14:paraId="13EA9EDB" w14:textId="77777777" w:rsidTr="00DE4DD9">
        <w:trPr>
          <w:trHeight w:hRule="exact" w:val="403"/>
        </w:trPr>
        <w:tc>
          <w:tcPr>
            <w:tcW w:w="3645" w:type="dxa"/>
          </w:tcPr>
          <w:p w14:paraId="0207EFD1" w14:textId="7123F1D2" w:rsidR="007F5AAE" w:rsidRPr="000A536B" w:rsidRDefault="00135C5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4C1677">
              <w:rPr>
                <w:rFonts w:ascii="Angsana New" w:hAnsi="Angsana New" w:hint="cs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1152" w:type="dxa"/>
          </w:tcPr>
          <w:p w14:paraId="0587CEAA" w14:textId="3D9A0A7E" w:rsidR="007F5AAE" w:rsidRPr="000A536B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1009E8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058D1F3" w14:textId="39B58DB8" w:rsidR="007F5AAE" w:rsidRPr="000A536B" w:rsidRDefault="007F5AAE" w:rsidP="00A6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7B4F8A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7A72925" w14:textId="02555557" w:rsidR="007F5AAE" w:rsidRPr="000A536B" w:rsidRDefault="007F5AAE" w:rsidP="00B0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6,644</w:t>
            </w:r>
          </w:p>
        </w:tc>
        <w:tc>
          <w:tcPr>
            <w:tcW w:w="270" w:type="dxa"/>
          </w:tcPr>
          <w:p w14:paraId="32E212E9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25FC3D67" w14:textId="043B68B0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270" w:type="dxa"/>
          </w:tcPr>
          <w:p w14:paraId="58CC5A34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AD692A" w14:textId="0BC9A078" w:rsidR="007F5AAE" w:rsidRPr="000A536B" w:rsidRDefault="007F5AAE" w:rsidP="00A6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A835CB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6D2475CC" w14:textId="7E16C8CC" w:rsidR="007F5AAE" w:rsidRPr="000A536B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2AC81722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592C4F4A" w14:textId="594BC405" w:rsidR="007F5AAE" w:rsidRPr="000A536B" w:rsidRDefault="000D6A7B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7,026</w:t>
            </w:r>
          </w:p>
        </w:tc>
      </w:tr>
      <w:tr w:rsidR="007F5AAE" w:rsidRPr="00D369A2" w14:paraId="19C7434A" w14:textId="77777777" w:rsidTr="00DE4DD9">
        <w:trPr>
          <w:trHeight w:hRule="exact" w:val="403"/>
        </w:trPr>
        <w:tc>
          <w:tcPr>
            <w:tcW w:w="3645" w:type="dxa"/>
          </w:tcPr>
          <w:p w14:paraId="2ADCEA49" w14:textId="3B7C0AF1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52" w:type="dxa"/>
          </w:tcPr>
          <w:p w14:paraId="7814CB3B" w14:textId="2234BF49" w:rsidR="007F5AAE" w:rsidRPr="000A536B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C59908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478CB8D3" w14:textId="45989194" w:rsidR="007F5AAE" w:rsidRPr="000A536B" w:rsidRDefault="007F5AAE" w:rsidP="009D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(853</w:t>
            </w:r>
            <w:r w:rsidRPr="000A53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C9B4639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8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6BE1F529" w14:textId="39A4EF38" w:rsidR="007F5AAE" w:rsidRPr="000A536B" w:rsidRDefault="007F5AAE" w:rsidP="00B0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D6A7B">
              <w:rPr>
                <w:rFonts w:ascii="Angsana New" w:hAnsi="Angsana New" w:hint="cs"/>
                <w:sz w:val="28"/>
                <w:szCs w:val="28"/>
                <w:cs/>
              </w:rPr>
              <w:t>1,370,487</w:t>
            </w:r>
            <w:r w:rsidRPr="000A53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6871ADB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181E323B" w14:textId="242FD832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(17,</w:t>
            </w:r>
            <w:r w:rsidR="000D6A7B">
              <w:rPr>
                <w:rFonts w:ascii="Angsana New" w:hAnsi="Angsana New" w:hint="cs"/>
                <w:sz w:val="28"/>
                <w:szCs w:val="28"/>
                <w:cs/>
              </w:rPr>
              <w:t>116</w:t>
            </w:r>
            <w:r w:rsidRPr="000A53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979BFC6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BEED91" w14:textId="7717E302" w:rsidR="007F5AAE" w:rsidRPr="000A536B" w:rsidRDefault="007F5AAE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(</w:t>
            </w:r>
            <w:r w:rsidR="000D6A7B">
              <w:rPr>
                <w:rFonts w:ascii="Angsana New" w:hAnsi="Angsana New" w:hint="cs"/>
                <w:sz w:val="28"/>
                <w:szCs w:val="28"/>
                <w:cs/>
              </w:rPr>
              <w:t>1,628</w:t>
            </w:r>
            <w:r w:rsidRPr="000A53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DAC96F5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1128398E" w14:textId="0D03FE35" w:rsidR="007F5AAE" w:rsidRPr="000A536B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4F34BC80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35305204" w14:textId="513C8520" w:rsidR="007F5AAE" w:rsidRPr="000A536B" w:rsidRDefault="000D6A7B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(1,390,084)</w:t>
            </w:r>
          </w:p>
        </w:tc>
      </w:tr>
      <w:tr w:rsidR="007F5AAE" w:rsidRPr="00D369A2" w14:paraId="180DDF9B" w14:textId="77777777" w:rsidTr="00DE4DD9">
        <w:trPr>
          <w:trHeight w:hRule="exact" w:val="403"/>
        </w:trPr>
        <w:tc>
          <w:tcPr>
            <w:tcW w:w="3645" w:type="dxa"/>
          </w:tcPr>
          <w:p w14:paraId="0C6D2D93" w14:textId="0A0B6E79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เมษายน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7A2303" w14:textId="655906EB" w:rsidR="007F5AAE" w:rsidRPr="000A536B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9E164A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EC9D373" w14:textId="62BF1E5B" w:rsidR="007F5AAE" w:rsidRPr="000A536B" w:rsidRDefault="000D6A7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1,818,498</w:t>
            </w:r>
          </w:p>
        </w:tc>
        <w:tc>
          <w:tcPr>
            <w:tcW w:w="270" w:type="dxa"/>
          </w:tcPr>
          <w:p w14:paraId="5FC1AFF4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248800EE" w14:textId="69ABB71D" w:rsidR="007F5AAE" w:rsidRPr="000A536B" w:rsidRDefault="000D6A7B" w:rsidP="00B0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10,670,704</w:t>
            </w:r>
          </w:p>
        </w:tc>
        <w:tc>
          <w:tcPr>
            <w:tcW w:w="270" w:type="dxa"/>
          </w:tcPr>
          <w:p w14:paraId="10986369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12A686B" w14:textId="586B69A2" w:rsidR="007F5AAE" w:rsidRPr="000A536B" w:rsidRDefault="000D6A7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460,425</w:t>
            </w:r>
          </w:p>
        </w:tc>
        <w:tc>
          <w:tcPr>
            <w:tcW w:w="270" w:type="dxa"/>
          </w:tcPr>
          <w:p w14:paraId="12F4B055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1D7017" w14:textId="00786228" w:rsidR="007F5AAE" w:rsidRPr="000A536B" w:rsidRDefault="000D6A7B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15,312</w:t>
            </w:r>
          </w:p>
        </w:tc>
        <w:tc>
          <w:tcPr>
            <w:tcW w:w="270" w:type="dxa"/>
          </w:tcPr>
          <w:p w14:paraId="1461F993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0DB0405E" w14:textId="0F81400F" w:rsidR="007F5AAE" w:rsidRPr="000A536B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3DA1FFF5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0AE5417C" w14:textId="1B0BB9A2" w:rsidR="007F5AAE" w:rsidRPr="000A536B" w:rsidRDefault="000D6A7B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12,964,939</w:t>
            </w:r>
          </w:p>
        </w:tc>
      </w:tr>
      <w:tr w:rsidR="007F5AAE" w:rsidRPr="00D369A2" w14:paraId="2725ECE4" w14:textId="77777777" w:rsidTr="00DE4DD9">
        <w:trPr>
          <w:trHeight w:hRule="exact" w:val="403"/>
        </w:trPr>
        <w:tc>
          <w:tcPr>
            <w:tcW w:w="3645" w:type="dxa"/>
          </w:tcPr>
          <w:p w14:paraId="67480191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</w:tcPr>
          <w:p w14:paraId="507103B9" w14:textId="65036B83" w:rsidR="007F5AAE" w:rsidRPr="000A536B" w:rsidRDefault="009D426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A8A734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32324F2" w14:textId="6790FE2A" w:rsidR="007F5AAE" w:rsidRPr="000A536B" w:rsidRDefault="000D6A7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77,374</w:t>
            </w:r>
          </w:p>
        </w:tc>
        <w:tc>
          <w:tcPr>
            <w:tcW w:w="270" w:type="dxa"/>
          </w:tcPr>
          <w:p w14:paraId="064D3474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AE20621" w14:textId="3BF17BC9" w:rsidR="007F5AAE" w:rsidRPr="000A536B" w:rsidRDefault="000D6A7B" w:rsidP="00B0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619,601</w:t>
            </w:r>
          </w:p>
        </w:tc>
        <w:tc>
          <w:tcPr>
            <w:tcW w:w="270" w:type="dxa"/>
          </w:tcPr>
          <w:p w14:paraId="2C11FE79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495C43AB" w14:textId="17FE4A46" w:rsidR="007F5AAE" w:rsidRPr="000A536B" w:rsidRDefault="000D6A7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39,587</w:t>
            </w:r>
          </w:p>
        </w:tc>
        <w:tc>
          <w:tcPr>
            <w:tcW w:w="270" w:type="dxa"/>
          </w:tcPr>
          <w:p w14:paraId="739CDD8C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EC294F" w14:textId="67B99AFA" w:rsidR="007F5AAE" w:rsidRPr="000A536B" w:rsidRDefault="000D6A7B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420</w:t>
            </w:r>
          </w:p>
        </w:tc>
        <w:tc>
          <w:tcPr>
            <w:tcW w:w="270" w:type="dxa"/>
          </w:tcPr>
          <w:p w14:paraId="75F9B9CD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859E237" w14:textId="26A01BCA" w:rsidR="007F5AAE" w:rsidRPr="00135C57" w:rsidRDefault="00B00682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135C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7B480B74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5EC592E" w14:textId="762B5D40" w:rsidR="007F5AAE" w:rsidRPr="000A536B" w:rsidRDefault="000D6A7B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736,982</w:t>
            </w:r>
          </w:p>
        </w:tc>
      </w:tr>
      <w:tr w:rsidR="007F5AAE" w:rsidRPr="00D369A2" w14:paraId="31E2DBE5" w14:textId="77777777" w:rsidTr="00DE4DD9">
        <w:trPr>
          <w:trHeight w:hRule="exact" w:val="403"/>
        </w:trPr>
        <w:tc>
          <w:tcPr>
            <w:tcW w:w="3645" w:type="dxa"/>
          </w:tcPr>
          <w:p w14:paraId="74FD9CA0" w14:textId="468D9E02" w:rsidR="007F5AAE" w:rsidRPr="000A536B" w:rsidRDefault="00135C57" w:rsidP="00135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กลับรายการผลขาดทุน</w:t>
            </w:r>
            <w:r w:rsidR="00572B5C">
              <w:rPr>
                <w:rFonts w:ascii="Angsana New" w:hAnsi="Angsana New" w:hint="cs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1152" w:type="dxa"/>
          </w:tcPr>
          <w:p w14:paraId="406E9000" w14:textId="4F406717" w:rsidR="007F5AAE" w:rsidRPr="000A536B" w:rsidRDefault="009D426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971CCD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C38C547" w14:textId="42EEAB13" w:rsidR="007F5AAE" w:rsidRPr="000A536B" w:rsidRDefault="00E0216D" w:rsidP="00A6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F528B5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60278197" w14:textId="1F5C4F10" w:rsidR="007F5AAE" w:rsidRPr="000A536B" w:rsidRDefault="00B00682" w:rsidP="00B0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(6,644)</w:t>
            </w:r>
          </w:p>
        </w:tc>
        <w:tc>
          <w:tcPr>
            <w:tcW w:w="270" w:type="dxa"/>
          </w:tcPr>
          <w:p w14:paraId="66A375E3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27EE8538" w14:textId="2E55C17F" w:rsidR="007F5AAE" w:rsidRPr="000A536B" w:rsidRDefault="00B0068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(382)</w:t>
            </w:r>
          </w:p>
        </w:tc>
        <w:tc>
          <w:tcPr>
            <w:tcW w:w="270" w:type="dxa"/>
          </w:tcPr>
          <w:p w14:paraId="04798393" w14:textId="77777777" w:rsidR="007F5AAE" w:rsidRPr="000A536B" w:rsidRDefault="007F5AAE" w:rsidP="00A6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B943CB" w14:textId="76C04ACB" w:rsidR="007F5AAE" w:rsidRPr="0035180D" w:rsidRDefault="0035180D" w:rsidP="00A6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6A8EBA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1CF23017" w14:textId="6756CF46" w:rsidR="007F5AAE" w:rsidRPr="00135C57" w:rsidRDefault="00B00682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135C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122BB6E1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32138505" w14:textId="74BCAD28" w:rsidR="007F5AAE" w:rsidRPr="000A536B" w:rsidRDefault="000D6A7B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(7,026)</w:t>
            </w:r>
          </w:p>
        </w:tc>
      </w:tr>
      <w:tr w:rsidR="007F5AAE" w:rsidRPr="00D369A2" w14:paraId="5CCB8431" w14:textId="77777777" w:rsidTr="00DE4DD9">
        <w:trPr>
          <w:trHeight w:hRule="exact" w:val="403"/>
        </w:trPr>
        <w:tc>
          <w:tcPr>
            <w:tcW w:w="3645" w:type="dxa"/>
          </w:tcPr>
          <w:p w14:paraId="671ABA2E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52" w:type="dxa"/>
          </w:tcPr>
          <w:p w14:paraId="07655653" w14:textId="74BFC9C6" w:rsidR="007F5AAE" w:rsidRPr="000A536B" w:rsidRDefault="009D426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AD58EF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639BE29" w14:textId="3636BFFB" w:rsidR="007F5AAE" w:rsidRPr="000A536B" w:rsidRDefault="00E0216D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(40,</w:t>
            </w:r>
            <w:r w:rsidR="000D6A7B">
              <w:rPr>
                <w:rFonts w:ascii="Angsana New" w:hAnsi="Angsana New" w:hint="cs"/>
                <w:sz w:val="28"/>
                <w:szCs w:val="28"/>
                <w:cs/>
              </w:rPr>
              <w:t>456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04115F8" w14:textId="77777777" w:rsidR="007F5AAE" w:rsidRPr="000A536B" w:rsidRDefault="007F5AAE" w:rsidP="009D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7BF4944C" w14:textId="20C1A9E2" w:rsidR="007F5AAE" w:rsidRPr="000A536B" w:rsidRDefault="00B00682" w:rsidP="009D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D6A7B">
              <w:rPr>
                <w:rFonts w:ascii="Angsana New" w:hAnsi="Angsana New" w:hint="cs"/>
                <w:sz w:val="28"/>
                <w:szCs w:val="28"/>
                <w:cs/>
              </w:rPr>
              <w:t>380,518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0EA1334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5EEFABCC" w14:textId="1CE3E6FD" w:rsidR="007F5AAE" w:rsidRPr="000A536B" w:rsidRDefault="00B0068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D6A7B">
              <w:rPr>
                <w:rFonts w:ascii="Angsana New" w:hAnsi="Angsana New" w:hint="cs"/>
                <w:sz w:val="28"/>
                <w:szCs w:val="28"/>
                <w:cs/>
              </w:rPr>
              <w:t>106,721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B9E9F55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533AC5" w14:textId="5D875F73" w:rsidR="007F5AAE" w:rsidRPr="000A536B" w:rsidRDefault="00B00682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(99)</w:t>
            </w:r>
          </w:p>
        </w:tc>
        <w:tc>
          <w:tcPr>
            <w:tcW w:w="270" w:type="dxa"/>
          </w:tcPr>
          <w:p w14:paraId="37028EEE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78320192" w14:textId="085AA7CB" w:rsidR="007F5AAE" w:rsidRPr="00135C57" w:rsidRDefault="00B00682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135C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31733853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2C448C6A" w14:textId="3D400F4E" w:rsidR="007F5AAE" w:rsidRPr="000A536B" w:rsidRDefault="000D6A7B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(527,794)</w:t>
            </w:r>
          </w:p>
        </w:tc>
      </w:tr>
      <w:tr w:rsidR="007F5AAE" w:rsidRPr="00D369A2" w14:paraId="6E10382D" w14:textId="77777777" w:rsidTr="00DE4DD9">
        <w:trPr>
          <w:trHeight w:hRule="exact" w:val="403"/>
        </w:trPr>
        <w:tc>
          <w:tcPr>
            <w:tcW w:w="3645" w:type="dxa"/>
          </w:tcPr>
          <w:p w14:paraId="069B22CC" w14:textId="6D943934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8929B2B" w14:textId="7CACAAC2" w:rsidR="007F5AAE" w:rsidRPr="000A536B" w:rsidRDefault="009D426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5776CA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5753019" w14:textId="3452A751" w:rsidR="007F5AAE" w:rsidRPr="000A536B" w:rsidRDefault="000D6A7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1,855,416</w:t>
            </w:r>
          </w:p>
        </w:tc>
        <w:tc>
          <w:tcPr>
            <w:tcW w:w="270" w:type="dxa"/>
          </w:tcPr>
          <w:p w14:paraId="5BC30DB7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4F20F21" w14:textId="1048E707" w:rsidR="007F5AAE" w:rsidRPr="000A536B" w:rsidRDefault="000D6A7B" w:rsidP="00B0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10,903,143</w:t>
            </w:r>
          </w:p>
        </w:tc>
        <w:tc>
          <w:tcPr>
            <w:tcW w:w="270" w:type="dxa"/>
          </w:tcPr>
          <w:p w14:paraId="353B432D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D8CD530" w14:textId="648412E4" w:rsidR="007F5AAE" w:rsidRPr="000A536B" w:rsidRDefault="000D6A7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392,909</w:t>
            </w:r>
          </w:p>
        </w:tc>
        <w:tc>
          <w:tcPr>
            <w:tcW w:w="270" w:type="dxa"/>
          </w:tcPr>
          <w:p w14:paraId="5EDB62FC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714181" w14:textId="0D595483" w:rsidR="007F5AAE" w:rsidRPr="000A536B" w:rsidRDefault="000D6A7B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15,633</w:t>
            </w:r>
          </w:p>
        </w:tc>
        <w:tc>
          <w:tcPr>
            <w:tcW w:w="270" w:type="dxa"/>
          </w:tcPr>
          <w:p w14:paraId="10EAB12E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69BF7D9" w14:textId="18E3D7C9" w:rsidR="007F5AAE" w:rsidRPr="000A536B" w:rsidRDefault="00B00682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787FF3E7" w14:textId="77777777" w:rsidR="007F5AAE" w:rsidRPr="000A536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5FBCEE56" w14:textId="3BB3A731" w:rsidR="007F5AAE" w:rsidRPr="000A536B" w:rsidRDefault="000D6A7B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13,167,101</w:t>
            </w:r>
          </w:p>
        </w:tc>
      </w:tr>
    </w:tbl>
    <w:p w14:paraId="49FC8F23" w14:textId="77777777" w:rsidR="002B4509" w:rsidRDefault="002B4509"/>
    <w:p w14:paraId="1499EBDE" w14:textId="77777777" w:rsidR="00C407B1" w:rsidRDefault="00C407B1">
      <w:pPr>
        <w:rPr>
          <w:cs/>
        </w:rPr>
      </w:pPr>
      <w:r>
        <w:br w:type="page"/>
      </w:r>
    </w:p>
    <w:tbl>
      <w:tblPr>
        <w:tblW w:w="14067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645"/>
        <w:gridCol w:w="1152"/>
        <w:gridCol w:w="270"/>
        <w:gridCol w:w="1224"/>
        <w:gridCol w:w="288"/>
        <w:gridCol w:w="1179"/>
        <w:gridCol w:w="297"/>
        <w:gridCol w:w="1494"/>
        <w:gridCol w:w="270"/>
        <w:gridCol w:w="1170"/>
        <w:gridCol w:w="288"/>
        <w:gridCol w:w="1215"/>
        <w:gridCol w:w="270"/>
        <w:gridCol w:w="1305"/>
      </w:tblGrid>
      <w:tr w:rsidR="004C1677" w:rsidRPr="00D369A2" w14:paraId="40F2AE89" w14:textId="77777777" w:rsidTr="00DE4DD9">
        <w:trPr>
          <w:trHeight w:hRule="exact" w:val="403"/>
        </w:trPr>
        <w:tc>
          <w:tcPr>
            <w:tcW w:w="3645" w:type="dxa"/>
          </w:tcPr>
          <w:p w14:paraId="2D76E2A9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Merge w:val="restart"/>
          </w:tcPr>
          <w:p w14:paraId="75FE2598" w14:textId="77777777" w:rsidR="004C1677" w:rsidRPr="000A536B" w:rsidRDefault="004C1677" w:rsidP="004C1677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1F5247E" w14:textId="77777777" w:rsidR="004C1677" w:rsidRPr="000A536B" w:rsidRDefault="004C1677" w:rsidP="004C1677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4E248BB" w14:textId="2485BB62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380D17E2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</w:tcPr>
          <w:p w14:paraId="2348B324" w14:textId="50A84082" w:rsidR="004C1677" w:rsidRDefault="004C1677" w:rsidP="004C1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คาร</w:t>
            </w:r>
          </w:p>
          <w:p w14:paraId="695A0CCB" w14:textId="2723CBA8" w:rsidR="004C1677" w:rsidRPr="004C1677" w:rsidRDefault="004C1677" w:rsidP="004C1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และส่วนปรับปรุงที่ดิน</w:t>
            </w:r>
          </w:p>
        </w:tc>
        <w:tc>
          <w:tcPr>
            <w:tcW w:w="288" w:type="dxa"/>
          </w:tcPr>
          <w:p w14:paraId="3EA9C3D4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vMerge w:val="restart"/>
          </w:tcPr>
          <w:p w14:paraId="16E75AEC" w14:textId="77777777" w:rsidR="004C1677" w:rsidRPr="000A536B" w:rsidRDefault="004C1677" w:rsidP="004C1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497D365" w14:textId="77777777" w:rsidR="004C1677" w:rsidRPr="000A536B" w:rsidRDefault="004C1677" w:rsidP="004C1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  <w:p w14:paraId="11CA6E11" w14:textId="0F95A45C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97" w:type="dxa"/>
          </w:tcPr>
          <w:p w14:paraId="1DED31AF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vMerge w:val="restart"/>
          </w:tcPr>
          <w:p w14:paraId="7ACF08A7" w14:textId="77777777" w:rsidR="004C1677" w:rsidRPr="000A536B" w:rsidRDefault="004C1677" w:rsidP="004C1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 xml:space="preserve">เครื่องตกแต่ง </w:t>
            </w:r>
          </w:p>
          <w:p w14:paraId="738BE773" w14:textId="77777777" w:rsidR="004C1677" w:rsidRPr="000A536B" w:rsidRDefault="004C1677" w:rsidP="004C1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 xml:space="preserve">ติดตั้งและ </w:t>
            </w:r>
          </w:p>
          <w:p w14:paraId="2F97C032" w14:textId="593B1F7C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6BB50BCA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</w:tcPr>
          <w:p w14:paraId="4C33C9DD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9D3F9C0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B92251E" w14:textId="54212C1E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8" w:type="dxa"/>
          </w:tcPr>
          <w:p w14:paraId="50A6B68E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Merge w:val="restart"/>
          </w:tcPr>
          <w:p w14:paraId="17A64DFF" w14:textId="77777777" w:rsidR="004C1677" w:rsidRPr="000A536B" w:rsidRDefault="004C1677" w:rsidP="004C1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  <w:p w14:paraId="620AF3F8" w14:textId="77777777" w:rsidR="004C1677" w:rsidRPr="000A536B" w:rsidRDefault="004C1677" w:rsidP="004C1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  <w:p w14:paraId="26B64A71" w14:textId="593E641C" w:rsidR="004C1677" w:rsidRPr="000A536B" w:rsidRDefault="004C1677" w:rsidP="00B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3A529742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vMerge w:val="restart"/>
          </w:tcPr>
          <w:p w14:paraId="4993590B" w14:textId="77777777" w:rsidR="004C1677" w:rsidRPr="000A536B" w:rsidRDefault="004C1677" w:rsidP="004C1677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4CBD0CA" w14:textId="77777777" w:rsidR="004C1677" w:rsidRPr="000A536B" w:rsidRDefault="004C1677" w:rsidP="004C1677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D81A063" w14:textId="0A15AE67" w:rsidR="004C1677" w:rsidRPr="000A536B" w:rsidRDefault="004C1677" w:rsidP="00B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C1677" w:rsidRPr="00D369A2" w14:paraId="1662AEB7" w14:textId="77777777" w:rsidTr="00DE4DD9">
        <w:trPr>
          <w:trHeight w:hRule="exact" w:val="403"/>
        </w:trPr>
        <w:tc>
          <w:tcPr>
            <w:tcW w:w="3645" w:type="dxa"/>
          </w:tcPr>
          <w:p w14:paraId="391E9CEE" w14:textId="370D2E04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Merge/>
          </w:tcPr>
          <w:p w14:paraId="66772429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B32099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14:paraId="09F6500C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49699441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vMerge/>
          </w:tcPr>
          <w:p w14:paraId="72696EC8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" w:type="dxa"/>
          </w:tcPr>
          <w:p w14:paraId="51CBE172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vMerge/>
          </w:tcPr>
          <w:p w14:paraId="1594B6BF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33792F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22BCB19B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3BF63D42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Merge/>
          </w:tcPr>
          <w:p w14:paraId="7098DE6C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99C015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vMerge/>
          </w:tcPr>
          <w:p w14:paraId="2C6AC05E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C1677" w:rsidRPr="00D369A2" w14:paraId="50EA4414" w14:textId="77777777" w:rsidTr="00DE4DD9">
        <w:trPr>
          <w:trHeight w:hRule="exact" w:val="346"/>
        </w:trPr>
        <w:tc>
          <w:tcPr>
            <w:tcW w:w="3645" w:type="dxa"/>
          </w:tcPr>
          <w:p w14:paraId="62D570C7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Merge/>
          </w:tcPr>
          <w:p w14:paraId="31547B61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0E0019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14:paraId="612679F9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1C223CD2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vMerge/>
          </w:tcPr>
          <w:p w14:paraId="68840553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" w:type="dxa"/>
          </w:tcPr>
          <w:p w14:paraId="2BCD3478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vMerge/>
          </w:tcPr>
          <w:p w14:paraId="7A62A7F9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D2E721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76F9B793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65047364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Merge/>
          </w:tcPr>
          <w:p w14:paraId="76CBC03B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9A8FC6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vMerge/>
          </w:tcPr>
          <w:p w14:paraId="218A479E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C1677" w:rsidRPr="00D369A2" w14:paraId="4F2A369F" w14:textId="77777777" w:rsidTr="00DE4DD9">
        <w:trPr>
          <w:trHeight w:hRule="exact" w:val="403"/>
        </w:trPr>
        <w:tc>
          <w:tcPr>
            <w:tcW w:w="3645" w:type="dxa"/>
          </w:tcPr>
          <w:p w14:paraId="464283C7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ab/>
            </w:r>
          </w:p>
        </w:tc>
        <w:tc>
          <w:tcPr>
            <w:tcW w:w="10422" w:type="dxa"/>
            <w:gridSpan w:val="13"/>
          </w:tcPr>
          <w:p w14:paraId="00C636A0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0A536B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4C1677" w:rsidRPr="00D369A2" w14:paraId="2D435323" w14:textId="77777777" w:rsidTr="00DE4DD9">
        <w:trPr>
          <w:trHeight w:hRule="exact" w:val="403"/>
        </w:trPr>
        <w:tc>
          <w:tcPr>
            <w:tcW w:w="3645" w:type="dxa"/>
          </w:tcPr>
          <w:p w14:paraId="217E48D5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52" w:type="dxa"/>
          </w:tcPr>
          <w:p w14:paraId="04BCD4DF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3F190C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1EB0B761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7C77CBCB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1AD2167F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" w:type="dxa"/>
          </w:tcPr>
          <w:p w14:paraId="08B5C169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</w:tcPr>
          <w:p w14:paraId="3FC98042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4A36C6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2418C2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45D68140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5129459F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60C8A4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</w:tcPr>
          <w:p w14:paraId="16FE1A4A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E0D4A" w:rsidRPr="00D369A2" w14:paraId="7DF7AF71" w14:textId="77777777" w:rsidTr="00DE4DD9">
        <w:trPr>
          <w:trHeight w:hRule="exact" w:val="403"/>
        </w:trPr>
        <w:tc>
          <w:tcPr>
            <w:tcW w:w="3645" w:type="dxa"/>
          </w:tcPr>
          <w:p w14:paraId="687FEC9C" w14:textId="2FBE723A"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เมษายน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152" w:type="dxa"/>
          </w:tcPr>
          <w:p w14:paraId="0EA5104A" w14:textId="77777777"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6EA4C5" w14:textId="77777777"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48B41B1E" w14:textId="77777777"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408129FC" w14:textId="77777777"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36348B74" w14:textId="77777777"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" w:type="dxa"/>
          </w:tcPr>
          <w:p w14:paraId="18D6B1FE" w14:textId="77777777"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</w:tcPr>
          <w:p w14:paraId="7F77105F" w14:textId="77777777"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BC0812" w14:textId="77777777"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8E623E" w14:textId="77777777"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165BDE36" w14:textId="77777777"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5D68707E" w14:textId="77777777"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B0786E" w14:textId="77777777"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</w:tcPr>
          <w:p w14:paraId="2F08C198" w14:textId="77777777" w:rsidR="00BE0D4A" w:rsidRPr="000A536B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C1677" w:rsidRPr="00D369A2" w14:paraId="69BC9F72" w14:textId="77777777" w:rsidTr="00BE0D4A">
        <w:trPr>
          <w:trHeight w:hRule="exact" w:val="403"/>
        </w:trPr>
        <w:tc>
          <w:tcPr>
            <w:tcW w:w="3645" w:type="dxa"/>
          </w:tcPr>
          <w:p w14:paraId="72BA1540" w14:textId="2228F7BA"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52" w:type="dxa"/>
          </w:tcPr>
          <w:p w14:paraId="67CE2917" w14:textId="298959AE" w:rsidR="004C1677" w:rsidRPr="009D426E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63,947</w:t>
            </w:r>
          </w:p>
        </w:tc>
        <w:tc>
          <w:tcPr>
            <w:tcW w:w="270" w:type="dxa"/>
          </w:tcPr>
          <w:p w14:paraId="6B0B4679" w14:textId="77777777"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A9B781C" w14:textId="22FFC92B" w:rsidR="004C1677" w:rsidRPr="009D426E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818,539</w:t>
            </w:r>
          </w:p>
        </w:tc>
        <w:tc>
          <w:tcPr>
            <w:tcW w:w="288" w:type="dxa"/>
          </w:tcPr>
          <w:p w14:paraId="295B903B" w14:textId="77777777"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8B8FAE8" w14:textId="30CB2DCC" w:rsidR="004C1677" w:rsidRPr="009D426E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3,988,825</w:t>
            </w:r>
          </w:p>
        </w:tc>
        <w:tc>
          <w:tcPr>
            <w:tcW w:w="297" w:type="dxa"/>
          </w:tcPr>
          <w:p w14:paraId="2B7E5719" w14:textId="77777777"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</w:tcPr>
          <w:p w14:paraId="28E01221" w14:textId="743D7D34" w:rsidR="004C1677" w:rsidRPr="009D426E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138,046</w:t>
            </w:r>
          </w:p>
        </w:tc>
        <w:tc>
          <w:tcPr>
            <w:tcW w:w="270" w:type="dxa"/>
          </w:tcPr>
          <w:p w14:paraId="372450BC" w14:textId="77777777"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3A007C" w14:textId="6629EA23" w:rsidR="004C1677" w:rsidRPr="009D426E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1,592</w:t>
            </w:r>
          </w:p>
        </w:tc>
        <w:tc>
          <w:tcPr>
            <w:tcW w:w="288" w:type="dxa"/>
          </w:tcPr>
          <w:p w14:paraId="573153C3" w14:textId="77777777"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A673AF5" w14:textId="67869932" w:rsidR="004C1677" w:rsidRPr="009D426E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204,381</w:t>
            </w:r>
          </w:p>
        </w:tc>
        <w:tc>
          <w:tcPr>
            <w:tcW w:w="270" w:type="dxa"/>
          </w:tcPr>
          <w:p w14:paraId="054D77B0" w14:textId="77777777"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7F554A3" w14:textId="08A49448" w:rsidR="004C1677" w:rsidRPr="009D426E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5,215,330</w:t>
            </w:r>
          </w:p>
        </w:tc>
      </w:tr>
      <w:tr w:rsidR="004C1677" w:rsidRPr="00D369A2" w14:paraId="0F34773D" w14:textId="77777777" w:rsidTr="00BE0D4A">
        <w:trPr>
          <w:trHeight w:hRule="exact" w:val="403"/>
        </w:trPr>
        <w:tc>
          <w:tcPr>
            <w:tcW w:w="3645" w:type="dxa"/>
          </w:tcPr>
          <w:p w14:paraId="77E7E199" w14:textId="18B45A7D"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5C6968E" w14:textId="51A15A25"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9D42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8A95AE" w14:textId="77777777"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9D3B15" w14:textId="1FEF28D9"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42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1BF06CAC" w14:textId="77777777"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185C65E" w14:textId="53A08CD7"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9D426E">
              <w:rPr>
                <w:rFonts w:ascii="Angsana New" w:hAnsi="Angsana New"/>
                <w:sz w:val="28"/>
                <w:szCs w:val="28"/>
              </w:rPr>
              <w:t>396,261</w:t>
            </w:r>
          </w:p>
        </w:tc>
        <w:tc>
          <w:tcPr>
            <w:tcW w:w="297" w:type="dxa"/>
          </w:tcPr>
          <w:p w14:paraId="3417F3B8" w14:textId="77777777"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15ED9F28" w14:textId="31F486BD"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FF75AE" w14:textId="77777777"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527E3B" w14:textId="4A89760A" w:rsidR="004C1677" w:rsidRPr="009D426E" w:rsidRDefault="004C1677" w:rsidP="00B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3DC19E76" w14:textId="77777777"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7E8E69D" w14:textId="24F248F2" w:rsidR="004C1677" w:rsidRPr="009D426E" w:rsidRDefault="004C1677" w:rsidP="00B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E3F564" w14:textId="77777777"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6049EDCB" w14:textId="0496A466" w:rsidR="004C1677" w:rsidRPr="009D426E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396,261</w:t>
            </w:r>
          </w:p>
        </w:tc>
      </w:tr>
      <w:tr w:rsidR="004C1677" w:rsidRPr="00D369A2" w14:paraId="4E42DB32" w14:textId="77777777" w:rsidTr="00BE0D4A">
        <w:trPr>
          <w:trHeight w:hRule="exact" w:val="403"/>
        </w:trPr>
        <w:tc>
          <w:tcPr>
            <w:tcW w:w="3645" w:type="dxa"/>
          </w:tcPr>
          <w:p w14:paraId="0AD93FC8" w14:textId="3D38310C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B709BDF" w14:textId="6A587BC0" w:rsidR="004C1677" w:rsidRPr="000A536B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63,947</w:t>
            </w:r>
          </w:p>
        </w:tc>
        <w:tc>
          <w:tcPr>
            <w:tcW w:w="270" w:type="dxa"/>
          </w:tcPr>
          <w:p w14:paraId="3A18870A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A0159FB" w14:textId="66D5CBDF" w:rsidR="004C1677" w:rsidRPr="000A536B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818,539</w:t>
            </w:r>
          </w:p>
        </w:tc>
        <w:tc>
          <w:tcPr>
            <w:tcW w:w="288" w:type="dxa"/>
          </w:tcPr>
          <w:p w14:paraId="00E5D9BD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0CDEDC30" w14:textId="6079AA94" w:rsidR="004C1677" w:rsidRPr="000A536B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4,385,086</w:t>
            </w:r>
          </w:p>
        </w:tc>
        <w:tc>
          <w:tcPr>
            <w:tcW w:w="297" w:type="dxa"/>
          </w:tcPr>
          <w:p w14:paraId="5CB1DD93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2E8E4854" w14:textId="4863A10D" w:rsidR="004C1677" w:rsidRPr="000A536B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138,046</w:t>
            </w:r>
          </w:p>
        </w:tc>
        <w:tc>
          <w:tcPr>
            <w:tcW w:w="270" w:type="dxa"/>
          </w:tcPr>
          <w:p w14:paraId="23797A4F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560098" w14:textId="76E320C5" w:rsidR="004C1677" w:rsidRPr="000A536B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1,592</w:t>
            </w:r>
          </w:p>
        </w:tc>
        <w:tc>
          <w:tcPr>
            <w:tcW w:w="288" w:type="dxa"/>
          </w:tcPr>
          <w:p w14:paraId="2C617D2B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330BAC12" w14:textId="68B44DB1" w:rsidR="004C1677" w:rsidRPr="000A536B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204,381</w:t>
            </w:r>
          </w:p>
        </w:tc>
        <w:tc>
          <w:tcPr>
            <w:tcW w:w="270" w:type="dxa"/>
          </w:tcPr>
          <w:p w14:paraId="61D4F306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417C07C5" w14:textId="619A7134" w:rsidR="004C1677" w:rsidRPr="000A536B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5,611,591</w:t>
            </w:r>
          </w:p>
        </w:tc>
      </w:tr>
      <w:tr w:rsidR="004C1677" w:rsidRPr="00D369A2" w14:paraId="7C185427" w14:textId="77777777" w:rsidTr="00DE4DD9">
        <w:trPr>
          <w:trHeight w:hRule="exact" w:val="403"/>
        </w:trPr>
        <w:tc>
          <w:tcPr>
            <w:tcW w:w="3645" w:type="dxa"/>
          </w:tcPr>
          <w:p w14:paraId="23E113E5" w14:textId="71981CEA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 25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1 เมษายน 25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52" w:type="dxa"/>
          </w:tcPr>
          <w:p w14:paraId="0CC4F78C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596C4B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309C64CF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7AD4161D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35614A3A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" w:type="dxa"/>
          </w:tcPr>
          <w:p w14:paraId="706957ED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</w:tcPr>
          <w:p w14:paraId="145F1C88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D64395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EB6B1D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57793C62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610E5763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3B5E5B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</w:tcPr>
          <w:p w14:paraId="469FD0C1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C1677" w:rsidRPr="00D369A2" w14:paraId="51B3679C" w14:textId="77777777" w:rsidTr="00DE4DD9">
        <w:trPr>
          <w:trHeight w:hRule="exact" w:val="403"/>
        </w:trPr>
        <w:tc>
          <w:tcPr>
            <w:tcW w:w="3645" w:type="dxa"/>
          </w:tcPr>
          <w:p w14:paraId="4C61466A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52" w:type="dxa"/>
          </w:tcPr>
          <w:p w14:paraId="4AD7403A" w14:textId="4AF74878" w:rsidR="004C1677" w:rsidRPr="000A536B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63,947</w:t>
            </w:r>
          </w:p>
        </w:tc>
        <w:tc>
          <w:tcPr>
            <w:tcW w:w="270" w:type="dxa"/>
          </w:tcPr>
          <w:p w14:paraId="3EC7C43E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10C049D4" w14:textId="3B741B6E" w:rsidR="004C1677" w:rsidRPr="000A536B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813,120</w:t>
            </w:r>
          </w:p>
        </w:tc>
        <w:tc>
          <w:tcPr>
            <w:tcW w:w="288" w:type="dxa"/>
          </w:tcPr>
          <w:p w14:paraId="3BDD128C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2B1D581B" w14:textId="3F7C4E05" w:rsidR="004C1677" w:rsidRPr="000A536B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3,643,048</w:t>
            </w:r>
          </w:p>
        </w:tc>
        <w:tc>
          <w:tcPr>
            <w:tcW w:w="297" w:type="dxa"/>
          </w:tcPr>
          <w:p w14:paraId="1FC9D615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</w:tcPr>
          <w:p w14:paraId="1D26A80A" w14:textId="0DB323F8" w:rsidR="004C1677" w:rsidRPr="000A536B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95,689</w:t>
            </w:r>
          </w:p>
        </w:tc>
        <w:tc>
          <w:tcPr>
            <w:tcW w:w="270" w:type="dxa"/>
          </w:tcPr>
          <w:p w14:paraId="6F095B40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FE9B5D" w14:textId="0CC0CF31" w:rsidR="004C1677" w:rsidRPr="000A536B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1,571</w:t>
            </w:r>
          </w:p>
        </w:tc>
        <w:tc>
          <w:tcPr>
            <w:tcW w:w="288" w:type="dxa"/>
          </w:tcPr>
          <w:p w14:paraId="469B1507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6828A01" w14:textId="5A2D42FC" w:rsidR="004C1677" w:rsidRPr="000A536B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73,536</w:t>
            </w:r>
          </w:p>
        </w:tc>
        <w:tc>
          <w:tcPr>
            <w:tcW w:w="270" w:type="dxa"/>
          </w:tcPr>
          <w:p w14:paraId="18F527C0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002ACFF" w14:textId="02E5EFCD" w:rsidR="004C1677" w:rsidRPr="000A536B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4,690,911</w:t>
            </w:r>
          </w:p>
        </w:tc>
      </w:tr>
      <w:tr w:rsidR="004C1677" w:rsidRPr="00D369A2" w14:paraId="46788B21" w14:textId="77777777" w:rsidTr="00DE4DD9">
        <w:trPr>
          <w:trHeight w:hRule="exact" w:val="403"/>
        </w:trPr>
        <w:tc>
          <w:tcPr>
            <w:tcW w:w="3645" w:type="dxa"/>
          </w:tcPr>
          <w:p w14:paraId="6A9AB59E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366875" w14:textId="3B8CE1F0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522638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0912AC2" w14:textId="5D613606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2C2203FC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FFF942B" w14:textId="5C9216E6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369,243</w:t>
            </w:r>
          </w:p>
        </w:tc>
        <w:tc>
          <w:tcPr>
            <w:tcW w:w="297" w:type="dxa"/>
          </w:tcPr>
          <w:p w14:paraId="7AE4033E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185D689F" w14:textId="73D0AC89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83626B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6387BA" w14:textId="3E26E847" w:rsidR="004C1677" w:rsidRPr="000A536B" w:rsidRDefault="004C1677" w:rsidP="00B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265AB0C8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03CA3B4" w14:textId="0E9F378D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60E8F6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6DD60486" w14:textId="0BDD13D3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369,243</w:t>
            </w:r>
          </w:p>
        </w:tc>
      </w:tr>
      <w:tr w:rsidR="004C1677" w:rsidRPr="00D369A2" w14:paraId="03EA5A05" w14:textId="77777777" w:rsidTr="00DE4DD9">
        <w:trPr>
          <w:trHeight w:hRule="exact" w:val="403"/>
        </w:trPr>
        <w:tc>
          <w:tcPr>
            <w:tcW w:w="3645" w:type="dxa"/>
          </w:tcPr>
          <w:p w14:paraId="197E53F9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E6828E9" w14:textId="20D6872B" w:rsidR="004C1677" w:rsidRPr="000A536B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63,947</w:t>
            </w:r>
          </w:p>
        </w:tc>
        <w:tc>
          <w:tcPr>
            <w:tcW w:w="270" w:type="dxa"/>
          </w:tcPr>
          <w:p w14:paraId="1CF647FE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F348A7B" w14:textId="3F9E2C2B" w:rsidR="004C1677" w:rsidRPr="000A536B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813,</w:t>
            </w:r>
            <w:r w:rsidR="007C20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20</w:t>
            </w:r>
          </w:p>
        </w:tc>
        <w:tc>
          <w:tcPr>
            <w:tcW w:w="288" w:type="dxa"/>
          </w:tcPr>
          <w:p w14:paraId="0DB154CC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70ECDDB" w14:textId="60B54160" w:rsidR="004C1677" w:rsidRPr="000A536B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4,012,291</w:t>
            </w:r>
          </w:p>
        </w:tc>
        <w:tc>
          <w:tcPr>
            <w:tcW w:w="297" w:type="dxa"/>
          </w:tcPr>
          <w:p w14:paraId="3DFC29CB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0DDC256B" w14:textId="764B3531" w:rsidR="004C1677" w:rsidRPr="000A536B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95,689</w:t>
            </w:r>
          </w:p>
        </w:tc>
        <w:tc>
          <w:tcPr>
            <w:tcW w:w="270" w:type="dxa"/>
          </w:tcPr>
          <w:p w14:paraId="51943716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123031" w14:textId="51D469CA" w:rsidR="004C1677" w:rsidRPr="000A536B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1,571</w:t>
            </w:r>
          </w:p>
        </w:tc>
        <w:tc>
          <w:tcPr>
            <w:tcW w:w="288" w:type="dxa"/>
          </w:tcPr>
          <w:p w14:paraId="5ACFA28A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6A9B60B2" w14:textId="04DC8444" w:rsidR="004C1677" w:rsidRPr="000A536B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73,53</w:t>
            </w:r>
            <w:r w:rsidR="00465E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</w:tcPr>
          <w:p w14:paraId="65D98153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6443463C" w14:textId="27EC2A0B" w:rsidR="004C1677" w:rsidRPr="000A536B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5,060,154</w:t>
            </w:r>
          </w:p>
        </w:tc>
      </w:tr>
      <w:tr w:rsidR="004C1677" w:rsidRPr="00D369A2" w14:paraId="335E6746" w14:textId="77777777" w:rsidTr="00DE4DD9">
        <w:trPr>
          <w:trHeight w:hRule="exact" w:val="403"/>
        </w:trPr>
        <w:tc>
          <w:tcPr>
            <w:tcW w:w="3645" w:type="dxa"/>
          </w:tcPr>
          <w:p w14:paraId="508C2CB6" w14:textId="7E08BF7F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2C9C131E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9626EF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6D609223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2CD33789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3E064F1F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" w:type="dxa"/>
          </w:tcPr>
          <w:p w14:paraId="131635A0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double" w:sz="4" w:space="0" w:color="auto"/>
            </w:tcBorders>
          </w:tcPr>
          <w:p w14:paraId="5613FB0A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7928626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B313FA4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1B633645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4825B7AD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04540B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43190EED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C1677" w:rsidRPr="00D369A2" w14:paraId="524D2435" w14:textId="77777777" w:rsidTr="00DE4DD9">
        <w:trPr>
          <w:trHeight w:hRule="exact" w:val="403"/>
        </w:trPr>
        <w:tc>
          <w:tcPr>
            <w:tcW w:w="3645" w:type="dxa"/>
          </w:tcPr>
          <w:p w14:paraId="47ACC5B7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52" w:type="dxa"/>
          </w:tcPr>
          <w:p w14:paraId="4A29DCCA" w14:textId="1FDC1A22" w:rsidR="004C1677" w:rsidRPr="00B00682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63,947</w:t>
            </w:r>
          </w:p>
        </w:tc>
        <w:tc>
          <w:tcPr>
            <w:tcW w:w="270" w:type="dxa"/>
          </w:tcPr>
          <w:p w14:paraId="43080D05" w14:textId="77777777"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6E85847" w14:textId="16077DB2" w:rsidR="004C1677" w:rsidRPr="00B00682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760,887</w:t>
            </w:r>
          </w:p>
        </w:tc>
        <w:tc>
          <w:tcPr>
            <w:tcW w:w="288" w:type="dxa"/>
          </w:tcPr>
          <w:p w14:paraId="3A8F5F01" w14:textId="77777777"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293C8095" w14:textId="1C7A4362" w:rsidR="004C1677" w:rsidRPr="00B00682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3,198,417</w:t>
            </w:r>
          </w:p>
        </w:tc>
        <w:tc>
          <w:tcPr>
            <w:tcW w:w="297" w:type="dxa"/>
          </w:tcPr>
          <w:p w14:paraId="111D9818" w14:textId="77777777"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</w:tcPr>
          <w:p w14:paraId="37607A88" w14:textId="1103B40C" w:rsidR="004C1677" w:rsidRPr="00B00682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71,007</w:t>
            </w:r>
          </w:p>
        </w:tc>
        <w:tc>
          <w:tcPr>
            <w:tcW w:w="270" w:type="dxa"/>
          </w:tcPr>
          <w:p w14:paraId="0B497486" w14:textId="77777777"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07E63D" w14:textId="488350AB" w:rsidR="004C1677" w:rsidRPr="00B00682" w:rsidRDefault="009B2F08" w:rsidP="009B2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1,151</w:t>
            </w:r>
          </w:p>
        </w:tc>
        <w:tc>
          <w:tcPr>
            <w:tcW w:w="288" w:type="dxa"/>
          </w:tcPr>
          <w:p w14:paraId="7618766B" w14:textId="77777777"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383D2EB" w14:textId="34402B40" w:rsidR="004C1677" w:rsidRPr="00B00682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72,363</w:t>
            </w:r>
          </w:p>
        </w:tc>
        <w:tc>
          <w:tcPr>
            <w:tcW w:w="270" w:type="dxa"/>
          </w:tcPr>
          <w:p w14:paraId="133F5884" w14:textId="77777777"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0337CF3" w14:textId="0255C996" w:rsidR="004C1677" w:rsidRPr="00B00682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4,167,772</w:t>
            </w:r>
          </w:p>
        </w:tc>
      </w:tr>
      <w:tr w:rsidR="004C1677" w:rsidRPr="00D369A2" w14:paraId="6F6FEA43" w14:textId="77777777" w:rsidTr="00DE4DD9">
        <w:trPr>
          <w:trHeight w:hRule="exact" w:val="403"/>
        </w:trPr>
        <w:tc>
          <w:tcPr>
            <w:tcW w:w="3645" w:type="dxa"/>
          </w:tcPr>
          <w:p w14:paraId="7472EC5B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152" w:type="dxa"/>
          </w:tcPr>
          <w:p w14:paraId="77E244E2" w14:textId="3F0987F2"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B006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798C9C" w14:textId="77777777"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81415E9" w14:textId="08E948D9"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1599724D" w14:textId="77777777"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AC2A19B" w14:textId="60383768"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342,225</w:t>
            </w:r>
          </w:p>
        </w:tc>
        <w:tc>
          <w:tcPr>
            <w:tcW w:w="297" w:type="dxa"/>
          </w:tcPr>
          <w:p w14:paraId="57BE8289" w14:textId="77777777"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</w:tcPr>
          <w:p w14:paraId="42A2A9B2" w14:textId="2068DAF8"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54E907" w14:textId="77777777"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7CA9CD" w14:textId="68A858C8" w:rsidR="004C1677" w:rsidRPr="00B00682" w:rsidRDefault="004C1677" w:rsidP="00B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2A8B0BD8" w14:textId="77777777"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352264D" w14:textId="35F04B8B"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9420BA" w14:textId="77777777"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AB867B8" w14:textId="62684AF9"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342,225</w:t>
            </w:r>
          </w:p>
        </w:tc>
      </w:tr>
      <w:tr w:rsidR="004C1677" w:rsidRPr="00D369A2" w14:paraId="5DAC433F" w14:textId="77777777" w:rsidTr="00DE4DD9">
        <w:trPr>
          <w:trHeight w:hRule="exact" w:val="403"/>
        </w:trPr>
        <w:tc>
          <w:tcPr>
            <w:tcW w:w="3645" w:type="dxa"/>
          </w:tcPr>
          <w:p w14:paraId="337B062D" w14:textId="77777777" w:rsidR="004C1677" w:rsidRPr="000A536B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1A8AD50" w14:textId="7C437CD2" w:rsidR="004C1677" w:rsidRPr="00B00682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63,947</w:t>
            </w:r>
          </w:p>
        </w:tc>
        <w:tc>
          <w:tcPr>
            <w:tcW w:w="270" w:type="dxa"/>
          </w:tcPr>
          <w:p w14:paraId="0F0D9C0D" w14:textId="77777777"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182844DD" w14:textId="2C8F4AF1" w:rsidR="004C1677" w:rsidRPr="00B00682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760,887</w:t>
            </w:r>
          </w:p>
        </w:tc>
        <w:tc>
          <w:tcPr>
            <w:tcW w:w="288" w:type="dxa"/>
          </w:tcPr>
          <w:p w14:paraId="5BE69738" w14:textId="77777777"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8441D61" w14:textId="1DEE9E93" w:rsidR="004C1677" w:rsidRPr="00B00682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3,540,642</w:t>
            </w:r>
          </w:p>
        </w:tc>
        <w:tc>
          <w:tcPr>
            <w:tcW w:w="297" w:type="dxa"/>
          </w:tcPr>
          <w:p w14:paraId="2827EA81" w14:textId="77777777"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1E5C2FA8" w14:textId="4AFE9C07" w:rsidR="004C1677" w:rsidRPr="00B00682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71,007</w:t>
            </w:r>
          </w:p>
        </w:tc>
        <w:tc>
          <w:tcPr>
            <w:tcW w:w="270" w:type="dxa"/>
          </w:tcPr>
          <w:p w14:paraId="519CFCDF" w14:textId="77777777"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9DE3BC" w14:textId="57EBB7F3" w:rsidR="004C1677" w:rsidRPr="00B00682" w:rsidRDefault="009B2F08" w:rsidP="009B2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1,151</w:t>
            </w:r>
          </w:p>
        </w:tc>
        <w:tc>
          <w:tcPr>
            <w:tcW w:w="288" w:type="dxa"/>
          </w:tcPr>
          <w:p w14:paraId="5A366C47" w14:textId="77777777"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74E4B67B" w14:textId="12292E99" w:rsidR="004C1677" w:rsidRPr="00B00682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72,363</w:t>
            </w:r>
          </w:p>
        </w:tc>
        <w:tc>
          <w:tcPr>
            <w:tcW w:w="270" w:type="dxa"/>
          </w:tcPr>
          <w:p w14:paraId="053992F6" w14:textId="77777777" w:rsidR="004C1677" w:rsidRPr="00B0068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0CC787AA" w14:textId="71C10E30" w:rsidR="004C1677" w:rsidRPr="00B00682" w:rsidRDefault="009B2F08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4,509,997</w:t>
            </w:r>
          </w:p>
        </w:tc>
      </w:tr>
    </w:tbl>
    <w:p w14:paraId="56B0312E" w14:textId="77777777" w:rsidR="002B4509" w:rsidRDefault="002B4509" w:rsidP="00E562E4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12087D47" w14:textId="77777777" w:rsidR="002B4509" w:rsidRPr="00C52C41" w:rsidRDefault="002B4509" w:rsidP="00E562E4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</w:rPr>
        <w:sectPr w:rsidR="002B4509" w:rsidRPr="00C52C41" w:rsidSect="005208B4"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p w14:paraId="6195B287" w14:textId="698FC7DB" w:rsidR="00883957" w:rsidRPr="0045185E" w:rsidRDefault="00883957" w:rsidP="00883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5185E">
        <w:rPr>
          <w:rFonts w:ascii="Angsana New" w:hAnsi="Angsana New"/>
          <w:spacing w:val="-4"/>
          <w:sz w:val="30"/>
          <w:szCs w:val="30"/>
          <w:cs/>
        </w:rPr>
        <w:lastRenderedPageBreak/>
        <w:t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="00AA7630">
        <w:rPr>
          <w:rFonts w:ascii="Angsana New" w:hAnsi="Angsana New"/>
          <w:sz w:val="30"/>
          <w:szCs w:val="30"/>
        </w:rPr>
        <w:br/>
      </w:r>
      <w:r w:rsidRPr="0045185E">
        <w:rPr>
          <w:rFonts w:ascii="Angsana New" w:hAnsi="Angsana New"/>
          <w:sz w:val="30"/>
          <w:szCs w:val="30"/>
          <w:cs/>
        </w:rPr>
        <w:t xml:space="preserve">แต่ยังคงใช้งานอยู่ ณ วันที่ 31 </w:t>
      </w:r>
      <w:r w:rsidRPr="0045185E">
        <w:rPr>
          <w:rFonts w:ascii="Angsana New" w:hAnsi="Angsana New" w:hint="cs"/>
          <w:sz w:val="30"/>
          <w:szCs w:val="30"/>
          <w:cs/>
        </w:rPr>
        <w:t>มีนาคม 25</w:t>
      </w:r>
      <w:r w:rsidR="005A5A90">
        <w:rPr>
          <w:rFonts w:ascii="Angsana New" w:hAnsi="Angsana New" w:hint="cs"/>
          <w:sz w:val="30"/>
          <w:szCs w:val="30"/>
          <w:cs/>
        </w:rPr>
        <w:t>6</w:t>
      </w:r>
      <w:r w:rsidR="00777067">
        <w:rPr>
          <w:rFonts w:ascii="Angsana New" w:hAnsi="Angsana New"/>
          <w:sz w:val="30"/>
          <w:szCs w:val="30"/>
        </w:rPr>
        <w:t>2</w:t>
      </w:r>
      <w:r w:rsidR="005A5A90">
        <w:rPr>
          <w:rFonts w:ascii="Angsana New" w:hAnsi="Angsana New" w:hint="cs"/>
          <w:sz w:val="30"/>
          <w:szCs w:val="30"/>
          <w:cs/>
        </w:rPr>
        <w:t xml:space="preserve"> </w:t>
      </w:r>
      <w:r w:rsidRPr="0045185E">
        <w:rPr>
          <w:rFonts w:ascii="Angsana New" w:hAnsi="Angsana New"/>
          <w:sz w:val="30"/>
          <w:szCs w:val="30"/>
          <w:cs/>
        </w:rPr>
        <w:t>มีจำนวน</w:t>
      </w:r>
      <w:r w:rsidR="0035180D">
        <w:rPr>
          <w:rFonts w:ascii="Angsana New" w:hAnsi="Angsana New"/>
          <w:sz w:val="30"/>
          <w:szCs w:val="30"/>
        </w:rPr>
        <w:t xml:space="preserve"> </w:t>
      </w:r>
      <w:r w:rsidR="00AA7630">
        <w:rPr>
          <w:rFonts w:ascii="Angsana New" w:hAnsi="Angsana New"/>
          <w:sz w:val="30"/>
          <w:szCs w:val="30"/>
        </w:rPr>
        <w:t>8,909</w:t>
      </w:r>
      <w:r w:rsidR="0035180D">
        <w:rPr>
          <w:rFonts w:ascii="Angsana New" w:hAnsi="Angsana New"/>
          <w:sz w:val="30"/>
          <w:szCs w:val="30"/>
        </w:rPr>
        <w:t>.5</w:t>
      </w:r>
      <w:r w:rsidRPr="0045185E">
        <w:rPr>
          <w:rFonts w:ascii="Angsana New" w:hAnsi="Angsana New"/>
          <w:sz w:val="30"/>
          <w:szCs w:val="30"/>
        </w:rPr>
        <w:t xml:space="preserve"> </w:t>
      </w:r>
      <w:r w:rsidRPr="0045185E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45185E">
        <w:rPr>
          <w:rFonts w:ascii="Angsana New" w:hAnsi="Angsana New"/>
          <w:i/>
          <w:iCs/>
          <w:sz w:val="30"/>
          <w:szCs w:val="30"/>
        </w:rPr>
        <w:t>(</w:t>
      </w:r>
      <w:r w:rsidR="0071779D" w:rsidRPr="0045185E">
        <w:rPr>
          <w:rFonts w:ascii="Angsana New" w:hAnsi="Angsana New" w:hint="cs"/>
          <w:i/>
          <w:iCs/>
          <w:sz w:val="30"/>
          <w:szCs w:val="30"/>
          <w:cs/>
        </w:rPr>
        <w:t>25</w:t>
      </w:r>
      <w:r w:rsidR="00282469">
        <w:rPr>
          <w:rFonts w:ascii="Angsana New" w:hAnsi="Angsana New"/>
          <w:i/>
          <w:iCs/>
          <w:sz w:val="30"/>
          <w:szCs w:val="30"/>
        </w:rPr>
        <w:t>6</w:t>
      </w:r>
      <w:r w:rsidR="00777067">
        <w:rPr>
          <w:rFonts w:ascii="Angsana New" w:hAnsi="Angsana New"/>
          <w:i/>
          <w:iCs/>
          <w:sz w:val="30"/>
          <w:szCs w:val="30"/>
        </w:rPr>
        <w:t>1</w:t>
      </w:r>
      <w:r w:rsidRPr="0045185E">
        <w:rPr>
          <w:rFonts w:ascii="Angsana New" w:hAnsi="Angsana New"/>
          <w:i/>
          <w:iCs/>
          <w:sz w:val="30"/>
          <w:szCs w:val="30"/>
        </w:rPr>
        <w:t>:</w:t>
      </w:r>
      <w:r w:rsidR="007044D3" w:rsidRPr="0045185E">
        <w:rPr>
          <w:rFonts w:ascii="Angsana New" w:hAnsi="Angsana New"/>
          <w:i/>
          <w:iCs/>
          <w:sz w:val="30"/>
          <w:szCs w:val="30"/>
        </w:rPr>
        <w:t xml:space="preserve"> </w:t>
      </w:r>
      <w:r w:rsidR="00AA7630">
        <w:rPr>
          <w:rFonts w:ascii="Angsana New" w:hAnsi="Angsana New"/>
          <w:i/>
          <w:iCs/>
          <w:sz w:val="30"/>
          <w:szCs w:val="30"/>
        </w:rPr>
        <w:t>8,923.</w:t>
      </w:r>
      <w:r w:rsidR="006E5819">
        <w:rPr>
          <w:rFonts w:ascii="Angsana New" w:hAnsi="Angsana New"/>
          <w:i/>
          <w:iCs/>
          <w:sz w:val="30"/>
          <w:szCs w:val="30"/>
        </w:rPr>
        <w:t>3</w:t>
      </w:r>
      <w:r w:rsidR="005A5A9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45185E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46EEBFEE" w14:textId="77777777" w:rsidR="00883957" w:rsidRPr="002D057F" w:rsidRDefault="00883957" w:rsidP="00883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  <w:highlight w:val="yellow"/>
        </w:rPr>
      </w:pPr>
    </w:p>
    <w:p w14:paraId="5045F3F6" w14:textId="3E2A93D3" w:rsidR="00883957" w:rsidRPr="00C52C41" w:rsidRDefault="009A1E10" w:rsidP="0046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B66AF9">
        <w:rPr>
          <w:rFonts w:ascii="Angsana New" w:hAnsi="Angsana New"/>
          <w:spacing w:val="-6"/>
          <w:sz w:val="30"/>
          <w:szCs w:val="30"/>
          <w:cs/>
        </w:rPr>
        <w:t>ระหว่าง</w:t>
      </w:r>
      <w:r w:rsidR="005D776F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="00883957" w:rsidRPr="00B66AF9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883957" w:rsidRPr="00B66AF9">
        <w:rPr>
          <w:rFonts w:ascii="Angsana New" w:hAnsi="Angsana New"/>
          <w:spacing w:val="-6"/>
          <w:sz w:val="30"/>
          <w:szCs w:val="30"/>
        </w:rPr>
        <w:t xml:space="preserve">31 </w:t>
      </w:r>
      <w:r w:rsidR="00883957" w:rsidRPr="00B66AF9">
        <w:rPr>
          <w:rFonts w:ascii="Angsana New" w:hAnsi="Angsana New" w:hint="cs"/>
          <w:spacing w:val="-6"/>
          <w:sz w:val="30"/>
          <w:szCs w:val="30"/>
          <w:cs/>
        </w:rPr>
        <w:t>มีนาคม 25</w:t>
      </w:r>
      <w:r w:rsidR="005A5A90">
        <w:rPr>
          <w:rFonts w:ascii="Angsana New" w:hAnsi="Angsana New" w:hint="cs"/>
          <w:spacing w:val="-6"/>
          <w:sz w:val="30"/>
          <w:szCs w:val="30"/>
          <w:cs/>
        </w:rPr>
        <w:t>6</w:t>
      </w:r>
      <w:r w:rsidR="00777067">
        <w:rPr>
          <w:rFonts w:ascii="Angsana New" w:hAnsi="Angsana New"/>
          <w:spacing w:val="-6"/>
          <w:sz w:val="30"/>
          <w:szCs w:val="30"/>
        </w:rPr>
        <w:t>2</w:t>
      </w:r>
      <w:r w:rsidR="005A5A9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83957" w:rsidRPr="00B66AF9">
        <w:rPr>
          <w:rFonts w:ascii="Angsana New" w:hAnsi="Angsana New"/>
          <w:spacing w:val="-6"/>
          <w:sz w:val="30"/>
          <w:szCs w:val="30"/>
          <w:cs/>
        </w:rPr>
        <w:t>บริษัทได้มีการบันทึกดอกเบี้ยจ่ายเป็นต้นทุนของสินทรัพย์ระหว่างก่อสร้าง</w:t>
      </w:r>
      <w:r w:rsidR="00FE79CF" w:rsidRPr="00B66AF9">
        <w:rPr>
          <w:rFonts w:ascii="Angsana New" w:hAnsi="Angsana New" w:hint="cs"/>
          <w:spacing w:val="-6"/>
          <w:sz w:val="30"/>
          <w:szCs w:val="30"/>
          <w:cs/>
        </w:rPr>
        <w:t>และติดตั้ง</w:t>
      </w:r>
      <w:r w:rsidR="0035180D">
        <w:rPr>
          <w:rFonts w:ascii="Angsana New" w:hAnsi="Angsana New"/>
          <w:spacing w:val="-6"/>
          <w:sz w:val="30"/>
          <w:szCs w:val="30"/>
          <w:cs/>
        </w:rPr>
        <w:t>เป็นจำนวนเงินทั้งสิ้น</w:t>
      </w:r>
      <w:r w:rsidR="0035180D">
        <w:rPr>
          <w:rFonts w:ascii="Angsana New" w:hAnsi="Angsana New"/>
          <w:spacing w:val="-6"/>
          <w:sz w:val="30"/>
          <w:szCs w:val="30"/>
        </w:rPr>
        <w:t xml:space="preserve"> 0.2</w:t>
      </w:r>
      <w:r w:rsidR="00883957" w:rsidRPr="00B66AF9">
        <w:rPr>
          <w:rFonts w:ascii="Angsana New" w:hAnsi="Angsana New"/>
          <w:spacing w:val="-6"/>
          <w:sz w:val="30"/>
          <w:szCs w:val="30"/>
        </w:rPr>
        <w:t xml:space="preserve"> </w:t>
      </w:r>
      <w:r w:rsidR="00883957" w:rsidRPr="00B66AF9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="00883957" w:rsidRPr="00B66AF9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0D38A6">
        <w:rPr>
          <w:rFonts w:ascii="Angsana New" w:hAnsi="Angsana New" w:hint="cs"/>
          <w:i/>
          <w:iCs/>
          <w:spacing w:val="-6"/>
          <w:sz w:val="30"/>
          <w:szCs w:val="30"/>
          <w:cs/>
        </w:rPr>
        <w:t>25</w:t>
      </w:r>
      <w:r w:rsidR="000D38A6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="00777067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="00883957" w:rsidRPr="00B66AF9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7044D3" w:rsidRPr="00B66AF9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777067">
        <w:rPr>
          <w:rFonts w:ascii="Angsana New" w:hAnsi="Angsana New"/>
          <w:i/>
          <w:iCs/>
          <w:spacing w:val="-6"/>
          <w:sz w:val="30"/>
          <w:szCs w:val="30"/>
        </w:rPr>
        <w:t>0.7</w:t>
      </w:r>
      <w:r w:rsidR="0071779D" w:rsidRPr="00B66AF9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883957" w:rsidRPr="00B66AF9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ล้านบาท) </w:t>
      </w:r>
      <w:r w:rsidR="00883957" w:rsidRPr="00B66AF9">
        <w:rPr>
          <w:rFonts w:ascii="Angsana New" w:hAnsi="Angsana New"/>
          <w:spacing w:val="-6"/>
          <w:sz w:val="30"/>
          <w:szCs w:val="30"/>
          <w:cs/>
        </w:rPr>
        <w:t xml:space="preserve">โดยมีอัตราดอกเบี้ยตั้งขึ้นเป็นทุนในอัตราร้อยละ </w:t>
      </w:r>
      <w:r w:rsidR="0035180D">
        <w:rPr>
          <w:rFonts w:ascii="Angsana New" w:hAnsi="Angsana New"/>
          <w:spacing w:val="-6"/>
          <w:sz w:val="30"/>
          <w:szCs w:val="30"/>
        </w:rPr>
        <w:t>1.91</w:t>
      </w:r>
      <w:r w:rsidR="00C131AE" w:rsidRPr="00B66AF9">
        <w:rPr>
          <w:rFonts w:ascii="Angsana New" w:hAnsi="Angsana New"/>
          <w:spacing w:val="-6"/>
          <w:sz w:val="30"/>
          <w:szCs w:val="30"/>
        </w:rPr>
        <w:t xml:space="preserve"> </w:t>
      </w:r>
      <w:r w:rsidR="00883957" w:rsidRPr="00B66AF9">
        <w:rPr>
          <w:rFonts w:ascii="Angsana New" w:hAnsi="Angsana New"/>
          <w:spacing w:val="-6"/>
          <w:sz w:val="30"/>
          <w:szCs w:val="30"/>
          <w:cs/>
        </w:rPr>
        <w:t>ถึง</w:t>
      </w:r>
      <w:r w:rsidR="002735CE">
        <w:rPr>
          <w:rFonts w:ascii="Angsana New" w:hAnsi="Angsana New" w:hint="cs"/>
          <w:spacing w:val="-6"/>
          <w:sz w:val="30"/>
          <w:szCs w:val="30"/>
          <w:cs/>
        </w:rPr>
        <w:t>ร้อยละ</w:t>
      </w:r>
      <w:r w:rsidR="00034C26">
        <w:rPr>
          <w:rFonts w:ascii="Angsana New" w:hAnsi="Angsana New"/>
          <w:spacing w:val="-6"/>
          <w:sz w:val="30"/>
          <w:szCs w:val="30"/>
        </w:rPr>
        <w:t xml:space="preserve"> </w:t>
      </w:r>
      <w:r w:rsidR="0035180D">
        <w:rPr>
          <w:rFonts w:ascii="Angsana New" w:hAnsi="Angsana New"/>
          <w:spacing w:val="-6"/>
          <w:sz w:val="30"/>
          <w:szCs w:val="30"/>
        </w:rPr>
        <w:t>1.96</w:t>
      </w:r>
      <w:r w:rsidR="002735C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83957" w:rsidRPr="00B66AF9">
        <w:rPr>
          <w:rFonts w:ascii="Angsana New" w:hAnsi="Angsana New"/>
          <w:spacing w:val="-6"/>
          <w:sz w:val="30"/>
          <w:szCs w:val="30"/>
          <w:cs/>
        </w:rPr>
        <w:t xml:space="preserve">ต่อปี </w:t>
      </w:r>
      <w:r w:rsidR="008E59F6" w:rsidRPr="00B66AF9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8E59F6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="00282469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="00777067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="00883957" w:rsidRPr="00B66AF9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7044D3" w:rsidRPr="00B66AF9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ร้อยละ</w:t>
      </w:r>
      <w:r w:rsidR="0071779D" w:rsidRPr="00B66AF9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777067">
        <w:rPr>
          <w:rFonts w:ascii="Angsana New" w:hAnsi="Angsana New"/>
          <w:i/>
          <w:iCs/>
          <w:spacing w:val="-6"/>
          <w:sz w:val="30"/>
          <w:szCs w:val="30"/>
        </w:rPr>
        <w:t>1.75</w:t>
      </w:r>
      <w:r w:rsidR="0071779D" w:rsidRPr="00B66AF9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883957" w:rsidRPr="00B66AF9">
        <w:rPr>
          <w:rFonts w:ascii="Angsana New" w:hAnsi="Angsana New"/>
          <w:i/>
          <w:iCs/>
          <w:spacing w:val="-6"/>
          <w:sz w:val="30"/>
          <w:szCs w:val="30"/>
          <w:cs/>
        </w:rPr>
        <w:t>ถึง</w:t>
      </w:r>
      <w:r w:rsidRPr="00B66AF9">
        <w:rPr>
          <w:rFonts w:ascii="Angsana New" w:hAnsi="Angsana New" w:hint="cs"/>
          <w:i/>
          <w:iCs/>
          <w:spacing w:val="-6"/>
          <w:sz w:val="30"/>
          <w:szCs w:val="30"/>
          <w:cs/>
        </w:rPr>
        <w:t>ร้อยละ</w:t>
      </w:r>
      <w:r w:rsidR="0071779D" w:rsidRPr="00B66AF9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777067">
        <w:rPr>
          <w:rFonts w:ascii="Angsana New" w:hAnsi="Angsana New"/>
          <w:i/>
          <w:iCs/>
          <w:spacing w:val="-6"/>
          <w:sz w:val="30"/>
          <w:szCs w:val="30"/>
        </w:rPr>
        <w:t>2.04</w:t>
      </w:r>
      <w:r w:rsidR="0071779D" w:rsidRPr="00B66AF9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883957" w:rsidRPr="00B66AF9">
        <w:rPr>
          <w:rFonts w:ascii="Angsana New" w:hAnsi="Angsana New"/>
          <w:i/>
          <w:iCs/>
          <w:spacing w:val="-6"/>
          <w:sz w:val="30"/>
          <w:szCs w:val="30"/>
          <w:cs/>
        </w:rPr>
        <w:t>ต่อปี)</w:t>
      </w:r>
    </w:p>
    <w:p w14:paraId="26AD10CA" w14:textId="77777777" w:rsidR="003B30C0" w:rsidRPr="009B2F08" w:rsidRDefault="003B30C0" w:rsidP="000916F5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7664F349" w14:textId="0DFC8882" w:rsidR="007903D3" w:rsidRPr="00C52C41" w:rsidRDefault="007903D3" w:rsidP="0046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b/>
          <w:bCs/>
          <w:sz w:val="30"/>
          <w:szCs w:val="30"/>
        </w:rPr>
        <w:t>1</w:t>
      </w:r>
      <w:r w:rsidR="009B2F08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Pr="00C52C41">
        <w:rPr>
          <w:rFonts w:ascii="Angsana New" w:hAnsi="Angsana New"/>
          <w:sz w:val="30"/>
          <w:szCs w:val="30"/>
        </w:rPr>
        <w:tab/>
      </w:r>
      <w:r w:rsidRPr="00C52C41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19D6201F" w14:textId="77777777" w:rsidR="007903D3" w:rsidRPr="00ED16CB" w:rsidRDefault="007903D3" w:rsidP="007903D3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29"/>
        <w:gridCol w:w="270"/>
        <w:gridCol w:w="1512"/>
      </w:tblGrid>
      <w:tr w:rsidR="005A5A90" w:rsidRPr="00C52C41" w14:paraId="41581875" w14:textId="77777777" w:rsidTr="007574CC">
        <w:tc>
          <w:tcPr>
            <w:tcW w:w="5778" w:type="dxa"/>
          </w:tcPr>
          <w:p w14:paraId="5C8313BE" w14:textId="77777777" w:rsidR="005A5A90" w:rsidRPr="00C52C4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9" w:type="dxa"/>
          </w:tcPr>
          <w:p w14:paraId="2B9958BC" w14:textId="0B782299" w:rsidR="005A5A90" w:rsidRPr="00C54FF4" w:rsidRDefault="005A5A90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7706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4EDEFAD" w14:textId="77777777" w:rsidR="005A5A90" w:rsidRPr="00C54FF4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27108F59" w14:textId="53AEE4F6" w:rsidR="005A5A90" w:rsidRPr="00C54FF4" w:rsidRDefault="005A5A90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282469">
              <w:rPr>
                <w:rFonts w:ascii="Angsana New" w:hAnsi="Angsana New"/>
                <w:sz w:val="30"/>
                <w:szCs w:val="30"/>
              </w:rPr>
              <w:t>6</w:t>
            </w:r>
            <w:r w:rsidR="0077706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5A90" w:rsidRPr="00C52C41" w14:paraId="2E037E9D" w14:textId="77777777" w:rsidTr="007574CC">
        <w:tc>
          <w:tcPr>
            <w:tcW w:w="5778" w:type="dxa"/>
          </w:tcPr>
          <w:p w14:paraId="6BAF1326" w14:textId="77777777" w:rsidR="005A5A90" w:rsidRPr="00C52C4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11" w:type="dxa"/>
            <w:gridSpan w:val="3"/>
          </w:tcPr>
          <w:p w14:paraId="367E800F" w14:textId="77777777" w:rsidR="005A5A90" w:rsidRPr="00C52C4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5A90" w:rsidRPr="00C52C41" w14:paraId="675A2BD1" w14:textId="77777777" w:rsidTr="007574CC">
        <w:tc>
          <w:tcPr>
            <w:tcW w:w="5778" w:type="dxa"/>
          </w:tcPr>
          <w:p w14:paraId="571D2B98" w14:textId="77777777" w:rsidR="005A5A90" w:rsidRPr="00C52C41" w:rsidRDefault="005A5A90" w:rsidP="0031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-ไม่มีหลักประกัน</w:t>
            </w:r>
          </w:p>
        </w:tc>
        <w:tc>
          <w:tcPr>
            <w:tcW w:w="1629" w:type="dxa"/>
          </w:tcPr>
          <w:p w14:paraId="151E48E7" w14:textId="77777777" w:rsidR="005A5A90" w:rsidRPr="00C52C4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DF81DC" w14:textId="77777777" w:rsidR="005A5A90" w:rsidRPr="00C52C4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2A85BAC0" w14:textId="77777777" w:rsidR="005A5A90" w:rsidRPr="00C52C4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067" w:rsidRPr="00C52C41" w14:paraId="0D26A201" w14:textId="77777777" w:rsidTr="007574CC">
        <w:tc>
          <w:tcPr>
            <w:tcW w:w="5778" w:type="dxa"/>
          </w:tcPr>
          <w:p w14:paraId="094FE97D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เงินกู้ยืมระยะสั้นจากสถาบัน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การเงิน </w:t>
            </w:r>
          </w:p>
        </w:tc>
        <w:tc>
          <w:tcPr>
            <w:tcW w:w="1629" w:type="dxa"/>
          </w:tcPr>
          <w:p w14:paraId="59BD1DDA" w14:textId="0F842A17" w:rsidR="00777067" w:rsidRPr="00C52C41" w:rsidRDefault="007124B0" w:rsidP="00757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2F0BF0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2E9C48F" w14:textId="312DDAC7" w:rsidR="00777067" w:rsidRPr="00C52C41" w:rsidRDefault="00777067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314,063</w:t>
            </w:r>
          </w:p>
        </w:tc>
      </w:tr>
      <w:tr w:rsidR="00777067" w:rsidRPr="00C52C41" w14:paraId="594A5656" w14:textId="77777777" w:rsidTr="007574CC">
        <w:tc>
          <w:tcPr>
            <w:tcW w:w="5778" w:type="dxa"/>
          </w:tcPr>
          <w:p w14:paraId="7CD850A6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629" w:type="dxa"/>
          </w:tcPr>
          <w:p w14:paraId="119AE9EB" w14:textId="2A2C99BD" w:rsidR="00777067" w:rsidRPr="00C52C41" w:rsidRDefault="007124B0" w:rsidP="0071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19,851</w:t>
            </w:r>
          </w:p>
        </w:tc>
        <w:tc>
          <w:tcPr>
            <w:tcW w:w="270" w:type="dxa"/>
          </w:tcPr>
          <w:p w14:paraId="7F0C885A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1ED7D670" w14:textId="5B68479C" w:rsidR="00777067" w:rsidRDefault="00777067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18,727</w:t>
            </w:r>
          </w:p>
        </w:tc>
      </w:tr>
      <w:tr w:rsidR="0043408D" w:rsidRPr="00C52C41" w14:paraId="46851B3D" w14:textId="77777777" w:rsidTr="007574CC">
        <w:tc>
          <w:tcPr>
            <w:tcW w:w="5778" w:type="dxa"/>
          </w:tcPr>
          <w:p w14:paraId="1EBE9D83" w14:textId="77777777" w:rsidR="0043408D" w:rsidRPr="003173E5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11" w:type="dxa"/>
            <w:gridSpan w:val="3"/>
          </w:tcPr>
          <w:p w14:paraId="11AD7599" w14:textId="77777777" w:rsidR="0043408D" w:rsidRPr="00C52C41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3408D" w:rsidRPr="00C52C41" w14:paraId="13A5BE60" w14:textId="77777777" w:rsidTr="007574CC">
        <w:tc>
          <w:tcPr>
            <w:tcW w:w="5778" w:type="dxa"/>
          </w:tcPr>
          <w:p w14:paraId="29A1106D" w14:textId="77777777" w:rsidR="0043408D" w:rsidRPr="00C52C41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173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173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-ไม่มีหลักประกัน</w:t>
            </w:r>
          </w:p>
        </w:tc>
        <w:tc>
          <w:tcPr>
            <w:tcW w:w="1629" w:type="dxa"/>
          </w:tcPr>
          <w:p w14:paraId="22FFE3F1" w14:textId="77777777" w:rsidR="0043408D" w:rsidRPr="00C52C41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84CD2" w14:textId="77777777" w:rsidR="0043408D" w:rsidRPr="00C52C41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E07FDEF" w14:textId="77777777" w:rsidR="0043408D" w:rsidRPr="00C52C41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408D" w:rsidRPr="00C52C41" w14:paraId="67F4516D" w14:textId="77777777" w:rsidTr="007574CC">
        <w:tc>
          <w:tcPr>
            <w:tcW w:w="5778" w:type="dxa"/>
          </w:tcPr>
          <w:p w14:paraId="588528CA" w14:textId="77777777" w:rsidR="0043408D" w:rsidRPr="003173E5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73E5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629" w:type="dxa"/>
          </w:tcPr>
          <w:p w14:paraId="077AA4E7" w14:textId="711289ED" w:rsidR="0043408D" w:rsidRPr="0091236A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959,355</w:t>
            </w:r>
          </w:p>
        </w:tc>
        <w:tc>
          <w:tcPr>
            <w:tcW w:w="270" w:type="dxa"/>
          </w:tcPr>
          <w:p w14:paraId="0714EB64" w14:textId="77777777" w:rsidR="0043408D" w:rsidRPr="00C52C41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48971B04" w14:textId="14A8A7D0" w:rsidR="0043408D" w:rsidRPr="0091236A" w:rsidRDefault="0043408D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942,189</w:t>
            </w:r>
          </w:p>
        </w:tc>
      </w:tr>
      <w:tr w:rsidR="0043408D" w:rsidRPr="00C52C41" w14:paraId="35D7339D" w14:textId="77777777" w:rsidTr="007574CC">
        <w:tc>
          <w:tcPr>
            <w:tcW w:w="5778" w:type="dxa"/>
          </w:tcPr>
          <w:p w14:paraId="22E4AECC" w14:textId="77777777" w:rsidR="0043408D" w:rsidRPr="003173E5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73E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3A1286AD" w14:textId="5D9859FE" w:rsidR="0043408D" w:rsidRPr="0091236A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344,764</w:t>
            </w:r>
          </w:p>
        </w:tc>
        <w:tc>
          <w:tcPr>
            <w:tcW w:w="270" w:type="dxa"/>
          </w:tcPr>
          <w:p w14:paraId="73C56805" w14:textId="77777777" w:rsidR="0043408D" w:rsidRPr="00C52C41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7348B76" w14:textId="53D99BC4" w:rsidR="0043408D" w:rsidRDefault="0043408D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364,615</w:t>
            </w:r>
          </w:p>
        </w:tc>
      </w:tr>
      <w:tr w:rsidR="0043408D" w:rsidRPr="00C52C41" w14:paraId="11D3021E" w14:textId="77777777" w:rsidTr="007574CC">
        <w:tc>
          <w:tcPr>
            <w:tcW w:w="5778" w:type="dxa"/>
          </w:tcPr>
          <w:p w14:paraId="1BE3F0B8" w14:textId="77777777" w:rsidR="0043408D" w:rsidRPr="00595A13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95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12967ECA" w14:textId="38C15597" w:rsidR="0043408D" w:rsidRPr="0091236A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1,323,970</w:t>
            </w:r>
          </w:p>
        </w:tc>
        <w:tc>
          <w:tcPr>
            <w:tcW w:w="270" w:type="dxa"/>
          </w:tcPr>
          <w:p w14:paraId="328ACAD9" w14:textId="77777777" w:rsidR="0043408D" w:rsidRPr="0091236A" w:rsidRDefault="0043408D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1194BAE8" w14:textId="62A8C2B2" w:rsidR="0043408D" w:rsidRPr="0091236A" w:rsidRDefault="0043408D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1,639,594</w:t>
            </w:r>
          </w:p>
        </w:tc>
      </w:tr>
    </w:tbl>
    <w:p w14:paraId="4EDBA76E" w14:textId="241C0291" w:rsidR="00E7499C" w:rsidRPr="00ED16CB" w:rsidRDefault="00E74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A90C3E7" w14:textId="77777777" w:rsidR="00F970C6" w:rsidRDefault="00F970C6" w:rsidP="00F9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173E5">
        <w:rPr>
          <w:rFonts w:ascii="Angsana New" w:hAnsi="Angsana New"/>
          <w:spacing w:val="-2"/>
          <w:sz w:val="30"/>
          <w:szCs w:val="30"/>
          <w:cs/>
        </w:rPr>
        <w:t>หนี้สินที่มีภาระดอกเบี้ยซึ่งไม่รวมหนี้สินตามสัญญาเช่าการเงิน</w:t>
      </w:r>
      <w:r w:rsidRPr="003173E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173E5">
        <w:rPr>
          <w:rFonts w:ascii="Angsana New" w:hAnsi="Angsana New"/>
          <w:spacing w:val="-2"/>
          <w:sz w:val="30"/>
          <w:szCs w:val="30"/>
          <w:cs/>
        </w:rPr>
        <w:t>แสดงตามระยะเวลาครบกำหนดการจ่ายชำระ</w:t>
      </w:r>
      <w:r w:rsidRPr="003173E5">
        <w:rPr>
          <w:rFonts w:ascii="Angsana New" w:hAnsi="Angsana New" w:hint="cs"/>
          <w:spacing w:val="-2"/>
          <w:sz w:val="30"/>
          <w:szCs w:val="30"/>
          <w:cs/>
        </w:rPr>
        <w:t xml:space="preserve"> ณ วันที่ 31 </w:t>
      </w:r>
      <w:r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3173E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173E5">
        <w:rPr>
          <w:rFonts w:ascii="Angsana New" w:hAnsi="Angsana New"/>
          <w:spacing w:val="-2"/>
          <w:sz w:val="30"/>
          <w:szCs w:val="30"/>
          <w:cs/>
        </w:rPr>
        <w:t>ได้ดังนี้</w:t>
      </w:r>
    </w:p>
    <w:p w14:paraId="6EB82C96" w14:textId="77777777" w:rsidR="00F970C6" w:rsidRPr="00ED16CB" w:rsidRDefault="00F970C6" w:rsidP="00F9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29"/>
        <w:gridCol w:w="279"/>
        <w:gridCol w:w="1503"/>
      </w:tblGrid>
      <w:tr w:rsidR="00F970C6" w:rsidRPr="00C52C41" w14:paraId="1A1DA047" w14:textId="77777777" w:rsidTr="007574CC">
        <w:tc>
          <w:tcPr>
            <w:tcW w:w="5778" w:type="dxa"/>
          </w:tcPr>
          <w:p w14:paraId="1226896B" w14:textId="77777777" w:rsidR="00F970C6" w:rsidRPr="00C52C41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9" w:type="dxa"/>
          </w:tcPr>
          <w:p w14:paraId="6B729547" w14:textId="276CA93D" w:rsidR="00F970C6" w:rsidRPr="00C54FF4" w:rsidRDefault="00F970C6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7706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9" w:type="dxa"/>
          </w:tcPr>
          <w:p w14:paraId="25D5A29B" w14:textId="77777777" w:rsidR="00F970C6" w:rsidRPr="00C54FF4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FCBD7AC" w14:textId="747B863A" w:rsidR="00F970C6" w:rsidRPr="00C54FF4" w:rsidRDefault="00F970C6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7706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970C6" w:rsidRPr="00C52C41" w14:paraId="35E6A306" w14:textId="77777777" w:rsidTr="007574CC">
        <w:tc>
          <w:tcPr>
            <w:tcW w:w="5778" w:type="dxa"/>
          </w:tcPr>
          <w:p w14:paraId="7D9A7F82" w14:textId="77777777" w:rsidR="00F970C6" w:rsidRPr="00C52C41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11" w:type="dxa"/>
            <w:gridSpan w:val="3"/>
          </w:tcPr>
          <w:p w14:paraId="2B1A9584" w14:textId="77777777" w:rsidR="00F970C6" w:rsidRPr="00C52C41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067" w:rsidRPr="00C52C41" w14:paraId="30ECF880" w14:textId="77777777" w:rsidTr="007574CC">
        <w:tc>
          <w:tcPr>
            <w:tcW w:w="5778" w:type="dxa"/>
          </w:tcPr>
          <w:p w14:paraId="6C08EE40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ครบกำหนดภายในหนึ่งปี</w:t>
            </w:r>
          </w:p>
        </w:tc>
        <w:tc>
          <w:tcPr>
            <w:tcW w:w="1629" w:type="dxa"/>
          </w:tcPr>
          <w:p w14:paraId="2DA8FB9F" w14:textId="553E1BBE" w:rsidR="00777067" w:rsidRPr="00C52C41" w:rsidRDefault="00141910" w:rsidP="00757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6C9CBAB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6972ED8" w14:textId="2DC3EA68" w:rsidR="00777067" w:rsidRPr="00C52C41" w:rsidRDefault="00777067" w:rsidP="00757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314,063</w:t>
            </w:r>
          </w:p>
        </w:tc>
      </w:tr>
      <w:tr w:rsidR="00777067" w:rsidRPr="00C52C41" w14:paraId="26BC236B" w14:textId="77777777" w:rsidTr="007574CC">
        <w:tc>
          <w:tcPr>
            <w:tcW w:w="5778" w:type="dxa"/>
          </w:tcPr>
          <w:p w14:paraId="0E060CC9" w14:textId="77777777" w:rsidR="00777067" w:rsidRPr="003173E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173E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ครบกำหนดหลังจาก</w:t>
            </w:r>
            <w:r w:rsidRPr="003173E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หนึ่ง</w:t>
            </w:r>
            <w:r w:rsidRPr="003173E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ปีแต่ไม่เกิน</w:t>
            </w:r>
            <w:r w:rsidRPr="003173E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ห้า</w:t>
            </w:r>
            <w:r w:rsidRPr="003173E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629" w:type="dxa"/>
          </w:tcPr>
          <w:p w14:paraId="19253D09" w14:textId="3A6B637D" w:rsidR="00777067" w:rsidRPr="00C52C41" w:rsidRDefault="00141910" w:rsidP="00757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959,355</w:t>
            </w:r>
          </w:p>
        </w:tc>
        <w:tc>
          <w:tcPr>
            <w:tcW w:w="279" w:type="dxa"/>
          </w:tcPr>
          <w:p w14:paraId="44A336B8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4771061" w14:textId="554B5526" w:rsidR="00777067" w:rsidRPr="00C52C41" w:rsidRDefault="00777067" w:rsidP="00757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942,189</w:t>
            </w:r>
          </w:p>
        </w:tc>
      </w:tr>
      <w:tr w:rsidR="00777067" w:rsidRPr="00C52C41" w14:paraId="1F354F3A" w14:textId="77777777" w:rsidTr="007574CC">
        <w:tc>
          <w:tcPr>
            <w:tcW w:w="5778" w:type="dxa"/>
          </w:tcPr>
          <w:p w14:paraId="1AA792F8" w14:textId="77777777" w:rsidR="00777067" w:rsidRPr="002B11D9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B11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29BDF86E" w14:textId="44D484AE" w:rsidR="00777067" w:rsidRPr="0091236A" w:rsidRDefault="00141910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959,355</w:t>
            </w:r>
          </w:p>
        </w:tc>
        <w:tc>
          <w:tcPr>
            <w:tcW w:w="279" w:type="dxa"/>
          </w:tcPr>
          <w:p w14:paraId="77F0609C" w14:textId="77777777" w:rsidR="00777067" w:rsidRPr="0091236A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5BB739E8" w14:textId="33D21773" w:rsidR="00777067" w:rsidRPr="0091236A" w:rsidRDefault="00777067" w:rsidP="00757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1,256,252</w:t>
            </w:r>
          </w:p>
        </w:tc>
      </w:tr>
    </w:tbl>
    <w:p w14:paraId="65002427" w14:textId="77777777" w:rsidR="00557F68" w:rsidRDefault="00557F68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177E4E0" w14:textId="77777777" w:rsidR="00557F68" w:rsidRDefault="00557F68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F94571D" w14:textId="77777777" w:rsidR="00557F68" w:rsidRDefault="00557F68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8DEE965" w14:textId="77777777" w:rsidR="00557F68" w:rsidRDefault="00557F68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46B3F59" w14:textId="4ED27C07" w:rsidR="007903D3" w:rsidRPr="00CF3C5D" w:rsidRDefault="007903D3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F3C5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616A07B5" w14:textId="77777777" w:rsidR="007903D3" w:rsidRPr="00ED16CB" w:rsidRDefault="007903D3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3BB68472" w14:textId="51E558CA" w:rsidR="00634FC7" w:rsidRPr="004D59F5" w:rsidRDefault="00B24675" w:rsidP="00F9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เม</w:t>
      </w:r>
      <w:r>
        <w:rPr>
          <w:rFonts w:ascii="Angsana New" w:hAnsi="Angsana New" w:hint="cs"/>
          <w:sz w:val="30"/>
          <w:szCs w:val="30"/>
          <w:cs/>
        </w:rPr>
        <w:t>ื่</w:t>
      </w:r>
      <w:r w:rsidR="007903D3" w:rsidRPr="00C52C41">
        <w:rPr>
          <w:rFonts w:ascii="Angsana New" w:hAnsi="Angsana New"/>
          <w:sz w:val="30"/>
          <w:szCs w:val="30"/>
          <w:cs/>
        </w:rPr>
        <w:t xml:space="preserve">อวันที่ </w:t>
      </w:r>
      <w:r w:rsidR="00634FC7" w:rsidRPr="00C52C41">
        <w:rPr>
          <w:rFonts w:ascii="Angsana New" w:hAnsi="Angsana New"/>
          <w:sz w:val="30"/>
          <w:szCs w:val="30"/>
          <w:cs/>
        </w:rPr>
        <w:t>9</w:t>
      </w:r>
      <w:r w:rsidR="007903D3" w:rsidRPr="00C52C41">
        <w:rPr>
          <w:rFonts w:ascii="Angsana New" w:hAnsi="Angsana New"/>
          <w:sz w:val="30"/>
          <w:szCs w:val="30"/>
        </w:rPr>
        <w:t xml:space="preserve"> </w:t>
      </w:r>
      <w:r w:rsidR="00634FC7" w:rsidRPr="00C52C41">
        <w:rPr>
          <w:rFonts w:ascii="Angsana New" w:hAnsi="Angsana New"/>
          <w:sz w:val="30"/>
          <w:szCs w:val="30"/>
          <w:cs/>
        </w:rPr>
        <w:t>พฤษภาคม</w:t>
      </w:r>
      <w:r w:rsidR="007903D3" w:rsidRPr="00C52C41">
        <w:rPr>
          <w:rFonts w:ascii="Angsana New" w:hAnsi="Angsana New"/>
          <w:sz w:val="30"/>
          <w:szCs w:val="30"/>
          <w:cs/>
        </w:rPr>
        <w:t xml:space="preserve"> </w:t>
      </w:r>
      <w:r w:rsidR="00634FC7" w:rsidRPr="00C52C41">
        <w:rPr>
          <w:rFonts w:ascii="Angsana New" w:hAnsi="Angsana New"/>
          <w:sz w:val="30"/>
          <w:szCs w:val="30"/>
        </w:rPr>
        <w:t>255</w:t>
      </w:r>
      <w:r w:rsidR="00634FC7" w:rsidRPr="00C52C41">
        <w:rPr>
          <w:rFonts w:ascii="Angsana New" w:hAnsi="Angsana New"/>
          <w:sz w:val="30"/>
          <w:szCs w:val="30"/>
          <w:cs/>
        </w:rPr>
        <w:t>7</w:t>
      </w:r>
      <w:r w:rsidR="007903D3" w:rsidRPr="00C52C41">
        <w:rPr>
          <w:rFonts w:ascii="Angsana New" w:hAnsi="Angsana New"/>
          <w:sz w:val="30"/>
          <w:szCs w:val="30"/>
        </w:rPr>
        <w:t xml:space="preserve"> </w:t>
      </w:r>
      <w:r w:rsidR="007903D3" w:rsidRPr="00C52C41">
        <w:rPr>
          <w:rFonts w:ascii="Angsana New" w:hAnsi="Angsana New"/>
          <w:sz w:val="30"/>
          <w:szCs w:val="30"/>
          <w:cs/>
        </w:rPr>
        <w:t>บริษัทได้ทำสัญญาเงินกู้ยืมระยะยาวกับสาขาของ</w:t>
      </w:r>
      <w:r w:rsidR="00F970C6" w:rsidRPr="00F970C6">
        <w:rPr>
          <w:rFonts w:ascii="Angsana New" w:hAnsi="Angsana New"/>
          <w:sz w:val="30"/>
          <w:szCs w:val="30"/>
          <w:cs/>
        </w:rPr>
        <w:t>สถาบันการเงิน</w:t>
      </w:r>
      <w:r w:rsidR="007903D3" w:rsidRPr="00C52C41">
        <w:rPr>
          <w:rFonts w:ascii="Angsana New" w:hAnsi="Angsana New"/>
          <w:sz w:val="30"/>
          <w:szCs w:val="30"/>
          <w:cs/>
        </w:rPr>
        <w:t>ต่างประเทศแห่งหนึ่งจำนวน</w:t>
      </w:r>
      <w:r w:rsidR="00F970C6">
        <w:rPr>
          <w:rFonts w:ascii="Angsana New" w:hAnsi="Angsana New" w:hint="cs"/>
          <w:sz w:val="30"/>
          <w:szCs w:val="30"/>
          <w:cs/>
        </w:rPr>
        <w:t>เงิน</w:t>
      </w:r>
      <w:r w:rsidR="007903D3" w:rsidRPr="00C52C41">
        <w:rPr>
          <w:rFonts w:ascii="Angsana New" w:hAnsi="Angsana New"/>
          <w:sz w:val="30"/>
          <w:szCs w:val="30"/>
          <w:cs/>
        </w:rPr>
        <w:t xml:space="preserve"> </w:t>
      </w:r>
      <w:r w:rsidR="00634FC7" w:rsidRPr="00C52C41">
        <w:rPr>
          <w:rFonts w:ascii="Angsana New" w:hAnsi="Angsana New"/>
          <w:sz w:val="30"/>
          <w:szCs w:val="30"/>
          <w:cs/>
        </w:rPr>
        <w:t>15</w:t>
      </w:r>
      <w:r w:rsidR="001C70EB" w:rsidRPr="00C52C41">
        <w:rPr>
          <w:rFonts w:ascii="Angsana New" w:hAnsi="Angsana New"/>
          <w:sz w:val="30"/>
          <w:szCs w:val="30"/>
        </w:rPr>
        <w:t>.</w:t>
      </w:r>
      <w:r w:rsidR="00634FC7" w:rsidRPr="00C52C41">
        <w:rPr>
          <w:rFonts w:ascii="Angsana New" w:hAnsi="Angsana New"/>
          <w:sz w:val="30"/>
          <w:szCs w:val="30"/>
        </w:rPr>
        <w:t>43</w:t>
      </w:r>
      <w:r w:rsidR="007903D3" w:rsidRPr="00C52C41">
        <w:rPr>
          <w:rFonts w:ascii="Angsana New" w:hAnsi="Angsana New"/>
          <w:sz w:val="30"/>
          <w:szCs w:val="30"/>
        </w:rPr>
        <w:t xml:space="preserve"> </w:t>
      </w:r>
      <w:r w:rsidR="001C70EB" w:rsidRPr="00C52C41">
        <w:rPr>
          <w:rFonts w:ascii="Angsana New" w:hAnsi="Angsana New"/>
          <w:sz w:val="30"/>
          <w:szCs w:val="30"/>
          <w:cs/>
        </w:rPr>
        <w:t>ล้าน</w:t>
      </w:r>
      <w:r w:rsidR="00634FC7" w:rsidRPr="00C52C41">
        <w:rPr>
          <w:rFonts w:ascii="Angsana New" w:hAnsi="Angsana New"/>
          <w:sz w:val="30"/>
          <w:szCs w:val="30"/>
          <w:cs/>
        </w:rPr>
        <w:t>เหรียญสหรัฐ</w:t>
      </w:r>
      <w:r>
        <w:rPr>
          <w:rFonts w:ascii="Angsana New" w:hAnsi="Angsana New" w:hint="cs"/>
          <w:sz w:val="30"/>
          <w:szCs w:val="30"/>
          <w:cs/>
        </w:rPr>
        <w:t>อเมริกา</w:t>
      </w:r>
      <w:r w:rsidR="007903D3" w:rsidRPr="00C52C4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ซึ่งมี</w:t>
      </w:r>
      <w:r w:rsidR="007903D3" w:rsidRPr="00C52C41">
        <w:rPr>
          <w:rFonts w:ascii="Angsana New" w:hAnsi="Angsana New"/>
          <w:sz w:val="30"/>
          <w:szCs w:val="30"/>
          <w:cs/>
        </w:rPr>
        <w:t>อัตรา</w:t>
      </w:r>
      <w:r>
        <w:rPr>
          <w:rFonts w:ascii="Angsana New" w:hAnsi="Angsana New" w:hint="cs"/>
          <w:sz w:val="30"/>
          <w:szCs w:val="30"/>
          <w:cs/>
        </w:rPr>
        <w:t xml:space="preserve">ดอกเบี้ย </w:t>
      </w:r>
      <w:r>
        <w:rPr>
          <w:rFonts w:ascii="Angsana New" w:hAnsi="Angsana New"/>
          <w:sz w:val="30"/>
          <w:szCs w:val="30"/>
        </w:rPr>
        <w:t xml:space="preserve">LIBOR </w:t>
      </w:r>
      <w:r>
        <w:rPr>
          <w:rFonts w:ascii="Angsana New" w:hAnsi="Angsana New" w:hint="cs"/>
          <w:sz w:val="30"/>
          <w:szCs w:val="30"/>
          <w:cs/>
        </w:rPr>
        <w:t>บวก</w:t>
      </w:r>
      <w:r w:rsidR="007903D3" w:rsidRPr="00C52C41">
        <w:rPr>
          <w:rFonts w:ascii="Angsana New" w:hAnsi="Angsana New"/>
          <w:sz w:val="30"/>
          <w:szCs w:val="30"/>
          <w:cs/>
        </w:rPr>
        <w:t xml:space="preserve">ร้อยละ </w:t>
      </w:r>
      <w:r w:rsidR="00634FC7" w:rsidRPr="00C52C41">
        <w:rPr>
          <w:rFonts w:ascii="Angsana New" w:hAnsi="Angsana New"/>
          <w:sz w:val="30"/>
          <w:szCs w:val="30"/>
          <w:cs/>
        </w:rPr>
        <w:t>0</w:t>
      </w:r>
      <w:r w:rsidR="007903D3" w:rsidRPr="00C52C41">
        <w:rPr>
          <w:rFonts w:ascii="Angsana New" w:hAnsi="Angsana New"/>
          <w:sz w:val="30"/>
          <w:szCs w:val="30"/>
        </w:rPr>
        <w:t>.</w:t>
      </w:r>
      <w:r w:rsidR="00634FC7" w:rsidRPr="00C52C41">
        <w:rPr>
          <w:rFonts w:ascii="Angsana New" w:hAnsi="Angsana New"/>
          <w:sz w:val="30"/>
          <w:szCs w:val="30"/>
          <w:cs/>
        </w:rPr>
        <w:t>25</w:t>
      </w:r>
      <w:r w:rsidR="007903D3" w:rsidRPr="00C52C41">
        <w:rPr>
          <w:rFonts w:ascii="Angsana New" w:hAnsi="Angsana New"/>
          <w:sz w:val="30"/>
          <w:szCs w:val="30"/>
        </w:rPr>
        <w:t xml:space="preserve"> </w:t>
      </w:r>
      <w:r w:rsidR="009B475B">
        <w:rPr>
          <w:rFonts w:ascii="Angsana New" w:hAnsi="Angsana New"/>
          <w:sz w:val="30"/>
          <w:szCs w:val="30"/>
          <w:cs/>
        </w:rPr>
        <w:t>ต่อปี เงินกู้ยืมนี้</w:t>
      </w:r>
      <w:r w:rsidR="007903D3" w:rsidRPr="00C52C41">
        <w:rPr>
          <w:rFonts w:ascii="Angsana New" w:hAnsi="Angsana New"/>
          <w:sz w:val="30"/>
          <w:szCs w:val="30"/>
          <w:cs/>
        </w:rPr>
        <w:t>มีกำหนด</w:t>
      </w:r>
      <w:r w:rsidR="00F970C6">
        <w:rPr>
          <w:rFonts w:ascii="Angsana New" w:hAnsi="Angsana New" w:hint="cs"/>
          <w:sz w:val="30"/>
          <w:szCs w:val="30"/>
          <w:cs/>
        </w:rPr>
        <w:t>การจ่าย</w:t>
      </w:r>
      <w:r w:rsidR="007903D3" w:rsidRPr="00C52C41">
        <w:rPr>
          <w:rFonts w:ascii="Angsana New" w:hAnsi="Angsana New"/>
          <w:sz w:val="30"/>
          <w:szCs w:val="30"/>
          <w:cs/>
        </w:rPr>
        <w:t>ชำระ</w:t>
      </w:r>
      <w:r w:rsidR="009B475B">
        <w:rPr>
          <w:rFonts w:ascii="Angsana New" w:hAnsi="Angsana New" w:hint="cs"/>
          <w:sz w:val="30"/>
          <w:szCs w:val="30"/>
          <w:cs/>
        </w:rPr>
        <w:t>คืน</w:t>
      </w:r>
      <w:r w:rsidR="007903D3" w:rsidRPr="00C52C41">
        <w:rPr>
          <w:rFonts w:ascii="Angsana New" w:hAnsi="Angsana New"/>
          <w:sz w:val="30"/>
          <w:szCs w:val="30"/>
          <w:cs/>
        </w:rPr>
        <w:t>ในเดือน</w:t>
      </w:r>
      <w:r w:rsidR="00634FC7" w:rsidRPr="00C52C41">
        <w:rPr>
          <w:rFonts w:ascii="Angsana New" w:hAnsi="Angsana New"/>
          <w:sz w:val="30"/>
          <w:szCs w:val="30"/>
          <w:cs/>
        </w:rPr>
        <w:t>พฤษภาคม</w:t>
      </w:r>
      <w:r w:rsidR="007903D3" w:rsidRPr="00C52C41">
        <w:rPr>
          <w:rFonts w:ascii="Angsana New" w:hAnsi="Angsana New"/>
          <w:sz w:val="30"/>
          <w:szCs w:val="30"/>
          <w:cs/>
        </w:rPr>
        <w:t xml:space="preserve"> </w:t>
      </w:r>
      <w:r w:rsidR="007903D3" w:rsidRPr="00C52C41">
        <w:rPr>
          <w:rFonts w:ascii="Angsana New" w:hAnsi="Angsana New"/>
          <w:sz w:val="30"/>
          <w:szCs w:val="30"/>
        </w:rPr>
        <w:t>25</w:t>
      </w:r>
      <w:r w:rsidR="00634FC7" w:rsidRPr="00C52C41">
        <w:rPr>
          <w:rFonts w:ascii="Angsana New" w:hAnsi="Angsana New"/>
          <w:sz w:val="30"/>
          <w:szCs w:val="30"/>
          <w:cs/>
        </w:rPr>
        <w:t>60</w:t>
      </w:r>
      <w:r w:rsidR="00AC714C">
        <w:rPr>
          <w:rFonts w:ascii="Angsana New" w:hAnsi="Angsana New" w:hint="cs"/>
          <w:sz w:val="30"/>
          <w:szCs w:val="30"/>
          <w:cs/>
        </w:rPr>
        <w:t xml:space="preserve"> </w:t>
      </w:r>
      <w:r w:rsidR="00634FC7" w:rsidRPr="00C52C41">
        <w:rPr>
          <w:rFonts w:ascii="Angsana New" w:hAnsi="Angsana New"/>
          <w:sz w:val="30"/>
          <w:szCs w:val="30"/>
          <w:cs/>
        </w:rPr>
        <w:t>ในวันเดียวกันบริษัทได้</w:t>
      </w:r>
      <w:r>
        <w:rPr>
          <w:rFonts w:ascii="Angsana New" w:hAnsi="Angsana New" w:hint="cs"/>
          <w:sz w:val="30"/>
          <w:szCs w:val="30"/>
          <w:cs/>
        </w:rPr>
        <w:t>ทำ</w:t>
      </w:r>
      <w:r w:rsidR="00634FC7" w:rsidRPr="00C52C41">
        <w:rPr>
          <w:rFonts w:ascii="Angsana New" w:hAnsi="Angsana New"/>
          <w:sz w:val="30"/>
          <w:szCs w:val="30"/>
          <w:cs/>
        </w:rPr>
        <w:t>สัญญาแลกเปลี่ยนเงิน</w:t>
      </w:r>
      <w:r w:rsidR="002336D4">
        <w:rPr>
          <w:rFonts w:ascii="Angsana New" w:hAnsi="Angsana New" w:hint="cs"/>
          <w:sz w:val="30"/>
          <w:szCs w:val="30"/>
          <w:cs/>
        </w:rPr>
        <w:t>ตราต่างประเทศเพื่อเปลี่ยน</w:t>
      </w:r>
      <w:r w:rsidR="0067412F">
        <w:rPr>
          <w:rFonts w:ascii="Angsana New" w:hAnsi="Angsana New"/>
          <w:sz w:val="30"/>
          <w:szCs w:val="30"/>
          <w:cs/>
        </w:rPr>
        <w:br/>
      </w:r>
      <w:r w:rsidR="002336D4">
        <w:rPr>
          <w:rFonts w:ascii="Angsana New" w:hAnsi="Angsana New" w:hint="cs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>ต้นของ</w:t>
      </w:r>
      <w:r w:rsidR="00634FC7" w:rsidRPr="00C52C41">
        <w:rPr>
          <w:rFonts w:ascii="Angsana New" w:hAnsi="Angsana New"/>
          <w:sz w:val="30"/>
          <w:szCs w:val="30"/>
          <w:cs/>
        </w:rPr>
        <w:t>เงินกู้ยืมระยะยาวเป็น</w:t>
      </w:r>
      <w:r w:rsidR="002336D4">
        <w:rPr>
          <w:rFonts w:ascii="Angsana New" w:hAnsi="Angsana New" w:hint="cs"/>
          <w:sz w:val="30"/>
          <w:szCs w:val="30"/>
          <w:cs/>
        </w:rPr>
        <w:t>สกุลเงินบาท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="00634FC7" w:rsidRPr="00C52C41">
        <w:rPr>
          <w:rFonts w:ascii="Angsana New" w:hAnsi="Angsana New"/>
          <w:sz w:val="30"/>
          <w:szCs w:val="30"/>
          <w:cs/>
        </w:rPr>
        <w:t xml:space="preserve"> </w:t>
      </w:r>
      <w:r w:rsidR="00C07BC8">
        <w:rPr>
          <w:rFonts w:ascii="Angsana New" w:hAnsi="Angsana New"/>
          <w:sz w:val="30"/>
          <w:szCs w:val="30"/>
        </w:rPr>
        <w:t>500</w:t>
      </w:r>
      <w:r w:rsidR="00634FC7" w:rsidRPr="00C52C41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2336D4">
        <w:rPr>
          <w:rFonts w:ascii="Angsana New" w:hAnsi="Angsana New" w:hint="cs"/>
          <w:sz w:val="30"/>
          <w:szCs w:val="30"/>
          <w:cs/>
        </w:rPr>
        <w:t>ทำสัญญา</w:t>
      </w:r>
      <w:r>
        <w:rPr>
          <w:rFonts w:ascii="Angsana New" w:hAnsi="Angsana New" w:hint="cs"/>
          <w:sz w:val="30"/>
          <w:szCs w:val="30"/>
          <w:cs/>
        </w:rPr>
        <w:t>แลกเปลี่ยน</w:t>
      </w:r>
      <w:r>
        <w:rPr>
          <w:rFonts w:ascii="Angsana New" w:hAnsi="Angsana New"/>
          <w:sz w:val="30"/>
          <w:szCs w:val="30"/>
          <w:cs/>
        </w:rPr>
        <w:t>อัตราดอกเบี้ย</w:t>
      </w:r>
      <w:r w:rsidR="00F970C6">
        <w:rPr>
          <w:rFonts w:ascii="Angsana New" w:hAnsi="Angsana New" w:hint="cs"/>
          <w:sz w:val="30"/>
          <w:szCs w:val="30"/>
          <w:cs/>
        </w:rPr>
        <w:t>กับสถาบันการเงินเดียวกันเพื่อแลกเปลี่ยนอัตราดอกเบี้ย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="002336D4">
        <w:rPr>
          <w:rFonts w:ascii="Angsana New" w:hAnsi="Angsana New" w:hint="cs"/>
          <w:sz w:val="30"/>
          <w:szCs w:val="30"/>
          <w:cs/>
        </w:rPr>
        <w:t>อัตราดอกเบี้ยคงที่</w:t>
      </w:r>
      <w:r w:rsidR="00C07BC8">
        <w:rPr>
          <w:rFonts w:ascii="Angsana New" w:hAnsi="Angsana New"/>
          <w:sz w:val="30"/>
          <w:szCs w:val="30"/>
          <w:cs/>
        </w:rPr>
        <w:t xml:space="preserve">ร้อยละ </w:t>
      </w:r>
      <w:r w:rsidR="00C07BC8">
        <w:rPr>
          <w:rFonts w:ascii="Angsana New" w:hAnsi="Angsana New"/>
          <w:sz w:val="30"/>
          <w:szCs w:val="30"/>
        </w:rPr>
        <w:t>2.8</w:t>
      </w:r>
      <w:r w:rsidR="00675B4A">
        <w:rPr>
          <w:rFonts w:ascii="Angsana New" w:hAnsi="Angsana New"/>
          <w:sz w:val="30"/>
          <w:szCs w:val="30"/>
        </w:rPr>
        <w:t>0</w:t>
      </w:r>
      <w:r w:rsidR="00C75544" w:rsidRPr="00C52C41">
        <w:rPr>
          <w:rFonts w:ascii="Angsana New" w:hAnsi="Angsana New"/>
          <w:sz w:val="30"/>
          <w:szCs w:val="30"/>
          <w:cs/>
        </w:rPr>
        <w:t xml:space="preserve"> ต่อปี </w:t>
      </w:r>
      <w:r w:rsidR="004D59F5">
        <w:rPr>
          <w:rFonts w:ascii="Angsana New" w:hAnsi="Angsana New" w:hint="cs"/>
          <w:sz w:val="30"/>
          <w:szCs w:val="30"/>
          <w:cs/>
        </w:rPr>
        <w:t xml:space="preserve">เงินกู้ยืมนี้จ่ายชำระคืนแล้วในเดือนพฤษภาคม </w:t>
      </w:r>
      <w:r w:rsidR="004D59F5">
        <w:rPr>
          <w:rFonts w:ascii="Angsana New" w:hAnsi="Angsana New"/>
          <w:sz w:val="30"/>
          <w:szCs w:val="30"/>
        </w:rPr>
        <w:t>2560</w:t>
      </w:r>
    </w:p>
    <w:p w14:paraId="6403CD26" w14:textId="77777777" w:rsidR="00545AFE" w:rsidRPr="00F970C6" w:rsidRDefault="00545AFE" w:rsidP="004A5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E20C71" w14:textId="4B21532A" w:rsidR="00545AFE" w:rsidRDefault="00545AFE" w:rsidP="00F9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</w:t>
      </w:r>
      <w:r>
        <w:rPr>
          <w:rFonts w:ascii="Angsana New" w:hAnsi="Angsana New" w:hint="cs"/>
          <w:sz w:val="30"/>
          <w:szCs w:val="30"/>
          <w:cs/>
        </w:rPr>
        <w:t>ื่</w:t>
      </w:r>
      <w:r w:rsidRPr="00C52C41">
        <w:rPr>
          <w:rFonts w:ascii="Angsana New" w:hAnsi="Angsana New"/>
          <w:sz w:val="30"/>
          <w:szCs w:val="30"/>
          <w:cs/>
        </w:rPr>
        <w:t xml:space="preserve">อวันที่ </w:t>
      </w:r>
      <w:r>
        <w:rPr>
          <w:rFonts w:ascii="Angsana New" w:hAnsi="Angsana New"/>
          <w:sz w:val="30"/>
          <w:szCs w:val="30"/>
        </w:rPr>
        <w:t>18</w:t>
      </w:r>
      <w:r w:rsidRPr="00C52C4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>9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บริษัทได้ทำสัญญาเงินกู้ยืมระยะยาวกับสาขาของ</w:t>
      </w:r>
      <w:r w:rsidR="00F970C6" w:rsidRPr="00F970C6">
        <w:rPr>
          <w:rFonts w:ascii="Angsana New" w:hAnsi="Angsana New"/>
          <w:sz w:val="30"/>
          <w:szCs w:val="30"/>
          <w:cs/>
        </w:rPr>
        <w:t>สถาบันการเงิน</w:t>
      </w:r>
      <w:r w:rsidR="00126988">
        <w:rPr>
          <w:rFonts w:ascii="Angsana New" w:hAnsi="Angsana New"/>
          <w:sz w:val="30"/>
          <w:szCs w:val="30"/>
          <w:cs/>
        </w:rPr>
        <w:t>ต่างประเทศแห่งหนึ่งจำนวน</w:t>
      </w:r>
      <w:r w:rsidR="00F970C6">
        <w:rPr>
          <w:rFonts w:ascii="Angsana New" w:hAnsi="Angsana New" w:hint="cs"/>
          <w:sz w:val="30"/>
          <w:szCs w:val="30"/>
          <w:cs/>
        </w:rPr>
        <w:t>เงิน</w:t>
      </w:r>
      <w:r w:rsidR="00126988">
        <w:rPr>
          <w:rFonts w:ascii="Angsana New" w:hAnsi="Angsana New"/>
          <w:sz w:val="30"/>
          <w:szCs w:val="30"/>
          <w:cs/>
        </w:rPr>
        <w:t xml:space="preserve"> 1</w:t>
      </w:r>
      <w:r w:rsidR="00126988">
        <w:rPr>
          <w:rFonts w:ascii="Angsana New" w:hAnsi="Angsana New"/>
          <w:sz w:val="30"/>
          <w:szCs w:val="30"/>
        </w:rPr>
        <w:t>5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ล้านเหรียญสหรัฐ</w:t>
      </w:r>
      <w:r>
        <w:rPr>
          <w:rFonts w:ascii="Angsana New" w:hAnsi="Angsana New" w:hint="cs"/>
          <w:sz w:val="30"/>
          <w:szCs w:val="30"/>
          <w:cs/>
        </w:rPr>
        <w:t>อเมริกา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ซึ่งมี</w:t>
      </w:r>
      <w:r w:rsidRPr="00C52C41">
        <w:rPr>
          <w:rFonts w:ascii="Angsana New" w:hAnsi="Angsana New"/>
          <w:sz w:val="30"/>
          <w:szCs w:val="30"/>
          <w:cs/>
        </w:rPr>
        <w:t>อัตรา</w:t>
      </w:r>
      <w:r>
        <w:rPr>
          <w:rFonts w:ascii="Angsana New" w:hAnsi="Angsana New" w:hint="cs"/>
          <w:sz w:val="30"/>
          <w:szCs w:val="30"/>
          <w:cs/>
        </w:rPr>
        <w:t xml:space="preserve">ดอกเบี้ย </w:t>
      </w:r>
      <w:r>
        <w:rPr>
          <w:rFonts w:ascii="Angsana New" w:hAnsi="Angsana New"/>
          <w:sz w:val="30"/>
          <w:szCs w:val="30"/>
        </w:rPr>
        <w:t xml:space="preserve">LIBOR </w:t>
      </w:r>
      <w:r>
        <w:rPr>
          <w:rFonts w:ascii="Angsana New" w:hAnsi="Angsana New" w:hint="cs"/>
          <w:sz w:val="30"/>
          <w:szCs w:val="30"/>
          <w:cs/>
        </w:rPr>
        <w:t>บวก</w:t>
      </w:r>
      <w:r w:rsidRPr="00C52C41">
        <w:rPr>
          <w:rFonts w:ascii="Angsana New" w:hAnsi="Angsana New"/>
          <w:sz w:val="30"/>
          <w:szCs w:val="30"/>
          <w:cs/>
        </w:rPr>
        <w:t>ร้อยละ 0</w:t>
      </w:r>
      <w:r w:rsidRPr="00C52C41">
        <w:rPr>
          <w:rFonts w:ascii="Angsana New" w:hAnsi="Angsana New"/>
          <w:sz w:val="30"/>
          <w:szCs w:val="30"/>
        </w:rPr>
        <w:t>.</w:t>
      </w:r>
      <w:r w:rsidR="00F223BE">
        <w:rPr>
          <w:rFonts w:ascii="Angsana New" w:hAnsi="Angsana New"/>
          <w:sz w:val="30"/>
          <w:szCs w:val="30"/>
        </w:rPr>
        <w:t>30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="009B475B">
        <w:rPr>
          <w:rFonts w:ascii="Angsana New" w:hAnsi="Angsana New"/>
          <w:sz w:val="30"/>
          <w:szCs w:val="30"/>
          <w:cs/>
        </w:rPr>
        <w:t>ต่อปี เงินกู้ยืมนี้</w:t>
      </w:r>
      <w:r w:rsidRPr="00C52C41">
        <w:rPr>
          <w:rFonts w:ascii="Angsana New" w:hAnsi="Angsana New"/>
          <w:sz w:val="30"/>
          <w:szCs w:val="30"/>
          <w:cs/>
        </w:rPr>
        <w:t>มีกำหนด</w:t>
      </w:r>
      <w:r w:rsidR="00F970C6">
        <w:rPr>
          <w:rFonts w:ascii="Angsana New" w:hAnsi="Angsana New" w:hint="cs"/>
          <w:sz w:val="30"/>
          <w:szCs w:val="30"/>
          <w:cs/>
        </w:rPr>
        <w:t>การจ่าย</w:t>
      </w:r>
      <w:r w:rsidRPr="00C52C41">
        <w:rPr>
          <w:rFonts w:ascii="Angsana New" w:hAnsi="Angsana New"/>
          <w:sz w:val="30"/>
          <w:szCs w:val="30"/>
          <w:cs/>
        </w:rPr>
        <w:t>ชำระ</w:t>
      </w:r>
      <w:r w:rsidR="009B475B">
        <w:rPr>
          <w:rFonts w:ascii="Angsana New" w:hAnsi="Angsana New" w:hint="cs"/>
          <w:sz w:val="30"/>
          <w:szCs w:val="30"/>
          <w:cs/>
        </w:rPr>
        <w:t>คืน</w:t>
      </w:r>
      <w:r w:rsidR="00F970C6">
        <w:rPr>
          <w:rFonts w:ascii="Angsana New" w:hAnsi="Angsana New"/>
          <w:sz w:val="30"/>
          <w:szCs w:val="30"/>
          <w:cs/>
        </w:rPr>
        <w:t>ในเดือน</w:t>
      </w:r>
      <w:r w:rsidR="00F223BE"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25</w:t>
      </w:r>
      <w:r w:rsidR="00F223BE">
        <w:rPr>
          <w:rFonts w:ascii="Angsana New" w:hAnsi="Angsana New"/>
          <w:sz w:val="30"/>
          <w:szCs w:val="30"/>
          <w:cs/>
        </w:rPr>
        <w:t>6</w:t>
      </w:r>
      <w:r w:rsidR="00F223BE">
        <w:rPr>
          <w:rFonts w:ascii="Angsana New" w:hAnsi="Angsana New"/>
          <w:sz w:val="30"/>
          <w:szCs w:val="30"/>
        </w:rPr>
        <w:t>4</w:t>
      </w:r>
      <w:r w:rsidR="00F970C6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ในวันเดียวกันบริษัทได้</w:t>
      </w:r>
      <w:r>
        <w:rPr>
          <w:rFonts w:ascii="Angsana New" w:hAnsi="Angsana New" w:hint="cs"/>
          <w:sz w:val="30"/>
          <w:szCs w:val="30"/>
          <w:cs/>
        </w:rPr>
        <w:t>ทำ</w:t>
      </w:r>
      <w:r w:rsidRPr="00C52C41">
        <w:rPr>
          <w:rFonts w:ascii="Angsana New" w:hAnsi="Angsana New"/>
          <w:sz w:val="30"/>
          <w:szCs w:val="30"/>
          <w:cs/>
        </w:rPr>
        <w:t>สัญญาแลกเปลี่ยน</w:t>
      </w:r>
      <w:r w:rsidR="004D59F5">
        <w:rPr>
          <w:rFonts w:ascii="Angsana New" w:hAnsi="Angsana New" w:hint="cs"/>
          <w:sz w:val="30"/>
          <w:szCs w:val="30"/>
          <w:cs/>
        </w:rPr>
        <w:t>เงินตราต่างประเทศเพื่อเปลี่ยน</w:t>
      </w:r>
      <w:r w:rsidRPr="00C52C41">
        <w:rPr>
          <w:rFonts w:ascii="Angsana New" w:hAnsi="Angsana New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>ต้นของ</w:t>
      </w:r>
      <w:r w:rsidRPr="00C52C41">
        <w:rPr>
          <w:rFonts w:ascii="Angsana New" w:hAnsi="Angsana New"/>
          <w:sz w:val="30"/>
          <w:szCs w:val="30"/>
          <w:cs/>
        </w:rPr>
        <w:t>เงินกู้ยืมระยะยาวเป็น</w:t>
      </w:r>
      <w:r w:rsidR="004D59F5">
        <w:rPr>
          <w:rFonts w:ascii="Angsana New" w:hAnsi="Angsana New" w:hint="cs"/>
          <w:sz w:val="30"/>
          <w:szCs w:val="30"/>
          <w:cs/>
        </w:rPr>
        <w:t>สกุลเงินบาท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="00F223BE">
        <w:rPr>
          <w:rFonts w:ascii="Angsana New" w:hAnsi="Angsana New"/>
          <w:sz w:val="30"/>
          <w:szCs w:val="30"/>
          <w:cs/>
        </w:rPr>
        <w:t xml:space="preserve"> 5</w:t>
      </w:r>
      <w:r w:rsidR="00F223BE">
        <w:rPr>
          <w:rFonts w:ascii="Angsana New" w:hAnsi="Angsana New"/>
          <w:sz w:val="30"/>
          <w:szCs w:val="30"/>
        </w:rPr>
        <w:t>34</w:t>
      </w:r>
      <w:r w:rsidRPr="00C52C41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4D59F5">
        <w:rPr>
          <w:rFonts w:ascii="Angsana New" w:hAnsi="Angsana New" w:hint="cs"/>
          <w:sz w:val="30"/>
          <w:szCs w:val="30"/>
          <w:cs/>
        </w:rPr>
        <w:t>ทำสัญญา</w:t>
      </w:r>
      <w:r>
        <w:rPr>
          <w:rFonts w:ascii="Angsana New" w:hAnsi="Angsana New" w:hint="cs"/>
          <w:sz w:val="30"/>
          <w:szCs w:val="30"/>
          <w:cs/>
        </w:rPr>
        <w:t>แลกเปลี่ยน</w:t>
      </w:r>
      <w:r>
        <w:rPr>
          <w:rFonts w:ascii="Angsana New" w:hAnsi="Angsana New"/>
          <w:sz w:val="30"/>
          <w:szCs w:val="30"/>
          <w:cs/>
        </w:rPr>
        <w:t>อัตราดอกเบี้ย</w:t>
      </w:r>
      <w:r w:rsidR="00F970C6">
        <w:rPr>
          <w:rFonts w:ascii="Angsana New" w:hAnsi="Angsana New" w:hint="cs"/>
          <w:sz w:val="30"/>
          <w:szCs w:val="30"/>
          <w:cs/>
        </w:rPr>
        <w:t>กับสถาบันการเงินเดียวกันเพื่อแลกเปลี่ยนอัตราดอกเบี้ย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="00F970C6">
        <w:rPr>
          <w:rFonts w:ascii="Angsana New" w:hAnsi="Angsana New" w:hint="cs"/>
          <w:sz w:val="30"/>
          <w:szCs w:val="30"/>
          <w:cs/>
        </w:rPr>
        <w:t>อัตราดอกเบี้ยคงที่</w:t>
      </w:r>
      <w:r w:rsidR="00F223BE">
        <w:rPr>
          <w:rFonts w:ascii="Angsana New" w:hAnsi="Angsana New"/>
          <w:sz w:val="30"/>
          <w:szCs w:val="30"/>
          <w:cs/>
        </w:rPr>
        <w:t xml:space="preserve">ร้อยละ </w:t>
      </w:r>
      <w:r w:rsidR="00C07BC8">
        <w:rPr>
          <w:rFonts w:ascii="Angsana New" w:hAnsi="Angsana New"/>
          <w:sz w:val="30"/>
          <w:szCs w:val="30"/>
        </w:rPr>
        <w:t>2.09</w:t>
      </w:r>
      <w:r w:rsidRPr="00C52C41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11F48FA7" w14:textId="77777777" w:rsidR="004D59F5" w:rsidRPr="00F970C6" w:rsidRDefault="004D59F5" w:rsidP="00545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6E080E" w14:textId="1E892BCD" w:rsidR="00D90475" w:rsidRPr="00C52C41" w:rsidRDefault="00D90475" w:rsidP="00F9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</w:t>
      </w:r>
      <w:r>
        <w:rPr>
          <w:rFonts w:ascii="Angsana New" w:hAnsi="Angsana New" w:hint="cs"/>
          <w:sz w:val="30"/>
          <w:szCs w:val="30"/>
          <w:cs/>
        </w:rPr>
        <w:t>ื่</w:t>
      </w:r>
      <w:r w:rsidRPr="00C52C41">
        <w:rPr>
          <w:rFonts w:ascii="Angsana New" w:hAnsi="Angsana New"/>
          <w:sz w:val="30"/>
          <w:szCs w:val="30"/>
          <w:cs/>
        </w:rPr>
        <w:t xml:space="preserve">อวันที่ </w:t>
      </w:r>
      <w:r w:rsidR="00D73F08">
        <w:rPr>
          <w:rFonts w:ascii="Angsana New" w:hAnsi="Angsana New"/>
          <w:sz w:val="30"/>
          <w:szCs w:val="30"/>
        </w:rPr>
        <w:t>24</w:t>
      </w:r>
      <w:r w:rsidRPr="00C52C4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>9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บริษัทได้ทำสัญญาเงินกู้ยืมระยะยาวกับสาขาของ</w:t>
      </w:r>
      <w:r w:rsidR="00F970C6" w:rsidRPr="00F970C6">
        <w:rPr>
          <w:rFonts w:ascii="Angsana New" w:hAnsi="Angsana New"/>
          <w:sz w:val="30"/>
          <w:szCs w:val="30"/>
          <w:cs/>
        </w:rPr>
        <w:t>สถาบันการเงิน</w:t>
      </w:r>
      <w:r w:rsidRPr="00C52C41">
        <w:rPr>
          <w:rFonts w:ascii="Angsana New" w:hAnsi="Angsana New"/>
          <w:sz w:val="30"/>
          <w:szCs w:val="30"/>
          <w:cs/>
        </w:rPr>
        <w:t>ต่างประเทศแห่งหนึ่งจำนวน</w:t>
      </w:r>
      <w:r w:rsidR="00F970C6">
        <w:rPr>
          <w:rFonts w:ascii="Angsana New" w:hAnsi="Angsana New" w:hint="cs"/>
          <w:sz w:val="30"/>
          <w:szCs w:val="30"/>
          <w:cs/>
        </w:rPr>
        <w:t>เงิน</w:t>
      </w:r>
      <w:r w:rsidRPr="00C52C41">
        <w:rPr>
          <w:rFonts w:ascii="Angsana New" w:hAnsi="Angsana New"/>
          <w:sz w:val="30"/>
          <w:szCs w:val="30"/>
          <w:cs/>
        </w:rPr>
        <w:t xml:space="preserve"> 15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ล้านเหรียญสหรัฐ</w:t>
      </w:r>
      <w:r>
        <w:rPr>
          <w:rFonts w:ascii="Angsana New" w:hAnsi="Angsana New" w:hint="cs"/>
          <w:sz w:val="30"/>
          <w:szCs w:val="30"/>
          <w:cs/>
        </w:rPr>
        <w:t>อเมริกา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ซึ่งมี</w:t>
      </w:r>
      <w:r w:rsidRPr="00C52C41">
        <w:rPr>
          <w:rFonts w:ascii="Angsana New" w:hAnsi="Angsana New"/>
          <w:sz w:val="30"/>
          <w:szCs w:val="30"/>
          <w:cs/>
        </w:rPr>
        <w:t>อัตรา</w:t>
      </w:r>
      <w:r>
        <w:rPr>
          <w:rFonts w:ascii="Angsana New" w:hAnsi="Angsana New" w:hint="cs"/>
          <w:sz w:val="30"/>
          <w:szCs w:val="30"/>
          <w:cs/>
        </w:rPr>
        <w:t xml:space="preserve">ดอกเบี้ย </w:t>
      </w:r>
      <w:r>
        <w:rPr>
          <w:rFonts w:ascii="Angsana New" w:hAnsi="Angsana New"/>
          <w:sz w:val="30"/>
          <w:szCs w:val="30"/>
        </w:rPr>
        <w:t xml:space="preserve">LIBOR </w:t>
      </w:r>
      <w:r>
        <w:rPr>
          <w:rFonts w:ascii="Angsana New" w:hAnsi="Angsana New" w:hint="cs"/>
          <w:sz w:val="30"/>
          <w:szCs w:val="30"/>
          <w:cs/>
        </w:rPr>
        <w:t>บวก</w:t>
      </w:r>
      <w:r w:rsidRPr="00C52C41">
        <w:rPr>
          <w:rFonts w:ascii="Angsana New" w:hAnsi="Angsana New"/>
          <w:sz w:val="30"/>
          <w:szCs w:val="30"/>
          <w:cs/>
        </w:rPr>
        <w:t>ร้อยละ 0</w:t>
      </w:r>
      <w:r w:rsidRPr="00C52C41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30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="009B475B">
        <w:rPr>
          <w:rFonts w:ascii="Angsana New" w:hAnsi="Angsana New"/>
          <w:sz w:val="30"/>
          <w:szCs w:val="30"/>
          <w:cs/>
        </w:rPr>
        <w:t>ต่อปี เงินกู้ยืมนี้</w:t>
      </w:r>
      <w:r w:rsidRPr="00C52C41">
        <w:rPr>
          <w:rFonts w:ascii="Angsana New" w:hAnsi="Angsana New"/>
          <w:sz w:val="30"/>
          <w:szCs w:val="30"/>
          <w:cs/>
        </w:rPr>
        <w:t>มีกำหนด</w:t>
      </w:r>
      <w:r w:rsidR="00F970C6">
        <w:rPr>
          <w:rFonts w:ascii="Angsana New" w:hAnsi="Angsana New" w:hint="cs"/>
          <w:sz w:val="30"/>
          <w:szCs w:val="30"/>
          <w:cs/>
        </w:rPr>
        <w:t>การจ่าย</w:t>
      </w:r>
      <w:r w:rsidRPr="00C52C41">
        <w:rPr>
          <w:rFonts w:ascii="Angsana New" w:hAnsi="Angsana New"/>
          <w:sz w:val="30"/>
          <w:szCs w:val="30"/>
          <w:cs/>
        </w:rPr>
        <w:t>ชำระ</w:t>
      </w:r>
      <w:r w:rsidR="009B475B">
        <w:rPr>
          <w:rFonts w:ascii="Angsana New" w:hAnsi="Angsana New" w:hint="cs"/>
          <w:sz w:val="30"/>
          <w:szCs w:val="30"/>
          <w:cs/>
        </w:rPr>
        <w:t>คืน</w:t>
      </w:r>
      <w:r w:rsidR="00F970C6">
        <w:rPr>
          <w:rFonts w:ascii="Angsana New" w:hAnsi="Angsana New"/>
          <w:sz w:val="30"/>
          <w:szCs w:val="30"/>
          <w:cs/>
        </w:rPr>
        <w:t>ในเดือน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4</w:t>
      </w:r>
      <w:r w:rsidR="00F970C6">
        <w:rPr>
          <w:rFonts w:ascii="Angsana New" w:hAnsi="Angsana New" w:hint="cs"/>
          <w:sz w:val="30"/>
          <w:szCs w:val="30"/>
          <w:cs/>
        </w:rPr>
        <w:t xml:space="preserve"> </w:t>
      </w:r>
      <w:r w:rsidR="004D59F5" w:rsidRPr="00C52C41">
        <w:rPr>
          <w:rFonts w:ascii="Angsana New" w:hAnsi="Angsana New"/>
          <w:sz w:val="30"/>
          <w:szCs w:val="30"/>
          <w:cs/>
        </w:rPr>
        <w:t>ในวันเดียวกันบริษัทได้</w:t>
      </w:r>
      <w:r w:rsidR="004D59F5">
        <w:rPr>
          <w:rFonts w:ascii="Angsana New" w:hAnsi="Angsana New" w:hint="cs"/>
          <w:sz w:val="30"/>
          <w:szCs w:val="30"/>
          <w:cs/>
        </w:rPr>
        <w:t>ทำ</w:t>
      </w:r>
      <w:r w:rsidR="004D59F5" w:rsidRPr="00C52C41">
        <w:rPr>
          <w:rFonts w:ascii="Angsana New" w:hAnsi="Angsana New"/>
          <w:sz w:val="30"/>
          <w:szCs w:val="30"/>
          <w:cs/>
        </w:rPr>
        <w:t>สัญญาแลกเปลี่ยน</w:t>
      </w:r>
      <w:r w:rsidR="004D59F5">
        <w:rPr>
          <w:rFonts w:ascii="Angsana New" w:hAnsi="Angsana New" w:hint="cs"/>
          <w:sz w:val="30"/>
          <w:szCs w:val="30"/>
          <w:cs/>
        </w:rPr>
        <w:t>เงินตราต่างประเทศเพื่อเปลี่ยน</w:t>
      </w:r>
      <w:r w:rsidR="004D59F5" w:rsidRPr="00C52C41">
        <w:rPr>
          <w:rFonts w:ascii="Angsana New" w:hAnsi="Angsana New"/>
          <w:sz w:val="30"/>
          <w:szCs w:val="30"/>
          <w:cs/>
        </w:rPr>
        <w:t>เงิน</w:t>
      </w:r>
      <w:r w:rsidR="004D59F5">
        <w:rPr>
          <w:rFonts w:ascii="Angsana New" w:hAnsi="Angsana New" w:hint="cs"/>
          <w:sz w:val="30"/>
          <w:szCs w:val="30"/>
          <w:cs/>
        </w:rPr>
        <w:t>ต้นของ</w:t>
      </w:r>
      <w:r w:rsidR="004D59F5" w:rsidRPr="00C52C41">
        <w:rPr>
          <w:rFonts w:ascii="Angsana New" w:hAnsi="Angsana New"/>
          <w:sz w:val="30"/>
          <w:szCs w:val="30"/>
          <w:cs/>
        </w:rPr>
        <w:t>เงินกู้ยืมระยะยาวเป็น</w:t>
      </w:r>
      <w:r w:rsidR="004D59F5">
        <w:rPr>
          <w:rFonts w:ascii="Angsana New" w:hAnsi="Angsana New" w:hint="cs"/>
          <w:sz w:val="30"/>
          <w:szCs w:val="30"/>
          <w:cs/>
        </w:rPr>
        <w:t>สกุลเงินบาทจำนวน</w:t>
      </w:r>
      <w:r>
        <w:rPr>
          <w:rFonts w:ascii="Angsana New" w:hAnsi="Angsana New"/>
          <w:sz w:val="30"/>
          <w:szCs w:val="30"/>
          <w:cs/>
        </w:rPr>
        <w:t xml:space="preserve"> 5</w:t>
      </w:r>
      <w:r w:rsidR="00DC2A65">
        <w:rPr>
          <w:rFonts w:ascii="Angsana New" w:hAnsi="Angsana New"/>
          <w:sz w:val="30"/>
          <w:szCs w:val="30"/>
        </w:rPr>
        <w:t>22.6</w:t>
      </w:r>
      <w:r w:rsidRPr="00C52C41">
        <w:rPr>
          <w:rFonts w:ascii="Angsana New" w:hAnsi="Angsana New"/>
          <w:sz w:val="30"/>
          <w:szCs w:val="30"/>
          <w:cs/>
        </w:rPr>
        <w:t xml:space="preserve"> ล้านบาท </w:t>
      </w:r>
      <w:r w:rsidR="00415339" w:rsidRPr="00C52C41">
        <w:rPr>
          <w:rFonts w:ascii="Angsana New" w:hAnsi="Angsana New"/>
          <w:sz w:val="30"/>
          <w:szCs w:val="30"/>
          <w:cs/>
        </w:rPr>
        <w:t>และ</w:t>
      </w:r>
      <w:r w:rsidR="00415339">
        <w:rPr>
          <w:rFonts w:ascii="Angsana New" w:hAnsi="Angsana New" w:hint="cs"/>
          <w:sz w:val="30"/>
          <w:szCs w:val="30"/>
          <w:cs/>
        </w:rPr>
        <w:t>ทำสัญญาแลกเปลี่ยน</w:t>
      </w:r>
      <w:r w:rsidR="00415339">
        <w:rPr>
          <w:rFonts w:ascii="Angsana New" w:hAnsi="Angsana New"/>
          <w:sz w:val="30"/>
          <w:szCs w:val="30"/>
          <w:cs/>
        </w:rPr>
        <w:t>อัตราดอกเบี้ย</w:t>
      </w:r>
      <w:r w:rsidR="00F970C6">
        <w:rPr>
          <w:rFonts w:ascii="Angsana New" w:hAnsi="Angsana New" w:hint="cs"/>
          <w:sz w:val="30"/>
          <w:szCs w:val="30"/>
          <w:cs/>
        </w:rPr>
        <w:t>กับสถาบันการเงินเดียวกันเพื่อแลกเปลี่ยนอัตราดอกเบี้ย</w:t>
      </w:r>
      <w:r w:rsidR="00415339">
        <w:rPr>
          <w:rFonts w:ascii="Angsana New" w:hAnsi="Angsana New" w:hint="cs"/>
          <w:sz w:val="30"/>
          <w:szCs w:val="30"/>
          <w:cs/>
        </w:rPr>
        <w:t>เป็น</w:t>
      </w:r>
      <w:r w:rsidR="00F970C6">
        <w:rPr>
          <w:rFonts w:ascii="Angsana New" w:hAnsi="Angsana New" w:hint="cs"/>
          <w:sz w:val="30"/>
          <w:szCs w:val="30"/>
          <w:cs/>
        </w:rPr>
        <w:t>อัตราดอกเบี้ยคงที่</w:t>
      </w:r>
      <w:r w:rsidR="00415339">
        <w:rPr>
          <w:rFonts w:ascii="Angsana New" w:hAnsi="Angsana New"/>
          <w:sz w:val="30"/>
          <w:szCs w:val="30"/>
          <w:cs/>
        </w:rPr>
        <w:t>ร้อยละ</w:t>
      </w:r>
      <w:r w:rsidR="00D73F08">
        <w:rPr>
          <w:rFonts w:ascii="Angsana New" w:hAnsi="Angsana New"/>
          <w:sz w:val="30"/>
          <w:szCs w:val="30"/>
          <w:cs/>
        </w:rPr>
        <w:t xml:space="preserve"> </w:t>
      </w:r>
      <w:r w:rsidR="00D73F08">
        <w:rPr>
          <w:rFonts w:ascii="Angsana New" w:hAnsi="Angsana New"/>
          <w:sz w:val="30"/>
          <w:szCs w:val="30"/>
        </w:rPr>
        <w:t>1.83</w:t>
      </w:r>
      <w:r w:rsidRPr="00C52C41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5537DB86" w14:textId="77777777" w:rsidR="00C75544" w:rsidRPr="00D04118" w:rsidRDefault="00C75544" w:rsidP="00D90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AED86BC" w14:textId="1C1B0E3C" w:rsidR="008226DE" w:rsidRDefault="008226DE" w:rsidP="008226DE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ภายใต้เงื่อนไขของสัญญา</w:t>
      </w:r>
      <w:r w:rsidR="00415339">
        <w:rPr>
          <w:rFonts w:ascii="Angsana New" w:hAnsi="Angsana New" w:hint="cs"/>
          <w:sz w:val="30"/>
          <w:szCs w:val="30"/>
          <w:cs/>
        </w:rPr>
        <w:t>เงินกู้ยืมระยะยาว</w:t>
      </w:r>
      <w:r w:rsidR="00415339">
        <w:rPr>
          <w:rFonts w:ascii="Angsana New" w:hAnsi="Angsana New"/>
          <w:sz w:val="30"/>
          <w:szCs w:val="30"/>
          <w:cs/>
        </w:rPr>
        <w:t>ดังกล่าว</w:t>
      </w:r>
      <w:r>
        <w:rPr>
          <w:rFonts w:ascii="Angsana New" w:hAnsi="Angsana New"/>
          <w:sz w:val="30"/>
          <w:szCs w:val="30"/>
          <w:cs/>
        </w:rPr>
        <w:t xml:space="preserve"> บริษัทต้องปฏิบัติตาม</w:t>
      </w:r>
      <w:r w:rsidR="00043D66">
        <w:rPr>
          <w:rFonts w:ascii="Angsana New" w:hAnsi="Angsana New" w:hint="cs"/>
          <w:sz w:val="30"/>
          <w:szCs w:val="30"/>
          <w:cs/>
        </w:rPr>
        <w:t>เงื่อนไข</w:t>
      </w:r>
      <w:r w:rsidR="00415339">
        <w:rPr>
          <w:rFonts w:ascii="Angsana New" w:hAnsi="Angsana New" w:hint="cs"/>
          <w:sz w:val="30"/>
          <w:szCs w:val="30"/>
          <w:cs/>
        </w:rPr>
        <w:t>บางประการตามที่ระบุไว้ใน</w:t>
      </w:r>
      <w:r>
        <w:rPr>
          <w:rFonts w:ascii="Angsana New" w:hAnsi="Angsana New"/>
          <w:sz w:val="30"/>
          <w:szCs w:val="30"/>
          <w:cs/>
        </w:rPr>
        <w:t>สัญญา เช่น การผิดนัดชำระหนี้ การให้ข้อมูลทางการเงินแก่ผู้ให้กู้ และอื่นๆ เป็นต้น</w:t>
      </w:r>
    </w:p>
    <w:p w14:paraId="6556B914" w14:textId="77777777" w:rsidR="008226DE" w:rsidRPr="00F970C6" w:rsidRDefault="008226DE" w:rsidP="00634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4B072BDA" w14:textId="6A89AFB8" w:rsidR="00430A0E" w:rsidRDefault="007903D3" w:rsidP="0066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AA7630">
        <w:rPr>
          <w:rFonts w:ascii="Angsana New" w:hAnsi="Angsana New"/>
          <w:spacing w:val="-2"/>
          <w:sz w:val="30"/>
          <w:szCs w:val="30"/>
          <w:cs/>
        </w:rPr>
        <w:t xml:space="preserve">ณ วันที่ 31 </w:t>
      </w:r>
      <w:r w:rsidR="00CF7C61" w:rsidRPr="00AA7630">
        <w:rPr>
          <w:rFonts w:ascii="Angsana New" w:hAnsi="Angsana New" w:hint="cs"/>
          <w:spacing w:val="-2"/>
          <w:sz w:val="30"/>
          <w:szCs w:val="30"/>
          <w:cs/>
        </w:rPr>
        <w:t>มีนาคม 25</w:t>
      </w:r>
      <w:r w:rsidR="005A5A90" w:rsidRPr="00AA7630">
        <w:rPr>
          <w:rFonts w:ascii="Angsana New" w:hAnsi="Angsana New" w:hint="cs"/>
          <w:spacing w:val="-2"/>
          <w:sz w:val="30"/>
          <w:szCs w:val="30"/>
          <w:cs/>
        </w:rPr>
        <w:t>6</w:t>
      </w:r>
      <w:r w:rsidR="00447BC7" w:rsidRPr="00AA7630">
        <w:rPr>
          <w:rFonts w:ascii="Angsana New" w:hAnsi="Angsana New"/>
          <w:spacing w:val="-2"/>
          <w:sz w:val="30"/>
          <w:szCs w:val="30"/>
        </w:rPr>
        <w:t>2</w:t>
      </w:r>
      <w:r w:rsidR="005A5A90" w:rsidRPr="00AA763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A7630">
        <w:rPr>
          <w:rFonts w:ascii="Angsana New" w:hAnsi="Angsana New"/>
          <w:spacing w:val="-2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141910" w:rsidRPr="00AA7630">
        <w:rPr>
          <w:rFonts w:ascii="Angsana New" w:hAnsi="Angsana New"/>
          <w:spacing w:val="-2"/>
          <w:sz w:val="30"/>
          <w:szCs w:val="30"/>
        </w:rPr>
        <w:t xml:space="preserve"> 123</w:t>
      </w:r>
      <w:r w:rsidR="00D73F08" w:rsidRPr="00AA7630">
        <w:rPr>
          <w:rFonts w:ascii="Angsana New" w:hAnsi="Angsana New"/>
          <w:spacing w:val="-2"/>
          <w:sz w:val="30"/>
          <w:szCs w:val="30"/>
        </w:rPr>
        <w:t xml:space="preserve"> </w:t>
      </w:r>
      <w:r w:rsidRPr="00AA7630">
        <w:rPr>
          <w:rFonts w:ascii="Angsana New" w:hAnsi="Angsana New"/>
          <w:spacing w:val="-2"/>
          <w:sz w:val="30"/>
          <w:szCs w:val="30"/>
          <w:cs/>
        </w:rPr>
        <w:t>ล้</w:t>
      </w:r>
      <w:r w:rsidR="001C70EB" w:rsidRPr="00AA7630">
        <w:rPr>
          <w:rFonts w:ascii="Angsana New" w:hAnsi="Angsana New"/>
          <w:spacing w:val="-2"/>
          <w:sz w:val="30"/>
          <w:szCs w:val="30"/>
          <w:cs/>
        </w:rPr>
        <w:t>านเหรียญสหรัฐ</w:t>
      </w:r>
      <w:r w:rsidR="0080537F" w:rsidRPr="00AA7630">
        <w:rPr>
          <w:rFonts w:ascii="Angsana New" w:hAnsi="Angsana New" w:hint="cs"/>
          <w:spacing w:val="-2"/>
          <w:sz w:val="30"/>
          <w:szCs w:val="30"/>
          <w:cs/>
        </w:rPr>
        <w:t>อเมริกา</w:t>
      </w:r>
      <w:r w:rsidR="001C70EB" w:rsidRPr="00AA763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64947" w:rsidRPr="00AA7630">
        <w:rPr>
          <w:rFonts w:ascii="Angsana New" w:hAnsi="Angsana New"/>
          <w:spacing w:val="-2"/>
          <w:sz w:val="30"/>
          <w:szCs w:val="30"/>
        </w:rPr>
        <w:br/>
      </w:r>
      <w:r w:rsidR="001C70EB" w:rsidRPr="00AA7630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141910" w:rsidRPr="00AA7630">
        <w:rPr>
          <w:rFonts w:ascii="Angsana New" w:hAnsi="Angsana New"/>
          <w:spacing w:val="-2"/>
          <w:sz w:val="30"/>
          <w:szCs w:val="30"/>
        </w:rPr>
        <w:t>4,526</w:t>
      </w:r>
      <w:r w:rsidR="00D73F08" w:rsidRPr="00AA7630">
        <w:rPr>
          <w:rFonts w:ascii="Angsana New" w:hAnsi="Angsana New"/>
          <w:spacing w:val="-2"/>
          <w:sz w:val="30"/>
          <w:szCs w:val="30"/>
        </w:rPr>
        <w:t xml:space="preserve"> </w:t>
      </w:r>
      <w:r w:rsidR="001C70EB" w:rsidRPr="00AA7630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AA763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A7630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FF075F" w:rsidRPr="00AA7630">
        <w:rPr>
          <w:rFonts w:ascii="Angsana New" w:hAnsi="Angsana New" w:hint="cs"/>
          <w:i/>
          <w:iCs/>
          <w:spacing w:val="-2"/>
          <w:sz w:val="30"/>
          <w:szCs w:val="30"/>
          <w:cs/>
        </w:rPr>
        <w:t>25</w:t>
      </w:r>
      <w:r w:rsidR="00447BC7" w:rsidRPr="00AA7630">
        <w:rPr>
          <w:rFonts w:ascii="Angsana New" w:hAnsi="Angsana New"/>
          <w:i/>
          <w:iCs/>
          <w:spacing w:val="-2"/>
          <w:sz w:val="30"/>
          <w:szCs w:val="30"/>
        </w:rPr>
        <w:t>61</w:t>
      </w:r>
      <w:r w:rsidRPr="00AA7630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447BC7" w:rsidRPr="00AA7630">
        <w:rPr>
          <w:rFonts w:ascii="Angsana New" w:hAnsi="Angsana New"/>
          <w:i/>
          <w:iCs/>
          <w:spacing w:val="-2"/>
          <w:sz w:val="30"/>
          <w:szCs w:val="30"/>
        </w:rPr>
        <w:t>113</w:t>
      </w:r>
      <w:r w:rsidR="00FF075F" w:rsidRPr="00AA7630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AA7630">
        <w:rPr>
          <w:rFonts w:ascii="Angsana New" w:hAnsi="Angsana New"/>
          <w:i/>
          <w:iCs/>
          <w:spacing w:val="-2"/>
          <w:sz w:val="30"/>
          <w:szCs w:val="30"/>
          <w:cs/>
        </w:rPr>
        <w:t>ล้าน</w:t>
      </w:r>
      <w:r w:rsidR="006908BF" w:rsidRPr="00AA7630">
        <w:rPr>
          <w:rFonts w:ascii="Angsana New" w:hAnsi="Angsana New" w:hint="cs"/>
          <w:i/>
          <w:iCs/>
          <w:spacing w:val="-2"/>
          <w:sz w:val="30"/>
          <w:szCs w:val="30"/>
          <w:cs/>
        </w:rPr>
        <w:t>เหรียญสหรัฐ</w:t>
      </w:r>
      <w:r w:rsidR="0080537F" w:rsidRPr="00AA7630">
        <w:rPr>
          <w:rFonts w:ascii="Angsana New" w:hAnsi="Angsana New" w:hint="cs"/>
          <w:i/>
          <w:iCs/>
          <w:spacing w:val="-2"/>
          <w:sz w:val="30"/>
          <w:szCs w:val="30"/>
          <w:cs/>
        </w:rPr>
        <w:t>อเมริกา</w:t>
      </w:r>
      <w:r w:rsidR="00C75544" w:rsidRPr="00AA7630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6908BF" w:rsidRPr="00AA7630">
        <w:rPr>
          <w:rFonts w:ascii="Angsana New" w:hAnsi="Angsana New"/>
          <w:i/>
          <w:iCs/>
          <w:spacing w:val="-2"/>
          <w:sz w:val="30"/>
          <w:szCs w:val="30"/>
          <w:cs/>
        </w:rPr>
        <w:t>และ</w:t>
      </w:r>
      <w:r w:rsidR="00FF075F" w:rsidRPr="00AA7630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447BC7" w:rsidRPr="00AA7630">
        <w:rPr>
          <w:rFonts w:ascii="Angsana New" w:hAnsi="Angsana New"/>
          <w:i/>
          <w:iCs/>
          <w:spacing w:val="-2"/>
          <w:sz w:val="30"/>
          <w:szCs w:val="30"/>
        </w:rPr>
        <w:t>4,636</w:t>
      </w:r>
      <w:r w:rsidR="005A5A90" w:rsidRPr="00AA7630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C75544" w:rsidRPr="00AA7630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AA7630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</w:p>
    <w:p w14:paraId="5A61C965" w14:textId="77777777" w:rsidR="00ED16CB" w:rsidRDefault="00ED16CB" w:rsidP="00F9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23119C9E" w14:textId="4F1C65FD" w:rsidR="005934E5" w:rsidRPr="00447BC7" w:rsidRDefault="005934E5" w:rsidP="001172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 w:hanging="360"/>
        <w:rPr>
          <w:rFonts w:ascii="Angsana New" w:hAnsi="Angsana New"/>
          <w:b/>
          <w:bCs/>
          <w:i/>
          <w:iCs/>
          <w:sz w:val="30"/>
          <w:szCs w:val="30"/>
        </w:rPr>
      </w:pPr>
      <w:r w:rsidRPr="00447BC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หนี้สินตามสัญญาเช่าการเงิน</w:t>
      </w:r>
    </w:p>
    <w:p w14:paraId="75B21AA8" w14:textId="77777777" w:rsidR="005934E5" w:rsidRPr="00D04118" w:rsidRDefault="005934E5" w:rsidP="005934E5">
      <w:pPr>
        <w:rPr>
          <w:rFonts w:asciiTheme="majorBidi" w:hAnsiTheme="majorBidi" w:cstheme="majorBidi"/>
          <w:sz w:val="30"/>
          <w:szCs w:val="30"/>
        </w:rPr>
      </w:pPr>
    </w:p>
    <w:p w14:paraId="77416714" w14:textId="231C574A" w:rsidR="00B628A2" w:rsidRDefault="005934E5" w:rsidP="00ED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05EA">
        <w:rPr>
          <w:rFonts w:ascii="Angsana New" w:hAnsi="Angsana New" w:hint="cs"/>
          <w:sz w:val="30"/>
          <w:szCs w:val="30"/>
          <w:cs/>
        </w:rPr>
        <w:t>หนี้สินตามสัญญาเช่าการเงิน</w:t>
      </w:r>
      <w:r w:rsidRPr="00E305EA">
        <w:rPr>
          <w:rFonts w:ascii="Angsana New" w:hAnsi="Angsana New"/>
          <w:sz w:val="30"/>
          <w:szCs w:val="30"/>
        </w:rPr>
        <w:t xml:space="preserve"> </w:t>
      </w:r>
      <w:r w:rsidRPr="00E305E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305EA">
        <w:rPr>
          <w:rFonts w:ascii="Angsana New" w:hAnsi="Angsana New"/>
          <w:sz w:val="30"/>
          <w:szCs w:val="30"/>
        </w:rPr>
        <w:t xml:space="preserve">31 </w:t>
      </w:r>
      <w:r w:rsidR="002B11D9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E305EA">
        <w:rPr>
          <w:rFonts w:ascii="Angsana New" w:hAnsi="Angsana New"/>
          <w:sz w:val="30"/>
          <w:szCs w:val="30"/>
        </w:rPr>
        <w:t xml:space="preserve"> </w:t>
      </w:r>
      <w:r w:rsidRPr="00E305EA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02646E1A" w14:textId="32D40CCE" w:rsidR="007355D5" w:rsidRPr="00447BC7" w:rsidRDefault="007355D5" w:rsidP="00B62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56"/>
        <w:gridCol w:w="990"/>
        <w:gridCol w:w="237"/>
        <w:gridCol w:w="755"/>
        <w:gridCol w:w="270"/>
        <w:gridCol w:w="1050"/>
        <w:gridCol w:w="29"/>
        <w:gridCol w:w="241"/>
        <w:gridCol w:w="29"/>
        <w:gridCol w:w="1098"/>
        <w:gridCol w:w="29"/>
        <w:gridCol w:w="241"/>
        <w:gridCol w:w="29"/>
        <w:gridCol w:w="746"/>
        <w:gridCol w:w="269"/>
        <w:gridCol w:w="8"/>
        <w:gridCol w:w="1071"/>
        <w:gridCol w:w="10"/>
      </w:tblGrid>
      <w:tr w:rsidR="005934E5" w:rsidRPr="00996FF1" w14:paraId="603A752F" w14:textId="77777777" w:rsidTr="004627ED">
        <w:trPr>
          <w:gridAfter w:val="1"/>
          <w:wAfter w:w="10" w:type="dxa"/>
        </w:trPr>
        <w:tc>
          <w:tcPr>
            <w:tcW w:w="2356" w:type="dxa"/>
          </w:tcPr>
          <w:p w14:paraId="4504D750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5C4E90F" w14:textId="5D986C2B" w:rsidR="005934E5" w:rsidRPr="006052C1" w:rsidRDefault="005934E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777067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E2DCBDA" w14:textId="77777777" w:rsidR="005934E5" w:rsidRPr="006052C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491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DF23725" w14:textId="67946110" w:rsidR="005934E5" w:rsidRPr="006052C1" w:rsidRDefault="005934E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="00282469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  <w:r w:rsidR="00777067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</w:tr>
      <w:tr w:rsidR="005934E5" w:rsidRPr="00996FF1" w14:paraId="1049C971" w14:textId="77777777" w:rsidTr="004627ED">
        <w:trPr>
          <w:gridAfter w:val="1"/>
          <w:wAfter w:w="10" w:type="dxa"/>
        </w:trPr>
        <w:tc>
          <w:tcPr>
            <w:tcW w:w="2356" w:type="dxa"/>
            <w:shd w:val="clear" w:color="auto" w:fill="auto"/>
          </w:tcPr>
          <w:p w14:paraId="3DAE77BF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34B4E6" w14:textId="77777777" w:rsidR="005934E5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มูลค่าอนาคตของจำนวน</w:t>
            </w:r>
          </w:p>
          <w:p w14:paraId="260CC595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เงินขั้นต่ำที่</w:t>
            </w:r>
            <w:r w:rsidRPr="00996FF1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304996E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727EE28E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C65A60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C85C0DC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14:paraId="7244834C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6DF079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19AF2129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มูลค่าอนาคตของจำนวนเงินขั้นต่ำที่</w:t>
            </w:r>
            <w:r w:rsidRPr="00996FF1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E97D525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shd w:val="clear" w:color="auto" w:fill="auto"/>
            <w:vAlign w:val="bottom"/>
          </w:tcPr>
          <w:p w14:paraId="51D8CF92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59FF9DF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65418DB7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14:paraId="1EE69E0B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5934E5" w:rsidRPr="00996FF1" w14:paraId="78952C14" w14:textId="77777777" w:rsidTr="004627ED">
        <w:trPr>
          <w:gridAfter w:val="1"/>
          <w:wAfter w:w="10" w:type="dxa"/>
        </w:trPr>
        <w:tc>
          <w:tcPr>
            <w:tcW w:w="2356" w:type="dxa"/>
          </w:tcPr>
          <w:p w14:paraId="79C1A56D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2" w:type="dxa"/>
            <w:gridSpan w:val="16"/>
          </w:tcPr>
          <w:p w14:paraId="14F43B57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</w:t>
            </w:r>
            <w:r w:rsidRPr="00996FF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777067" w:rsidRPr="00996FF1" w14:paraId="57ED0AD5" w14:textId="77777777" w:rsidTr="004627ED">
        <w:tc>
          <w:tcPr>
            <w:tcW w:w="2356" w:type="dxa"/>
          </w:tcPr>
          <w:p w14:paraId="0DC8F34E" w14:textId="77777777" w:rsidR="00777067" w:rsidRPr="00996FF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712AAA82" w14:textId="304866B5" w:rsidR="00777067" w:rsidRPr="00742D90" w:rsidRDefault="00141910" w:rsidP="0077706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40,622</w:t>
            </w:r>
          </w:p>
        </w:tc>
        <w:tc>
          <w:tcPr>
            <w:tcW w:w="237" w:type="dxa"/>
            <w:shd w:val="clear" w:color="auto" w:fill="auto"/>
          </w:tcPr>
          <w:p w14:paraId="0CDC3FC1" w14:textId="77777777"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55" w:type="dxa"/>
            <w:shd w:val="clear" w:color="auto" w:fill="auto"/>
          </w:tcPr>
          <w:p w14:paraId="788692C5" w14:textId="6498EAE5" w:rsidR="00777067" w:rsidRPr="00D957EC" w:rsidRDefault="00141910" w:rsidP="00777067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20,771</w:t>
            </w:r>
          </w:p>
        </w:tc>
        <w:tc>
          <w:tcPr>
            <w:tcW w:w="270" w:type="dxa"/>
            <w:shd w:val="clear" w:color="auto" w:fill="auto"/>
          </w:tcPr>
          <w:p w14:paraId="5DB99097" w14:textId="77777777" w:rsidR="00777067" w:rsidRPr="00D957EC" w:rsidRDefault="00777067" w:rsidP="00777067">
            <w:pPr>
              <w:pStyle w:val="acctfourfigures"/>
              <w:tabs>
                <w:tab w:val="clear" w:pos="765"/>
                <w:tab w:val="decimal" w:pos="709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32ECE8F7" w14:textId="5978356C" w:rsidR="00777067" w:rsidRPr="00996FF1" w:rsidRDefault="00141910" w:rsidP="0077706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19,851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B22C17" w14:textId="77777777"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5F523875" w14:textId="2D6A83E1" w:rsidR="00777067" w:rsidRPr="00996FF1" w:rsidRDefault="00777067" w:rsidP="0077706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40,622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4CD2FE" w14:textId="77777777"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46" w:type="dxa"/>
            <w:shd w:val="clear" w:color="auto" w:fill="auto"/>
          </w:tcPr>
          <w:p w14:paraId="4E474918" w14:textId="6A144828" w:rsidR="00777067" w:rsidRPr="00996FF1" w:rsidRDefault="00777067" w:rsidP="00777067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10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21,895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1FCBEA13" w14:textId="77777777"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  <w:gridSpan w:val="2"/>
          </w:tcPr>
          <w:p w14:paraId="6CDF91E6" w14:textId="390C6331" w:rsidR="00777067" w:rsidRPr="00996FF1" w:rsidRDefault="00777067" w:rsidP="00777067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18,727</w:t>
            </w:r>
          </w:p>
        </w:tc>
      </w:tr>
      <w:tr w:rsidR="00777067" w:rsidRPr="00996FF1" w14:paraId="2AE1035D" w14:textId="77777777" w:rsidTr="004627ED">
        <w:tc>
          <w:tcPr>
            <w:tcW w:w="2356" w:type="dxa"/>
          </w:tcPr>
          <w:p w14:paraId="3BC564F8" w14:textId="77777777" w:rsidR="00777067" w:rsidRPr="00996FF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990" w:type="dxa"/>
            <w:shd w:val="clear" w:color="auto" w:fill="auto"/>
          </w:tcPr>
          <w:p w14:paraId="73A64F17" w14:textId="77777777" w:rsidR="00777067" w:rsidRDefault="00777067" w:rsidP="0077706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F8E8720" w14:textId="4E3523E9" w:rsidR="00141910" w:rsidRPr="00D81A94" w:rsidRDefault="00141910" w:rsidP="0077706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162,488</w:t>
            </w:r>
          </w:p>
        </w:tc>
        <w:tc>
          <w:tcPr>
            <w:tcW w:w="237" w:type="dxa"/>
            <w:shd w:val="clear" w:color="auto" w:fill="auto"/>
          </w:tcPr>
          <w:p w14:paraId="09E2999D" w14:textId="77777777"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</w:tcPr>
          <w:p w14:paraId="67AF738A" w14:textId="77777777" w:rsidR="00777067" w:rsidRPr="00141910" w:rsidRDefault="00777067" w:rsidP="0014191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EFDCCA9" w14:textId="50F0636D" w:rsidR="00141910" w:rsidRPr="00141910" w:rsidRDefault="00141910" w:rsidP="0014191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41910">
              <w:rPr>
                <w:rFonts w:ascii="Angsana New" w:hAnsi="Angsana New"/>
                <w:sz w:val="26"/>
                <w:szCs w:val="26"/>
                <w:lang w:val="en-US" w:bidi="th-TH"/>
              </w:rPr>
              <w:t>70,440</w:t>
            </w:r>
          </w:p>
        </w:tc>
        <w:tc>
          <w:tcPr>
            <w:tcW w:w="270" w:type="dxa"/>
            <w:shd w:val="clear" w:color="auto" w:fill="auto"/>
          </w:tcPr>
          <w:p w14:paraId="39A11815" w14:textId="77777777"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702DD5D1" w14:textId="77777777" w:rsidR="00777067" w:rsidRPr="00141910" w:rsidRDefault="00777067" w:rsidP="0014191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63DD00B5" w14:textId="030FAE75" w:rsidR="00141910" w:rsidRPr="00141910" w:rsidRDefault="00141910" w:rsidP="0014191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92,048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7104D5" w14:textId="77777777"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3CC016B1" w14:textId="77777777" w:rsidR="00777067" w:rsidRPr="00D81A94" w:rsidRDefault="00777067" w:rsidP="0077706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1477C8D2" w14:textId="3033579F" w:rsidR="00777067" w:rsidRPr="00996FF1" w:rsidRDefault="00777067" w:rsidP="0077706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81A94">
              <w:rPr>
                <w:rFonts w:ascii="Angsana New" w:hAnsi="Angsana New"/>
                <w:sz w:val="26"/>
                <w:szCs w:val="26"/>
                <w:lang w:val="en-US" w:bidi="th-TH"/>
              </w:rPr>
              <w:t>162,488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5FDA0F" w14:textId="77777777"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46" w:type="dxa"/>
            <w:shd w:val="clear" w:color="auto" w:fill="auto"/>
          </w:tcPr>
          <w:p w14:paraId="11980EA8" w14:textId="77777777" w:rsidR="00777067" w:rsidRPr="00D81A94" w:rsidRDefault="00777067" w:rsidP="00777067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44C04495" w14:textId="1176F0AA" w:rsidR="00777067" w:rsidRPr="00996FF1" w:rsidRDefault="00777067" w:rsidP="0054784A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81A94">
              <w:rPr>
                <w:rFonts w:ascii="Angsana New" w:hAnsi="Angsana New"/>
                <w:sz w:val="26"/>
                <w:szCs w:val="26"/>
                <w:lang w:val="en-US" w:bidi="th-TH"/>
              </w:rPr>
              <w:t>75,650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1F13CF77" w14:textId="77777777"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  <w:gridSpan w:val="2"/>
          </w:tcPr>
          <w:p w14:paraId="3BC3CF79" w14:textId="77777777" w:rsidR="00777067" w:rsidRPr="001F7C1D" w:rsidRDefault="00777067" w:rsidP="0077706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45CE599" w14:textId="61FB2C52" w:rsidR="00777067" w:rsidRPr="00996FF1" w:rsidRDefault="00777067" w:rsidP="00777067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7C1D">
              <w:rPr>
                <w:rFonts w:ascii="Angsana New" w:hAnsi="Angsana New"/>
                <w:sz w:val="26"/>
                <w:szCs w:val="26"/>
                <w:lang w:bidi="th-TH"/>
              </w:rPr>
              <w:t>86,838</w:t>
            </w:r>
          </w:p>
        </w:tc>
      </w:tr>
      <w:tr w:rsidR="00777067" w:rsidRPr="00996FF1" w14:paraId="716F3BEF" w14:textId="77777777" w:rsidTr="004627ED">
        <w:tc>
          <w:tcPr>
            <w:tcW w:w="2356" w:type="dxa"/>
          </w:tcPr>
          <w:p w14:paraId="154AC61A" w14:textId="77777777" w:rsidR="00777067" w:rsidRPr="00996FF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ครบกำหนดชำระหลังจากห้าปี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9E9993" w14:textId="3D6A7933" w:rsidR="00777067" w:rsidRPr="00996FF1" w:rsidRDefault="00141910" w:rsidP="0077706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314,821</w:t>
            </w:r>
          </w:p>
        </w:tc>
        <w:tc>
          <w:tcPr>
            <w:tcW w:w="237" w:type="dxa"/>
            <w:shd w:val="clear" w:color="auto" w:fill="auto"/>
          </w:tcPr>
          <w:p w14:paraId="0F769D35" w14:textId="77777777"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</w:tcPr>
          <w:p w14:paraId="5479B705" w14:textId="1503E7C8" w:rsidR="00777067" w:rsidRPr="00996FF1" w:rsidRDefault="00141910" w:rsidP="00777067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62,105</w:t>
            </w:r>
          </w:p>
        </w:tc>
        <w:tc>
          <w:tcPr>
            <w:tcW w:w="270" w:type="dxa"/>
            <w:shd w:val="clear" w:color="auto" w:fill="auto"/>
          </w:tcPr>
          <w:p w14:paraId="5C6F2091" w14:textId="77777777"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414E24" w14:textId="0DDA754E" w:rsidR="00777067" w:rsidRPr="00996FF1" w:rsidRDefault="00141910" w:rsidP="0014191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252,716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5F9166" w14:textId="77777777"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59B31F" w14:textId="64B940A7" w:rsidR="00777067" w:rsidRPr="00996FF1" w:rsidRDefault="00777067" w:rsidP="0077706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355,443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398787" w14:textId="77777777"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14:paraId="2D1102A9" w14:textId="32FDD412" w:rsidR="00777067" w:rsidRPr="00996FF1" w:rsidRDefault="00777067" w:rsidP="00777067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77,666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009FE537" w14:textId="77777777"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14:paraId="11291DF7" w14:textId="55AF9512" w:rsidR="00777067" w:rsidRPr="00996FF1" w:rsidRDefault="00777067" w:rsidP="00777067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277,777</w:t>
            </w:r>
          </w:p>
        </w:tc>
      </w:tr>
      <w:tr w:rsidR="00777067" w:rsidRPr="00F92902" w14:paraId="16BD33E8" w14:textId="77777777" w:rsidTr="004627ED">
        <w:tc>
          <w:tcPr>
            <w:tcW w:w="2356" w:type="dxa"/>
          </w:tcPr>
          <w:p w14:paraId="535B35CC" w14:textId="77777777" w:rsidR="00777067" w:rsidRPr="00996FF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6FF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BBFFA" w14:textId="38B864E8" w:rsidR="00777067" w:rsidRPr="00996FF1" w:rsidRDefault="00141910" w:rsidP="0077706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517,931</w:t>
            </w:r>
          </w:p>
        </w:tc>
        <w:tc>
          <w:tcPr>
            <w:tcW w:w="237" w:type="dxa"/>
            <w:shd w:val="clear" w:color="auto" w:fill="auto"/>
          </w:tcPr>
          <w:p w14:paraId="4270D71A" w14:textId="77777777"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F8CEE4" w14:textId="51DFB2C8" w:rsidR="00777067" w:rsidRPr="00996FF1" w:rsidRDefault="00141910" w:rsidP="00777067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153,316</w:t>
            </w:r>
          </w:p>
        </w:tc>
        <w:tc>
          <w:tcPr>
            <w:tcW w:w="270" w:type="dxa"/>
            <w:shd w:val="clear" w:color="auto" w:fill="auto"/>
          </w:tcPr>
          <w:p w14:paraId="4D2607D9" w14:textId="77777777"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7F5F6" w14:textId="10D2F23A" w:rsidR="00777067" w:rsidRPr="00996FF1" w:rsidRDefault="00141910" w:rsidP="0014191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364,615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773A7F3" w14:textId="77777777" w:rsidR="00777067" w:rsidRPr="00996FF1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ED6FD" w14:textId="5171B364" w:rsidR="00777067" w:rsidRPr="00A66ABA" w:rsidRDefault="00777067" w:rsidP="0077706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558,553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8A8D37" w14:textId="77777777" w:rsidR="00777067" w:rsidRPr="00A66ABA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5840A3" w14:textId="0996A74F" w:rsidR="00777067" w:rsidRPr="00A66ABA" w:rsidRDefault="00777067" w:rsidP="00777067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175,211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4FB475E5" w14:textId="77777777" w:rsidR="00777067" w:rsidRPr="00A66ABA" w:rsidRDefault="00777067" w:rsidP="007770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1BB35F" w14:textId="7294BF6E" w:rsidR="00777067" w:rsidRPr="00A66ABA" w:rsidRDefault="00777067" w:rsidP="00777067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383,342</w:t>
            </w:r>
          </w:p>
        </w:tc>
      </w:tr>
    </w:tbl>
    <w:p w14:paraId="737D1070" w14:textId="77777777" w:rsidR="005934E5" w:rsidRPr="00447BC7" w:rsidRDefault="005934E5" w:rsidP="0066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</w:p>
    <w:p w14:paraId="1FEC8BA1" w14:textId="32C8956B" w:rsidR="00790E7D" w:rsidRDefault="00790E7D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D7287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8D7287">
        <w:rPr>
          <w:rFonts w:ascii="Angsana New" w:hAnsi="Angsana New" w:hint="cs"/>
          <w:i/>
          <w:iCs/>
          <w:sz w:val="30"/>
          <w:szCs w:val="30"/>
          <w:cs/>
        </w:rPr>
        <w:t>เช่าเครื่องผลิตไฟฟ้า</w:t>
      </w:r>
      <w:r w:rsidR="00F24574">
        <w:rPr>
          <w:rFonts w:ascii="Angsana New" w:hAnsi="Angsana New"/>
          <w:i/>
          <w:iCs/>
          <w:sz w:val="30"/>
          <w:szCs w:val="30"/>
          <w:cs/>
        </w:rPr>
        <w:t>ซึ่ง</w:t>
      </w:r>
      <w:r w:rsidRPr="008D7287">
        <w:rPr>
          <w:rFonts w:ascii="Angsana New" w:hAnsi="Angsana New"/>
          <w:i/>
          <w:iCs/>
          <w:sz w:val="30"/>
          <w:szCs w:val="30"/>
          <w:cs/>
        </w:rPr>
        <w:t>มีรูปแบบของสัญญา</w:t>
      </w:r>
      <w:r w:rsidR="00F24574">
        <w:rPr>
          <w:rFonts w:ascii="Angsana New" w:hAnsi="Angsana New" w:hint="cs"/>
          <w:i/>
          <w:iCs/>
          <w:sz w:val="30"/>
          <w:szCs w:val="30"/>
          <w:cs/>
        </w:rPr>
        <w:t>ไม่ใช่สัญญา</w:t>
      </w:r>
      <w:r w:rsidRPr="008D7287">
        <w:rPr>
          <w:rFonts w:ascii="Angsana New" w:hAnsi="Angsana New"/>
          <w:i/>
          <w:iCs/>
          <w:sz w:val="30"/>
          <w:szCs w:val="30"/>
          <w:cs/>
        </w:rPr>
        <w:t>เช่าตามกฎหมาย</w:t>
      </w:r>
    </w:p>
    <w:p w14:paraId="50B56B8A" w14:textId="77777777" w:rsidR="00595A13" w:rsidRPr="00447BC7" w:rsidRDefault="00595A13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F3B7F3" w14:textId="4E30F134" w:rsidR="00E7499C" w:rsidRDefault="00790E7D" w:rsidP="00735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D7287">
        <w:rPr>
          <w:rFonts w:ascii="Angsana New" w:hAnsi="Angsana New"/>
          <w:sz w:val="30"/>
          <w:szCs w:val="30"/>
          <w:cs/>
        </w:rPr>
        <w:t>บริษัทได้ทำสัญญาการจัดหาพลังงานกับ</w:t>
      </w:r>
      <w:hyperlink r:id="rId11" w:history="1">
        <w:r w:rsidRPr="008D7287">
          <w:rPr>
            <w:rFonts w:ascii="Angsana New" w:hAnsi="Angsana New"/>
            <w:sz w:val="30"/>
            <w:szCs w:val="30"/>
            <w:cs/>
          </w:rPr>
          <w:t xml:space="preserve">บริษัทในประเทศแห่งหนึ่ง </w:t>
        </w:r>
      </w:hyperlink>
      <w:r w:rsidRPr="008D7287">
        <w:rPr>
          <w:rFonts w:ascii="Angsana New" w:hAnsi="Angsana New"/>
          <w:sz w:val="30"/>
          <w:szCs w:val="30"/>
          <w:cs/>
        </w:rPr>
        <w:t>ซึ่งบริษัทจะได้รับพลังงานไฟฟ้าและไอน้ำจากบริษัทดังกล่าวเพื่อใช้ในการดำเนินงานของโรงงานที่</w:t>
      </w:r>
      <w:r w:rsidRPr="008D7287">
        <w:rPr>
          <w:rFonts w:ascii="Angsana New" w:hAnsi="Angsana New" w:hint="cs"/>
          <w:sz w:val="30"/>
          <w:szCs w:val="30"/>
          <w:cs/>
        </w:rPr>
        <w:t>จังหวัด</w:t>
      </w:r>
      <w:r w:rsidRPr="008D7287">
        <w:rPr>
          <w:rFonts w:ascii="Angsana New" w:hAnsi="Angsana New"/>
          <w:sz w:val="30"/>
          <w:szCs w:val="30"/>
          <w:cs/>
        </w:rPr>
        <w:t>สมุทรปราการ สัญญาดังกล่าวมีระยะเวลา</w:t>
      </w:r>
      <w:r w:rsidRPr="008D7287">
        <w:rPr>
          <w:rFonts w:ascii="Angsana New" w:hAnsi="Angsana New"/>
          <w:sz w:val="30"/>
          <w:szCs w:val="30"/>
        </w:rPr>
        <w:t xml:space="preserve"> 15 </w:t>
      </w:r>
      <w:r w:rsidRPr="008D7287">
        <w:rPr>
          <w:rFonts w:ascii="Angsana New" w:hAnsi="Angsana New"/>
          <w:sz w:val="30"/>
          <w:szCs w:val="30"/>
          <w:cs/>
        </w:rPr>
        <w:t>ปี</w:t>
      </w:r>
      <w:r w:rsidRPr="008D7287">
        <w:rPr>
          <w:rFonts w:ascii="Angsana New" w:hAnsi="Angsana New"/>
          <w:sz w:val="30"/>
          <w:szCs w:val="30"/>
        </w:rPr>
        <w:t xml:space="preserve"> </w:t>
      </w:r>
      <w:r w:rsidRPr="008D7287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8D7287">
        <w:rPr>
          <w:rFonts w:ascii="Angsana New" w:hAnsi="Angsana New"/>
          <w:sz w:val="30"/>
          <w:szCs w:val="30"/>
        </w:rPr>
        <w:t>1</w:t>
      </w:r>
      <w:r w:rsidRPr="008D728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8D7287">
        <w:rPr>
          <w:rFonts w:ascii="Angsana New" w:hAnsi="Angsana New"/>
          <w:sz w:val="30"/>
          <w:szCs w:val="30"/>
        </w:rPr>
        <w:t>2559</w:t>
      </w:r>
      <w:r w:rsidRPr="008D7287">
        <w:rPr>
          <w:rFonts w:ascii="Angsana New" w:hAnsi="Angsana New"/>
          <w:sz w:val="30"/>
          <w:szCs w:val="30"/>
          <w:cs/>
        </w:rPr>
        <w:t xml:space="preserve"> ในการนี้</w:t>
      </w:r>
      <w:r w:rsidR="00F970C6">
        <w:rPr>
          <w:rFonts w:ascii="Angsana New" w:hAnsi="Angsana New" w:hint="cs"/>
          <w:sz w:val="30"/>
          <w:szCs w:val="30"/>
          <w:cs/>
        </w:rPr>
        <w:t xml:space="preserve"> </w:t>
      </w:r>
      <w:r w:rsidRPr="008D7287">
        <w:rPr>
          <w:rFonts w:ascii="Angsana New" w:hAnsi="Angsana New"/>
          <w:sz w:val="30"/>
          <w:szCs w:val="30"/>
          <w:cs/>
        </w:rPr>
        <w:t>บริษัท</w:t>
      </w:r>
      <w:r w:rsidRPr="008D7287">
        <w:rPr>
          <w:rFonts w:ascii="Angsana New" w:hAnsi="Angsana New" w:hint="cs"/>
          <w:sz w:val="30"/>
          <w:szCs w:val="30"/>
          <w:cs/>
        </w:rPr>
        <w:t>มีภาระ</w:t>
      </w:r>
      <w:r w:rsidRPr="008D7287">
        <w:rPr>
          <w:rFonts w:ascii="Angsana New" w:hAnsi="Angsana New"/>
          <w:sz w:val="30"/>
          <w:szCs w:val="30"/>
          <w:cs/>
        </w:rPr>
        <w:t>ผูกพันที่จะต้องจ่ายค่าธรรมเนียมตามที่</w:t>
      </w:r>
      <w:r w:rsidR="00B628A2">
        <w:rPr>
          <w:rFonts w:ascii="Angsana New" w:hAnsi="Angsana New" w:hint="cs"/>
          <w:sz w:val="30"/>
          <w:szCs w:val="30"/>
          <w:cs/>
        </w:rPr>
        <w:t>กำหนด</w:t>
      </w:r>
      <w:r w:rsidRPr="008D7287">
        <w:rPr>
          <w:rFonts w:ascii="Angsana New" w:hAnsi="Angsana New"/>
          <w:sz w:val="30"/>
          <w:szCs w:val="30"/>
          <w:cs/>
        </w:rPr>
        <w:t>ไว้ในสัญญา ภายใต้</w:t>
      </w:r>
      <w:r w:rsidRPr="005F0987">
        <w:rPr>
          <w:rFonts w:ascii="Angsana New" w:hAnsi="Angsana New"/>
          <w:spacing w:val="-2"/>
          <w:sz w:val="30"/>
          <w:szCs w:val="30"/>
          <w:cs/>
        </w:rPr>
        <w:t>เงื่อนไขของสัญญาดังกล่าวบริษัทต้องปฏิบัติตามเงื่อนไข</w:t>
      </w:r>
      <w:r w:rsidR="00B628A2">
        <w:rPr>
          <w:rFonts w:ascii="Angsana New" w:hAnsi="Angsana New" w:hint="cs"/>
          <w:spacing w:val="-2"/>
          <w:sz w:val="30"/>
          <w:szCs w:val="30"/>
          <w:cs/>
        </w:rPr>
        <w:t>บางประการตามที่ระบุไว้ใน</w:t>
      </w:r>
      <w:r w:rsidRPr="005F0987">
        <w:rPr>
          <w:rFonts w:ascii="Angsana New" w:hAnsi="Angsana New"/>
          <w:spacing w:val="-2"/>
          <w:sz w:val="30"/>
          <w:szCs w:val="30"/>
          <w:cs/>
        </w:rPr>
        <w:t>สัญญา เช่น การให้เช่าสถานที่</w:t>
      </w:r>
      <w:r w:rsidRPr="005F0987">
        <w:rPr>
          <w:rFonts w:ascii="Angsana New" w:hAnsi="Angsana New"/>
          <w:spacing w:val="-2"/>
          <w:sz w:val="30"/>
          <w:szCs w:val="30"/>
        </w:rPr>
        <w:t xml:space="preserve"> </w:t>
      </w:r>
      <w:r w:rsidRPr="005F0987">
        <w:rPr>
          <w:rFonts w:ascii="Angsana New" w:hAnsi="Angsana New"/>
          <w:spacing w:val="-2"/>
          <w:sz w:val="30"/>
          <w:szCs w:val="30"/>
          <w:cs/>
        </w:rPr>
        <w:t>และการยกเลิกสัญญา เป็นต้น</w:t>
      </w:r>
    </w:p>
    <w:p w14:paraId="5739C1C8" w14:textId="77777777" w:rsidR="001C2226" w:rsidRDefault="001C2226" w:rsidP="00735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1E494EF" w14:textId="14E82265" w:rsidR="00790E7D" w:rsidRPr="0031578C" w:rsidRDefault="00790E7D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D7287">
        <w:rPr>
          <w:rFonts w:ascii="Angsana New" w:hAnsi="Angsana New"/>
          <w:sz w:val="30"/>
          <w:szCs w:val="30"/>
          <w:cs/>
        </w:rPr>
        <w:t>เนื่องจาก</w:t>
      </w:r>
      <w:r w:rsidRPr="008D7287">
        <w:rPr>
          <w:rFonts w:ascii="Angsana New" w:hAnsi="Angsana New" w:hint="cs"/>
          <w:sz w:val="30"/>
          <w:szCs w:val="30"/>
          <w:cs/>
        </w:rPr>
        <w:t>สินทรัพย์</w:t>
      </w:r>
      <w:r w:rsidRPr="008D7287">
        <w:rPr>
          <w:rFonts w:ascii="Angsana New" w:hAnsi="Angsana New"/>
          <w:sz w:val="30"/>
          <w:szCs w:val="30"/>
          <w:cs/>
        </w:rPr>
        <w:t>มีลักษณะเฉพาะ</w:t>
      </w:r>
      <w:r w:rsidR="00F970C6">
        <w:rPr>
          <w:rFonts w:ascii="Angsana New" w:hAnsi="Angsana New" w:hint="cs"/>
          <w:sz w:val="30"/>
          <w:szCs w:val="30"/>
          <w:cs/>
        </w:rPr>
        <w:t>และ</w:t>
      </w:r>
      <w:r w:rsidRPr="008D7287">
        <w:rPr>
          <w:rFonts w:ascii="Angsana New" w:hAnsi="Angsana New" w:hint="cs"/>
          <w:sz w:val="30"/>
          <w:szCs w:val="30"/>
          <w:cs/>
        </w:rPr>
        <w:t>มีความเป็นไปได้ยากที่บุคคลหนึ่งหรือกลุ่มคนอื่น นอกเหนือจากบริษัทจะได้รับผลผลิตในจำ</w:t>
      </w:r>
      <w:r>
        <w:rPr>
          <w:rFonts w:ascii="Angsana New" w:hAnsi="Angsana New" w:hint="cs"/>
          <w:sz w:val="30"/>
          <w:szCs w:val="30"/>
          <w:cs/>
        </w:rPr>
        <w:t>นวนที่มากกว่าจำนวนที่มีนัยสำคัญ</w:t>
      </w:r>
      <w:r w:rsidRPr="008D7287">
        <w:rPr>
          <w:rFonts w:ascii="Angsana New" w:hAnsi="Angsana New" w:hint="cs"/>
          <w:sz w:val="30"/>
          <w:szCs w:val="30"/>
          <w:cs/>
        </w:rPr>
        <w:t>ซึ่งผลิตจากสินทรัพย์นั้นในระหว่างระยะเวลาตามข้อตกลง</w:t>
      </w:r>
      <w:r w:rsidR="00F970C6">
        <w:rPr>
          <w:rFonts w:ascii="Angsana New" w:hAnsi="Angsana New" w:hint="cs"/>
          <w:sz w:val="30"/>
          <w:szCs w:val="30"/>
          <w:cs/>
        </w:rPr>
        <w:t>ที่</w:t>
      </w:r>
      <w:r w:rsidRPr="008D7287">
        <w:rPr>
          <w:rFonts w:ascii="Angsana New" w:hAnsi="Angsana New" w:hint="cs"/>
          <w:sz w:val="30"/>
          <w:szCs w:val="30"/>
          <w:cs/>
        </w:rPr>
        <w:t xml:space="preserve">     </w:t>
      </w:r>
      <w:r>
        <w:rPr>
          <w:rFonts w:ascii="Angsana New" w:hAnsi="Angsana New"/>
          <w:sz w:val="30"/>
          <w:szCs w:val="30"/>
          <w:cs/>
        </w:rPr>
        <w:br/>
      </w:r>
      <w:r w:rsidRPr="008D7287">
        <w:rPr>
          <w:rFonts w:ascii="Angsana New" w:hAnsi="Angsana New" w:hint="cs"/>
          <w:sz w:val="30"/>
          <w:szCs w:val="30"/>
          <w:cs/>
        </w:rPr>
        <w:t>เครื่องผลิตไฟ</w:t>
      </w:r>
      <w:r>
        <w:rPr>
          <w:rFonts w:ascii="Angsana New" w:hAnsi="Angsana New" w:hint="cs"/>
          <w:sz w:val="30"/>
          <w:szCs w:val="30"/>
          <w:cs/>
        </w:rPr>
        <w:t>ฟ้า</w:t>
      </w:r>
      <w:r w:rsidRPr="008D7287">
        <w:rPr>
          <w:rFonts w:ascii="Angsana New" w:hAnsi="Angsana New" w:hint="cs"/>
          <w:sz w:val="30"/>
          <w:szCs w:val="30"/>
          <w:cs/>
        </w:rPr>
        <w:t>ตั้งอยู่ที่โรงงานของบริษัทในจังหวัดสมุทรปราก</w:t>
      </w:r>
      <w:r w:rsidR="00ED78F9">
        <w:rPr>
          <w:rFonts w:ascii="Angsana New" w:hAnsi="Angsana New" w:hint="cs"/>
          <w:sz w:val="30"/>
          <w:szCs w:val="30"/>
          <w:cs/>
        </w:rPr>
        <w:t>า</w:t>
      </w:r>
      <w:r w:rsidRPr="008D7287">
        <w:rPr>
          <w:rFonts w:ascii="Angsana New" w:hAnsi="Angsana New" w:hint="cs"/>
          <w:sz w:val="30"/>
          <w:szCs w:val="30"/>
          <w:cs/>
        </w:rPr>
        <w:t>ร ซึ่งบริษัทมีความสามารถหรือมีสิทธิควบคุม</w:t>
      </w:r>
      <w:r>
        <w:rPr>
          <w:rFonts w:ascii="Angsana New" w:hAnsi="Angsana New"/>
          <w:sz w:val="30"/>
          <w:szCs w:val="30"/>
          <w:cs/>
        </w:rPr>
        <w:br/>
      </w:r>
      <w:r w:rsidRPr="008D7287">
        <w:rPr>
          <w:rFonts w:ascii="Angsana New" w:hAnsi="Angsana New" w:hint="cs"/>
          <w:sz w:val="30"/>
          <w:szCs w:val="30"/>
          <w:cs/>
        </w:rPr>
        <w:t xml:space="preserve">การเข้าถึงทางกายภาพของสินทรัพย์ </w:t>
      </w:r>
      <w:r w:rsidRPr="008D7287">
        <w:rPr>
          <w:rFonts w:ascii="Angsana New" w:hAnsi="Angsana New"/>
          <w:sz w:val="30"/>
          <w:szCs w:val="30"/>
          <w:cs/>
        </w:rPr>
        <w:t>ดังนั้นบริษัท</w:t>
      </w:r>
      <w:r w:rsidR="00F970C6">
        <w:rPr>
          <w:rFonts w:ascii="Angsana New" w:hAnsi="Angsana New" w:hint="cs"/>
          <w:sz w:val="30"/>
          <w:szCs w:val="30"/>
          <w:cs/>
        </w:rPr>
        <w:t>จึง</w:t>
      </w:r>
      <w:r w:rsidRPr="008D7287">
        <w:rPr>
          <w:rFonts w:ascii="Angsana New" w:hAnsi="Angsana New"/>
          <w:sz w:val="30"/>
          <w:szCs w:val="30"/>
          <w:cs/>
        </w:rPr>
        <w:t>สรุปว่าข้อตกลงดั</w:t>
      </w:r>
      <w:r w:rsidR="00F970C6">
        <w:rPr>
          <w:rFonts w:ascii="Angsana New" w:hAnsi="Angsana New"/>
          <w:sz w:val="30"/>
          <w:szCs w:val="30"/>
          <w:cs/>
        </w:rPr>
        <w:t>งกล่าวเป็น</w:t>
      </w:r>
      <w:r w:rsidR="00F970C6">
        <w:rPr>
          <w:rFonts w:ascii="Angsana New" w:hAnsi="Angsana New" w:hint="cs"/>
          <w:sz w:val="30"/>
          <w:szCs w:val="30"/>
          <w:cs/>
        </w:rPr>
        <w:t>การ</w:t>
      </w:r>
      <w:r w:rsidRPr="008D7287">
        <w:rPr>
          <w:rFonts w:ascii="Angsana New" w:hAnsi="Angsana New"/>
          <w:sz w:val="30"/>
          <w:szCs w:val="30"/>
          <w:cs/>
        </w:rPr>
        <w:t>เช่า</w:t>
      </w:r>
      <w:r w:rsidRPr="008D7287">
        <w:rPr>
          <w:rFonts w:ascii="Angsana New" w:hAnsi="Angsana New" w:hint="cs"/>
          <w:sz w:val="30"/>
          <w:szCs w:val="30"/>
          <w:cs/>
        </w:rPr>
        <w:t>เครื่องผลิตไฟฟ้า</w:t>
      </w:r>
      <w:r w:rsidRPr="008D7287">
        <w:rPr>
          <w:rFonts w:ascii="Angsana New" w:hAnsi="Angsana New"/>
          <w:sz w:val="30"/>
          <w:szCs w:val="30"/>
          <w:cs/>
        </w:rPr>
        <w:t xml:space="preserve"> แม้ว่ารูปแบบของสัญญาจะไม่ใช่สั</w:t>
      </w:r>
      <w:r w:rsidRPr="008D7287">
        <w:rPr>
          <w:rFonts w:ascii="Angsana New" w:hAnsi="Angsana New" w:hint="cs"/>
          <w:sz w:val="30"/>
          <w:szCs w:val="30"/>
          <w:cs/>
        </w:rPr>
        <w:t>ญญาเช่า</w:t>
      </w:r>
      <w:r w:rsidRPr="008D7287">
        <w:rPr>
          <w:rFonts w:ascii="Angsana New" w:hAnsi="Angsana New"/>
          <w:sz w:val="30"/>
          <w:szCs w:val="30"/>
          <w:cs/>
        </w:rPr>
        <w:t>ตามกฎหมาย การเช่าดังกล่าวจัดประเภทเป็นสัญญาเช่าการเงิน ณ วันที่เริ่มต้น</w:t>
      </w:r>
      <w:r w:rsidRPr="008D7287">
        <w:rPr>
          <w:rFonts w:ascii="Angsana New" w:hAnsi="Angsana New" w:hint="cs"/>
          <w:sz w:val="30"/>
          <w:szCs w:val="30"/>
          <w:cs/>
        </w:rPr>
        <w:t xml:space="preserve">         </w:t>
      </w:r>
      <w:r w:rsidRPr="008D7287">
        <w:rPr>
          <w:rFonts w:ascii="Angsana New" w:hAnsi="Angsana New"/>
          <w:sz w:val="30"/>
          <w:szCs w:val="30"/>
          <w:cs/>
        </w:rPr>
        <w:t>ของข้อตกลง</w:t>
      </w:r>
      <w:r w:rsidRPr="008D7287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8D7287">
        <w:rPr>
          <w:rFonts w:ascii="Angsana New" w:hAnsi="Angsana New"/>
          <w:sz w:val="30"/>
          <w:szCs w:val="30"/>
          <w:cs/>
        </w:rPr>
        <w:t>ได</w:t>
      </w:r>
      <w:r w:rsidRPr="008D7287">
        <w:rPr>
          <w:rFonts w:ascii="Angsana New" w:hAnsi="Angsana New" w:hint="cs"/>
          <w:sz w:val="30"/>
          <w:szCs w:val="30"/>
          <w:cs/>
        </w:rPr>
        <w:t>้ใช้เกณฑ์มูลค่ายุติธรรมในการแยกค่าเช่าและองค์ประกอบอื่นออกจากค่าตอบแทน</w:t>
      </w:r>
      <w:r w:rsidRPr="008D7287">
        <w:rPr>
          <w:rFonts w:ascii="Angsana New" w:hAnsi="Angsana New"/>
          <w:sz w:val="30"/>
          <w:szCs w:val="30"/>
          <w:cs/>
        </w:rPr>
        <w:t xml:space="preserve"> ต้นทุนทางการเงินของหนี้สินถูกกำหนดโดยอ้างอิงกับอัตราดอกเบี้ยเงินกู้ยืมส่วนเพิ่มของบริษัท (ร้อยละ </w:t>
      </w:r>
      <w:r w:rsidRPr="008D7287">
        <w:rPr>
          <w:rFonts w:ascii="Angsana New" w:hAnsi="Angsana New"/>
          <w:sz w:val="30"/>
          <w:szCs w:val="30"/>
        </w:rPr>
        <w:t>6</w:t>
      </w:r>
      <w:r w:rsidRPr="008D7287">
        <w:rPr>
          <w:rFonts w:ascii="Angsana New" w:hAnsi="Angsana New"/>
          <w:sz w:val="30"/>
          <w:szCs w:val="30"/>
          <w:cs/>
        </w:rPr>
        <w:t>)</w:t>
      </w:r>
    </w:p>
    <w:p w14:paraId="54190954" w14:textId="2F1D1B1E" w:rsidR="00B628A2" w:rsidRDefault="00B62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F241BD4" w14:textId="77777777" w:rsidR="00183729" w:rsidRDefault="00183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BBD01D8" w14:textId="46B283AD" w:rsidR="00430A0E" w:rsidRDefault="00430A0E" w:rsidP="00430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84595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183729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Pr="00284595">
        <w:rPr>
          <w:rFonts w:ascii="Angsana New" w:hAnsi="Angsana New"/>
          <w:b/>
          <w:bCs/>
          <w:sz w:val="30"/>
          <w:szCs w:val="30"/>
        </w:rPr>
        <w:tab/>
      </w:r>
      <w:r w:rsidRPr="00284595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</w:p>
    <w:p w14:paraId="7DF1CFC0" w14:textId="77777777" w:rsidR="007355D5" w:rsidRPr="00284595" w:rsidRDefault="007355D5" w:rsidP="00430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810"/>
        <w:gridCol w:w="1710"/>
        <w:gridCol w:w="270"/>
        <w:gridCol w:w="1710"/>
      </w:tblGrid>
      <w:tr w:rsidR="00282469" w:rsidRPr="00C52C41" w14:paraId="1C73981E" w14:textId="77777777" w:rsidTr="004627ED">
        <w:tc>
          <w:tcPr>
            <w:tcW w:w="4788" w:type="dxa"/>
          </w:tcPr>
          <w:p w14:paraId="49CEB5A1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A1AB3FD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14:paraId="0D77A3DD" w14:textId="1A71C8E0" w:rsidR="00282469" w:rsidRPr="00284595" w:rsidRDefault="00282469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7706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1D61C8B" w14:textId="77777777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E11D05E" w14:textId="55BBD13C" w:rsidR="00282469" w:rsidRPr="00284595" w:rsidRDefault="00282469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7706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82469" w:rsidRPr="00C52C41" w14:paraId="5F8D7C10" w14:textId="77777777" w:rsidTr="004627ED">
        <w:tc>
          <w:tcPr>
            <w:tcW w:w="4788" w:type="dxa"/>
          </w:tcPr>
          <w:p w14:paraId="199F74F1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5560451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FF044D6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067" w:rsidRPr="00C52C41" w14:paraId="524DE495" w14:textId="77777777" w:rsidTr="004627ED">
        <w:tc>
          <w:tcPr>
            <w:tcW w:w="4788" w:type="dxa"/>
          </w:tcPr>
          <w:p w14:paraId="51DD661A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5A2C9B0" w14:textId="4216CAE8" w:rsidR="00777067" w:rsidRPr="00C52C41" w:rsidRDefault="00183729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710" w:type="dxa"/>
          </w:tcPr>
          <w:p w14:paraId="41204166" w14:textId="58F47512" w:rsidR="00777067" w:rsidRPr="00AF3D02" w:rsidRDefault="00183729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281,931</w:t>
            </w:r>
          </w:p>
        </w:tc>
        <w:tc>
          <w:tcPr>
            <w:tcW w:w="270" w:type="dxa"/>
          </w:tcPr>
          <w:p w14:paraId="0D79C571" w14:textId="5E682CC3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3983C4C" w14:textId="3B5FA698" w:rsidR="00777067" w:rsidRPr="00AF3D02" w:rsidRDefault="00183729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532,555</w:t>
            </w:r>
          </w:p>
        </w:tc>
      </w:tr>
      <w:tr w:rsidR="00777067" w:rsidRPr="00C52C41" w14:paraId="1DFD187C" w14:textId="77777777" w:rsidTr="004627ED">
        <w:tc>
          <w:tcPr>
            <w:tcW w:w="4788" w:type="dxa"/>
          </w:tcPr>
          <w:p w14:paraId="11471215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0" w:type="dxa"/>
          </w:tcPr>
          <w:p w14:paraId="6E8D5CF5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0341F16" w14:textId="5B77EF68" w:rsidR="00777067" w:rsidRPr="00AF3D02" w:rsidRDefault="00183729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254,7</w:t>
            </w:r>
            <w:r w:rsidR="00AA7630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2A99610A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2C9280" w14:textId="32E8EC8F" w:rsidR="00777067" w:rsidRPr="00AF3D02" w:rsidRDefault="00183729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="00AA7630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AA7630">
              <w:rPr>
                <w:rFonts w:ascii="Angsana New" w:hAnsi="Angsana New"/>
                <w:sz w:val="30"/>
                <w:szCs w:val="30"/>
              </w:rPr>
              <w:t>637</w:t>
            </w:r>
          </w:p>
        </w:tc>
      </w:tr>
      <w:tr w:rsidR="00777067" w:rsidRPr="00C52C41" w14:paraId="5CD5E330" w14:textId="77777777" w:rsidTr="004627ED">
        <w:tc>
          <w:tcPr>
            <w:tcW w:w="4788" w:type="dxa"/>
          </w:tcPr>
          <w:p w14:paraId="11A11AAD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6C891937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2993FED" w14:textId="67496E63" w:rsidR="00777067" w:rsidRPr="00AF3D02" w:rsidRDefault="00183729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536,6</w:t>
            </w:r>
            <w:r w:rsidR="00AA7630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2C364522" w14:textId="77777777" w:rsidR="00777067" w:rsidRPr="00AF3D02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907019E" w14:textId="3995643C" w:rsidR="00777067" w:rsidRPr="00AF3D02" w:rsidRDefault="00183729" w:rsidP="0044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75</w:t>
            </w:r>
            <w:r w:rsidR="00AA763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="00AA7630">
              <w:rPr>
                <w:rFonts w:ascii="Angsana New" w:hAnsi="Angsana New"/>
                <w:b/>
                <w:bCs/>
                <w:sz w:val="30"/>
                <w:szCs w:val="30"/>
              </w:rPr>
              <w:t>192</w:t>
            </w:r>
          </w:p>
        </w:tc>
      </w:tr>
    </w:tbl>
    <w:p w14:paraId="36FEED70" w14:textId="09E4C8CD" w:rsidR="001C2226" w:rsidRDefault="00430A0E" w:rsidP="00033FC1">
      <w:pPr>
        <w:pStyle w:val="a"/>
        <w:tabs>
          <w:tab w:val="clear" w:pos="1080"/>
          <w:tab w:val="left" w:pos="540"/>
        </w:tabs>
        <w:rPr>
          <w:rFonts w:ascii="Angsana New" w:hAnsi="Angsana New" w:cs="Angsana New"/>
          <w:lang w:val="en-US"/>
        </w:rPr>
      </w:pPr>
      <w:r w:rsidRPr="00C52C41">
        <w:rPr>
          <w:rFonts w:ascii="Angsana New" w:hAnsi="Angsana New" w:cs="Angsana New"/>
          <w:lang w:val="en-US"/>
        </w:rPr>
        <w:tab/>
      </w:r>
    </w:p>
    <w:p w14:paraId="6CE7BC33" w14:textId="7F4F1977" w:rsidR="00E918A6" w:rsidRPr="00C52C41" w:rsidRDefault="00E918A6" w:rsidP="00E918A6">
      <w:pPr>
        <w:pStyle w:val="a"/>
        <w:tabs>
          <w:tab w:val="clear" w:pos="1080"/>
          <w:tab w:val="left" w:pos="540"/>
        </w:tabs>
        <w:rPr>
          <w:rFonts w:ascii="Angsana New" w:hAnsi="Angsana New" w:cs="Angsana New"/>
          <w:b/>
          <w:bCs/>
          <w:cs/>
          <w:lang w:val="en-US"/>
        </w:rPr>
      </w:pPr>
      <w:r w:rsidRPr="00C52C41">
        <w:rPr>
          <w:rFonts w:ascii="Angsana New" w:hAnsi="Angsana New" w:cs="Angsana New"/>
          <w:b/>
          <w:bCs/>
          <w:cs/>
        </w:rPr>
        <w:t>1</w:t>
      </w:r>
      <w:r w:rsidR="00C11293">
        <w:rPr>
          <w:rFonts w:ascii="Angsana New" w:hAnsi="Angsana New" w:cs="Angsana New" w:hint="cs"/>
          <w:b/>
          <w:bCs/>
          <w:cs/>
        </w:rPr>
        <w:t>3</w:t>
      </w:r>
      <w:r w:rsidRPr="00C52C41">
        <w:rPr>
          <w:rFonts w:ascii="Angsana New" w:hAnsi="Angsana New" w:cs="Angsana New"/>
          <w:b/>
          <w:bCs/>
          <w:cs/>
        </w:rPr>
        <w:tab/>
      </w:r>
      <w:r w:rsidRPr="00C52C41">
        <w:rPr>
          <w:rFonts w:ascii="Angsana New" w:hAnsi="Angsana New" w:cs="Angsana New"/>
          <w:b/>
          <w:bCs/>
          <w:cs/>
          <w:lang w:val="en-US"/>
        </w:rPr>
        <w:t>เจ้าหนี้อื่น</w:t>
      </w:r>
    </w:p>
    <w:p w14:paraId="112BDA8E" w14:textId="77777777" w:rsidR="00E918A6" w:rsidRPr="00C52C41" w:rsidRDefault="00E918A6" w:rsidP="00E918A6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810"/>
        <w:gridCol w:w="1710"/>
        <w:gridCol w:w="271"/>
        <w:gridCol w:w="1709"/>
      </w:tblGrid>
      <w:tr w:rsidR="00183729" w:rsidRPr="00C52C41" w14:paraId="4A336942" w14:textId="77777777" w:rsidTr="00C06488">
        <w:tc>
          <w:tcPr>
            <w:tcW w:w="4788" w:type="dxa"/>
          </w:tcPr>
          <w:p w14:paraId="1DB707FE" w14:textId="77777777" w:rsidR="00183729" w:rsidRPr="00C52C41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1BA6D2C" w14:textId="77777777" w:rsidR="00183729" w:rsidRPr="00C52C41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14:paraId="37FAF8EB" w14:textId="717E3177" w:rsidR="00183729" w:rsidRPr="00284595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322C113C" w14:textId="77777777" w:rsidR="00183729" w:rsidRPr="00284595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5F9DF7AC" w14:textId="5C6D0273" w:rsidR="00183729" w:rsidRPr="00284595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183729" w:rsidRPr="00C52C41" w14:paraId="0ABCBD19" w14:textId="77777777" w:rsidTr="00C06488">
        <w:tc>
          <w:tcPr>
            <w:tcW w:w="4788" w:type="dxa"/>
          </w:tcPr>
          <w:p w14:paraId="3159F8C5" w14:textId="77777777" w:rsidR="00183729" w:rsidRPr="00C52C41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3A977B4" w14:textId="77777777" w:rsidR="00183729" w:rsidRPr="00C52C41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76221EF" w14:textId="77777777" w:rsidR="00183729" w:rsidRPr="00C52C41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3729" w:rsidRPr="00C52C41" w14:paraId="5D607700" w14:textId="77777777" w:rsidTr="0043408D">
        <w:tc>
          <w:tcPr>
            <w:tcW w:w="4788" w:type="dxa"/>
          </w:tcPr>
          <w:p w14:paraId="05AF1185" w14:textId="77777777" w:rsidR="00183729" w:rsidRPr="00C52C41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283FDFF4" w14:textId="0C2DA2AD" w:rsidR="00183729" w:rsidRPr="00C52C41" w:rsidDel="0095591D" w:rsidRDefault="00C11293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57F55CE" w14:textId="2A113A72" w:rsidR="00183729" w:rsidRPr="00B43443" w:rsidRDefault="00C11293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41,594</w:t>
            </w:r>
          </w:p>
        </w:tc>
        <w:tc>
          <w:tcPr>
            <w:tcW w:w="271" w:type="dxa"/>
            <w:vAlign w:val="bottom"/>
          </w:tcPr>
          <w:p w14:paraId="710B8238" w14:textId="77777777" w:rsidR="00183729" w:rsidRPr="00C52C41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618F9BFF" w14:textId="6E9C77A3" w:rsidR="00183729" w:rsidRPr="00B43443" w:rsidRDefault="00C11293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43,438</w:t>
            </w:r>
          </w:p>
        </w:tc>
      </w:tr>
      <w:tr w:rsidR="00183729" w:rsidRPr="00C52C41" w14:paraId="01876EC6" w14:textId="77777777" w:rsidTr="0043408D">
        <w:tc>
          <w:tcPr>
            <w:tcW w:w="4788" w:type="dxa"/>
          </w:tcPr>
          <w:p w14:paraId="7FA94C33" w14:textId="77777777" w:rsidR="00183729" w:rsidRPr="00C52C41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CDD38DD" w14:textId="77777777" w:rsidR="00183729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DDB4555" w14:textId="77777777" w:rsidR="00183729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0FFFBFEC" w14:textId="77777777" w:rsidR="00183729" w:rsidRPr="00C52C41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</w:tcPr>
          <w:p w14:paraId="617285E4" w14:textId="77777777" w:rsidR="00183729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83729" w:rsidRPr="00C52C41" w14:paraId="7559B3FC" w14:textId="77777777" w:rsidTr="0043408D">
        <w:tc>
          <w:tcPr>
            <w:tcW w:w="4788" w:type="dxa"/>
          </w:tcPr>
          <w:p w14:paraId="006AD0CC" w14:textId="11DEB8A6" w:rsidR="00183729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0" w:type="dxa"/>
          </w:tcPr>
          <w:p w14:paraId="1CD8C3D4" w14:textId="77777777" w:rsidR="00183729" w:rsidRPr="00C52C41" w:rsidDel="0095591D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2DD6BD1" w14:textId="7294E232" w:rsidR="00183729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37E0110" w14:textId="77777777" w:rsidR="00183729" w:rsidRPr="00C52C41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53FB9396" w14:textId="6F2ED456" w:rsidR="00183729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3729" w:rsidRPr="00C52C41" w14:paraId="127F22B2" w14:textId="77777777" w:rsidTr="00C06488">
        <w:tc>
          <w:tcPr>
            <w:tcW w:w="4788" w:type="dxa"/>
          </w:tcPr>
          <w:p w14:paraId="4E4BFCC9" w14:textId="285E6590" w:rsidR="00183729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หนี้สินตราสารอนุพันธ์จากสัญญาซื้อขาย</w:t>
            </w:r>
          </w:p>
        </w:tc>
        <w:tc>
          <w:tcPr>
            <w:tcW w:w="810" w:type="dxa"/>
          </w:tcPr>
          <w:p w14:paraId="542D9125" w14:textId="77777777" w:rsidR="00183729" w:rsidRPr="00C52C41" w:rsidDel="0095591D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3262862" w14:textId="77777777" w:rsidR="00183729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9E81FAE" w14:textId="77777777" w:rsidR="00183729" w:rsidRPr="00C52C41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79141539" w14:textId="77777777" w:rsidR="00183729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3729" w:rsidRPr="00C52C41" w14:paraId="3A2BE3E3" w14:textId="77777777" w:rsidTr="00C06488">
        <w:tc>
          <w:tcPr>
            <w:tcW w:w="4788" w:type="dxa"/>
          </w:tcPr>
          <w:p w14:paraId="4307EE81" w14:textId="486B1410" w:rsidR="00183729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810" w:type="dxa"/>
          </w:tcPr>
          <w:p w14:paraId="225599FD" w14:textId="77777777" w:rsidR="00183729" w:rsidRPr="00C52C41" w:rsidDel="0095591D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901518E" w14:textId="78ABD906" w:rsidR="00183729" w:rsidRDefault="00C11293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101,334</w:t>
            </w:r>
          </w:p>
        </w:tc>
        <w:tc>
          <w:tcPr>
            <w:tcW w:w="271" w:type="dxa"/>
          </w:tcPr>
          <w:p w14:paraId="52A29BD6" w14:textId="77777777" w:rsidR="00183729" w:rsidRPr="00C52C41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4341461F" w14:textId="68DE7EAB" w:rsidR="00183729" w:rsidRDefault="00C11293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120,547</w:t>
            </w:r>
          </w:p>
        </w:tc>
      </w:tr>
      <w:tr w:rsidR="00183729" w:rsidRPr="00C52C41" w14:paraId="26AFA6CD" w14:textId="77777777" w:rsidTr="00C06488">
        <w:tc>
          <w:tcPr>
            <w:tcW w:w="4788" w:type="dxa"/>
          </w:tcPr>
          <w:p w14:paraId="23364D87" w14:textId="09A1F15B" w:rsidR="00183729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ค่าสาธารณูปโภคค้างจ่าย</w:t>
            </w:r>
          </w:p>
        </w:tc>
        <w:tc>
          <w:tcPr>
            <w:tcW w:w="810" w:type="dxa"/>
          </w:tcPr>
          <w:p w14:paraId="754909FC" w14:textId="77777777" w:rsidR="00183729" w:rsidRPr="00C52C41" w:rsidDel="0095591D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E10EF80" w14:textId="445C2B62" w:rsidR="00183729" w:rsidRDefault="00C11293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81,448</w:t>
            </w:r>
          </w:p>
        </w:tc>
        <w:tc>
          <w:tcPr>
            <w:tcW w:w="271" w:type="dxa"/>
          </w:tcPr>
          <w:p w14:paraId="3AC0CB28" w14:textId="77777777" w:rsidR="00183729" w:rsidRPr="00C52C41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113E8637" w14:textId="465D6ECE" w:rsidR="00183729" w:rsidRDefault="00C11293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83,611</w:t>
            </w:r>
          </w:p>
        </w:tc>
      </w:tr>
      <w:tr w:rsidR="00183729" w:rsidRPr="00C52C41" w14:paraId="05B3B3BC" w14:textId="77777777" w:rsidTr="00C06488">
        <w:tc>
          <w:tcPr>
            <w:tcW w:w="4788" w:type="dxa"/>
          </w:tcPr>
          <w:p w14:paraId="7E788E25" w14:textId="62DCAC31" w:rsidR="00183729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810" w:type="dxa"/>
          </w:tcPr>
          <w:p w14:paraId="71F21906" w14:textId="77777777" w:rsidR="00183729" w:rsidRPr="00C52C41" w:rsidDel="0095591D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FB6F77C" w14:textId="5ADEFE89" w:rsidR="00183729" w:rsidRDefault="00C11293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39,850</w:t>
            </w:r>
          </w:p>
        </w:tc>
        <w:tc>
          <w:tcPr>
            <w:tcW w:w="271" w:type="dxa"/>
          </w:tcPr>
          <w:p w14:paraId="59413712" w14:textId="77777777" w:rsidR="00183729" w:rsidRPr="00C52C41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35EAA474" w14:textId="64F64DE1" w:rsidR="00183729" w:rsidRDefault="00C11293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="00872E7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243</w:t>
            </w:r>
          </w:p>
        </w:tc>
      </w:tr>
      <w:tr w:rsidR="00183729" w:rsidRPr="00C52C41" w14:paraId="315357E9" w14:textId="77777777" w:rsidTr="00C06488">
        <w:tc>
          <w:tcPr>
            <w:tcW w:w="4788" w:type="dxa"/>
          </w:tcPr>
          <w:p w14:paraId="27004F14" w14:textId="4CC67C5C" w:rsidR="00183729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810" w:type="dxa"/>
          </w:tcPr>
          <w:p w14:paraId="51E678D9" w14:textId="77777777" w:rsidR="00183729" w:rsidRPr="00C52C41" w:rsidDel="0095591D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1B6FAB8" w14:textId="70E62A6D" w:rsidR="00183729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21,694</w:t>
            </w:r>
          </w:p>
        </w:tc>
        <w:tc>
          <w:tcPr>
            <w:tcW w:w="271" w:type="dxa"/>
          </w:tcPr>
          <w:p w14:paraId="33BD2F2C" w14:textId="77777777" w:rsidR="00183729" w:rsidRPr="00C52C41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7BC78C03" w14:textId="35B060E3" w:rsidR="00183729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17,470</w:t>
            </w:r>
          </w:p>
        </w:tc>
      </w:tr>
      <w:tr w:rsidR="00183729" w:rsidRPr="00C52C41" w14:paraId="1B921E9F" w14:textId="77777777" w:rsidTr="006F3357">
        <w:tc>
          <w:tcPr>
            <w:tcW w:w="4788" w:type="dxa"/>
          </w:tcPr>
          <w:p w14:paraId="562B3B06" w14:textId="77777777" w:rsidR="00183729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810" w:type="dxa"/>
          </w:tcPr>
          <w:p w14:paraId="53842FC4" w14:textId="77777777" w:rsidR="00183729" w:rsidRPr="00C52C41" w:rsidDel="0095591D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1296333" w14:textId="48F685D1" w:rsidR="00183729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11,780</w:t>
            </w:r>
          </w:p>
        </w:tc>
        <w:tc>
          <w:tcPr>
            <w:tcW w:w="271" w:type="dxa"/>
          </w:tcPr>
          <w:p w14:paraId="7BCF4BB4" w14:textId="77777777" w:rsidR="00183729" w:rsidRPr="00C52C41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5A9830B9" w14:textId="6E7A077D" w:rsidR="00183729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11,490</w:t>
            </w:r>
          </w:p>
        </w:tc>
      </w:tr>
      <w:tr w:rsidR="00183729" w:rsidRPr="00C52C41" w14:paraId="78D494D8" w14:textId="77777777" w:rsidTr="006F3357">
        <w:tc>
          <w:tcPr>
            <w:tcW w:w="4788" w:type="dxa"/>
          </w:tcPr>
          <w:p w14:paraId="16B6D3A4" w14:textId="3FE0FCC1" w:rsidR="00183729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ค่าธรรมเนียมทางวิชาชีพค้างจ่าย</w:t>
            </w:r>
          </w:p>
        </w:tc>
        <w:tc>
          <w:tcPr>
            <w:tcW w:w="810" w:type="dxa"/>
          </w:tcPr>
          <w:p w14:paraId="7EE2079A" w14:textId="77777777" w:rsidR="00183729" w:rsidRPr="00C52C41" w:rsidDel="0095591D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04A94A8" w14:textId="6FD973A6" w:rsidR="00183729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9,802</w:t>
            </w:r>
          </w:p>
        </w:tc>
        <w:tc>
          <w:tcPr>
            <w:tcW w:w="271" w:type="dxa"/>
          </w:tcPr>
          <w:p w14:paraId="0835D8A9" w14:textId="77777777" w:rsidR="00183729" w:rsidRPr="00C52C41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14C586E4" w14:textId="0436A03E" w:rsidR="00183729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870</w:t>
            </w:r>
          </w:p>
        </w:tc>
      </w:tr>
      <w:tr w:rsidR="00183729" w:rsidRPr="00C52C41" w14:paraId="49188EC6" w14:textId="77777777" w:rsidTr="00221BDC">
        <w:tc>
          <w:tcPr>
            <w:tcW w:w="4788" w:type="dxa"/>
          </w:tcPr>
          <w:p w14:paraId="557409C2" w14:textId="61344559" w:rsidR="00183729" w:rsidRPr="00C52C41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5FA73835" w14:textId="77777777" w:rsidR="00183729" w:rsidRPr="00C52C41" w:rsidDel="0095591D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D243633" w14:textId="7A12AA30" w:rsidR="00183729" w:rsidRPr="00033FC1" w:rsidRDefault="00C11293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19,450</w:t>
            </w:r>
          </w:p>
        </w:tc>
        <w:tc>
          <w:tcPr>
            <w:tcW w:w="271" w:type="dxa"/>
            <w:vAlign w:val="bottom"/>
          </w:tcPr>
          <w:p w14:paraId="61402069" w14:textId="77777777" w:rsidR="00183729" w:rsidRPr="00C52C41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74284CD5" w14:textId="4BFDE5EC" w:rsidR="00183729" w:rsidRPr="00B43443" w:rsidRDefault="00C11293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19,968</w:t>
            </w:r>
          </w:p>
        </w:tc>
      </w:tr>
      <w:tr w:rsidR="00183729" w:rsidRPr="00C52C41" w14:paraId="24E0E02D" w14:textId="77777777" w:rsidTr="00221BDC">
        <w:tc>
          <w:tcPr>
            <w:tcW w:w="4788" w:type="dxa"/>
          </w:tcPr>
          <w:p w14:paraId="4FA1CC19" w14:textId="3B4B0CCD" w:rsidR="00183729" w:rsidRPr="00C52C41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D1FCBA1" w14:textId="77777777" w:rsidR="00183729" w:rsidRPr="00C52C41" w:rsidDel="0095591D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7D38C39" w14:textId="7E664A83" w:rsidR="00183729" w:rsidRPr="001C2226" w:rsidRDefault="00C11293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285,358</w:t>
            </w:r>
          </w:p>
        </w:tc>
        <w:tc>
          <w:tcPr>
            <w:tcW w:w="271" w:type="dxa"/>
            <w:vAlign w:val="bottom"/>
          </w:tcPr>
          <w:p w14:paraId="29B72B0B" w14:textId="77777777" w:rsidR="00183729" w:rsidRPr="001C2226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72FB11A5" w14:textId="79FCBD3B" w:rsidR="00183729" w:rsidRPr="001C2226" w:rsidRDefault="00C11293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293,199</w:t>
            </w:r>
          </w:p>
        </w:tc>
      </w:tr>
      <w:tr w:rsidR="00183729" w:rsidRPr="00C52C41" w14:paraId="5C59CC32" w14:textId="77777777" w:rsidTr="00221BDC">
        <w:tc>
          <w:tcPr>
            <w:tcW w:w="4788" w:type="dxa"/>
          </w:tcPr>
          <w:p w14:paraId="6204F44A" w14:textId="448AC13B" w:rsidR="00183729" w:rsidRPr="00C52C41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31CA1D5" w14:textId="77777777" w:rsidR="00183729" w:rsidRPr="00C52C41" w:rsidDel="0095591D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C795840" w14:textId="04A692AF" w:rsidR="00183729" w:rsidRPr="00B43443" w:rsidRDefault="00C11293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326,952</w:t>
            </w:r>
          </w:p>
        </w:tc>
        <w:tc>
          <w:tcPr>
            <w:tcW w:w="271" w:type="dxa"/>
          </w:tcPr>
          <w:p w14:paraId="463B4A12" w14:textId="77777777" w:rsidR="00183729" w:rsidRPr="00C52C41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6B955E91" w14:textId="70E8B17D" w:rsidR="00183729" w:rsidRPr="00B43443" w:rsidRDefault="00C11293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336,637</w:t>
            </w:r>
          </w:p>
        </w:tc>
      </w:tr>
    </w:tbl>
    <w:p w14:paraId="2DCB007C" w14:textId="4E816414" w:rsidR="009A0060" w:rsidRDefault="009A0060" w:rsidP="004F1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9EE3471" w14:textId="29DED707" w:rsidR="00E918A6" w:rsidRDefault="008866F7" w:rsidP="00986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C11293">
        <w:rPr>
          <w:rFonts w:ascii="Angsana New" w:hAnsi="Angsana New"/>
          <w:b/>
          <w:bCs/>
          <w:sz w:val="30"/>
          <w:szCs w:val="30"/>
        </w:rPr>
        <w:t>4</w:t>
      </w:r>
      <w:r w:rsidR="00E918A6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7D5604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  <w:r w:rsidR="00E918A6" w:rsidRPr="00C52C41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725ED520" w14:textId="77777777" w:rsidR="00CF7C61" w:rsidRPr="00C52C41" w:rsidRDefault="00CF7C61" w:rsidP="004F1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07"/>
        <w:gridCol w:w="1710"/>
        <w:gridCol w:w="270"/>
        <w:gridCol w:w="1701"/>
      </w:tblGrid>
      <w:tr w:rsidR="00777067" w:rsidRPr="00C52C41" w14:paraId="28F2BC8F" w14:textId="77777777" w:rsidTr="002C5C0E">
        <w:tc>
          <w:tcPr>
            <w:tcW w:w="5607" w:type="dxa"/>
          </w:tcPr>
          <w:p w14:paraId="2556B6B9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AACA98F" w14:textId="7D759799"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CF177F7" w14:textId="77777777"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6940E3A" w14:textId="47EF875D"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77067" w:rsidRPr="00C52C41" w14:paraId="7DAB02F8" w14:textId="77777777" w:rsidTr="002C5C0E">
        <w:tc>
          <w:tcPr>
            <w:tcW w:w="5607" w:type="dxa"/>
          </w:tcPr>
          <w:p w14:paraId="03388C99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681" w:type="dxa"/>
            <w:gridSpan w:val="3"/>
          </w:tcPr>
          <w:p w14:paraId="2B768A79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77067" w:rsidRPr="00C52C41" w14:paraId="227D60D8" w14:textId="77777777" w:rsidTr="002C5C0E">
        <w:tc>
          <w:tcPr>
            <w:tcW w:w="5607" w:type="dxa"/>
          </w:tcPr>
          <w:p w14:paraId="249DF216" w14:textId="25FE93A9" w:rsidR="00777067" w:rsidRPr="00C52C41" w:rsidRDefault="00005B42" w:rsidP="0077706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</w:tc>
        <w:tc>
          <w:tcPr>
            <w:tcW w:w="1710" w:type="dxa"/>
          </w:tcPr>
          <w:p w14:paraId="5A5CF18F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ABE44D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F622048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2A65" w:rsidRPr="00C52C41" w14:paraId="620FF592" w14:textId="77777777" w:rsidTr="002C5C0E">
        <w:tc>
          <w:tcPr>
            <w:tcW w:w="5607" w:type="dxa"/>
          </w:tcPr>
          <w:p w14:paraId="6A947448" w14:textId="54D193E5" w:rsidR="00DC2A65" w:rsidRPr="00DC2A65" w:rsidRDefault="00DC2A65" w:rsidP="0077706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1710" w:type="dxa"/>
          </w:tcPr>
          <w:p w14:paraId="5C3DDD6C" w14:textId="77777777" w:rsidR="00DC2A65" w:rsidRPr="00C52C41" w:rsidRDefault="00DC2A6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646E52" w14:textId="77777777" w:rsidR="00DC2A65" w:rsidRPr="00C52C41" w:rsidRDefault="00DC2A6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3E923D2" w14:textId="77777777" w:rsidR="00DC2A65" w:rsidRPr="00C52C41" w:rsidRDefault="00DC2A6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067" w:rsidRPr="00C52C41" w14:paraId="2162AAEE" w14:textId="77777777" w:rsidTr="002C5C0E">
        <w:tc>
          <w:tcPr>
            <w:tcW w:w="5607" w:type="dxa"/>
          </w:tcPr>
          <w:p w14:paraId="3EF90D85" w14:textId="77777777" w:rsidR="00777067" w:rsidRPr="00C52C41" w:rsidRDefault="00777067" w:rsidP="00777067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738872FE" w14:textId="24E73B9A" w:rsidR="00777067" w:rsidRPr="00ED18B7" w:rsidRDefault="00C11293" w:rsidP="00C1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263,733</w:t>
            </w:r>
          </w:p>
        </w:tc>
        <w:tc>
          <w:tcPr>
            <w:tcW w:w="270" w:type="dxa"/>
          </w:tcPr>
          <w:p w14:paraId="54B065A5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24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E385006" w14:textId="71510ECB" w:rsidR="00777067" w:rsidRPr="00ED18B7" w:rsidRDefault="00C112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301,199</w:t>
            </w:r>
          </w:p>
        </w:tc>
      </w:tr>
      <w:tr w:rsidR="00777067" w:rsidRPr="00C52C41" w14:paraId="0144D6F3" w14:textId="77777777" w:rsidTr="002C5C0E">
        <w:tc>
          <w:tcPr>
            <w:tcW w:w="5607" w:type="dxa"/>
          </w:tcPr>
          <w:p w14:paraId="61444181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291D1ED" w14:textId="778B87D4" w:rsidR="00777067" w:rsidRPr="00ED18B7" w:rsidRDefault="004E7C2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15,13</w:t>
            </w:r>
            <w:r w:rsidR="0043408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F2F1F53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24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D1B620" w14:textId="7D8C1A6C" w:rsidR="00777067" w:rsidRPr="00ED18B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15,522</w:t>
            </w:r>
          </w:p>
        </w:tc>
      </w:tr>
      <w:tr w:rsidR="00777067" w:rsidRPr="00C52C41" w14:paraId="0B638B1F" w14:textId="77777777" w:rsidTr="002C5C0E">
        <w:tc>
          <w:tcPr>
            <w:tcW w:w="5607" w:type="dxa"/>
          </w:tcPr>
          <w:p w14:paraId="48F6DC47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16D6BE2" w14:textId="4F2B824C" w:rsidR="00777067" w:rsidRPr="00ED18B7" w:rsidRDefault="00C112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278,867</w:t>
            </w:r>
          </w:p>
        </w:tc>
        <w:tc>
          <w:tcPr>
            <w:tcW w:w="270" w:type="dxa"/>
            <w:vAlign w:val="bottom"/>
          </w:tcPr>
          <w:p w14:paraId="1DD0851C" w14:textId="77777777" w:rsidR="00777067" w:rsidRPr="00ED18B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38F4C00" w14:textId="3EE290B7" w:rsidR="00777067" w:rsidRPr="00ED18B7" w:rsidRDefault="00C112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316,721</w:t>
            </w:r>
          </w:p>
        </w:tc>
      </w:tr>
    </w:tbl>
    <w:p w14:paraId="04DCE60D" w14:textId="77777777" w:rsidR="00576ECB" w:rsidRDefault="00576ECB" w:rsidP="00964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9"/>
        <w:gridCol w:w="1710"/>
        <w:gridCol w:w="288"/>
        <w:gridCol w:w="1701"/>
      </w:tblGrid>
      <w:tr w:rsidR="00777067" w:rsidRPr="00CF7C61" w14:paraId="1A34C2F8" w14:textId="77777777" w:rsidTr="002C5C0E">
        <w:tc>
          <w:tcPr>
            <w:tcW w:w="5589" w:type="dxa"/>
          </w:tcPr>
          <w:p w14:paraId="3000661C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710" w:type="dxa"/>
          </w:tcPr>
          <w:p w14:paraId="1A5A0748" w14:textId="002F1FAE"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0AD61719" w14:textId="77777777"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240C790" w14:textId="3899D28C"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067" w:rsidRPr="00CF7C61" w14:paraId="00EBEF0A" w14:textId="77777777" w:rsidTr="002C5C0E">
        <w:trPr>
          <w:trHeight w:val="299"/>
        </w:trPr>
        <w:tc>
          <w:tcPr>
            <w:tcW w:w="5589" w:type="dxa"/>
          </w:tcPr>
          <w:p w14:paraId="008C5DE1" w14:textId="77777777" w:rsidR="00777067" w:rsidRPr="009644E6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44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  <w:p w14:paraId="23FA3EDB" w14:textId="77777777" w:rsidR="00777067" w:rsidRPr="00FC1FFD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F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3699" w:type="dxa"/>
            <w:gridSpan w:val="3"/>
          </w:tcPr>
          <w:p w14:paraId="524A214A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77067" w:rsidRPr="00CF7C61" w14:paraId="42090106" w14:textId="77777777" w:rsidTr="002C5C0E">
        <w:tc>
          <w:tcPr>
            <w:tcW w:w="5589" w:type="dxa"/>
          </w:tcPr>
          <w:p w14:paraId="763DF1A6" w14:textId="77777777" w:rsidR="00777067" w:rsidRPr="00CF7C61" w:rsidRDefault="00777067" w:rsidP="00777067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416C7527" w14:textId="5FD37F4E" w:rsidR="00777067" w:rsidRPr="001658BF" w:rsidRDefault="00C112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28,470</w:t>
            </w:r>
          </w:p>
        </w:tc>
        <w:tc>
          <w:tcPr>
            <w:tcW w:w="288" w:type="dxa"/>
          </w:tcPr>
          <w:p w14:paraId="78D72451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269"/>
              </w:tabs>
              <w:spacing w:line="240" w:lineRule="auto"/>
              <w:ind w:left="-108" w:right="-108" w:firstLine="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0993EBE" w14:textId="305F3CA5" w:rsidR="00777067" w:rsidRPr="001658BF" w:rsidRDefault="00C112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29,196</w:t>
            </w:r>
          </w:p>
        </w:tc>
      </w:tr>
      <w:tr w:rsidR="00777067" w:rsidRPr="00CF7C61" w14:paraId="7B4EC6C0" w14:textId="77777777" w:rsidTr="002C5C0E">
        <w:tc>
          <w:tcPr>
            <w:tcW w:w="5589" w:type="dxa"/>
          </w:tcPr>
          <w:p w14:paraId="6E7922B6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C6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83590A9" w14:textId="2E188052" w:rsidR="00777067" w:rsidRPr="001658BF" w:rsidRDefault="004E7C2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288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</w:t>
            </w:r>
            <w:r w:rsidR="0043408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8" w:type="dxa"/>
          </w:tcPr>
          <w:p w14:paraId="79FB76A3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269"/>
              </w:tabs>
              <w:spacing w:line="240" w:lineRule="auto"/>
              <w:ind w:left="-108" w:right="-108" w:firstLine="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0343DA" w14:textId="7ECE94FD" w:rsidR="00777067" w:rsidRPr="001658BF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288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2,072</w:t>
            </w:r>
          </w:p>
        </w:tc>
      </w:tr>
      <w:tr w:rsidR="00777067" w:rsidRPr="00CF7C61" w14:paraId="7B38AC62" w14:textId="77777777" w:rsidTr="002C5C0E">
        <w:tc>
          <w:tcPr>
            <w:tcW w:w="5589" w:type="dxa"/>
          </w:tcPr>
          <w:p w14:paraId="182BBBAC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0CB7C24" w14:textId="7E43FD8D" w:rsidR="00777067" w:rsidRPr="001658BF" w:rsidRDefault="00C112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30,519</w:t>
            </w:r>
          </w:p>
        </w:tc>
        <w:tc>
          <w:tcPr>
            <w:tcW w:w="288" w:type="dxa"/>
            <w:vAlign w:val="bottom"/>
          </w:tcPr>
          <w:p w14:paraId="796655EE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5FB7808" w14:textId="0C45B67B" w:rsidR="00777067" w:rsidRPr="001658BF" w:rsidRDefault="00C112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31,268</w:t>
            </w:r>
          </w:p>
        </w:tc>
      </w:tr>
      <w:tr w:rsidR="00777067" w:rsidRPr="00CF7C61" w14:paraId="5B5F2607" w14:textId="77777777" w:rsidTr="002C5C0E">
        <w:tc>
          <w:tcPr>
            <w:tcW w:w="5589" w:type="dxa"/>
          </w:tcPr>
          <w:p w14:paraId="483A37DE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C7E1AAF" w14:textId="77777777" w:rsidR="00777067" w:rsidRPr="008F788F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0CD2A004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751776C" w14:textId="77777777"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7067" w:rsidRPr="00CF7C61" w14:paraId="1A47211D" w14:textId="77777777" w:rsidTr="002C5C0E">
        <w:tc>
          <w:tcPr>
            <w:tcW w:w="5589" w:type="dxa"/>
          </w:tcPr>
          <w:p w14:paraId="6C42B26E" w14:textId="77777777"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9644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710" w:type="dxa"/>
          </w:tcPr>
          <w:p w14:paraId="55C428A3" w14:textId="77777777" w:rsidR="00777067" w:rsidRPr="008F788F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6157C6A9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F6D2C3D" w14:textId="77777777"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7067" w:rsidRPr="00CF7C61" w14:paraId="63CEAB89" w14:textId="77777777" w:rsidTr="002C5C0E">
        <w:tc>
          <w:tcPr>
            <w:tcW w:w="5589" w:type="dxa"/>
          </w:tcPr>
          <w:p w14:paraId="35CE203D" w14:textId="6E68916F" w:rsidR="00777067" w:rsidRPr="009644E6" w:rsidRDefault="004E7C2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="00777067" w:rsidRPr="007B017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จากการประมาณ</w:t>
            </w:r>
            <w:r w:rsidR="0077706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การ</w:t>
            </w:r>
            <w:r w:rsidR="00777067"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1710" w:type="dxa"/>
          </w:tcPr>
          <w:p w14:paraId="3FB7A1AC" w14:textId="70D0E1F7" w:rsidR="004E7C25" w:rsidRPr="004E7C25" w:rsidRDefault="004E7C2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02C21157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A1FDF84" w14:textId="77777777"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7067" w:rsidRPr="00CF7C61" w14:paraId="788244BE" w14:textId="77777777" w:rsidTr="002C5C0E">
        <w:tc>
          <w:tcPr>
            <w:tcW w:w="5589" w:type="dxa"/>
            <w:vAlign w:val="bottom"/>
          </w:tcPr>
          <w:p w14:paraId="0A979CC9" w14:textId="69D9053D"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B0175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ในปี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756681B7" w14:textId="0D25739C" w:rsidR="00777067" w:rsidRPr="00447BC7" w:rsidRDefault="00C151F8" w:rsidP="00C1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-108" w:right="-108" w:firstLine="9"/>
              <w:rPr>
                <w:rFonts w:ascii="Angsana New" w:hAnsi="Angsana New"/>
                <w:sz w:val="30"/>
                <w:szCs w:val="30"/>
              </w:rPr>
            </w:pPr>
            <w:r w:rsidRPr="00447BC7">
              <w:rPr>
                <w:rFonts w:ascii="Angsana New" w:hAnsi="Angsana New"/>
                <w:sz w:val="30"/>
                <w:szCs w:val="30"/>
              </w:rPr>
              <w:t>(35,619)</w:t>
            </w:r>
          </w:p>
        </w:tc>
        <w:tc>
          <w:tcPr>
            <w:tcW w:w="288" w:type="dxa"/>
            <w:vAlign w:val="bottom"/>
          </w:tcPr>
          <w:p w14:paraId="788B3A3F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0466AF7" w14:textId="58B2C5D4" w:rsidR="00777067" w:rsidRPr="00601E31" w:rsidRDefault="00C11293" w:rsidP="00C1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08" w:right="-108" w:firstLine="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30"/>
                <w:szCs w:val="30"/>
              </w:rPr>
              <w:t>(6,380)</w:t>
            </w:r>
          </w:p>
        </w:tc>
      </w:tr>
    </w:tbl>
    <w:p w14:paraId="38942403" w14:textId="77777777" w:rsidR="003B1A8C" w:rsidRPr="00CF7C61" w:rsidRDefault="003B1A8C" w:rsidP="00CF7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26364BA7" w14:textId="77777777" w:rsidR="00595919" w:rsidRPr="00CF7C61" w:rsidRDefault="00595919" w:rsidP="00CF7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F7C61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GB"/>
        </w:rPr>
        <w:t>ผลประโยชน์หลังออกจากงาน</w:t>
      </w:r>
    </w:p>
    <w:p w14:paraId="0C0100DD" w14:textId="77777777" w:rsidR="00595919" w:rsidRPr="00CF7C61" w:rsidRDefault="00595919" w:rsidP="00CF7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D8AE4CC" w14:textId="75779207" w:rsidR="00E918A6" w:rsidRDefault="00E918A6" w:rsidP="00CF7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บริษัทจัดการโครงการ</w:t>
      </w:r>
      <w:r w:rsidR="00CC75B2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CF7C61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CF7C61">
        <w:rPr>
          <w:rFonts w:ascii="Angsana New" w:hAnsi="Angsana New"/>
          <w:sz w:val="30"/>
          <w:szCs w:val="30"/>
        </w:rPr>
        <w:t xml:space="preserve">2541 </w:t>
      </w:r>
      <w:r w:rsidRPr="00CF7C61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6A3BE00B" w14:textId="77777777" w:rsidR="00CC75B2" w:rsidRDefault="00CC75B2" w:rsidP="00CF7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0EEE86" w14:textId="25A9C2EC" w:rsidR="00CC75B2" w:rsidRPr="00CF7C61" w:rsidRDefault="00CC75B2" w:rsidP="00673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="000D38A6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ความเสี่ยงจากอัตรา</w:t>
      </w:r>
      <w:r w:rsidR="00673087">
        <w:rPr>
          <w:rFonts w:ascii="Angsana New" w:hAnsi="Angsana New" w:hint="cs"/>
          <w:sz w:val="30"/>
          <w:szCs w:val="30"/>
          <w:cs/>
        </w:rPr>
        <w:t>ดอกเบี้ย</w:t>
      </w:r>
    </w:p>
    <w:p w14:paraId="5807476E" w14:textId="77777777" w:rsidR="007D0AAF" w:rsidRPr="00D04118" w:rsidRDefault="007D0AAF" w:rsidP="00852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7FE6F39" w14:textId="77777777" w:rsidR="002033AF" w:rsidRDefault="00203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3E0A4635" w14:textId="69590AC1" w:rsidR="0085220E" w:rsidRPr="00D04118" w:rsidRDefault="0085220E" w:rsidP="00852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2404C">
        <w:rPr>
          <w:sz w:val="30"/>
          <w:szCs w:val="30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</w:p>
    <w:p w14:paraId="2B343FFD" w14:textId="77777777" w:rsidR="00CF7C61" w:rsidRPr="00E97247" w:rsidRDefault="00CF7C61" w:rsidP="00CF7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10"/>
        <w:gridCol w:w="270"/>
        <w:gridCol w:w="1710"/>
      </w:tblGrid>
      <w:tr w:rsidR="00777067" w:rsidRPr="00CF7C61" w14:paraId="3C6C376A" w14:textId="77777777" w:rsidTr="00C06488">
        <w:tc>
          <w:tcPr>
            <w:tcW w:w="5598" w:type="dxa"/>
          </w:tcPr>
          <w:p w14:paraId="21B2929F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AAFA218" w14:textId="52545F79"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EEA65BC" w14:textId="77777777"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4DB02B" w14:textId="60F5C86A"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77067" w:rsidRPr="00CF7C61" w14:paraId="6AE7A9F4" w14:textId="77777777" w:rsidTr="00C06488">
        <w:tc>
          <w:tcPr>
            <w:tcW w:w="5598" w:type="dxa"/>
          </w:tcPr>
          <w:p w14:paraId="1E96B686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6E5046E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067" w:rsidRPr="00CF7C61" w14:paraId="160190D5" w14:textId="77777777" w:rsidTr="00C06488">
        <w:tc>
          <w:tcPr>
            <w:tcW w:w="5598" w:type="dxa"/>
          </w:tcPr>
          <w:p w14:paraId="546FE61B" w14:textId="0897FC59" w:rsidR="00777067" w:rsidRPr="00C63F36" w:rsidRDefault="00777067" w:rsidP="00777067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 w:rsidRPr="00C63F3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</w:tcPr>
          <w:p w14:paraId="63DB8C5F" w14:textId="3BA2D98F" w:rsidR="00777067" w:rsidRPr="00493246" w:rsidRDefault="00495013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301,199</w:t>
            </w:r>
          </w:p>
        </w:tc>
        <w:tc>
          <w:tcPr>
            <w:tcW w:w="270" w:type="dxa"/>
          </w:tcPr>
          <w:p w14:paraId="78A50E4C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226820" w14:textId="4FAD8C3C" w:rsidR="00777067" w:rsidRPr="00493246" w:rsidRDefault="0049501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302,853</w:t>
            </w:r>
          </w:p>
        </w:tc>
      </w:tr>
      <w:tr w:rsidR="00777067" w:rsidRPr="00E97247" w14:paraId="3365CD2D" w14:textId="77777777" w:rsidTr="00C82899">
        <w:trPr>
          <w:trHeight w:val="70"/>
        </w:trPr>
        <w:tc>
          <w:tcPr>
            <w:tcW w:w="5598" w:type="dxa"/>
          </w:tcPr>
          <w:p w14:paraId="52A95E91" w14:textId="77777777" w:rsidR="00777067" w:rsidRPr="00E97247" w:rsidRDefault="00777067" w:rsidP="00777067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ind w:left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469DC53B" w14:textId="77777777" w:rsidR="00777067" w:rsidRPr="00E97247" w:rsidRDefault="0077706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DA43922" w14:textId="77777777" w:rsidR="00777067" w:rsidRPr="00E9724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03098E2" w14:textId="77777777" w:rsidR="00777067" w:rsidRPr="00E9724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7067" w:rsidRPr="00CF7C61" w14:paraId="5C64CE87" w14:textId="77777777" w:rsidTr="00C06488">
        <w:tc>
          <w:tcPr>
            <w:tcW w:w="5598" w:type="dxa"/>
          </w:tcPr>
          <w:p w14:paraId="637CFE3A" w14:textId="453D0ABF" w:rsidR="00777067" w:rsidRPr="00C63F36" w:rsidRDefault="00777067" w:rsidP="00777067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F07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0F07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710" w:type="dxa"/>
          </w:tcPr>
          <w:p w14:paraId="4D31F0D4" w14:textId="77777777" w:rsidR="00777067" w:rsidRPr="00493246" w:rsidRDefault="0077706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F0D53A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530CE3D" w14:textId="77777777" w:rsidR="00777067" w:rsidRPr="00493246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067" w:rsidRPr="00CF7C61" w14:paraId="653B24D5" w14:textId="77777777" w:rsidTr="00C06488">
        <w:tc>
          <w:tcPr>
            <w:tcW w:w="5598" w:type="dxa"/>
          </w:tcPr>
          <w:p w14:paraId="2253FF1D" w14:textId="77777777" w:rsidR="00777067" w:rsidRPr="00CF7C61" w:rsidRDefault="00777067" w:rsidP="0077706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710" w:type="dxa"/>
          </w:tcPr>
          <w:p w14:paraId="0B6ECEDC" w14:textId="4FB5B584" w:rsidR="00777067" w:rsidRPr="00493246" w:rsidRDefault="00495013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22,576</w:t>
            </w:r>
          </w:p>
        </w:tc>
        <w:tc>
          <w:tcPr>
            <w:tcW w:w="270" w:type="dxa"/>
            <w:vAlign w:val="bottom"/>
          </w:tcPr>
          <w:p w14:paraId="350280CD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13F8C3" w14:textId="7B56F072" w:rsidR="00777067" w:rsidRPr="00493246" w:rsidRDefault="0049501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23,399</w:t>
            </w:r>
          </w:p>
        </w:tc>
      </w:tr>
      <w:tr w:rsidR="00777067" w:rsidRPr="00CF7C61" w14:paraId="2995DD64" w14:textId="77777777" w:rsidTr="00C06488">
        <w:tc>
          <w:tcPr>
            <w:tcW w:w="5598" w:type="dxa"/>
          </w:tcPr>
          <w:p w14:paraId="2900F0F9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4294205" w14:textId="5620B00B" w:rsidR="00777067" w:rsidRPr="00493246" w:rsidRDefault="00495013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5,894</w:t>
            </w:r>
          </w:p>
        </w:tc>
        <w:tc>
          <w:tcPr>
            <w:tcW w:w="270" w:type="dxa"/>
          </w:tcPr>
          <w:p w14:paraId="5DD6912E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B8C89F9" w14:textId="38B67989" w:rsidR="00777067" w:rsidRPr="00493246" w:rsidRDefault="0049501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5,797</w:t>
            </w:r>
          </w:p>
        </w:tc>
      </w:tr>
      <w:tr w:rsidR="00777067" w:rsidRPr="00CF7C61" w14:paraId="2FA2AB82" w14:textId="77777777" w:rsidTr="00C06488">
        <w:tc>
          <w:tcPr>
            <w:tcW w:w="5598" w:type="dxa"/>
          </w:tcPr>
          <w:p w14:paraId="755B0730" w14:textId="77777777"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02FAFAD" w14:textId="476D872E" w:rsidR="00777067" w:rsidRPr="000F0A5E" w:rsidRDefault="00495013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28,470</w:t>
            </w:r>
          </w:p>
        </w:tc>
        <w:tc>
          <w:tcPr>
            <w:tcW w:w="270" w:type="dxa"/>
          </w:tcPr>
          <w:p w14:paraId="007367C7" w14:textId="77777777" w:rsidR="00777067" w:rsidRPr="000F0A5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660EE4B" w14:textId="69A252C0" w:rsidR="00777067" w:rsidRPr="000F0A5E" w:rsidRDefault="0049501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29,196</w:t>
            </w:r>
          </w:p>
        </w:tc>
      </w:tr>
      <w:tr w:rsidR="00777067" w:rsidRPr="00E97247" w14:paraId="19B78DD9" w14:textId="77777777" w:rsidTr="00C82899">
        <w:trPr>
          <w:trHeight w:val="92"/>
        </w:trPr>
        <w:tc>
          <w:tcPr>
            <w:tcW w:w="5598" w:type="dxa"/>
          </w:tcPr>
          <w:p w14:paraId="0E9A6DA0" w14:textId="77777777" w:rsidR="00777067" w:rsidRPr="00E9724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556C4CF8" w14:textId="77777777" w:rsidR="00777067" w:rsidRPr="00E97247" w:rsidRDefault="0077706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6D1A8A0" w14:textId="77777777" w:rsidR="00777067" w:rsidRPr="00E9724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243ED67F" w14:textId="77777777" w:rsidR="00777067" w:rsidRPr="00E9724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7067" w:rsidRPr="00CF7C61" w14:paraId="4B176817" w14:textId="77777777" w:rsidTr="00C06488">
        <w:trPr>
          <w:trHeight w:val="254"/>
        </w:trPr>
        <w:tc>
          <w:tcPr>
            <w:tcW w:w="5598" w:type="dxa"/>
          </w:tcPr>
          <w:p w14:paraId="31C96ACA" w14:textId="77777777" w:rsidR="00777067" w:rsidRPr="00601E31" w:rsidRDefault="00777067" w:rsidP="00777067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CA06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710" w:type="dxa"/>
          </w:tcPr>
          <w:p w14:paraId="1712A0A0" w14:textId="77777777" w:rsidR="00777067" w:rsidRPr="00601E31" w:rsidRDefault="0077706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0A8DA6A" w14:textId="77777777" w:rsidR="00777067" w:rsidRPr="00601E3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28CFE881" w14:textId="77777777" w:rsidR="00777067" w:rsidRPr="00601E3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7067" w:rsidRPr="00CF7C61" w14:paraId="59B412E3" w14:textId="77777777" w:rsidTr="00C06488">
        <w:trPr>
          <w:trHeight w:val="254"/>
        </w:trPr>
        <w:tc>
          <w:tcPr>
            <w:tcW w:w="5598" w:type="dxa"/>
          </w:tcPr>
          <w:p w14:paraId="5C012248" w14:textId="2CDF1A37" w:rsidR="00777067" w:rsidRPr="00601E31" w:rsidRDefault="002C439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777067" w:rsidRPr="00CA067B">
              <w:rPr>
                <w:rFonts w:ascii="Angsana New" w:hAnsi="Angsana New"/>
                <w:sz w:val="30"/>
                <w:szCs w:val="30"/>
                <w:cs/>
              </w:rPr>
              <w:t>จากการประมาณ</w:t>
            </w:r>
            <w:r w:rsidR="0077706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777067" w:rsidRPr="00CA067B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710" w:type="dxa"/>
          </w:tcPr>
          <w:p w14:paraId="328CFB86" w14:textId="66E4CBAB" w:rsidR="00777067" w:rsidRPr="001367E6" w:rsidRDefault="002C439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(35,619)</w:t>
            </w:r>
          </w:p>
        </w:tc>
        <w:tc>
          <w:tcPr>
            <w:tcW w:w="270" w:type="dxa"/>
          </w:tcPr>
          <w:p w14:paraId="659A1593" w14:textId="77777777" w:rsidR="00777067" w:rsidRPr="00601E3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633A96B2" w14:textId="1D9F2D5C" w:rsidR="00777067" w:rsidRPr="00601E31" w:rsidRDefault="00495013" w:rsidP="0049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30"/>
                <w:szCs w:val="30"/>
              </w:rPr>
              <w:t>(6,380)</w:t>
            </w:r>
          </w:p>
        </w:tc>
      </w:tr>
      <w:tr w:rsidR="00777067" w:rsidRPr="00E97247" w14:paraId="27F9745C" w14:textId="77777777" w:rsidTr="00C82899">
        <w:trPr>
          <w:trHeight w:val="70"/>
        </w:trPr>
        <w:tc>
          <w:tcPr>
            <w:tcW w:w="5598" w:type="dxa"/>
          </w:tcPr>
          <w:p w14:paraId="6C4581B4" w14:textId="77777777" w:rsidR="00777067" w:rsidRPr="00E9724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418DBE2B" w14:textId="77777777" w:rsidR="00777067" w:rsidRPr="00E97247" w:rsidRDefault="0077706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5C5411F" w14:textId="77777777" w:rsidR="00777067" w:rsidRPr="00E9724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2B6049BC" w14:textId="77777777" w:rsidR="00777067" w:rsidRPr="00E9724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7067" w:rsidRPr="00CF7C61" w14:paraId="1CEA04ED" w14:textId="77777777" w:rsidTr="00C06488">
        <w:tc>
          <w:tcPr>
            <w:tcW w:w="5598" w:type="dxa"/>
          </w:tcPr>
          <w:p w14:paraId="27F1B6B4" w14:textId="3A2BCC6F" w:rsidR="00777067" w:rsidRPr="000F078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0F07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710" w:type="dxa"/>
          </w:tcPr>
          <w:p w14:paraId="7EFAE397" w14:textId="77777777" w:rsidR="00777067" w:rsidRPr="00493246" w:rsidRDefault="0077706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FA0DA4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8EA3B1A" w14:textId="77777777" w:rsidR="00777067" w:rsidRPr="00493246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067" w:rsidRPr="00172ECE" w14:paraId="7E44263A" w14:textId="77777777" w:rsidTr="00C06488">
        <w:tc>
          <w:tcPr>
            <w:tcW w:w="5598" w:type="dxa"/>
          </w:tcPr>
          <w:p w14:paraId="58CBBF94" w14:textId="63DE6399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="000F0A5E">
              <w:rPr>
                <w:rFonts w:ascii="Angsana New" w:hAnsi="Angsana New"/>
                <w:sz w:val="30"/>
                <w:szCs w:val="30"/>
                <w:cs/>
              </w:rPr>
              <w:t>โยชน์จ่าย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B81758C" w14:textId="39FD7581" w:rsidR="00777067" w:rsidRPr="00493246" w:rsidRDefault="002C439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5013">
              <w:rPr>
                <w:rFonts w:ascii="Angsana New" w:hAnsi="Angsana New"/>
                <w:sz w:val="30"/>
                <w:szCs w:val="30"/>
              </w:rPr>
              <w:t>30,317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873B19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EF3139B" w14:textId="3DCED109" w:rsidR="00777067" w:rsidRPr="00493246" w:rsidRDefault="00777067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5013">
              <w:rPr>
                <w:rFonts w:ascii="Angsana New" w:hAnsi="Angsana New"/>
                <w:sz w:val="30"/>
                <w:szCs w:val="30"/>
              </w:rPr>
              <w:t>24,470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77067" w:rsidRPr="00E97247" w14:paraId="36D36525" w14:textId="77777777" w:rsidTr="00C82899">
        <w:trPr>
          <w:trHeight w:val="82"/>
        </w:trPr>
        <w:tc>
          <w:tcPr>
            <w:tcW w:w="5598" w:type="dxa"/>
          </w:tcPr>
          <w:p w14:paraId="177B8844" w14:textId="77777777" w:rsidR="00777067" w:rsidRPr="00E9724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92762A7" w14:textId="77777777" w:rsidR="00777067" w:rsidRPr="00E97247" w:rsidRDefault="0077706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  <w:tab w:val="decimal" w:pos="1314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700AB95" w14:textId="77777777" w:rsidR="00777067" w:rsidRPr="00E9724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FC36A56" w14:textId="77777777" w:rsidR="00777067" w:rsidRPr="00E9724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7067" w:rsidRPr="00172ECE" w14:paraId="2814634A" w14:textId="77777777" w:rsidTr="00C82899">
        <w:trPr>
          <w:trHeight w:val="460"/>
        </w:trPr>
        <w:tc>
          <w:tcPr>
            <w:tcW w:w="5598" w:type="dxa"/>
            <w:vAlign w:val="bottom"/>
          </w:tcPr>
          <w:p w14:paraId="66DC18AD" w14:textId="49185336" w:rsidR="00777067" w:rsidRPr="00172ECE" w:rsidRDefault="00777067" w:rsidP="00C8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24AB95B1" w14:textId="1F8328A2" w:rsidR="00777067" w:rsidRPr="0085220E" w:rsidRDefault="00495013" w:rsidP="00C8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263,733</w:t>
            </w:r>
          </w:p>
        </w:tc>
        <w:tc>
          <w:tcPr>
            <w:tcW w:w="270" w:type="dxa"/>
            <w:vAlign w:val="bottom"/>
          </w:tcPr>
          <w:p w14:paraId="659A6FE8" w14:textId="77777777" w:rsidR="00777067" w:rsidRPr="00C82899" w:rsidRDefault="00777067" w:rsidP="00C8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70C3F17E" w14:textId="569BDA57" w:rsidR="00777067" w:rsidRPr="0085220E" w:rsidRDefault="00495013" w:rsidP="00C8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301,199</w:t>
            </w:r>
          </w:p>
        </w:tc>
      </w:tr>
    </w:tbl>
    <w:p w14:paraId="3131D2BE" w14:textId="77777777" w:rsidR="004C3C24" w:rsidRPr="00E97247" w:rsidRDefault="004C3C24" w:rsidP="00E91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5F6E9A17" w14:textId="147D1FA8" w:rsidR="00670ECB" w:rsidRPr="007B3650" w:rsidRDefault="00670ECB" w:rsidP="00670EC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B3650">
        <w:rPr>
          <w:rFonts w:ascii="Angsana New" w:eastAsia="Calibri" w:hAnsi="Angsana New"/>
          <w:sz w:val="30"/>
          <w:szCs w:val="30"/>
          <w:cs/>
        </w:rPr>
        <w:t>กำไรจากการประมาณการตามหลักคณิตศาสตร์ประกันภัยที่</w:t>
      </w:r>
      <w:r w:rsidR="00D60A4B">
        <w:rPr>
          <w:rFonts w:ascii="Angsana New" w:eastAsia="Calibri" w:hAnsi="Angsana New"/>
          <w:sz w:val="30"/>
          <w:szCs w:val="30"/>
          <w:cs/>
        </w:rPr>
        <w:t>รับรู้ในกำไรขาดทุนเบ็ดเสร็จอื่น</w:t>
      </w:r>
      <w:r w:rsidRPr="007B3650">
        <w:rPr>
          <w:rFonts w:ascii="Angsana New" w:eastAsia="Calibri" w:hAnsi="Angsana New"/>
          <w:sz w:val="30"/>
          <w:szCs w:val="30"/>
          <w:cs/>
        </w:rPr>
        <w:t>เกิดขึ้นจาก</w:t>
      </w:r>
    </w:p>
    <w:p w14:paraId="311A40BE" w14:textId="77777777" w:rsidR="004C3C24" w:rsidRPr="00E97247" w:rsidRDefault="004C3C24" w:rsidP="00E97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  <w: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10"/>
        <w:gridCol w:w="270"/>
        <w:gridCol w:w="1800"/>
      </w:tblGrid>
      <w:tr w:rsidR="00495013" w:rsidRPr="00B0181B" w14:paraId="73B38B40" w14:textId="77777777" w:rsidTr="00C06488">
        <w:tc>
          <w:tcPr>
            <w:tcW w:w="5598" w:type="dxa"/>
          </w:tcPr>
          <w:p w14:paraId="2DE5241D" w14:textId="77777777" w:rsidR="00495013" w:rsidRPr="00B0181B" w:rsidRDefault="00495013" w:rsidP="0049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AA74061" w14:textId="47CD0F3B" w:rsidR="00495013" w:rsidRPr="00284595" w:rsidRDefault="00495013" w:rsidP="0049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D5DACE5" w14:textId="77777777" w:rsidR="00495013" w:rsidRPr="00284595" w:rsidRDefault="00495013" w:rsidP="0049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BE96FF" w14:textId="21F5E4B6" w:rsidR="00495013" w:rsidRPr="00284595" w:rsidRDefault="00495013" w:rsidP="0049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495013" w:rsidRPr="00B0181B" w14:paraId="78BDBB22" w14:textId="77777777" w:rsidTr="00C06488">
        <w:tc>
          <w:tcPr>
            <w:tcW w:w="5598" w:type="dxa"/>
          </w:tcPr>
          <w:p w14:paraId="49F2158E" w14:textId="77777777" w:rsidR="00495013" w:rsidRPr="00B0181B" w:rsidRDefault="00495013" w:rsidP="0049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6731B370" w14:textId="77777777" w:rsidR="00495013" w:rsidRPr="00B0181B" w:rsidRDefault="00495013" w:rsidP="0049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5013" w:rsidRPr="00B0181B" w14:paraId="61892355" w14:textId="77777777" w:rsidTr="00C06488">
        <w:tc>
          <w:tcPr>
            <w:tcW w:w="5598" w:type="dxa"/>
          </w:tcPr>
          <w:p w14:paraId="22006DB8" w14:textId="255EF084" w:rsidR="00495013" w:rsidRDefault="00495013" w:rsidP="0049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สมมติ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</w:t>
            </w:r>
            <w:r w:rsidRPr="007B3650">
              <w:rPr>
                <w:rFonts w:ascii="Angsana New" w:hAnsi="Angsana New"/>
                <w:sz w:val="30"/>
                <w:szCs w:val="30"/>
                <w:cs/>
              </w:rPr>
              <w:t>ประชากร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ศาสตร์</w:t>
            </w:r>
          </w:p>
        </w:tc>
        <w:tc>
          <w:tcPr>
            <w:tcW w:w="1710" w:type="dxa"/>
          </w:tcPr>
          <w:p w14:paraId="057DDD86" w14:textId="463DD0E5" w:rsidR="00495013" w:rsidRDefault="00495013" w:rsidP="0049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(20,397)</w:t>
            </w:r>
          </w:p>
        </w:tc>
        <w:tc>
          <w:tcPr>
            <w:tcW w:w="270" w:type="dxa"/>
          </w:tcPr>
          <w:p w14:paraId="48A82191" w14:textId="77777777" w:rsidR="00495013" w:rsidRPr="00B0181B" w:rsidRDefault="00495013" w:rsidP="0049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51C80E1" w14:textId="162678D8" w:rsidR="00495013" w:rsidRDefault="00495013" w:rsidP="0049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(3,883)</w:t>
            </w:r>
          </w:p>
        </w:tc>
      </w:tr>
      <w:tr w:rsidR="00495013" w:rsidRPr="00B0181B" w14:paraId="675EDD34" w14:textId="77777777" w:rsidTr="00C06488">
        <w:tc>
          <w:tcPr>
            <w:tcW w:w="5598" w:type="dxa"/>
          </w:tcPr>
          <w:p w14:paraId="21C0F353" w14:textId="703BA982" w:rsidR="00495013" w:rsidRPr="007B3650" w:rsidRDefault="00495013" w:rsidP="0049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สมมติ</w:t>
            </w:r>
            <w:r w:rsidRPr="007B3650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710" w:type="dxa"/>
          </w:tcPr>
          <w:p w14:paraId="02438741" w14:textId="5FE9E8BF" w:rsidR="00495013" w:rsidRPr="00B0181B" w:rsidRDefault="00495013" w:rsidP="0049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(14,645)</w:t>
            </w:r>
          </w:p>
        </w:tc>
        <w:tc>
          <w:tcPr>
            <w:tcW w:w="270" w:type="dxa"/>
          </w:tcPr>
          <w:p w14:paraId="73A882C1" w14:textId="77777777" w:rsidR="00495013" w:rsidRPr="00B0181B" w:rsidRDefault="00495013" w:rsidP="0049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2AD2486" w14:textId="3CD69D7F" w:rsidR="00495013" w:rsidRPr="00601E31" w:rsidRDefault="00495013" w:rsidP="0049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30"/>
                <w:szCs w:val="30"/>
              </w:rPr>
              <w:t>2,370</w:t>
            </w:r>
          </w:p>
        </w:tc>
      </w:tr>
      <w:tr w:rsidR="00495013" w:rsidRPr="00B0181B" w14:paraId="5F631476" w14:textId="77777777" w:rsidTr="00C06488">
        <w:tc>
          <w:tcPr>
            <w:tcW w:w="5598" w:type="dxa"/>
          </w:tcPr>
          <w:p w14:paraId="3DE0502B" w14:textId="75AFECA6" w:rsidR="00495013" w:rsidRPr="007B3650" w:rsidRDefault="00495013" w:rsidP="0049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65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710" w:type="dxa"/>
          </w:tcPr>
          <w:p w14:paraId="61704F78" w14:textId="2B92C8CC" w:rsidR="00495013" w:rsidRDefault="00495013" w:rsidP="0049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(577)</w:t>
            </w:r>
          </w:p>
        </w:tc>
        <w:tc>
          <w:tcPr>
            <w:tcW w:w="270" w:type="dxa"/>
          </w:tcPr>
          <w:p w14:paraId="2CA5A43C" w14:textId="77777777" w:rsidR="00495013" w:rsidRPr="00B0181B" w:rsidRDefault="00495013" w:rsidP="0049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99A4C04" w14:textId="1147C72B" w:rsidR="00495013" w:rsidRPr="00CA067B" w:rsidRDefault="00495013" w:rsidP="0049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(4,867)</w:t>
            </w:r>
          </w:p>
        </w:tc>
      </w:tr>
      <w:tr w:rsidR="00495013" w:rsidRPr="00B0181B" w14:paraId="4D7BBBA0" w14:textId="77777777" w:rsidTr="00C06488">
        <w:tc>
          <w:tcPr>
            <w:tcW w:w="5598" w:type="dxa"/>
            <w:vAlign w:val="bottom"/>
          </w:tcPr>
          <w:p w14:paraId="1FC7CFBB" w14:textId="77777777" w:rsidR="00495013" w:rsidRPr="00B0181B" w:rsidRDefault="00495013" w:rsidP="0049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F78FBEB" w14:textId="76531A54" w:rsidR="00495013" w:rsidRPr="002C4397" w:rsidRDefault="00495013" w:rsidP="0049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397">
              <w:rPr>
                <w:rFonts w:ascii="Angsana New" w:hAnsi="Angsana New"/>
                <w:b/>
                <w:bCs/>
                <w:sz w:val="30"/>
                <w:szCs w:val="30"/>
              </w:rPr>
              <w:t>(35,619)</w:t>
            </w:r>
          </w:p>
        </w:tc>
        <w:tc>
          <w:tcPr>
            <w:tcW w:w="270" w:type="dxa"/>
          </w:tcPr>
          <w:p w14:paraId="6F654F0B" w14:textId="77777777" w:rsidR="00495013" w:rsidRPr="00B0181B" w:rsidRDefault="00495013" w:rsidP="0049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C964FAF" w14:textId="07BBA8C9" w:rsidR="00495013" w:rsidRPr="00670ECB" w:rsidRDefault="00495013" w:rsidP="0049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(6,380)</w:t>
            </w:r>
          </w:p>
        </w:tc>
      </w:tr>
    </w:tbl>
    <w:p w14:paraId="10907796" w14:textId="3204CB51" w:rsidR="00D04118" w:rsidRDefault="00D04118" w:rsidP="008F1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16"/>
          <w:szCs w:val="16"/>
        </w:rPr>
      </w:pPr>
    </w:p>
    <w:p w14:paraId="7CF8AC74" w14:textId="77777777" w:rsidR="00D04118" w:rsidRDefault="00D0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16"/>
          <w:szCs w:val="16"/>
        </w:rPr>
      </w:pPr>
      <w:r>
        <w:rPr>
          <w:rFonts w:ascii="Angsana New" w:hAnsi="Angsana New"/>
          <w:i/>
          <w:iCs/>
          <w:color w:val="000000"/>
          <w:sz w:val="16"/>
          <w:szCs w:val="16"/>
        </w:rPr>
        <w:br w:type="page"/>
      </w:r>
    </w:p>
    <w:p w14:paraId="1ED9B4CE" w14:textId="41EECA8D" w:rsidR="008F1332" w:rsidRPr="00B0181B" w:rsidRDefault="008F1332" w:rsidP="008F1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0181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ผลประโยชน์พนักงานระยะยาวอื่น</w:t>
      </w:r>
    </w:p>
    <w:p w14:paraId="20FA07D9" w14:textId="77777777" w:rsidR="008F1332" w:rsidRPr="00E97247" w:rsidRDefault="008F1332" w:rsidP="008F1332">
      <w:pPr>
        <w:spacing w:line="240" w:lineRule="auto"/>
        <w:ind w:right="389" w:firstLine="540"/>
        <w:rPr>
          <w:rFonts w:ascii="Angsana New" w:hAnsi="Angsana New"/>
          <w:color w:val="000000"/>
          <w:sz w:val="20"/>
          <w:szCs w:val="20"/>
        </w:rPr>
      </w:pPr>
    </w:p>
    <w:p w14:paraId="330BCE79" w14:textId="4A66581A" w:rsidR="008F1332" w:rsidRDefault="008F1332" w:rsidP="008F1332">
      <w:pPr>
        <w:tabs>
          <w:tab w:val="left" w:pos="9603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color w:val="000000"/>
          <w:sz w:val="30"/>
          <w:szCs w:val="30"/>
          <w:cs/>
        </w:rPr>
        <w:t>ภาระผูกพันผลประโยชน์พนักงานระยะยาวอื่น</w:t>
      </w:r>
      <w:r w:rsidRPr="00B0181B">
        <w:rPr>
          <w:rFonts w:ascii="Angsana New" w:hAnsi="Angsana New"/>
          <w:sz w:val="30"/>
          <w:szCs w:val="30"/>
          <w:cs/>
        </w:rPr>
        <w:t>เป็นผลประโยชน์ให้ตามสิทธิและข้อกำหนดของบริษัท</w:t>
      </w:r>
    </w:p>
    <w:p w14:paraId="534EB1E3" w14:textId="77777777" w:rsidR="006D5997" w:rsidRPr="00E97247" w:rsidRDefault="006D5997" w:rsidP="008F1332">
      <w:pPr>
        <w:tabs>
          <w:tab w:val="left" w:pos="9603"/>
        </w:tabs>
        <w:spacing w:line="240" w:lineRule="auto"/>
        <w:ind w:left="540" w:right="-27"/>
        <w:rPr>
          <w:rFonts w:ascii="Angsana New" w:hAnsi="Angsana New"/>
          <w:color w:val="000000"/>
          <w:sz w:val="20"/>
          <w:szCs w:val="20"/>
        </w:rPr>
      </w:pPr>
    </w:p>
    <w:p w14:paraId="0B2EDA9D" w14:textId="3FCF7337" w:rsidR="00CB46BF" w:rsidRPr="002033AF" w:rsidRDefault="00CB46BF" w:rsidP="00CB4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sz w:val="20"/>
          <w:szCs w:val="20"/>
        </w:rPr>
      </w:pPr>
      <w:r w:rsidRPr="0052404C">
        <w:rPr>
          <w:sz w:val="30"/>
          <w:szCs w:val="30"/>
          <w:cs/>
        </w:rPr>
        <w:t>การเปลี่ยนแปลงในมูลค่าปัจจุบันของภาระผูกพันของ</w:t>
      </w:r>
      <w:r w:rsidR="000F0A5E" w:rsidRPr="00B0181B">
        <w:rPr>
          <w:rFonts w:ascii="Angsana New" w:hAnsi="Angsana New"/>
          <w:color w:val="000000"/>
          <w:sz w:val="30"/>
          <w:szCs w:val="30"/>
          <w:cs/>
        </w:rPr>
        <w:t>ผลประโยชน์พนักงานระยะยาวอื่น</w:t>
      </w:r>
    </w:p>
    <w:p w14:paraId="1F85725C" w14:textId="77777777" w:rsidR="008F1332" w:rsidRPr="00E97247" w:rsidRDefault="008F1332" w:rsidP="008F1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10"/>
        <w:gridCol w:w="270"/>
        <w:gridCol w:w="1710"/>
      </w:tblGrid>
      <w:tr w:rsidR="00777067" w:rsidRPr="00B0181B" w14:paraId="6E912576" w14:textId="77777777" w:rsidTr="00C06488">
        <w:tc>
          <w:tcPr>
            <w:tcW w:w="5598" w:type="dxa"/>
          </w:tcPr>
          <w:p w14:paraId="1AC400FD" w14:textId="77777777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C669D15" w14:textId="0EFEA49E"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7A53128" w14:textId="77777777"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5B8F31" w14:textId="005A1386"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77067" w:rsidRPr="00B0181B" w14:paraId="6B1964E7" w14:textId="77777777" w:rsidTr="00C06488">
        <w:tc>
          <w:tcPr>
            <w:tcW w:w="5598" w:type="dxa"/>
          </w:tcPr>
          <w:p w14:paraId="515717D4" w14:textId="77777777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539F284" w14:textId="77777777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067" w:rsidRPr="00B0181B" w14:paraId="11A5DF85" w14:textId="77777777" w:rsidTr="00C06488">
        <w:tc>
          <w:tcPr>
            <w:tcW w:w="5598" w:type="dxa"/>
          </w:tcPr>
          <w:p w14:paraId="4840DF8A" w14:textId="4D803EBA" w:rsidR="00777067" w:rsidRPr="00450B2A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 w:rsidRPr="00C63F3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</w:tcPr>
          <w:p w14:paraId="7BCC8114" w14:textId="55F32044" w:rsidR="00777067" w:rsidRPr="00B0181B" w:rsidRDefault="002C439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15,522</w:t>
            </w:r>
          </w:p>
        </w:tc>
        <w:tc>
          <w:tcPr>
            <w:tcW w:w="270" w:type="dxa"/>
          </w:tcPr>
          <w:p w14:paraId="6F80D533" w14:textId="77777777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7FE5F6" w14:textId="1CB7F0D5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15,678</w:t>
            </w:r>
          </w:p>
        </w:tc>
      </w:tr>
      <w:tr w:rsidR="00777067" w:rsidRPr="00E97247" w14:paraId="144D82DE" w14:textId="77777777" w:rsidTr="00C06488">
        <w:tc>
          <w:tcPr>
            <w:tcW w:w="5598" w:type="dxa"/>
          </w:tcPr>
          <w:p w14:paraId="4BD3B381" w14:textId="77777777" w:rsidR="00777067" w:rsidRPr="00E9724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139A39AD" w14:textId="77777777" w:rsidR="00777067" w:rsidRPr="00E9724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EA36536" w14:textId="77777777" w:rsidR="00777067" w:rsidRPr="00E9724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D6E8767" w14:textId="77777777" w:rsidR="00777067" w:rsidRPr="00E9724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7067" w:rsidRPr="00B0181B" w14:paraId="68C9B526" w14:textId="77777777" w:rsidTr="00C06488">
        <w:tc>
          <w:tcPr>
            <w:tcW w:w="5598" w:type="dxa"/>
          </w:tcPr>
          <w:p w14:paraId="7CA22947" w14:textId="4BF33A77" w:rsidR="00777067" w:rsidRPr="00C63F36" w:rsidRDefault="00777067" w:rsidP="00777067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F07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0F07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710" w:type="dxa"/>
          </w:tcPr>
          <w:p w14:paraId="7416968E" w14:textId="77777777" w:rsidR="00777067" w:rsidRPr="00493246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AB8E7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7B43E60" w14:textId="77777777" w:rsidR="00777067" w:rsidRPr="00493246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067" w:rsidRPr="00B0181B" w14:paraId="2A3B2E3B" w14:textId="77777777" w:rsidTr="00C06488">
        <w:tc>
          <w:tcPr>
            <w:tcW w:w="5598" w:type="dxa"/>
          </w:tcPr>
          <w:p w14:paraId="1D376F90" w14:textId="3770F738" w:rsidR="00777067" w:rsidRPr="008F1332" w:rsidRDefault="00777067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10" w:type="dxa"/>
          </w:tcPr>
          <w:p w14:paraId="72BFAB58" w14:textId="006E4265" w:rsidR="00777067" w:rsidRPr="00B0181B" w:rsidRDefault="002C4397" w:rsidP="0043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</w:t>
            </w:r>
            <w:r w:rsidR="0043408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E1D4C79" w14:textId="77777777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50BA164" w14:textId="03BA2A7E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1,735</w:t>
            </w:r>
          </w:p>
        </w:tc>
      </w:tr>
      <w:tr w:rsidR="00777067" w:rsidRPr="00B0181B" w14:paraId="0CA6AEF1" w14:textId="77777777" w:rsidTr="00C06488">
        <w:tc>
          <w:tcPr>
            <w:tcW w:w="5598" w:type="dxa"/>
          </w:tcPr>
          <w:p w14:paraId="3B694A0D" w14:textId="77777777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14AAC8A" w14:textId="38EDA341" w:rsidR="00777067" w:rsidRPr="00B0181B" w:rsidRDefault="002C439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70" w:type="dxa"/>
          </w:tcPr>
          <w:p w14:paraId="38C9FF7A" w14:textId="77777777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85AC0E4" w14:textId="585F14FE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337</w:t>
            </w:r>
          </w:p>
        </w:tc>
      </w:tr>
      <w:tr w:rsidR="00777067" w:rsidRPr="00B0181B" w14:paraId="0DD63A57" w14:textId="77777777" w:rsidTr="00C06488">
        <w:tc>
          <w:tcPr>
            <w:tcW w:w="5598" w:type="dxa"/>
          </w:tcPr>
          <w:p w14:paraId="71920B4B" w14:textId="77777777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AC841D9" w14:textId="0E1AF782" w:rsidR="00777067" w:rsidRPr="000F0A5E" w:rsidRDefault="002C439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F0A5E">
              <w:rPr>
                <w:rFonts w:ascii="Angsana New" w:hAnsi="Angsana New"/>
                <w:sz w:val="30"/>
                <w:szCs w:val="30"/>
              </w:rPr>
              <w:t>2,04</w:t>
            </w:r>
            <w:r w:rsidR="0043408D" w:rsidRPr="000F0A5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F92D037" w14:textId="77777777" w:rsidR="00777067" w:rsidRPr="000F0A5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E4A9229" w14:textId="0CAE1517" w:rsidR="00777067" w:rsidRPr="000F0A5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F0A5E">
              <w:rPr>
                <w:rFonts w:ascii="Angsana New" w:hAnsi="Angsana New"/>
                <w:sz w:val="30"/>
                <w:szCs w:val="30"/>
              </w:rPr>
              <w:t>2,072</w:t>
            </w:r>
          </w:p>
        </w:tc>
      </w:tr>
      <w:tr w:rsidR="00777067" w:rsidRPr="00E97247" w14:paraId="375BB4EB" w14:textId="77777777" w:rsidTr="00C06488">
        <w:tc>
          <w:tcPr>
            <w:tcW w:w="5598" w:type="dxa"/>
          </w:tcPr>
          <w:p w14:paraId="0453FFBF" w14:textId="77777777" w:rsidR="00777067" w:rsidRPr="00E9724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vAlign w:val="bottom"/>
          </w:tcPr>
          <w:p w14:paraId="2586E59B" w14:textId="77777777" w:rsidR="00777067" w:rsidRPr="00E9724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3232D05" w14:textId="77777777" w:rsidR="00777067" w:rsidRPr="00E9724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14:paraId="3782FE1F" w14:textId="77777777" w:rsidR="00777067" w:rsidRPr="00E9724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7067" w:rsidRPr="00B0181B" w14:paraId="7D741248" w14:textId="77777777" w:rsidTr="00C06488">
        <w:tc>
          <w:tcPr>
            <w:tcW w:w="5598" w:type="dxa"/>
          </w:tcPr>
          <w:p w14:paraId="5438640D" w14:textId="21678E3B" w:rsidR="00777067" w:rsidRPr="000F078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0F07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710" w:type="dxa"/>
            <w:vAlign w:val="bottom"/>
          </w:tcPr>
          <w:p w14:paraId="126327E8" w14:textId="77777777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FEB951" w14:textId="77777777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717F739" w14:textId="77777777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067" w:rsidRPr="00B0181B" w14:paraId="34350F09" w14:textId="77777777" w:rsidTr="00C06488">
        <w:tc>
          <w:tcPr>
            <w:tcW w:w="5598" w:type="dxa"/>
          </w:tcPr>
          <w:p w14:paraId="68EE51E2" w14:textId="1483ECFC" w:rsidR="00777067" w:rsidRPr="00B0181B" w:rsidRDefault="00777067" w:rsidP="000F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9C84384" w14:textId="0D1F1006" w:rsidR="00777067" w:rsidRPr="00B0181B" w:rsidRDefault="002C439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(2,437)</w:t>
            </w:r>
          </w:p>
        </w:tc>
        <w:tc>
          <w:tcPr>
            <w:tcW w:w="270" w:type="dxa"/>
          </w:tcPr>
          <w:p w14:paraId="32D2CE75" w14:textId="77777777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C473E7C" w14:textId="04056BE3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(2,228)</w:t>
            </w:r>
          </w:p>
        </w:tc>
      </w:tr>
      <w:tr w:rsidR="00777067" w:rsidRPr="00E97247" w14:paraId="3B796949" w14:textId="77777777" w:rsidTr="00C06488">
        <w:tc>
          <w:tcPr>
            <w:tcW w:w="5598" w:type="dxa"/>
          </w:tcPr>
          <w:p w14:paraId="728EAD00" w14:textId="77777777" w:rsidR="00777067" w:rsidRPr="00E9724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68FC5F2" w14:textId="77777777" w:rsidR="00777067" w:rsidRPr="00E9724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4A9B2F3" w14:textId="77777777" w:rsidR="00777067" w:rsidRPr="00E9724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D42EC8A" w14:textId="77777777" w:rsidR="00777067" w:rsidRPr="00E9724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777067" w:rsidRPr="00B0181B" w14:paraId="4457BD4D" w14:textId="77777777" w:rsidTr="00C06488">
        <w:tc>
          <w:tcPr>
            <w:tcW w:w="5598" w:type="dxa"/>
          </w:tcPr>
          <w:p w14:paraId="3BC8F8CD" w14:textId="3155D345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 w:rsidRPr="00B018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FD9DCD" w14:textId="034E67D1" w:rsidR="00777067" w:rsidRPr="00B0181B" w:rsidRDefault="002C439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15,13</w:t>
            </w:r>
            <w:r w:rsidR="0043408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79B8655" w14:textId="77777777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47D41F2" w14:textId="65126A0F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15,522</w:t>
            </w:r>
          </w:p>
        </w:tc>
      </w:tr>
    </w:tbl>
    <w:p w14:paraId="4913EBCB" w14:textId="77777777" w:rsidR="004402B0" w:rsidRPr="00E97247" w:rsidRDefault="004402B0" w:rsidP="003B5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eastAsia="Calibri" w:hAnsi="Angsana New"/>
          <w:sz w:val="20"/>
          <w:szCs w:val="20"/>
        </w:rPr>
      </w:pPr>
    </w:p>
    <w:p w14:paraId="710D5C25" w14:textId="4F16B8D2" w:rsidR="00EC671B" w:rsidRPr="003B5B81" w:rsidRDefault="00EC671B" w:rsidP="003B5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B5B81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2894D840" w14:textId="77777777" w:rsidR="00EC671B" w:rsidRPr="00E97247" w:rsidRDefault="00EC671B" w:rsidP="001E7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7138DCCC" w14:textId="43E9A336" w:rsidR="00CB46BF" w:rsidRPr="00BE63B5" w:rsidRDefault="001E7CD5" w:rsidP="00BE6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Cordia New"/>
          <w:b/>
          <w:bCs/>
          <w:i/>
          <w:iCs/>
          <w:color w:val="0000FF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ข้อส</w:t>
      </w:r>
      <w:r w:rsidR="000D38A6">
        <w:rPr>
          <w:rFonts w:ascii="Angsana New" w:hAnsi="Angsana New"/>
          <w:sz w:val="30"/>
          <w:szCs w:val="30"/>
          <w:cs/>
        </w:rPr>
        <w:t>มมติหลักในการประมาณการตามหลัก</w:t>
      </w:r>
      <w:r w:rsidRPr="00CF7C61">
        <w:rPr>
          <w:rFonts w:ascii="Angsana New" w:hAnsi="Angsana New"/>
          <w:sz w:val="30"/>
          <w:szCs w:val="30"/>
          <w:cs/>
        </w:rPr>
        <w:t>คณิตศาสตร์ประกันภัย ณ วันที่</w:t>
      </w:r>
      <w:r w:rsidRPr="00BE63B5">
        <w:rPr>
          <w:rFonts w:ascii="Angsana New" w:hAnsi="Angsana New"/>
          <w:sz w:val="30"/>
          <w:szCs w:val="30"/>
          <w:cs/>
        </w:rPr>
        <w:t>รายงาน</w:t>
      </w:r>
      <w:r w:rsidR="00BE63B5" w:rsidRPr="00BE63B5">
        <w:rPr>
          <w:rFonts w:ascii="Angsana New" w:hAnsi="Angsana New"/>
          <w:sz w:val="30"/>
          <w:szCs w:val="30"/>
        </w:rPr>
        <w:t xml:space="preserve"> </w:t>
      </w:r>
      <w:r w:rsidR="00BE63B5" w:rsidRPr="00BE63B5">
        <w:rPr>
          <w:rFonts w:ascii="Angsana New" w:hAnsi="Angsana New"/>
          <w:sz w:val="30"/>
          <w:szCs w:val="30"/>
          <w:cs/>
        </w:rPr>
        <w:t>(แสดงโดยวิธีถัวเฉลี่ย</w:t>
      </w:r>
      <w:r w:rsidR="00C94D5E">
        <w:rPr>
          <w:rFonts w:ascii="Angsana New" w:hAnsi="Angsana New"/>
          <w:sz w:val="30"/>
          <w:szCs w:val="30"/>
          <w:cs/>
        </w:rPr>
        <w:br/>
      </w:r>
      <w:r w:rsidR="00BE63B5" w:rsidRPr="00BE63B5">
        <w:rPr>
          <w:rFonts w:ascii="Angsana New" w:hAnsi="Angsana New"/>
          <w:sz w:val="30"/>
          <w:szCs w:val="30"/>
          <w:cs/>
        </w:rPr>
        <w:t>ถ่วงน้ำหนัก) ได้แก่</w:t>
      </w:r>
    </w:p>
    <w:p w14:paraId="2D7B7E3D" w14:textId="77777777" w:rsidR="00BE63B5" w:rsidRPr="00E97247" w:rsidRDefault="00BE63B5" w:rsidP="002C4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10"/>
        <w:gridCol w:w="270"/>
        <w:gridCol w:w="1809"/>
      </w:tblGrid>
      <w:tr w:rsidR="00282469" w:rsidRPr="00CF7C61" w14:paraId="3924B39E" w14:textId="77777777" w:rsidTr="007B1FE9">
        <w:tc>
          <w:tcPr>
            <w:tcW w:w="5598" w:type="dxa"/>
          </w:tcPr>
          <w:p w14:paraId="119A0D55" w14:textId="77777777" w:rsidR="00282469" w:rsidRPr="00CF7C6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DFE4168" w14:textId="08A60B8B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7706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E201037" w14:textId="77777777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</w:tcPr>
          <w:p w14:paraId="2F1AFB3A" w14:textId="06550B38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7706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82469" w:rsidRPr="00CF7C61" w14:paraId="3723941F" w14:textId="77777777" w:rsidTr="007B1FE9">
        <w:tc>
          <w:tcPr>
            <w:tcW w:w="5598" w:type="dxa"/>
          </w:tcPr>
          <w:p w14:paraId="500B7C2E" w14:textId="77777777" w:rsidR="00282469" w:rsidRPr="00CF7C6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9" w:type="dxa"/>
            <w:gridSpan w:val="3"/>
          </w:tcPr>
          <w:p w14:paraId="63A7CAFF" w14:textId="77777777" w:rsidR="00282469" w:rsidRPr="00C56BAD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6BA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77067" w:rsidRPr="00CF7C61" w14:paraId="1212C044" w14:textId="77777777" w:rsidTr="007B1FE9">
        <w:tc>
          <w:tcPr>
            <w:tcW w:w="5598" w:type="dxa"/>
          </w:tcPr>
          <w:p w14:paraId="6AF629EC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0" w:type="dxa"/>
          </w:tcPr>
          <w:p w14:paraId="00B33993" w14:textId="670CDA99" w:rsidR="00777067" w:rsidRPr="006843C2" w:rsidRDefault="002C439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2.75</w:t>
            </w:r>
            <w:r w:rsidR="00254633">
              <w:rPr>
                <w:rFonts w:ascii="Angsana New" w:hAnsi="Angsana New"/>
                <w:sz w:val="30"/>
                <w:szCs w:val="30"/>
              </w:rPr>
              <w:t xml:space="preserve"> - 2.8</w:t>
            </w:r>
          </w:p>
        </w:tc>
        <w:tc>
          <w:tcPr>
            <w:tcW w:w="270" w:type="dxa"/>
          </w:tcPr>
          <w:p w14:paraId="76B4732C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</w:tcPr>
          <w:p w14:paraId="03B356BA" w14:textId="527BFB27" w:rsidR="00777067" w:rsidRPr="006843C2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</w:t>
            </w:r>
            <w:r w:rsidR="00254633">
              <w:rPr>
                <w:rFonts w:ascii="Angsana New" w:hAnsi="Angsana New"/>
                <w:sz w:val="30"/>
                <w:szCs w:val="30"/>
              </w:rPr>
              <w:t xml:space="preserve"> - 2.8</w:t>
            </w:r>
          </w:p>
        </w:tc>
      </w:tr>
      <w:tr w:rsidR="00777067" w:rsidRPr="00CF7C61" w14:paraId="21402BF7" w14:textId="77777777" w:rsidTr="007B1FE9">
        <w:tc>
          <w:tcPr>
            <w:tcW w:w="5598" w:type="dxa"/>
          </w:tcPr>
          <w:p w14:paraId="7466A7FF" w14:textId="77777777" w:rsidR="00777067" w:rsidRPr="00F24574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710" w:type="dxa"/>
          </w:tcPr>
          <w:p w14:paraId="2147E3CA" w14:textId="03B8823A" w:rsidR="00777067" w:rsidRPr="006843C2" w:rsidRDefault="0025463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</w:t>
            </w:r>
            <w:r w:rsidR="00447BC7">
              <w:rPr>
                <w:rFonts w:ascii="Angsana New" w:hAnsi="Angsana New"/>
                <w:sz w:val="30"/>
                <w:szCs w:val="30"/>
              </w:rPr>
              <w:t>5 -</w:t>
            </w:r>
            <w:r w:rsidR="002C4397">
              <w:rPr>
                <w:rFonts w:ascii="Angsana New" w:hAnsi="Angsana New"/>
                <w:sz w:val="30"/>
                <w:szCs w:val="30"/>
              </w:rPr>
              <w:t xml:space="preserve"> 6</w:t>
            </w:r>
          </w:p>
        </w:tc>
        <w:tc>
          <w:tcPr>
            <w:tcW w:w="270" w:type="dxa"/>
          </w:tcPr>
          <w:p w14:paraId="5DFA837D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</w:tcPr>
          <w:p w14:paraId="6E933AB5" w14:textId="428B6A67" w:rsidR="00777067" w:rsidRPr="006843C2" w:rsidRDefault="0025463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</w:t>
            </w:r>
            <w:r w:rsidR="00777067">
              <w:rPr>
                <w:rFonts w:ascii="Angsana New" w:hAnsi="Angsana New"/>
                <w:sz w:val="30"/>
                <w:szCs w:val="30"/>
              </w:rPr>
              <w:t>5</w:t>
            </w:r>
            <w:r w:rsidR="007770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77067">
              <w:rPr>
                <w:rFonts w:ascii="Angsana New" w:hAnsi="Angsana New"/>
                <w:sz w:val="30"/>
                <w:szCs w:val="30"/>
              </w:rPr>
              <w:t>-</w:t>
            </w:r>
            <w:r w:rsidR="007770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7706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77067" w:rsidRPr="00CF7C61" w14:paraId="5AAEEF8B" w14:textId="77777777" w:rsidTr="007B1FE9">
        <w:tc>
          <w:tcPr>
            <w:tcW w:w="5598" w:type="dxa"/>
          </w:tcPr>
          <w:p w14:paraId="35E36019" w14:textId="77777777" w:rsidR="00777067" w:rsidRPr="00380A5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0A51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710" w:type="dxa"/>
          </w:tcPr>
          <w:p w14:paraId="6EEA6FDA" w14:textId="219577B2" w:rsidR="00777067" w:rsidRPr="006843C2" w:rsidRDefault="0025463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0 - 30</w:t>
            </w:r>
          </w:p>
        </w:tc>
        <w:tc>
          <w:tcPr>
            <w:tcW w:w="270" w:type="dxa"/>
          </w:tcPr>
          <w:p w14:paraId="32D1F70E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</w:tcPr>
          <w:p w14:paraId="3BFFAD7A" w14:textId="08039CD7" w:rsidR="00777067" w:rsidRPr="006843C2" w:rsidRDefault="0025463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0 - 30</w:t>
            </w:r>
          </w:p>
        </w:tc>
      </w:tr>
      <w:tr w:rsidR="00777067" w:rsidRPr="00CF7C61" w14:paraId="1AC01377" w14:textId="77777777" w:rsidTr="007B1FE9">
        <w:tc>
          <w:tcPr>
            <w:tcW w:w="5598" w:type="dxa"/>
          </w:tcPr>
          <w:p w14:paraId="0428999E" w14:textId="77777777" w:rsidR="00777067" w:rsidRPr="00380A5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0A51">
              <w:rPr>
                <w:rFonts w:ascii="Angsana New" w:hAnsi="Angsana New"/>
                <w:sz w:val="30"/>
                <w:szCs w:val="30"/>
                <w:cs/>
              </w:rPr>
              <w:t xml:space="preserve">อายุครบเกษียณ </w:t>
            </w:r>
            <w:r w:rsidRPr="00F245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710" w:type="dxa"/>
          </w:tcPr>
          <w:p w14:paraId="2499E804" w14:textId="40B7A969" w:rsidR="00777067" w:rsidRPr="006843C2" w:rsidRDefault="002C439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="00254633">
              <w:rPr>
                <w:rFonts w:ascii="Angsana New" w:hAnsi="Angsana New"/>
                <w:sz w:val="30"/>
                <w:szCs w:val="30"/>
              </w:rPr>
              <w:t xml:space="preserve"> - 60</w:t>
            </w:r>
          </w:p>
        </w:tc>
        <w:tc>
          <w:tcPr>
            <w:tcW w:w="270" w:type="dxa"/>
          </w:tcPr>
          <w:p w14:paraId="3F669BF9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</w:tcPr>
          <w:p w14:paraId="5E7A73FA" w14:textId="2F02441F" w:rsidR="00777067" w:rsidRPr="006843C2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</w:tbl>
    <w:p w14:paraId="5D484451" w14:textId="77777777" w:rsidR="00440724" w:rsidRPr="00E97247" w:rsidRDefault="00440724" w:rsidP="00670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sz w:val="20"/>
          <w:szCs w:val="20"/>
        </w:rPr>
      </w:pPr>
    </w:p>
    <w:p w14:paraId="7CCEBBAF" w14:textId="30A5A218" w:rsidR="0025133B" w:rsidRDefault="00380B45" w:rsidP="00670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sz w:val="30"/>
          <w:szCs w:val="30"/>
        </w:rPr>
      </w:pPr>
      <w:r w:rsidRPr="00380A51">
        <w:rPr>
          <w:rFonts w:ascii="Angsana New" w:hAnsi="Angsana New" w:hint="cs"/>
          <w:sz w:val="30"/>
          <w:szCs w:val="30"/>
          <w:cs/>
        </w:rPr>
        <w:t>ข้</w:t>
      </w:r>
      <w:r w:rsidR="0000137C" w:rsidRPr="00380A51">
        <w:rPr>
          <w:rFonts w:ascii="Angsana New" w:hAnsi="Angsana New" w:hint="cs"/>
          <w:sz w:val="30"/>
          <w:szCs w:val="30"/>
          <w:cs/>
        </w:rPr>
        <w:t>อสมมติเกี่ยวกับอัตรา</w:t>
      </w:r>
      <w:r w:rsidR="008819AE" w:rsidRPr="00380A51">
        <w:rPr>
          <w:rFonts w:ascii="Angsana New" w:hAnsi="Angsana New" w:hint="cs"/>
          <w:sz w:val="30"/>
          <w:szCs w:val="30"/>
          <w:cs/>
        </w:rPr>
        <w:t>มรณะ</w:t>
      </w:r>
      <w:r w:rsidR="0000137C" w:rsidRPr="00380A51">
        <w:rPr>
          <w:rFonts w:ascii="Angsana New" w:hAnsi="Angsana New" w:hint="cs"/>
          <w:sz w:val="30"/>
          <w:szCs w:val="30"/>
          <w:cs/>
        </w:rPr>
        <w:t>ในอนาคต</w:t>
      </w:r>
      <w:r w:rsidR="008819AE" w:rsidRPr="00380A51">
        <w:rPr>
          <w:rFonts w:ascii="Angsana New" w:hAnsi="Angsana New" w:hint="cs"/>
          <w:sz w:val="30"/>
          <w:szCs w:val="30"/>
          <w:cs/>
        </w:rPr>
        <w:t>ถือตามข้อมูลทาง</w:t>
      </w:r>
      <w:r w:rsidR="0000137C" w:rsidRPr="00380A51">
        <w:rPr>
          <w:rFonts w:ascii="Angsana New" w:hAnsi="Angsana New" w:hint="cs"/>
          <w:sz w:val="30"/>
          <w:szCs w:val="30"/>
          <w:cs/>
        </w:rPr>
        <w:t>สถิติ</w:t>
      </w:r>
      <w:r w:rsidR="008819AE" w:rsidRPr="00380A51">
        <w:rPr>
          <w:rFonts w:ascii="Angsana New" w:hAnsi="Angsana New" w:hint="cs"/>
          <w:sz w:val="30"/>
          <w:szCs w:val="30"/>
          <w:cs/>
        </w:rPr>
        <w:t>ที่เผยแพร่</w:t>
      </w:r>
      <w:r w:rsidR="00631757" w:rsidRPr="00380A51">
        <w:rPr>
          <w:rFonts w:ascii="Angsana New" w:hAnsi="Angsana New" w:hint="cs"/>
          <w:sz w:val="30"/>
          <w:szCs w:val="30"/>
          <w:cs/>
        </w:rPr>
        <w:t>ทั่วไปและตาราง</w:t>
      </w:r>
      <w:r w:rsidR="008819AE" w:rsidRPr="00380A51">
        <w:rPr>
          <w:rFonts w:ascii="Angsana New" w:hAnsi="Angsana New" w:hint="cs"/>
          <w:sz w:val="30"/>
          <w:szCs w:val="30"/>
          <w:cs/>
        </w:rPr>
        <w:t>มรณะ</w:t>
      </w:r>
    </w:p>
    <w:p w14:paraId="59D788C8" w14:textId="77777777" w:rsidR="00E97247" w:rsidRDefault="00E97247" w:rsidP="00670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sz w:val="30"/>
          <w:szCs w:val="30"/>
        </w:rPr>
      </w:pPr>
    </w:p>
    <w:p w14:paraId="3CA754DF" w14:textId="77777777" w:rsidR="00E97247" w:rsidRDefault="00E97247" w:rsidP="00670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sz w:val="30"/>
          <w:szCs w:val="30"/>
        </w:rPr>
      </w:pPr>
    </w:p>
    <w:p w14:paraId="6F1D8201" w14:textId="1945CD73" w:rsidR="00431D68" w:rsidRPr="00C131AE" w:rsidRDefault="00C131AE" w:rsidP="00370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5A1155B3" w14:textId="77777777" w:rsidR="00C131AE" w:rsidRPr="00E72D4B" w:rsidRDefault="00C131AE" w:rsidP="007D0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8"/>
          <w:szCs w:val="8"/>
        </w:rPr>
      </w:pPr>
    </w:p>
    <w:p w14:paraId="4D173151" w14:textId="32E3497E" w:rsidR="0025133B" w:rsidRPr="00AC5A32" w:rsidRDefault="00F24574" w:rsidP="00AC5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12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25133B" w:rsidRPr="003B5B81">
        <w:rPr>
          <w:rFonts w:ascii="Angsana New" w:hAnsi="Angsana New"/>
          <w:sz w:val="30"/>
          <w:szCs w:val="30"/>
          <w:cs/>
        </w:rPr>
        <w:t>ที่เกี่ยวข้อง</w:t>
      </w:r>
      <w:r w:rsidR="0025133B" w:rsidRPr="003B5B81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D60A4B">
        <w:rPr>
          <w:rFonts w:ascii="Angsana New" w:hAnsi="Angsana New"/>
          <w:sz w:val="30"/>
          <w:szCs w:val="30"/>
          <w:cs/>
        </w:rPr>
        <w:t>อื่นๆ</w:t>
      </w:r>
      <w:r w:rsidR="004B7569">
        <w:rPr>
          <w:rFonts w:ascii="Angsana New" w:hAnsi="Angsana New"/>
          <w:sz w:val="30"/>
          <w:szCs w:val="30"/>
        </w:rPr>
        <w:t xml:space="preserve"> </w:t>
      </w:r>
      <w:r w:rsidR="0025133B" w:rsidRPr="003B5B81">
        <w:rPr>
          <w:rFonts w:ascii="Angsana New" w:hAnsi="Angsana New"/>
          <w:sz w:val="30"/>
          <w:szCs w:val="30"/>
          <w:cs/>
        </w:rPr>
        <w:t>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5778"/>
        <w:gridCol w:w="1658"/>
        <w:gridCol w:w="236"/>
        <w:gridCol w:w="1526"/>
      </w:tblGrid>
      <w:tr w:rsidR="00C0631D" w:rsidRPr="001D2E3D" w14:paraId="121AF568" w14:textId="77777777" w:rsidTr="00E72D4B">
        <w:trPr>
          <w:tblHeader/>
        </w:trPr>
        <w:tc>
          <w:tcPr>
            <w:tcW w:w="5778" w:type="dxa"/>
          </w:tcPr>
          <w:p w14:paraId="38DFCA49" w14:textId="77777777" w:rsidR="00C0631D" w:rsidRPr="00C0631D" w:rsidRDefault="00C0631D" w:rsidP="00193E06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420" w:type="dxa"/>
            <w:gridSpan w:val="3"/>
          </w:tcPr>
          <w:p w14:paraId="7C603695" w14:textId="77777777" w:rsidR="00C0631D" w:rsidRDefault="00C0631D" w:rsidP="00C0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B5B8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5133B" w:rsidRPr="003B5B81" w14:paraId="7EE2B197" w14:textId="77777777" w:rsidTr="00E72D4B">
        <w:trPr>
          <w:tblHeader/>
        </w:trPr>
        <w:tc>
          <w:tcPr>
            <w:tcW w:w="5778" w:type="dxa"/>
          </w:tcPr>
          <w:p w14:paraId="11978822" w14:textId="61D41AC0" w:rsidR="0025133B" w:rsidRDefault="0025133B" w:rsidP="00447BC7">
            <w:pPr>
              <w:tabs>
                <w:tab w:val="clear" w:pos="227"/>
                <w:tab w:val="left" w:pos="0"/>
              </w:tabs>
              <w:ind w:left="54" w:hanging="234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3B5B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658" w:type="dxa"/>
          </w:tcPr>
          <w:p w14:paraId="3CB6D739" w14:textId="77777777" w:rsidR="0025133B" w:rsidRPr="003B5B81" w:rsidRDefault="0025133B" w:rsidP="00E249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4D6B70DC" w14:textId="77777777" w:rsidR="0025133B" w:rsidRPr="003B5B81" w:rsidRDefault="0025133B" w:rsidP="00E2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26" w:type="dxa"/>
          </w:tcPr>
          <w:p w14:paraId="73F0FB39" w14:textId="77777777" w:rsidR="0025133B" w:rsidRPr="003B5B81" w:rsidRDefault="0025133B" w:rsidP="00E249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447BC7" w:rsidRPr="003B5B81" w14:paraId="6213BA0D" w14:textId="77777777" w:rsidTr="00E72D4B">
        <w:tc>
          <w:tcPr>
            <w:tcW w:w="5778" w:type="dxa"/>
          </w:tcPr>
          <w:p w14:paraId="77C9A1D4" w14:textId="63D5B598" w:rsidR="00447BC7" w:rsidRPr="003B5B81" w:rsidRDefault="00447BC7" w:rsidP="00447BC7">
            <w:pPr>
              <w:tabs>
                <w:tab w:val="clear" w:pos="227"/>
                <w:tab w:val="clear" w:pos="1644"/>
                <w:tab w:val="clear" w:pos="1871"/>
                <w:tab w:val="left" w:pos="162"/>
                <w:tab w:val="left" w:pos="1872"/>
              </w:tabs>
              <w:ind w:left="54" w:hanging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B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47B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47B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447BC7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58" w:type="dxa"/>
          </w:tcPr>
          <w:p w14:paraId="0D523C27" w14:textId="77777777" w:rsidR="00447BC7" w:rsidRPr="003B5B81" w:rsidRDefault="00447BC7" w:rsidP="00E249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6DA5AA5" w14:textId="77777777" w:rsidR="00447BC7" w:rsidRPr="003B5B81" w:rsidRDefault="00447BC7" w:rsidP="00E2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26" w:type="dxa"/>
          </w:tcPr>
          <w:p w14:paraId="21D42171" w14:textId="77777777" w:rsidR="00447BC7" w:rsidRPr="003B5B81" w:rsidRDefault="00447BC7" w:rsidP="00E249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25133B" w:rsidRPr="003B5B81" w14:paraId="7A1C7B4C" w14:textId="77777777" w:rsidTr="00E72D4B">
        <w:tc>
          <w:tcPr>
            <w:tcW w:w="5778" w:type="dxa"/>
          </w:tcPr>
          <w:p w14:paraId="59C3DFAC" w14:textId="77777777" w:rsidR="0025133B" w:rsidRPr="003B5B81" w:rsidRDefault="0025133B" w:rsidP="00193E0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3B5B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3B5B81">
              <w:rPr>
                <w:rFonts w:ascii="Angsana New" w:hAnsi="Angsana New"/>
                <w:sz w:val="30"/>
                <w:szCs w:val="30"/>
              </w:rPr>
              <w:t>1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8" w:type="dxa"/>
            <w:vAlign w:val="center"/>
          </w:tcPr>
          <w:p w14:paraId="4A68A007" w14:textId="2FD9615B" w:rsidR="0025133B" w:rsidRPr="003B5B81" w:rsidRDefault="0056396D" w:rsidP="00E2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65E8B">
              <w:rPr>
                <w:rFonts w:ascii="Angsana New" w:hAnsi="Angsana New"/>
                <w:sz w:val="30"/>
                <w:szCs w:val="30"/>
              </w:rPr>
              <w:t>21,762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2ACFFE84" w14:textId="77777777" w:rsidR="0025133B" w:rsidRPr="003B5B81" w:rsidRDefault="0025133B" w:rsidP="0019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26" w:type="dxa"/>
            <w:vAlign w:val="center"/>
          </w:tcPr>
          <w:p w14:paraId="0863DCDB" w14:textId="66A2A7A2" w:rsidR="0025133B" w:rsidRPr="003B5B81" w:rsidRDefault="00465E8B" w:rsidP="005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24,699</w:t>
            </w:r>
          </w:p>
        </w:tc>
      </w:tr>
      <w:tr w:rsidR="0025133B" w:rsidRPr="003B5B81" w14:paraId="2BD754B9" w14:textId="77777777" w:rsidTr="00E72D4B">
        <w:tc>
          <w:tcPr>
            <w:tcW w:w="5778" w:type="dxa"/>
          </w:tcPr>
          <w:p w14:paraId="31B3063A" w14:textId="77777777" w:rsidR="0025133B" w:rsidRPr="003B5B81" w:rsidRDefault="0025133B" w:rsidP="00193E0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3B5B81">
              <w:rPr>
                <w:rFonts w:ascii="Angsana New" w:hAnsi="Angsana New"/>
                <w:sz w:val="30"/>
                <w:szCs w:val="30"/>
              </w:rPr>
              <w:t>1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8" w:type="dxa"/>
          </w:tcPr>
          <w:p w14:paraId="3C029D09" w14:textId="1002614B" w:rsidR="0025133B" w:rsidRPr="003B5B81" w:rsidRDefault="00465E8B" w:rsidP="00E2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25,836</w:t>
            </w:r>
          </w:p>
        </w:tc>
        <w:tc>
          <w:tcPr>
            <w:tcW w:w="236" w:type="dxa"/>
          </w:tcPr>
          <w:p w14:paraId="4B4F446D" w14:textId="77777777" w:rsidR="0025133B" w:rsidRPr="003B5B81" w:rsidRDefault="0025133B" w:rsidP="0019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26" w:type="dxa"/>
          </w:tcPr>
          <w:p w14:paraId="3B00E17D" w14:textId="56EFD305" w:rsidR="0025133B" w:rsidRPr="003B5B81" w:rsidRDefault="0056396D" w:rsidP="005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65E8B">
              <w:rPr>
                <w:rFonts w:ascii="Angsana New" w:hAnsi="Angsana New"/>
                <w:sz w:val="30"/>
                <w:szCs w:val="30"/>
              </w:rPr>
              <w:t>23,009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5133B" w:rsidRPr="003B5B81" w14:paraId="6D558DF2" w14:textId="77777777" w:rsidTr="00E72D4B">
        <w:tc>
          <w:tcPr>
            <w:tcW w:w="5778" w:type="dxa"/>
          </w:tcPr>
          <w:p w14:paraId="7EDA0EA7" w14:textId="5F72B4A5" w:rsidR="0025133B" w:rsidRPr="003B5B81" w:rsidRDefault="001E0CBB" w:rsidP="00157368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B5B81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3B5B8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57368">
              <w:rPr>
                <w:rFonts w:ascii="Angsana New" w:hAnsi="Angsana New"/>
                <w:sz w:val="30"/>
                <w:szCs w:val="30"/>
              </w:rPr>
              <w:t>20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8" w:type="dxa"/>
            <w:vAlign w:val="center"/>
          </w:tcPr>
          <w:p w14:paraId="0E710785" w14:textId="27EFF658" w:rsidR="0025133B" w:rsidRPr="003B5B81" w:rsidRDefault="0056396D" w:rsidP="00E2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65E8B">
              <w:rPr>
                <w:rFonts w:ascii="Angsana New" w:hAnsi="Angsana New"/>
                <w:sz w:val="30"/>
                <w:szCs w:val="30"/>
              </w:rPr>
              <w:t>10,719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213A2DB2" w14:textId="77777777" w:rsidR="0025133B" w:rsidRPr="003B5B81" w:rsidRDefault="0025133B" w:rsidP="0019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vAlign w:val="center"/>
          </w:tcPr>
          <w:p w14:paraId="4FF7B7DE" w14:textId="666856BA" w:rsidR="0025133B" w:rsidRPr="003B5B81" w:rsidRDefault="00465E8B" w:rsidP="005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12,225</w:t>
            </w:r>
          </w:p>
        </w:tc>
      </w:tr>
      <w:tr w:rsidR="00E11D8B" w:rsidRPr="00E72D4B" w14:paraId="25593986" w14:textId="77777777" w:rsidTr="00E72D4B">
        <w:tc>
          <w:tcPr>
            <w:tcW w:w="5778" w:type="dxa"/>
          </w:tcPr>
          <w:p w14:paraId="208C5BDB" w14:textId="77777777" w:rsidR="00E11D8B" w:rsidRPr="00E72D4B" w:rsidRDefault="00E11D8B" w:rsidP="00AC5A32">
            <w:pPr>
              <w:spacing w:line="80" w:lineRule="exact"/>
              <w:ind w:left="234" w:hanging="234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658" w:type="dxa"/>
            <w:vAlign w:val="center"/>
          </w:tcPr>
          <w:p w14:paraId="43ACB106" w14:textId="77777777" w:rsidR="00E11D8B" w:rsidRPr="00E72D4B" w:rsidRDefault="00E11D8B" w:rsidP="00AC5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80" w:lineRule="exact"/>
              <w:ind w:right="-115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  <w:vAlign w:val="center"/>
          </w:tcPr>
          <w:p w14:paraId="531000EB" w14:textId="77777777" w:rsidR="00E11D8B" w:rsidRPr="00E72D4B" w:rsidRDefault="00E11D8B" w:rsidP="00AC5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exact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526" w:type="dxa"/>
            <w:vAlign w:val="center"/>
          </w:tcPr>
          <w:p w14:paraId="28000F57" w14:textId="77777777" w:rsidR="00E11D8B" w:rsidRPr="00E72D4B" w:rsidRDefault="00E11D8B" w:rsidP="00AC5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80" w:lineRule="exact"/>
              <w:ind w:right="-115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11D8B" w:rsidRPr="003B5B81" w14:paraId="5CCAAD16" w14:textId="77777777" w:rsidTr="00E72D4B">
        <w:tc>
          <w:tcPr>
            <w:tcW w:w="5778" w:type="dxa"/>
          </w:tcPr>
          <w:p w14:paraId="709454F1" w14:textId="64E12DDA" w:rsidR="00E11D8B" w:rsidRPr="003B5B81" w:rsidRDefault="00E11D8B" w:rsidP="00E11D8B">
            <w:pPr>
              <w:tabs>
                <w:tab w:val="clear" w:pos="227"/>
                <w:tab w:val="left" w:pos="0"/>
              </w:tabs>
              <w:ind w:left="5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3B5B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3B5B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B5B8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77706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658" w:type="dxa"/>
            <w:vAlign w:val="center"/>
          </w:tcPr>
          <w:p w14:paraId="058B8476" w14:textId="77777777" w:rsidR="00E11D8B" w:rsidRPr="003B5B81" w:rsidRDefault="00E11D8B" w:rsidP="00E1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4654D5A" w14:textId="77777777" w:rsidR="00E11D8B" w:rsidRPr="003B5B81" w:rsidRDefault="00E11D8B" w:rsidP="00E1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vAlign w:val="center"/>
          </w:tcPr>
          <w:p w14:paraId="4D554F29" w14:textId="77777777" w:rsidR="00E11D8B" w:rsidRPr="003B5B81" w:rsidRDefault="00E11D8B" w:rsidP="005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067" w:rsidRPr="003B5B81" w14:paraId="4A4CBFC6" w14:textId="77777777" w:rsidTr="00E72D4B">
        <w:tc>
          <w:tcPr>
            <w:tcW w:w="5778" w:type="dxa"/>
          </w:tcPr>
          <w:p w14:paraId="7F8A9DAE" w14:textId="1BA67729" w:rsidR="00777067" w:rsidRPr="003B5B81" w:rsidRDefault="00777067" w:rsidP="00777067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3B5B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3B5B81">
              <w:rPr>
                <w:rFonts w:ascii="Angsana New" w:hAnsi="Angsana New"/>
                <w:sz w:val="30"/>
                <w:szCs w:val="30"/>
              </w:rPr>
              <w:t>1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8" w:type="dxa"/>
            <w:vAlign w:val="center"/>
          </w:tcPr>
          <w:p w14:paraId="03D02496" w14:textId="6EA56A04" w:rsidR="00777067" w:rsidRPr="003B5B8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65E8B">
              <w:rPr>
                <w:rFonts w:ascii="Angsana New" w:hAnsi="Angsana New"/>
                <w:sz w:val="30"/>
                <w:szCs w:val="30"/>
              </w:rPr>
              <w:t>25,045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63183215" w14:textId="77777777" w:rsidR="00777067" w:rsidRPr="003B5B8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vAlign w:val="center"/>
          </w:tcPr>
          <w:p w14:paraId="3246342F" w14:textId="67576C76" w:rsidR="00777067" w:rsidRPr="003B5B81" w:rsidRDefault="00465E8B" w:rsidP="005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28,772</w:t>
            </w:r>
          </w:p>
        </w:tc>
      </w:tr>
      <w:tr w:rsidR="00777067" w:rsidRPr="003B5B81" w14:paraId="1D9B612D" w14:textId="77777777" w:rsidTr="00E72D4B">
        <w:tc>
          <w:tcPr>
            <w:tcW w:w="5778" w:type="dxa"/>
          </w:tcPr>
          <w:p w14:paraId="383C2A47" w14:textId="5C361877" w:rsidR="00777067" w:rsidRPr="003B5B81" w:rsidRDefault="00777067" w:rsidP="00777067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3B5B81">
              <w:rPr>
                <w:rFonts w:ascii="Angsana New" w:hAnsi="Angsana New"/>
                <w:sz w:val="30"/>
                <w:szCs w:val="30"/>
              </w:rPr>
              <w:t>1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8" w:type="dxa"/>
          </w:tcPr>
          <w:p w14:paraId="772EA4CE" w14:textId="23595BED" w:rsidR="00777067" w:rsidRPr="003B5B81" w:rsidRDefault="00465E8B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36,369</w:t>
            </w:r>
          </w:p>
        </w:tc>
        <w:tc>
          <w:tcPr>
            <w:tcW w:w="236" w:type="dxa"/>
          </w:tcPr>
          <w:p w14:paraId="537569D2" w14:textId="77777777" w:rsidR="00777067" w:rsidRPr="003B5B8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</w:tcPr>
          <w:p w14:paraId="5A698836" w14:textId="1F19B667" w:rsidR="00777067" w:rsidRPr="003B5B81" w:rsidRDefault="00777067" w:rsidP="005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65E8B">
              <w:rPr>
                <w:rFonts w:ascii="Angsana New" w:hAnsi="Angsana New"/>
                <w:sz w:val="30"/>
                <w:szCs w:val="30"/>
              </w:rPr>
              <w:t>31,472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77067" w:rsidRPr="003B5B81" w14:paraId="7BB0ABE4" w14:textId="77777777" w:rsidTr="00E72D4B">
        <w:tc>
          <w:tcPr>
            <w:tcW w:w="5778" w:type="dxa"/>
          </w:tcPr>
          <w:p w14:paraId="45422D8C" w14:textId="656164F6" w:rsidR="00777067" w:rsidRPr="003B5B81" w:rsidRDefault="00777067" w:rsidP="00777067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B5B81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3B5B8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57368">
              <w:rPr>
                <w:rFonts w:ascii="Angsana New" w:hAnsi="Angsana New"/>
                <w:sz w:val="30"/>
                <w:szCs w:val="30"/>
              </w:rPr>
              <w:t>20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8" w:type="dxa"/>
            <w:vAlign w:val="center"/>
          </w:tcPr>
          <w:p w14:paraId="16DA1D5E" w14:textId="617BEE17" w:rsidR="00777067" w:rsidRPr="003B5B8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65E8B">
              <w:rPr>
                <w:rFonts w:ascii="Angsana New" w:hAnsi="Angsana New"/>
                <w:sz w:val="30"/>
                <w:szCs w:val="30"/>
              </w:rPr>
              <w:t>12,862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48A559E4" w14:textId="77777777" w:rsidR="00777067" w:rsidRPr="003B5B8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vAlign w:val="center"/>
          </w:tcPr>
          <w:p w14:paraId="0A766941" w14:textId="164A00A2" w:rsidR="00777067" w:rsidRPr="003B5B81" w:rsidRDefault="00465E8B" w:rsidP="0056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14,919</w:t>
            </w:r>
          </w:p>
        </w:tc>
      </w:tr>
    </w:tbl>
    <w:p w14:paraId="15530785" w14:textId="77777777" w:rsidR="00447BC7" w:rsidRPr="00E72D4B" w:rsidRDefault="00447BC7" w:rsidP="00784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jc w:val="thaiDistribute"/>
        <w:rPr>
          <w:rFonts w:ascii="Angsana New" w:hAnsi="Angsana New"/>
          <w:sz w:val="12"/>
          <w:szCs w:val="12"/>
        </w:rPr>
      </w:pPr>
    </w:p>
    <w:p w14:paraId="7F42A5DA" w14:textId="01FBED17" w:rsidR="00594C47" w:rsidRDefault="00594C47" w:rsidP="00784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B5B81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3B5B81">
        <w:rPr>
          <w:rFonts w:ascii="Angsana New" w:hAnsi="Angsana New" w:hint="cs"/>
          <w:sz w:val="30"/>
          <w:szCs w:val="30"/>
          <w:cs/>
        </w:rPr>
        <w:t>แสดง</w:t>
      </w:r>
      <w:r w:rsidRPr="003B5B81">
        <w:rPr>
          <w:rFonts w:ascii="Angsana New" w:hAnsi="Angsana New"/>
          <w:sz w:val="30"/>
          <w:szCs w:val="30"/>
          <w:cs/>
        </w:rPr>
        <w:t>ประมาณการ</w:t>
      </w:r>
      <w:r w:rsidR="00F24574">
        <w:rPr>
          <w:rFonts w:ascii="Angsana New" w:hAnsi="Angsana New"/>
          <w:sz w:val="30"/>
          <w:szCs w:val="30"/>
          <w:cs/>
        </w:rPr>
        <w:t>ความอ่อนไหวของข้อสมมติ</w:t>
      </w:r>
      <w:r w:rsidRPr="003B5B81">
        <w:rPr>
          <w:rFonts w:ascii="Angsana New" w:hAnsi="Angsana New"/>
          <w:sz w:val="30"/>
          <w:szCs w:val="30"/>
          <w:cs/>
        </w:rPr>
        <w:t>ต่าง</w:t>
      </w:r>
      <w:r w:rsidR="007847F9">
        <w:rPr>
          <w:rFonts w:ascii="Angsana New" w:hAnsi="Angsana New" w:hint="cs"/>
          <w:sz w:val="30"/>
          <w:szCs w:val="30"/>
          <w:cs/>
        </w:rPr>
        <w:t>ๆ</w:t>
      </w:r>
    </w:p>
    <w:p w14:paraId="3AE1A3D1" w14:textId="77777777" w:rsidR="00E65A12" w:rsidRPr="00E72D4B" w:rsidRDefault="00E65A12" w:rsidP="001E7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rPr>
          <w:rFonts w:ascii="Angsana New" w:hAnsi="Angsana New"/>
          <w:sz w:val="8"/>
          <w:szCs w:val="8"/>
        </w:rPr>
      </w:pPr>
    </w:p>
    <w:p w14:paraId="7D565A12" w14:textId="1D8E2C43" w:rsidR="001E7CD5" w:rsidRDefault="003614CC" w:rsidP="001E7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667B72">
        <w:rPr>
          <w:rFonts w:ascii="Angsana New" w:hAnsi="Angsana New"/>
          <w:b/>
          <w:bCs/>
          <w:sz w:val="30"/>
          <w:szCs w:val="30"/>
        </w:rPr>
        <w:t>5</w:t>
      </w:r>
      <w:r w:rsidR="001E7CD5" w:rsidRPr="00CF7C61">
        <w:rPr>
          <w:rFonts w:ascii="Angsana New" w:hAnsi="Angsana New"/>
          <w:b/>
          <w:bCs/>
          <w:sz w:val="30"/>
          <w:szCs w:val="30"/>
        </w:rPr>
        <w:tab/>
      </w:r>
      <w:r w:rsidR="001E7CD5" w:rsidRPr="00852D4F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74CA59E0" w14:textId="77777777" w:rsidR="002B49BF" w:rsidRPr="00E72D4B" w:rsidRDefault="002B49BF" w:rsidP="002B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both"/>
        <w:rPr>
          <w:rFonts w:ascii="Angsana New" w:hAnsi="Angsana New"/>
          <w:sz w:val="8"/>
          <w:szCs w:val="8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8"/>
        <w:gridCol w:w="882"/>
        <w:gridCol w:w="18"/>
        <w:gridCol w:w="972"/>
        <w:gridCol w:w="16"/>
        <w:gridCol w:w="254"/>
        <w:gridCol w:w="16"/>
        <w:gridCol w:w="1064"/>
        <w:gridCol w:w="34"/>
        <w:gridCol w:w="236"/>
        <w:gridCol w:w="979"/>
        <w:gridCol w:w="11"/>
        <w:gridCol w:w="259"/>
        <w:gridCol w:w="11"/>
        <w:gridCol w:w="1069"/>
        <w:gridCol w:w="11"/>
      </w:tblGrid>
      <w:tr w:rsidR="005A5A90" w:rsidRPr="00857391" w14:paraId="15FE8AA8" w14:textId="77777777" w:rsidTr="0056396D">
        <w:trPr>
          <w:gridAfter w:val="1"/>
          <w:wAfter w:w="11" w:type="dxa"/>
          <w:cantSplit/>
        </w:trPr>
        <w:tc>
          <w:tcPr>
            <w:tcW w:w="3330" w:type="dxa"/>
            <w:gridSpan w:val="2"/>
          </w:tcPr>
          <w:p w14:paraId="3DB6FD1C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3018EB92" w14:textId="77777777" w:rsidR="005A5A90" w:rsidRPr="004B7569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569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56" w:type="dxa"/>
            <w:gridSpan w:val="6"/>
          </w:tcPr>
          <w:p w14:paraId="4712160E" w14:textId="5899DA63" w:rsidR="005A5A90" w:rsidRPr="00284595" w:rsidRDefault="005A5A90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7706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BE50502" w14:textId="77777777" w:rsidR="005A5A90" w:rsidRPr="00284595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gridSpan w:val="5"/>
          </w:tcPr>
          <w:p w14:paraId="3BFDE31C" w14:textId="5F3153A4" w:rsidR="005A5A90" w:rsidRPr="00284595" w:rsidRDefault="005A5A90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282469">
              <w:rPr>
                <w:rFonts w:ascii="Angsana New" w:hAnsi="Angsana New"/>
                <w:sz w:val="30"/>
                <w:szCs w:val="30"/>
              </w:rPr>
              <w:t>6</w:t>
            </w:r>
            <w:r w:rsidR="0077706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5A90" w:rsidRPr="00857391" w14:paraId="05A056B3" w14:textId="77777777" w:rsidTr="0056396D">
        <w:trPr>
          <w:gridAfter w:val="1"/>
          <w:wAfter w:w="11" w:type="dxa"/>
          <w:cantSplit/>
        </w:trPr>
        <w:tc>
          <w:tcPr>
            <w:tcW w:w="3330" w:type="dxa"/>
            <w:gridSpan w:val="2"/>
          </w:tcPr>
          <w:p w14:paraId="611A0E92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3FADD214" w14:textId="77777777" w:rsidR="005A5A90" w:rsidRPr="004B7569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569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988" w:type="dxa"/>
            <w:gridSpan w:val="2"/>
          </w:tcPr>
          <w:p w14:paraId="0A611758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739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gridSpan w:val="2"/>
          </w:tcPr>
          <w:p w14:paraId="49C948C9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49FA1B3D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739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36" w:type="dxa"/>
          </w:tcPr>
          <w:p w14:paraId="1AF3D34C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</w:tcPr>
          <w:p w14:paraId="16FDBFD0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739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gridSpan w:val="2"/>
          </w:tcPr>
          <w:p w14:paraId="1FB440B1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61228DA1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739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5A5A90" w:rsidRPr="00857391" w14:paraId="59D4F850" w14:textId="77777777" w:rsidTr="0056396D">
        <w:trPr>
          <w:gridAfter w:val="1"/>
          <w:wAfter w:w="11" w:type="dxa"/>
          <w:cantSplit/>
        </w:trPr>
        <w:tc>
          <w:tcPr>
            <w:tcW w:w="3330" w:type="dxa"/>
            <w:gridSpan w:val="2"/>
          </w:tcPr>
          <w:p w14:paraId="732AB225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48011A38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5739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4921" w:type="dxa"/>
            <w:gridSpan w:val="12"/>
          </w:tcPr>
          <w:p w14:paraId="6D57BC05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5739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85739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พันหุ้น / </w:t>
            </w:r>
            <w:r w:rsidRPr="008573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5739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A5A90" w:rsidRPr="00857391" w14:paraId="5ABA476D" w14:textId="77777777" w:rsidTr="0056396D">
        <w:trPr>
          <w:gridAfter w:val="1"/>
          <w:wAfter w:w="11" w:type="dxa"/>
          <w:cantSplit/>
        </w:trPr>
        <w:tc>
          <w:tcPr>
            <w:tcW w:w="3330" w:type="dxa"/>
            <w:gridSpan w:val="2"/>
          </w:tcPr>
          <w:p w14:paraId="5A46EF80" w14:textId="77777777" w:rsidR="005A5A90" w:rsidRPr="00857391" w:rsidRDefault="005A5A90" w:rsidP="005A5A90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73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  <w:gridSpan w:val="2"/>
          </w:tcPr>
          <w:p w14:paraId="6E5EE48D" w14:textId="77777777" w:rsidR="005A5A90" w:rsidRPr="0085739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gridSpan w:val="2"/>
          </w:tcPr>
          <w:p w14:paraId="4972FA5F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AFBDFCF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0BC5E51D" w14:textId="77777777" w:rsidR="005A5A90" w:rsidRPr="0085739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F34601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</w:tcPr>
          <w:p w14:paraId="2CD15E3E" w14:textId="77777777" w:rsidR="005A5A90" w:rsidRPr="0085739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7194E1B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0D65CFE" w14:textId="77777777" w:rsidR="005A5A90" w:rsidRPr="0085739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5A90" w:rsidRPr="00857391" w14:paraId="141C4170" w14:textId="77777777" w:rsidTr="0056396D">
        <w:trPr>
          <w:gridAfter w:val="1"/>
          <w:wAfter w:w="11" w:type="dxa"/>
          <w:cantSplit/>
        </w:trPr>
        <w:tc>
          <w:tcPr>
            <w:tcW w:w="3330" w:type="dxa"/>
            <w:gridSpan w:val="2"/>
          </w:tcPr>
          <w:p w14:paraId="3753018E" w14:textId="18D6F772" w:rsidR="005A5A90" w:rsidRPr="00857391" w:rsidRDefault="004B7569" w:rsidP="005D7660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900" w:type="dxa"/>
            <w:gridSpan w:val="2"/>
          </w:tcPr>
          <w:p w14:paraId="066F8014" w14:textId="77777777" w:rsidR="005A5A90" w:rsidRPr="0085739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gridSpan w:val="2"/>
          </w:tcPr>
          <w:p w14:paraId="7E912A6C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215630D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2985C044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B2DC2AE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</w:tcPr>
          <w:p w14:paraId="759235BF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524C47F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E92E306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7067" w:rsidRPr="00857391" w14:paraId="0F3DF806" w14:textId="77777777" w:rsidTr="0056396D">
        <w:trPr>
          <w:gridAfter w:val="1"/>
          <w:wAfter w:w="11" w:type="dxa"/>
          <w:cantSplit/>
        </w:trPr>
        <w:tc>
          <w:tcPr>
            <w:tcW w:w="3330" w:type="dxa"/>
            <w:gridSpan w:val="2"/>
          </w:tcPr>
          <w:p w14:paraId="1B071AAA" w14:textId="77777777" w:rsidR="00777067" w:rsidRPr="00857391" w:rsidRDefault="00777067" w:rsidP="00777067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739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  <w:gridSpan w:val="2"/>
          </w:tcPr>
          <w:p w14:paraId="7A96AF57" w14:textId="77777777" w:rsidR="00777067" w:rsidRPr="0085739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39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988" w:type="dxa"/>
            <w:gridSpan w:val="2"/>
          </w:tcPr>
          <w:p w14:paraId="01D196AB" w14:textId="3A7B2D95" w:rsidR="00777067" w:rsidRPr="00857391" w:rsidRDefault="00667B72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57,840</w:t>
            </w:r>
          </w:p>
        </w:tc>
        <w:tc>
          <w:tcPr>
            <w:tcW w:w="270" w:type="dxa"/>
            <w:gridSpan w:val="2"/>
          </w:tcPr>
          <w:p w14:paraId="608DCD8D" w14:textId="77777777"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3B13733E" w14:textId="643812D2" w:rsidR="00777067" w:rsidRPr="00857391" w:rsidRDefault="00667B72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578,400</w:t>
            </w:r>
          </w:p>
        </w:tc>
        <w:tc>
          <w:tcPr>
            <w:tcW w:w="236" w:type="dxa"/>
          </w:tcPr>
          <w:p w14:paraId="7438D3E8" w14:textId="77777777"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</w:tcPr>
          <w:p w14:paraId="432668F0" w14:textId="0FED95DF" w:rsidR="00777067" w:rsidRPr="00857391" w:rsidRDefault="00667B72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57,840</w:t>
            </w:r>
          </w:p>
        </w:tc>
        <w:tc>
          <w:tcPr>
            <w:tcW w:w="270" w:type="dxa"/>
            <w:gridSpan w:val="2"/>
          </w:tcPr>
          <w:p w14:paraId="33948A31" w14:textId="77777777"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64864CD2" w14:textId="274C3DAB" w:rsidR="00777067" w:rsidRPr="00857391" w:rsidRDefault="00667B72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578,400</w:t>
            </w:r>
          </w:p>
        </w:tc>
      </w:tr>
      <w:tr w:rsidR="00777067" w:rsidRPr="00857391" w14:paraId="17252E2F" w14:textId="77777777" w:rsidTr="0056396D">
        <w:trPr>
          <w:gridAfter w:val="1"/>
          <w:wAfter w:w="11" w:type="dxa"/>
          <w:cantSplit/>
        </w:trPr>
        <w:tc>
          <w:tcPr>
            <w:tcW w:w="3330" w:type="dxa"/>
            <w:gridSpan w:val="2"/>
          </w:tcPr>
          <w:p w14:paraId="5760A897" w14:textId="4E11061D" w:rsidR="00777067" w:rsidRPr="00857391" w:rsidRDefault="00777067" w:rsidP="00777067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 w:rsidRPr="008573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  <w:gridSpan w:val="2"/>
          </w:tcPr>
          <w:p w14:paraId="32307B5A" w14:textId="77777777" w:rsidR="00777067" w:rsidRPr="0085739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</w:tcPr>
          <w:p w14:paraId="08F90503" w14:textId="77777777" w:rsidR="00777067" w:rsidRPr="0085739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4420B59" w14:textId="77777777"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04BA2536" w14:textId="77777777"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4322DDB" w14:textId="77777777"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44160EF6" w14:textId="77777777" w:rsidR="00777067" w:rsidRPr="0085739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D48DC7E" w14:textId="77777777"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F3FA18C" w14:textId="77777777"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7067" w:rsidRPr="00857391" w14:paraId="0640BD47" w14:textId="77777777" w:rsidTr="0043408D">
        <w:trPr>
          <w:gridAfter w:val="1"/>
          <w:wAfter w:w="11" w:type="dxa"/>
          <w:cantSplit/>
        </w:trPr>
        <w:tc>
          <w:tcPr>
            <w:tcW w:w="3330" w:type="dxa"/>
            <w:gridSpan w:val="2"/>
          </w:tcPr>
          <w:p w14:paraId="08698F01" w14:textId="77777777" w:rsidR="00777067" w:rsidRPr="00857391" w:rsidRDefault="00777067" w:rsidP="00777067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73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  <w:gridSpan w:val="2"/>
          </w:tcPr>
          <w:p w14:paraId="549FC93E" w14:textId="77777777" w:rsidR="00777067" w:rsidRPr="0085739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7391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988" w:type="dxa"/>
            <w:gridSpan w:val="2"/>
            <w:tcBorders>
              <w:bottom w:val="double" w:sz="4" w:space="0" w:color="auto"/>
            </w:tcBorders>
          </w:tcPr>
          <w:p w14:paraId="10F82BFD" w14:textId="53EF42CF" w:rsidR="00777067" w:rsidRPr="00857391" w:rsidRDefault="00667B72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57,840</w:t>
            </w:r>
          </w:p>
        </w:tc>
        <w:tc>
          <w:tcPr>
            <w:tcW w:w="270" w:type="dxa"/>
            <w:gridSpan w:val="2"/>
          </w:tcPr>
          <w:p w14:paraId="1BBC41EF" w14:textId="77777777"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</w:tcPr>
          <w:p w14:paraId="203A2A12" w14:textId="376153B0" w:rsidR="00777067" w:rsidRPr="00857391" w:rsidRDefault="00667B72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578,400</w:t>
            </w:r>
          </w:p>
        </w:tc>
        <w:tc>
          <w:tcPr>
            <w:tcW w:w="236" w:type="dxa"/>
          </w:tcPr>
          <w:p w14:paraId="726CA983" w14:textId="77777777"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9" w:type="dxa"/>
            <w:tcBorders>
              <w:bottom w:val="double" w:sz="4" w:space="0" w:color="auto"/>
            </w:tcBorders>
          </w:tcPr>
          <w:p w14:paraId="4DAFF08A" w14:textId="7AC61EB4" w:rsidR="00777067" w:rsidRPr="00857391" w:rsidRDefault="00667B72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57,840</w:t>
            </w:r>
          </w:p>
        </w:tc>
        <w:tc>
          <w:tcPr>
            <w:tcW w:w="270" w:type="dxa"/>
            <w:gridSpan w:val="2"/>
          </w:tcPr>
          <w:p w14:paraId="71ABB1FA" w14:textId="77777777"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2D7A779" w14:textId="76FEC1D0" w:rsidR="00777067" w:rsidRPr="00857391" w:rsidRDefault="00667B72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578,400</w:t>
            </w:r>
          </w:p>
        </w:tc>
      </w:tr>
      <w:tr w:rsidR="0056396D" w:rsidRPr="00E72D4B" w14:paraId="2CF5DCC3" w14:textId="77777777" w:rsidTr="0043408D">
        <w:trPr>
          <w:gridAfter w:val="1"/>
          <w:wAfter w:w="11" w:type="dxa"/>
          <w:cantSplit/>
        </w:trPr>
        <w:tc>
          <w:tcPr>
            <w:tcW w:w="3330" w:type="dxa"/>
            <w:gridSpan w:val="2"/>
          </w:tcPr>
          <w:p w14:paraId="378F2CA2" w14:textId="77777777" w:rsidR="0056396D" w:rsidRPr="00E72D4B" w:rsidRDefault="0056396D" w:rsidP="00AC5A32">
            <w:pPr>
              <w:tabs>
                <w:tab w:val="left" w:pos="372"/>
              </w:tabs>
              <w:spacing w:line="80" w:lineRule="exact"/>
              <w:jc w:val="both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00" w:type="dxa"/>
            <w:gridSpan w:val="2"/>
          </w:tcPr>
          <w:p w14:paraId="0AB00AA3" w14:textId="77777777" w:rsidR="0056396D" w:rsidRPr="00E72D4B" w:rsidRDefault="0056396D" w:rsidP="00AC5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exact"/>
              <w:ind w:left="-108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</w:tcPr>
          <w:p w14:paraId="1E94C324" w14:textId="77777777" w:rsidR="0056396D" w:rsidRPr="00E72D4B" w:rsidRDefault="0056396D" w:rsidP="00AC5A32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80" w:lineRule="exact"/>
              <w:ind w:left="-108"/>
              <w:rPr>
                <w:rFonts w:ascii="Angsana New" w:hAnsi="Angsana New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C0F1132" w14:textId="77777777" w:rsidR="0056396D" w:rsidRPr="00E72D4B" w:rsidRDefault="0056396D" w:rsidP="00AC5A32">
            <w:pPr>
              <w:pStyle w:val="30"/>
              <w:tabs>
                <w:tab w:val="clear" w:pos="360"/>
                <w:tab w:val="clear" w:pos="720"/>
                <w:tab w:val="decimal" w:pos="873"/>
              </w:tabs>
              <w:spacing w:line="80" w:lineRule="exact"/>
              <w:ind w:left="-108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98" w:type="dxa"/>
            <w:gridSpan w:val="2"/>
            <w:tcBorders>
              <w:top w:val="double" w:sz="4" w:space="0" w:color="auto"/>
            </w:tcBorders>
          </w:tcPr>
          <w:p w14:paraId="79139230" w14:textId="77777777" w:rsidR="0056396D" w:rsidRPr="00E72D4B" w:rsidRDefault="0056396D" w:rsidP="00AC5A32">
            <w:pPr>
              <w:pStyle w:val="30"/>
              <w:tabs>
                <w:tab w:val="clear" w:pos="360"/>
                <w:tab w:val="clear" w:pos="720"/>
                <w:tab w:val="decimal" w:pos="873"/>
              </w:tabs>
              <w:spacing w:line="80" w:lineRule="exact"/>
              <w:ind w:left="-108"/>
              <w:rPr>
                <w:rFonts w:ascii="Angsana New" w:hAnsi="Angsana New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236" w:type="dxa"/>
          </w:tcPr>
          <w:p w14:paraId="7EDC3245" w14:textId="77777777" w:rsidR="0056396D" w:rsidRPr="00E72D4B" w:rsidRDefault="0056396D" w:rsidP="00AC5A32">
            <w:pPr>
              <w:pStyle w:val="30"/>
              <w:tabs>
                <w:tab w:val="clear" w:pos="360"/>
                <w:tab w:val="clear" w:pos="720"/>
                <w:tab w:val="decimal" w:pos="873"/>
              </w:tabs>
              <w:spacing w:line="80" w:lineRule="exact"/>
              <w:ind w:left="-108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</w:tcPr>
          <w:p w14:paraId="60818490" w14:textId="77777777" w:rsidR="0056396D" w:rsidRPr="00E72D4B" w:rsidRDefault="0056396D" w:rsidP="00AC5A32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80" w:lineRule="exact"/>
              <w:ind w:left="-108"/>
              <w:rPr>
                <w:rFonts w:ascii="Angsana New" w:hAnsi="Angsana New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3C7801F" w14:textId="77777777" w:rsidR="0056396D" w:rsidRPr="00E72D4B" w:rsidRDefault="0056396D" w:rsidP="00AC5A32">
            <w:pPr>
              <w:pStyle w:val="30"/>
              <w:tabs>
                <w:tab w:val="clear" w:pos="360"/>
                <w:tab w:val="clear" w:pos="720"/>
                <w:tab w:val="decimal" w:pos="873"/>
              </w:tabs>
              <w:spacing w:line="80" w:lineRule="exact"/>
              <w:ind w:left="-108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778B101B" w14:textId="77777777" w:rsidR="0056396D" w:rsidRPr="00E72D4B" w:rsidRDefault="0056396D" w:rsidP="00AC5A32">
            <w:pPr>
              <w:pStyle w:val="30"/>
              <w:tabs>
                <w:tab w:val="clear" w:pos="360"/>
                <w:tab w:val="clear" w:pos="720"/>
                <w:tab w:val="decimal" w:pos="873"/>
              </w:tabs>
              <w:spacing w:line="80" w:lineRule="exact"/>
              <w:ind w:left="-108"/>
              <w:rPr>
                <w:rFonts w:ascii="Angsana New" w:hAnsi="Angsana New"/>
                <w:b/>
                <w:bCs/>
                <w:sz w:val="8"/>
                <w:szCs w:val="8"/>
                <w:lang w:val="en-US"/>
              </w:rPr>
            </w:pPr>
          </w:p>
        </w:tc>
      </w:tr>
      <w:tr w:rsidR="00777067" w:rsidRPr="00CF7C61" w14:paraId="3A2E86E4" w14:textId="77777777" w:rsidTr="0056396D">
        <w:trPr>
          <w:cantSplit/>
        </w:trPr>
        <w:tc>
          <w:tcPr>
            <w:tcW w:w="3312" w:type="dxa"/>
          </w:tcPr>
          <w:p w14:paraId="14775E2C" w14:textId="36C9B1FC" w:rsidR="00777067" w:rsidRPr="00CF7C61" w:rsidRDefault="00777067" w:rsidP="00777067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</w:t>
            </w:r>
            <w:r w:rsidRPr="00CF7C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นที่ออกและชำระแล้ว</w:t>
            </w:r>
          </w:p>
        </w:tc>
        <w:tc>
          <w:tcPr>
            <w:tcW w:w="900" w:type="dxa"/>
            <w:gridSpan w:val="2"/>
          </w:tcPr>
          <w:p w14:paraId="42648085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24A3538C" w14:textId="77777777" w:rsidR="00777067" w:rsidRPr="00CF7C6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8C8E48C" w14:textId="77777777" w:rsidR="00777067" w:rsidRPr="00CF7C6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3DF49BA9" w14:textId="77777777"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C048333" w14:textId="77777777"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042A2F72" w14:textId="77777777" w:rsidR="00777067" w:rsidRPr="00CF7C6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16ADBE3" w14:textId="77777777"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5B828B80" w14:textId="77777777"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7067" w:rsidRPr="00CF7C61" w14:paraId="090F7B89" w14:textId="77777777" w:rsidTr="0056396D">
        <w:trPr>
          <w:cantSplit/>
        </w:trPr>
        <w:tc>
          <w:tcPr>
            <w:tcW w:w="3312" w:type="dxa"/>
          </w:tcPr>
          <w:p w14:paraId="25F9A70E" w14:textId="6B022761" w:rsidR="00777067" w:rsidRPr="007847F9" w:rsidRDefault="00777067" w:rsidP="00777067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900" w:type="dxa"/>
            <w:gridSpan w:val="2"/>
          </w:tcPr>
          <w:p w14:paraId="758A8FD6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FBCF715" w14:textId="77777777" w:rsidR="00777067" w:rsidRPr="00CF7C6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F5FC1A9" w14:textId="77777777" w:rsidR="00777067" w:rsidRPr="00CF7C6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479552DA" w14:textId="77777777"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69842BF" w14:textId="77777777"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5A457326" w14:textId="77777777" w:rsidR="00777067" w:rsidRPr="00CF7C6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55F69DF" w14:textId="77777777"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286D6D86" w14:textId="77777777"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7B72" w:rsidRPr="00CF7C61" w14:paraId="5B857E67" w14:textId="77777777" w:rsidTr="0056396D">
        <w:trPr>
          <w:cantSplit/>
        </w:trPr>
        <w:tc>
          <w:tcPr>
            <w:tcW w:w="3312" w:type="dxa"/>
          </w:tcPr>
          <w:p w14:paraId="3202DFAE" w14:textId="77777777" w:rsidR="00667B72" w:rsidRPr="00CF7C61" w:rsidRDefault="00667B72" w:rsidP="00667B72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  <w:gridSpan w:val="2"/>
          </w:tcPr>
          <w:p w14:paraId="334BF6CB" w14:textId="77777777" w:rsidR="00667B72" w:rsidRPr="00C93DC0" w:rsidRDefault="00667B72" w:rsidP="00667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DC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990" w:type="dxa"/>
            <w:gridSpan w:val="2"/>
          </w:tcPr>
          <w:p w14:paraId="0447A8C2" w14:textId="04DCFE91" w:rsidR="00667B72" w:rsidRPr="00CF7C61" w:rsidRDefault="00667B72" w:rsidP="00667B72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57,840</w:t>
            </w:r>
          </w:p>
        </w:tc>
        <w:tc>
          <w:tcPr>
            <w:tcW w:w="270" w:type="dxa"/>
            <w:gridSpan w:val="2"/>
          </w:tcPr>
          <w:p w14:paraId="4C21DA3D" w14:textId="77777777" w:rsidR="00667B72" w:rsidRPr="00CF7C61" w:rsidRDefault="00667B72" w:rsidP="00667B72">
            <w:pPr>
              <w:pStyle w:val="30"/>
              <w:tabs>
                <w:tab w:val="clear" w:pos="360"/>
                <w:tab w:val="clear" w:pos="720"/>
                <w:tab w:val="decimal" w:pos="774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49BE461A" w14:textId="0B76CA6D" w:rsidR="00667B72" w:rsidRPr="00CF7C61" w:rsidRDefault="00667B72" w:rsidP="00667B72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578,400</w:t>
            </w:r>
          </w:p>
        </w:tc>
        <w:tc>
          <w:tcPr>
            <w:tcW w:w="270" w:type="dxa"/>
            <w:gridSpan w:val="2"/>
          </w:tcPr>
          <w:p w14:paraId="23943B86" w14:textId="77777777" w:rsidR="00667B72" w:rsidRPr="00CF7C61" w:rsidRDefault="00667B72" w:rsidP="00667B72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08BC42A0" w14:textId="2BC8FB8D" w:rsidR="00667B72" w:rsidRPr="00CF7C61" w:rsidRDefault="00667B72" w:rsidP="00667B72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57,840</w:t>
            </w:r>
          </w:p>
        </w:tc>
        <w:tc>
          <w:tcPr>
            <w:tcW w:w="270" w:type="dxa"/>
            <w:gridSpan w:val="2"/>
          </w:tcPr>
          <w:p w14:paraId="3954976B" w14:textId="77777777" w:rsidR="00667B72" w:rsidRPr="00CF7C61" w:rsidRDefault="00667B72" w:rsidP="00667B72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7D41AC8C" w14:textId="084F9ECA" w:rsidR="00667B72" w:rsidRPr="00CF7C61" w:rsidRDefault="00667B72" w:rsidP="00667B72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578,400</w:t>
            </w:r>
          </w:p>
        </w:tc>
      </w:tr>
      <w:tr w:rsidR="00777067" w:rsidRPr="00CF7C61" w14:paraId="62B9E389" w14:textId="77777777" w:rsidTr="0056396D">
        <w:trPr>
          <w:cantSplit/>
        </w:trPr>
        <w:tc>
          <w:tcPr>
            <w:tcW w:w="3312" w:type="dxa"/>
          </w:tcPr>
          <w:p w14:paraId="2B4F25E3" w14:textId="4967F49B" w:rsidR="00777067" w:rsidRPr="00CF7C61" w:rsidRDefault="00777067" w:rsidP="00777067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900" w:type="dxa"/>
            <w:gridSpan w:val="2"/>
          </w:tcPr>
          <w:p w14:paraId="166D4198" w14:textId="77777777" w:rsidR="00777067" w:rsidRPr="00C93DC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87A2CAC" w14:textId="77777777" w:rsidR="00777067" w:rsidRPr="00CF7C6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210B521" w14:textId="77777777" w:rsidR="00777067" w:rsidRPr="00CF7C6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5601632B" w14:textId="77777777"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E463A99" w14:textId="77777777"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3742BF1F" w14:textId="77777777" w:rsidR="00777067" w:rsidRPr="00CF7C6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6AAE34D" w14:textId="77777777"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34DECF0D" w14:textId="77777777"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7B72" w:rsidRPr="00CF7C61" w14:paraId="50FEC49A" w14:textId="77777777" w:rsidTr="0056396D">
        <w:trPr>
          <w:cantSplit/>
        </w:trPr>
        <w:tc>
          <w:tcPr>
            <w:tcW w:w="3312" w:type="dxa"/>
          </w:tcPr>
          <w:p w14:paraId="105AF95B" w14:textId="77777777" w:rsidR="00667B72" w:rsidRPr="00CF7C61" w:rsidRDefault="00667B72" w:rsidP="00667B72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  <w:gridSpan w:val="2"/>
          </w:tcPr>
          <w:p w14:paraId="0D1CD1D5" w14:textId="77777777" w:rsidR="00667B72" w:rsidRPr="00C93DC0" w:rsidRDefault="00667B72" w:rsidP="00667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DC0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25AA8D94" w14:textId="26E6ACED" w:rsidR="00667B72" w:rsidRPr="00CF7C61" w:rsidRDefault="00667B72" w:rsidP="00667B72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57,840</w:t>
            </w:r>
          </w:p>
        </w:tc>
        <w:tc>
          <w:tcPr>
            <w:tcW w:w="270" w:type="dxa"/>
            <w:gridSpan w:val="2"/>
          </w:tcPr>
          <w:p w14:paraId="1B063F42" w14:textId="77777777" w:rsidR="00667B72" w:rsidRPr="00CF7C61" w:rsidRDefault="00667B72" w:rsidP="00667B72">
            <w:pPr>
              <w:pStyle w:val="30"/>
              <w:tabs>
                <w:tab w:val="clear" w:pos="360"/>
                <w:tab w:val="clear" w:pos="720"/>
                <w:tab w:val="decimal" w:pos="774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59B58E4F" w14:textId="541FCF93" w:rsidR="00667B72" w:rsidRPr="00CF7C61" w:rsidRDefault="00667B72" w:rsidP="00667B72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578,400</w:t>
            </w:r>
          </w:p>
        </w:tc>
        <w:tc>
          <w:tcPr>
            <w:tcW w:w="270" w:type="dxa"/>
            <w:gridSpan w:val="2"/>
          </w:tcPr>
          <w:p w14:paraId="2521438B" w14:textId="77777777" w:rsidR="00667B72" w:rsidRPr="00CF7C61" w:rsidRDefault="00667B72" w:rsidP="00667B72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0828F2FB" w14:textId="2204F162" w:rsidR="00667B72" w:rsidRPr="00CF7C61" w:rsidRDefault="00667B72" w:rsidP="00667B72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57,840</w:t>
            </w:r>
          </w:p>
        </w:tc>
        <w:tc>
          <w:tcPr>
            <w:tcW w:w="270" w:type="dxa"/>
            <w:gridSpan w:val="2"/>
          </w:tcPr>
          <w:p w14:paraId="25FE459A" w14:textId="77777777" w:rsidR="00667B72" w:rsidRPr="00CF7C61" w:rsidRDefault="00667B72" w:rsidP="00667B72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26C0E430" w14:textId="30187A37" w:rsidR="00667B72" w:rsidRPr="00CF7C61" w:rsidRDefault="00667B72" w:rsidP="00667B72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578,400</w:t>
            </w:r>
          </w:p>
        </w:tc>
      </w:tr>
    </w:tbl>
    <w:p w14:paraId="37D7058B" w14:textId="1294AA6B" w:rsidR="00150B4B" w:rsidRPr="00670ECB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0EC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ส่วนเกินมูลค่าหุ้น </w:t>
      </w:r>
    </w:p>
    <w:p w14:paraId="4EFC87CD" w14:textId="77777777" w:rsidR="00150B4B" w:rsidRPr="00AC5A32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48F2A94D" w14:textId="77777777" w:rsidR="0000346A" w:rsidRDefault="00150B4B" w:rsidP="00003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F7C61">
        <w:rPr>
          <w:rFonts w:ascii="Angsana New" w:hAnsi="Angsana New"/>
          <w:sz w:val="30"/>
          <w:szCs w:val="30"/>
        </w:rPr>
        <w:t>2535</w:t>
      </w:r>
      <w:r w:rsidRPr="00CF7C61">
        <w:rPr>
          <w:rFonts w:ascii="Angsana New" w:hAnsi="Angsana New"/>
          <w:sz w:val="30"/>
          <w:szCs w:val="30"/>
          <w:cs/>
        </w:rPr>
        <w:t xml:space="preserve"> มาตรา </w:t>
      </w:r>
      <w:r w:rsidRPr="00CF7C61">
        <w:rPr>
          <w:rFonts w:ascii="Angsana New" w:hAnsi="Angsana New"/>
          <w:sz w:val="30"/>
          <w:szCs w:val="30"/>
        </w:rPr>
        <w:t>51</w:t>
      </w:r>
      <w:r w:rsidRPr="00CF7C61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CF7C61">
        <w:rPr>
          <w:rFonts w:ascii="Angsana New" w:hAnsi="Angsana New"/>
          <w:sz w:val="30"/>
          <w:szCs w:val="30"/>
        </w:rPr>
        <w:t>“</w:t>
      </w:r>
      <w:r w:rsidRPr="00CF7C61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CF7C61">
        <w:rPr>
          <w:rFonts w:ascii="Angsana New" w:hAnsi="Angsana New"/>
          <w:sz w:val="30"/>
          <w:szCs w:val="30"/>
        </w:rPr>
        <w:t>”</w:t>
      </w:r>
      <w:r w:rsidRPr="00CF7C61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055C30B" w14:textId="69B60B15" w:rsidR="0056396D" w:rsidRPr="00AC5A32" w:rsidRDefault="0056396D" w:rsidP="00003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5284F32" w14:textId="3215E70C" w:rsidR="00150B4B" w:rsidRPr="00CF7C61" w:rsidRDefault="00B47C6D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667B72">
        <w:rPr>
          <w:rFonts w:ascii="Angsana New" w:hAnsi="Angsana New"/>
          <w:b/>
          <w:bCs/>
          <w:sz w:val="30"/>
          <w:szCs w:val="30"/>
        </w:rPr>
        <w:t>6</w:t>
      </w:r>
      <w:r w:rsidR="00150B4B" w:rsidRPr="00CF7C61">
        <w:rPr>
          <w:rFonts w:ascii="Angsana New" w:hAnsi="Angsana New"/>
          <w:b/>
          <w:bCs/>
          <w:sz w:val="30"/>
          <w:szCs w:val="30"/>
        </w:rPr>
        <w:tab/>
      </w:r>
      <w:r w:rsidR="00150B4B" w:rsidRPr="00CF7C61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14:paraId="4672EE9B" w14:textId="77777777" w:rsidR="00150B4B" w:rsidRPr="00AC5A32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20"/>
          <w:szCs w:val="20"/>
        </w:rPr>
      </w:pPr>
    </w:p>
    <w:p w14:paraId="4238880D" w14:textId="77777777" w:rsidR="00150B4B" w:rsidRPr="00CF7C61" w:rsidRDefault="00150B4B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F7C61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0DC8291A" w14:textId="77777777" w:rsidR="00150B4B" w:rsidRPr="00AC5A32" w:rsidRDefault="00150B4B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52DD7DC5" w14:textId="3141DC07" w:rsidR="00150B4B" w:rsidRPr="00CF7C61" w:rsidRDefault="00150B4B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F7C61">
        <w:rPr>
          <w:rFonts w:ascii="Angsana New" w:hAnsi="Angsana New"/>
          <w:sz w:val="30"/>
          <w:szCs w:val="30"/>
        </w:rPr>
        <w:t>2535</w:t>
      </w:r>
      <w:r w:rsidRPr="00CF7C61">
        <w:rPr>
          <w:rFonts w:ascii="Angsana New" w:hAnsi="Angsana New"/>
          <w:sz w:val="30"/>
          <w:szCs w:val="30"/>
          <w:cs/>
        </w:rPr>
        <w:t xml:space="preserve"> มาตรา </w:t>
      </w:r>
      <w:r w:rsidRPr="00CF7C61">
        <w:rPr>
          <w:rFonts w:ascii="Angsana New" w:hAnsi="Angsana New"/>
          <w:sz w:val="30"/>
          <w:szCs w:val="30"/>
        </w:rPr>
        <w:t>116</w:t>
      </w:r>
      <w:r w:rsidRPr="00CF7C61">
        <w:rPr>
          <w:rFonts w:ascii="Angsana New" w:hAnsi="Angsana New"/>
          <w:sz w:val="30"/>
          <w:szCs w:val="30"/>
          <w:cs/>
        </w:rPr>
        <w:t xml:space="preserve"> บริษัท</w:t>
      </w:r>
      <w:r w:rsidR="004B7569">
        <w:rPr>
          <w:rFonts w:ascii="Angsana New" w:hAnsi="Angsana New" w:hint="cs"/>
          <w:sz w:val="30"/>
          <w:szCs w:val="30"/>
          <w:cs/>
        </w:rPr>
        <w:t>มหาชน</w:t>
      </w:r>
      <w:r w:rsidRPr="00CF7C61">
        <w:rPr>
          <w:rFonts w:ascii="Angsana New" w:hAnsi="Angsana New"/>
          <w:sz w:val="30"/>
          <w:szCs w:val="30"/>
          <w:cs/>
        </w:rPr>
        <w:t>จะต้องจัดสรรทุนสำรอง (</w:t>
      </w:r>
      <w:r w:rsidRPr="00CF7C61">
        <w:rPr>
          <w:rFonts w:ascii="Angsana New" w:hAnsi="Angsana New"/>
          <w:sz w:val="30"/>
          <w:szCs w:val="30"/>
        </w:rPr>
        <w:t>“</w:t>
      </w:r>
      <w:r w:rsidR="000F0A5E">
        <w:rPr>
          <w:rFonts w:ascii="Angsana New" w:hAnsi="Angsana New" w:hint="cs"/>
          <w:sz w:val="30"/>
          <w:szCs w:val="30"/>
          <w:cs/>
        </w:rPr>
        <w:t>ทุน</w:t>
      </w:r>
      <w:r w:rsidRPr="00CF7C61">
        <w:rPr>
          <w:rFonts w:ascii="Angsana New" w:hAnsi="Angsana New"/>
          <w:sz w:val="30"/>
          <w:szCs w:val="30"/>
          <w:cs/>
        </w:rPr>
        <w:t>สำรองตามกฎหมาย</w:t>
      </w:r>
      <w:r w:rsidRPr="00CF7C61">
        <w:rPr>
          <w:rFonts w:ascii="Angsana New" w:hAnsi="Angsana New"/>
          <w:sz w:val="30"/>
          <w:szCs w:val="30"/>
        </w:rPr>
        <w:t>”</w:t>
      </w:r>
      <w:r w:rsidRPr="00CF7C61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CF7C61">
        <w:rPr>
          <w:rFonts w:ascii="Angsana New" w:hAnsi="Angsana New"/>
          <w:sz w:val="30"/>
          <w:szCs w:val="30"/>
        </w:rPr>
        <w:t xml:space="preserve">5 </w:t>
      </w:r>
      <w:r w:rsidRPr="00CF7C61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 w:rsidR="004B7569">
        <w:rPr>
          <w:rFonts w:ascii="Angsana New" w:hAnsi="Angsana New" w:hint="cs"/>
          <w:sz w:val="30"/>
          <w:szCs w:val="30"/>
          <w:cs/>
        </w:rPr>
        <w:t>ทุน</w:t>
      </w:r>
      <w:r w:rsidRPr="00CF7C61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CF7C61">
        <w:rPr>
          <w:rFonts w:ascii="Angsana New" w:hAnsi="Angsana New"/>
          <w:sz w:val="30"/>
          <w:szCs w:val="30"/>
        </w:rPr>
        <w:t xml:space="preserve">10 </w:t>
      </w:r>
      <w:r w:rsidRPr="00CF7C61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70EDB50" w14:textId="77777777" w:rsidR="00B47C6D" w:rsidRDefault="00B47C6D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EDF13D4" w14:textId="77777777" w:rsidR="006D3361" w:rsidRPr="00B47C6D" w:rsidRDefault="006D3361" w:rsidP="006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47C6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สำรองทั่วไป</w:t>
      </w:r>
    </w:p>
    <w:p w14:paraId="3F086902" w14:textId="77777777" w:rsidR="006D3361" w:rsidRPr="006D3361" w:rsidRDefault="006D3361" w:rsidP="006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0B14605" w14:textId="77777777" w:rsidR="006D3361" w:rsidRDefault="006D3361" w:rsidP="006D3361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  <w:t>สำรองดังกล่าวเป็นสำรองทั่วไปสำหรับการดำเนินงานของบริษัทในอนาคต</w:t>
      </w:r>
    </w:p>
    <w:p w14:paraId="0966267C" w14:textId="77777777" w:rsidR="006D3361" w:rsidRPr="00AC5A32" w:rsidRDefault="006D3361" w:rsidP="006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E3AD364" w14:textId="7426FEEE" w:rsidR="00150B4B" w:rsidRPr="00CF7C61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F7C61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1CC70CE" w14:textId="77777777" w:rsidR="00150B4B" w:rsidRPr="00AC5A32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2B1061A2" w14:textId="64047EF9" w:rsidR="00150B4B" w:rsidRPr="00670ECB" w:rsidRDefault="00DC2F3F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>ผลต่างจากการแปลงค่า</w:t>
      </w:r>
      <w:r w:rsidR="004402B0">
        <w:rPr>
          <w:rFonts w:ascii="Angsana New" w:hAnsi="Angsana New" w:hint="cs"/>
          <w:b/>
          <w:bCs/>
          <w:sz w:val="30"/>
          <w:szCs w:val="30"/>
          <w:cs/>
        </w:rPr>
        <w:t>งบการเงิน</w:t>
      </w:r>
    </w:p>
    <w:p w14:paraId="2E7E52AD" w14:textId="77777777" w:rsidR="00150B4B" w:rsidRPr="00AC5A32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F3693FC" w14:textId="3013B642" w:rsidR="002B49BF" w:rsidRDefault="00150B4B" w:rsidP="002B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ผลต่างจากการแปลงค่า</w:t>
      </w:r>
      <w:r w:rsidR="004402B0">
        <w:rPr>
          <w:rFonts w:ascii="Angsana New" w:hAnsi="Angsana New" w:hint="cs"/>
          <w:sz w:val="30"/>
          <w:szCs w:val="30"/>
          <w:cs/>
        </w:rPr>
        <w:t>งบการเงิน</w:t>
      </w:r>
      <w:r w:rsidRPr="00CF7C61">
        <w:rPr>
          <w:rFonts w:ascii="Angsana New" w:hAnsi="Angsana New"/>
          <w:sz w:val="30"/>
          <w:szCs w:val="30"/>
          <w:cs/>
        </w:rPr>
        <w:t>ที่บันทึกในส่วนของผู้ถือหุ้นประกอบด้วย ผลต่างจากอัตราแลกเปลี่ยนเงินตราต่างประเทศที่เกิดจากการแปลงค่างบการเงินของกิจการในต่างประเทศให้เป็นเงินบาทเพื่อนำไปบันทึกเงินลงทุนตามวิธีส่วนได้เสียในงบการเงินที่แสดงเงินลงทุนตามวิธีส่วนได้เสีย</w:t>
      </w:r>
    </w:p>
    <w:p w14:paraId="46EA9DAF" w14:textId="77777777" w:rsidR="001863B8" w:rsidRPr="00AC5A32" w:rsidRDefault="001863B8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2BD7FBEC" w14:textId="60A22176" w:rsidR="00B330B5" w:rsidRPr="00670ECB" w:rsidRDefault="00B330B5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670ECB">
        <w:rPr>
          <w:rFonts w:ascii="Angsana New" w:hAnsi="Angsana New"/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14:paraId="17E84A41" w14:textId="77777777" w:rsidR="00B330B5" w:rsidRPr="00AC5A32" w:rsidRDefault="00B330B5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20"/>
          <w:szCs w:val="20"/>
          <w:cs/>
        </w:rPr>
      </w:pPr>
    </w:p>
    <w:p w14:paraId="457557F6" w14:textId="77777777" w:rsidR="00B330B5" w:rsidRPr="006A4ED0" w:rsidRDefault="00B330B5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A4ED0">
        <w:rPr>
          <w:rFonts w:ascii="Angsana New" w:hAnsi="Angsana New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</w:t>
      </w:r>
      <w:r w:rsidR="00BC7CF0">
        <w:rPr>
          <w:rFonts w:ascii="Angsana New" w:hAnsi="Angsana New" w:hint="cs"/>
          <w:sz w:val="30"/>
          <w:szCs w:val="30"/>
          <w:cs/>
        </w:rPr>
        <w:t xml:space="preserve">  </w:t>
      </w:r>
      <w:r w:rsidRPr="006A4ED0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14:paraId="41BC429F" w14:textId="77777777" w:rsidR="00150B4B" w:rsidRPr="00AC5A32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69AA217" w14:textId="60C41180" w:rsidR="001863B8" w:rsidRDefault="001863B8" w:rsidP="00187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487452F" w14:textId="77777777" w:rsidR="00AC5A32" w:rsidRDefault="00AC5A32" w:rsidP="00187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475F0D1" w14:textId="77777777" w:rsidR="00AC5A32" w:rsidRDefault="00AC5A32" w:rsidP="00187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BA46C7A" w14:textId="77777777" w:rsidR="00AC5A32" w:rsidRDefault="00AC5A32" w:rsidP="00187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DE2430A" w14:textId="77777777" w:rsidR="00AC5A32" w:rsidRDefault="00AC5A32" w:rsidP="00187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C328B62" w14:textId="77777777" w:rsidR="00AC5A32" w:rsidRDefault="00AC5A32" w:rsidP="00187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A1A03A4" w14:textId="77777777" w:rsidR="00AC5A32" w:rsidRDefault="00AC5A32" w:rsidP="00187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30AB100" w14:textId="77777777" w:rsidR="00AC5A32" w:rsidRDefault="00AC5A32" w:rsidP="00187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C3521BE" w14:textId="77777777" w:rsidR="00AC5A32" w:rsidRDefault="00AC5A32" w:rsidP="00187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549096B" w14:textId="4BAB94F0" w:rsidR="00150B4B" w:rsidRPr="00CF7C61" w:rsidRDefault="00667B72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17</w:t>
      </w:r>
      <w:r w:rsidR="00150B4B" w:rsidRPr="00CF7C61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</w:t>
      </w:r>
    </w:p>
    <w:p w14:paraId="0DFB4F80" w14:textId="77777777" w:rsidR="00150B4B" w:rsidRPr="00B47C6D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D259E43" w14:textId="49BCA4D0" w:rsidR="00150B4B" w:rsidRPr="00CF7C61" w:rsidRDefault="00150B4B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AA7630">
        <w:rPr>
          <w:rFonts w:ascii="Angsana New" w:hAnsi="Angsana New"/>
          <w:sz w:val="30"/>
          <w:szCs w:val="30"/>
        </w:rPr>
        <w:t>4</w:t>
      </w:r>
      <w:r w:rsidRPr="00CF7C61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การดำเนินงานของแต่ละส่วนงานที่รายงานของบริษัทโดยสรุปมีดังนี้ </w:t>
      </w:r>
    </w:p>
    <w:p w14:paraId="27357C75" w14:textId="77777777" w:rsidR="00150B4B" w:rsidRPr="00B47C6D" w:rsidRDefault="00150B4B" w:rsidP="00150B4B">
      <w:pPr>
        <w:spacing w:line="240" w:lineRule="auto"/>
        <w:ind w:left="518"/>
        <w:jc w:val="thaiDistribute"/>
        <w:rPr>
          <w:rFonts w:ascii="Angsana New" w:hAnsi="Angsana New"/>
          <w:b/>
          <w:bCs/>
          <w:sz w:val="16"/>
          <w:szCs w:val="16"/>
          <w:lang w:bidi="ar-SA"/>
        </w:rPr>
      </w:pPr>
    </w:p>
    <w:p w14:paraId="49F461C1" w14:textId="77777777" w:rsidR="00150B4B" w:rsidRPr="00CF7C61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3F570D5E" w14:textId="2FDBC8E4" w:rsidR="00150B4B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1DB696F1" w14:textId="1BD2B5EE" w:rsidR="00817D98" w:rsidRPr="00817D98" w:rsidRDefault="00817D98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ส่วนงานที่ 3</w:t>
      </w:r>
      <w:r>
        <w:rPr>
          <w:rFonts w:ascii="Angsana New" w:hAnsi="Angsana New"/>
          <w:i/>
          <w:iCs/>
          <w:sz w:val="30"/>
          <w:szCs w:val="30"/>
          <w:cs/>
        </w:rPr>
        <w:tab/>
      </w:r>
      <w:r>
        <w:rPr>
          <w:rFonts w:ascii="Angsana New" w:hAnsi="Angsana New"/>
          <w:i/>
          <w:iCs/>
          <w:sz w:val="30"/>
          <w:szCs w:val="30"/>
          <w:cs/>
        </w:rPr>
        <w:tab/>
      </w:r>
      <w:r w:rsidRPr="00915EC7">
        <w:rPr>
          <w:rFonts w:ascii="Angsana New" w:hAnsi="Angsana New" w:hint="cs"/>
          <w:sz w:val="30"/>
          <w:szCs w:val="30"/>
          <w:cs/>
        </w:rPr>
        <w:t>ผ้าทอและผ้าถัก</w:t>
      </w:r>
    </w:p>
    <w:p w14:paraId="7D9A1B30" w14:textId="0442E904" w:rsidR="00817D98" w:rsidRPr="00CF7C61" w:rsidRDefault="00817D98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915EC7">
        <w:rPr>
          <w:rFonts w:ascii="Angsana New" w:hAnsi="Angsana New" w:hint="cs"/>
          <w:i/>
          <w:iCs/>
          <w:sz w:val="30"/>
          <w:szCs w:val="30"/>
          <w:cs/>
        </w:rPr>
        <w:t>ส่วนงานที่ 4</w:t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ผ้าเบาะรถยนต์</w:t>
      </w:r>
    </w:p>
    <w:p w14:paraId="09A8AA57" w14:textId="77777777" w:rsidR="00150B4B" w:rsidRPr="00B47C6D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sz w:val="16"/>
          <w:szCs w:val="16"/>
        </w:rPr>
      </w:pPr>
    </w:p>
    <w:p w14:paraId="269B8142" w14:textId="77777777" w:rsidR="00150B4B" w:rsidRPr="00CF7C61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ผลการดำเนินงานวัดโดยใช้กำไรขั้นต้นของส่วนงาน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F7C6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12A2E981" w14:textId="77777777" w:rsidR="00667B72" w:rsidRDefault="00667B72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6" w:firstLine="374"/>
        <w:rPr>
          <w:rFonts w:ascii="Angsana New" w:hAnsi="Angsana New"/>
          <w:b/>
          <w:bCs/>
          <w:i/>
          <w:iCs/>
          <w:sz w:val="30"/>
          <w:szCs w:val="30"/>
        </w:rPr>
        <w:sectPr w:rsidR="00667B72" w:rsidSect="008E59F6"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</w:p>
    <w:p w14:paraId="36BA768D" w14:textId="32565859" w:rsidR="00CF7C61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6" w:firstLine="374"/>
        <w:rPr>
          <w:rFonts w:ascii="Angsana New" w:hAnsi="Angsana New"/>
          <w:b/>
          <w:bCs/>
          <w:i/>
          <w:iCs/>
          <w:sz w:val="30"/>
          <w:szCs w:val="30"/>
        </w:rPr>
      </w:pPr>
      <w:r w:rsidRPr="00CF7C6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2A62D431" w14:textId="77777777" w:rsidR="004F3929" w:rsidRPr="004F3929" w:rsidRDefault="004F3929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6" w:firstLine="374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148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181"/>
        <w:gridCol w:w="1116"/>
        <w:gridCol w:w="250"/>
        <w:gridCol w:w="1004"/>
        <w:gridCol w:w="247"/>
        <w:gridCol w:w="1009"/>
        <w:gridCol w:w="251"/>
        <w:gridCol w:w="1025"/>
        <w:gridCol w:w="247"/>
        <w:gridCol w:w="1107"/>
        <w:gridCol w:w="248"/>
        <w:gridCol w:w="32"/>
        <w:gridCol w:w="1070"/>
        <w:gridCol w:w="268"/>
        <w:gridCol w:w="997"/>
        <w:gridCol w:w="253"/>
        <w:gridCol w:w="1007"/>
        <w:gridCol w:w="239"/>
        <w:gridCol w:w="1021"/>
        <w:gridCol w:w="262"/>
        <w:gridCol w:w="998"/>
      </w:tblGrid>
      <w:tr w:rsidR="00625410" w:rsidRPr="00D47FE8" w14:paraId="774FC05E" w14:textId="63996FC2" w:rsidTr="002D7F93">
        <w:trPr>
          <w:tblHeader/>
        </w:trPr>
        <w:tc>
          <w:tcPr>
            <w:tcW w:w="2181" w:type="dxa"/>
          </w:tcPr>
          <w:p w14:paraId="7B8645C6" w14:textId="77777777" w:rsidR="00B159C8" w:rsidRPr="00D47FE8" w:rsidRDefault="00B159C8" w:rsidP="002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0" w:type="dxa"/>
            <w:gridSpan w:val="3"/>
          </w:tcPr>
          <w:p w14:paraId="692FABE5" w14:textId="77777777" w:rsidR="00B159C8" w:rsidRPr="00D47FE8" w:rsidRDefault="00B159C8" w:rsidP="002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14:paraId="64E270D7" w14:textId="77777777" w:rsidR="00B159C8" w:rsidRPr="00D47FE8" w:rsidRDefault="00B159C8" w:rsidP="002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5" w:type="dxa"/>
            <w:gridSpan w:val="3"/>
          </w:tcPr>
          <w:p w14:paraId="5E0FE396" w14:textId="77777777" w:rsidR="00B159C8" w:rsidRPr="00D47FE8" w:rsidRDefault="00B159C8" w:rsidP="002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7" w:type="dxa"/>
          </w:tcPr>
          <w:p w14:paraId="229AD885" w14:textId="77777777" w:rsidR="00B159C8" w:rsidRPr="00D47FE8" w:rsidRDefault="00B159C8" w:rsidP="002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7" w:type="dxa"/>
            <w:gridSpan w:val="4"/>
          </w:tcPr>
          <w:p w14:paraId="297136CB" w14:textId="5D5C96BE" w:rsidR="00B159C8" w:rsidRPr="008C72A0" w:rsidRDefault="00B159C8" w:rsidP="008C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68" w:type="dxa"/>
          </w:tcPr>
          <w:p w14:paraId="6AB77A54" w14:textId="77777777" w:rsidR="00B159C8" w:rsidRPr="00D47FE8" w:rsidRDefault="00B159C8" w:rsidP="002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257" w:type="dxa"/>
            <w:gridSpan w:val="3"/>
          </w:tcPr>
          <w:p w14:paraId="34EFF512" w14:textId="26413292" w:rsidR="00B159C8" w:rsidRPr="00D47FE8" w:rsidRDefault="00B159C8" w:rsidP="002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239" w:type="dxa"/>
          </w:tcPr>
          <w:p w14:paraId="22AD9276" w14:textId="6ED67914" w:rsidR="00B159C8" w:rsidRPr="00D47FE8" w:rsidRDefault="00B159C8" w:rsidP="002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281" w:type="dxa"/>
            <w:gridSpan w:val="3"/>
          </w:tcPr>
          <w:p w14:paraId="2CC45CCE" w14:textId="6566E0B7" w:rsidR="00B159C8" w:rsidRPr="00D47FE8" w:rsidRDefault="00B159C8" w:rsidP="002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5410" w:rsidRPr="006C7560" w14:paraId="716333A8" w14:textId="7EA14E44" w:rsidTr="002D7F93">
        <w:trPr>
          <w:tblHeader/>
        </w:trPr>
        <w:tc>
          <w:tcPr>
            <w:tcW w:w="2181" w:type="dxa"/>
          </w:tcPr>
          <w:p w14:paraId="4993BFF2" w14:textId="77777777" w:rsidR="00B159C8" w:rsidRPr="00D47FE8" w:rsidRDefault="00B159C8" w:rsidP="00B1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44379309" w14:textId="671C41E2" w:rsidR="00B159C8" w:rsidRPr="006C7560" w:rsidRDefault="00B159C8" w:rsidP="00B1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0" w:type="dxa"/>
          </w:tcPr>
          <w:p w14:paraId="23109E3B" w14:textId="77777777" w:rsidR="00B159C8" w:rsidRPr="006C7560" w:rsidRDefault="00B159C8" w:rsidP="00B1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4F930EBB" w14:textId="3C3FEA83" w:rsidR="00B159C8" w:rsidRPr="006C7560" w:rsidRDefault="00B159C8" w:rsidP="00B1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47" w:type="dxa"/>
          </w:tcPr>
          <w:p w14:paraId="57A8F8D8" w14:textId="77777777" w:rsidR="00B159C8" w:rsidRPr="006C7560" w:rsidRDefault="00B159C8" w:rsidP="00B1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085F594E" w14:textId="64A88C9D" w:rsidR="00B159C8" w:rsidRPr="006C7560" w:rsidRDefault="00B159C8" w:rsidP="00B1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1" w:type="dxa"/>
          </w:tcPr>
          <w:p w14:paraId="4CF1A8DA" w14:textId="77777777" w:rsidR="00B159C8" w:rsidRPr="006C7560" w:rsidRDefault="00B159C8" w:rsidP="00B1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6DE790C7" w14:textId="4DA41D84" w:rsidR="00B159C8" w:rsidRPr="006C7560" w:rsidRDefault="00B159C8" w:rsidP="00B1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47" w:type="dxa"/>
          </w:tcPr>
          <w:p w14:paraId="67AA1D79" w14:textId="77777777" w:rsidR="00B159C8" w:rsidRPr="006C7560" w:rsidRDefault="00B159C8" w:rsidP="00B1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4399C7A" w14:textId="1A650CCC" w:rsidR="00B159C8" w:rsidRPr="006C7560" w:rsidRDefault="00B159C8" w:rsidP="00B1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0" w:type="dxa"/>
            <w:gridSpan w:val="2"/>
          </w:tcPr>
          <w:p w14:paraId="3134AEEA" w14:textId="77777777" w:rsidR="00B159C8" w:rsidRPr="006C7560" w:rsidRDefault="00B159C8" w:rsidP="00B1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</w:tcPr>
          <w:p w14:paraId="4D27227F" w14:textId="2DF84168" w:rsidR="00B159C8" w:rsidRPr="006C7560" w:rsidRDefault="00B159C8" w:rsidP="00B1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68" w:type="dxa"/>
          </w:tcPr>
          <w:p w14:paraId="018B928B" w14:textId="77777777" w:rsidR="00B159C8" w:rsidRDefault="00B159C8" w:rsidP="00B1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14:paraId="4A8629D0" w14:textId="06F251CF" w:rsidR="00B159C8" w:rsidRDefault="00B159C8" w:rsidP="00B1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3" w:type="dxa"/>
          </w:tcPr>
          <w:p w14:paraId="25FCB980" w14:textId="77777777" w:rsidR="00B159C8" w:rsidRDefault="00B159C8" w:rsidP="00B1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3D764617" w14:textId="1939382F" w:rsidR="00B159C8" w:rsidRDefault="00B159C8" w:rsidP="00B1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39" w:type="dxa"/>
          </w:tcPr>
          <w:p w14:paraId="46B84702" w14:textId="7499704E" w:rsidR="00B159C8" w:rsidRDefault="00B159C8" w:rsidP="00B1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1" w:type="dxa"/>
          </w:tcPr>
          <w:p w14:paraId="1185B503" w14:textId="122F700F" w:rsidR="00B159C8" w:rsidRDefault="00B159C8" w:rsidP="00B1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2" w:type="dxa"/>
          </w:tcPr>
          <w:p w14:paraId="0FE017C1" w14:textId="646854AF" w:rsidR="00B159C8" w:rsidRDefault="00B159C8" w:rsidP="00B1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14:paraId="351B4471" w14:textId="40EAAC4B" w:rsidR="00B159C8" w:rsidRDefault="00B159C8" w:rsidP="00B15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B159C8" w:rsidRPr="00D47FE8" w14:paraId="4CF2D0D9" w14:textId="17F58FAC" w:rsidTr="002D7F93">
        <w:trPr>
          <w:tblHeader/>
        </w:trPr>
        <w:tc>
          <w:tcPr>
            <w:tcW w:w="2181" w:type="dxa"/>
          </w:tcPr>
          <w:p w14:paraId="05C1A5DA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1" w:type="dxa"/>
            <w:gridSpan w:val="20"/>
          </w:tcPr>
          <w:p w14:paraId="16ECB390" w14:textId="37D05A04" w:rsidR="00B159C8" w:rsidRPr="00C2146E" w:rsidRDefault="00C2146E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C2146E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625410" w:rsidRPr="00C96298" w14:paraId="3594407F" w14:textId="789355C5" w:rsidTr="00625410">
        <w:tc>
          <w:tcPr>
            <w:tcW w:w="2181" w:type="dxa"/>
          </w:tcPr>
          <w:p w14:paraId="1A42E3E2" w14:textId="0995FB4D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1116" w:type="dxa"/>
            <w:vAlign w:val="bottom"/>
          </w:tcPr>
          <w:p w14:paraId="132D20C8" w14:textId="612D0585" w:rsidR="00B159C8" w:rsidRPr="006968C1" w:rsidRDefault="00817D9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4,307,873</w:t>
            </w:r>
          </w:p>
        </w:tc>
        <w:tc>
          <w:tcPr>
            <w:tcW w:w="250" w:type="dxa"/>
          </w:tcPr>
          <w:p w14:paraId="454F5DAA" w14:textId="77777777" w:rsidR="00B159C8" w:rsidRPr="006968C1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vAlign w:val="bottom"/>
          </w:tcPr>
          <w:p w14:paraId="10C927C4" w14:textId="1C4BB3B8" w:rsidR="00B159C8" w:rsidRPr="006968C1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4,687,013</w:t>
            </w:r>
          </w:p>
        </w:tc>
        <w:tc>
          <w:tcPr>
            <w:tcW w:w="247" w:type="dxa"/>
            <w:vAlign w:val="bottom"/>
          </w:tcPr>
          <w:p w14:paraId="100737FD" w14:textId="77777777" w:rsidR="00B159C8" w:rsidRPr="00C9629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7FFB97B5" w14:textId="34AE7C2B" w:rsidR="00B159C8" w:rsidRPr="00C9629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3,910,954</w:t>
            </w:r>
          </w:p>
        </w:tc>
        <w:tc>
          <w:tcPr>
            <w:tcW w:w="251" w:type="dxa"/>
            <w:vAlign w:val="bottom"/>
          </w:tcPr>
          <w:p w14:paraId="71F800CC" w14:textId="77777777" w:rsidR="00B159C8" w:rsidRPr="00C9629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524390AA" w14:textId="37111798" w:rsidR="00B159C8" w:rsidRPr="00C9629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4,003,748</w:t>
            </w:r>
          </w:p>
        </w:tc>
        <w:tc>
          <w:tcPr>
            <w:tcW w:w="247" w:type="dxa"/>
            <w:vAlign w:val="bottom"/>
          </w:tcPr>
          <w:p w14:paraId="05119BA9" w14:textId="77777777" w:rsidR="00B159C8" w:rsidRPr="00C9629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0F8D43F7" w14:textId="7BCEB162" w:rsidR="00B159C8" w:rsidRPr="00C96298" w:rsidRDefault="00817D9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1,287,546</w:t>
            </w:r>
          </w:p>
        </w:tc>
        <w:tc>
          <w:tcPr>
            <w:tcW w:w="248" w:type="dxa"/>
            <w:vAlign w:val="bottom"/>
          </w:tcPr>
          <w:p w14:paraId="39751C98" w14:textId="77777777" w:rsidR="00B159C8" w:rsidRPr="00C9629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5CD6C018" w14:textId="3F9B0FB0" w:rsidR="00B159C8" w:rsidRPr="00C96298" w:rsidRDefault="00817D9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1,158,344</w:t>
            </w:r>
          </w:p>
        </w:tc>
        <w:tc>
          <w:tcPr>
            <w:tcW w:w="268" w:type="dxa"/>
          </w:tcPr>
          <w:p w14:paraId="251D7D12" w14:textId="77777777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</w:tcPr>
          <w:p w14:paraId="4E2C1D70" w14:textId="7CB12E70" w:rsidR="00B159C8" w:rsidRDefault="00817D9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28,928</w:t>
            </w:r>
          </w:p>
        </w:tc>
        <w:tc>
          <w:tcPr>
            <w:tcW w:w="253" w:type="dxa"/>
          </w:tcPr>
          <w:p w14:paraId="459C5024" w14:textId="77777777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</w:tcPr>
          <w:p w14:paraId="17E60C42" w14:textId="110F40C6" w:rsidR="00B159C8" w:rsidRDefault="00817D9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4" w:right="-3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20,072</w:t>
            </w:r>
          </w:p>
        </w:tc>
        <w:tc>
          <w:tcPr>
            <w:tcW w:w="239" w:type="dxa"/>
          </w:tcPr>
          <w:p w14:paraId="3D4CEF61" w14:textId="5EF92AA6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7ABCE0FD" w14:textId="5035A504" w:rsidR="00B159C8" w:rsidRDefault="00817D9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9,535,301</w:t>
            </w:r>
          </w:p>
        </w:tc>
        <w:tc>
          <w:tcPr>
            <w:tcW w:w="262" w:type="dxa"/>
          </w:tcPr>
          <w:p w14:paraId="13E96A57" w14:textId="6731C0C3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1ECCD319" w14:textId="60270E5E" w:rsidR="00B159C8" w:rsidRDefault="00817D9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9,869,177</w:t>
            </w:r>
          </w:p>
        </w:tc>
      </w:tr>
      <w:tr w:rsidR="00625410" w:rsidRPr="00C96298" w14:paraId="3EA1FB51" w14:textId="253C8BBA" w:rsidTr="00673717">
        <w:tc>
          <w:tcPr>
            <w:tcW w:w="2181" w:type="dxa"/>
          </w:tcPr>
          <w:p w14:paraId="137B1192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35DC1D0" w14:textId="0AE320C1" w:rsidR="00B159C8" w:rsidRPr="006968C1" w:rsidRDefault="00817D9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(3,931,29</w:t>
            </w:r>
            <w:r w:rsidR="00AA7630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0" w:type="dxa"/>
          </w:tcPr>
          <w:p w14:paraId="6EE1361B" w14:textId="77777777" w:rsidR="00B159C8" w:rsidRPr="006968C1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50E5993A" w14:textId="74E37053" w:rsidR="00B159C8" w:rsidRPr="006968C1" w:rsidRDefault="00817D9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(4,161,358)</w:t>
            </w:r>
          </w:p>
        </w:tc>
        <w:tc>
          <w:tcPr>
            <w:tcW w:w="247" w:type="dxa"/>
            <w:vAlign w:val="bottom"/>
          </w:tcPr>
          <w:p w14:paraId="133423CF" w14:textId="77777777" w:rsidR="00B159C8" w:rsidRPr="00C9629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524E7897" w14:textId="7449BC2C" w:rsidR="00B159C8" w:rsidRPr="00C96298" w:rsidRDefault="00817D9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(3,529,326)</w:t>
            </w:r>
          </w:p>
        </w:tc>
        <w:tc>
          <w:tcPr>
            <w:tcW w:w="251" w:type="dxa"/>
            <w:vAlign w:val="bottom"/>
          </w:tcPr>
          <w:p w14:paraId="27752222" w14:textId="77777777" w:rsidR="00B159C8" w:rsidRPr="00C9629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53AB2DB2" w14:textId="2F91029B" w:rsidR="00B159C8" w:rsidRPr="00C96298" w:rsidRDefault="00817D9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(3,603,341)</w:t>
            </w:r>
          </w:p>
        </w:tc>
        <w:tc>
          <w:tcPr>
            <w:tcW w:w="247" w:type="dxa"/>
            <w:vAlign w:val="bottom"/>
          </w:tcPr>
          <w:p w14:paraId="6904DA1B" w14:textId="77777777" w:rsidR="00B159C8" w:rsidRPr="00C9629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A3032D8" w14:textId="39DFF5C1" w:rsidR="00B159C8" w:rsidRPr="00C96298" w:rsidRDefault="00817D9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(1,088,377)</w:t>
            </w:r>
          </w:p>
        </w:tc>
        <w:tc>
          <w:tcPr>
            <w:tcW w:w="248" w:type="dxa"/>
            <w:vAlign w:val="bottom"/>
          </w:tcPr>
          <w:p w14:paraId="261B7E08" w14:textId="77777777" w:rsidR="00B159C8" w:rsidRPr="00C9629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tcBorders>
              <w:bottom w:val="single" w:sz="4" w:space="0" w:color="auto"/>
            </w:tcBorders>
            <w:vAlign w:val="bottom"/>
          </w:tcPr>
          <w:p w14:paraId="07BED299" w14:textId="263EF44A" w:rsidR="00B159C8" w:rsidRPr="00C96298" w:rsidRDefault="00817D9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(1,030,137)</w:t>
            </w:r>
          </w:p>
        </w:tc>
        <w:tc>
          <w:tcPr>
            <w:tcW w:w="268" w:type="dxa"/>
            <w:shd w:val="clear" w:color="auto" w:fill="auto"/>
          </w:tcPr>
          <w:p w14:paraId="677B6421" w14:textId="77777777" w:rsidR="00B159C8" w:rsidRDefault="00B159C8" w:rsidP="008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6E6A3DD1" w14:textId="1DF308DF" w:rsidR="00B159C8" w:rsidRDefault="00817D98" w:rsidP="008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2146E">
              <w:rPr>
                <w:rFonts w:ascii="Angsana New" w:hAnsi="Angsana New"/>
                <w:sz w:val="26"/>
                <w:szCs w:val="26"/>
              </w:rPr>
              <w:t>32,355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3" w:type="dxa"/>
          </w:tcPr>
          <w:p w14:paraId="66B8090E" w14:textId="77777777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A4CC56A" w14:textId="6CDDE1CA" w:rsidR="00B159C8" w:rsidRDefault="00C2146E" w:rsidP="00C2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(22,764)</w:t>
            </w:r>
          </w:p>
        </w:tc>
        <w:tc>
          <w:tcPr>
            <w:tcW w:w="239" w:type="dxa"/>
          </w:tcPr>
          <w:p w14:paraId="4286FAD6" w14:textId="6F70ED4E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77FB6EAE" w14:textId="02ABBCED" w:rsidR="00B159C8" w:rsidRDefault="00C2146E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(8,581,35</w:t>
            </w:r>
            <w:r w:rsidR="00AA763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2" w:type="dxa"/>
          </w:tcPr>
          <w:p w14:paraId="52C6E5BD" w14:textId="3B10362F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65DE094" w14:textId="148A8022" w:rsidR="00B159C8" w:rsidRDefault="00C2146E" w:rsidP="00C2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(8,817,600)</w:t>
            </w:r>
          </w:p>
        </w:tc>
      </w:tr>
      <w:tr w:rsidR="00625410" w:rsidRPr="00C96298" w14:paraId="291CA3B3" w14:textId="264F9F4C" w:rsidTr="00673717">
        <w:tc>
          <w:tcPr>
            <w:tcW w:w="2181" w:type="dxa"/>
          </w:tcPr>
          <w:p w14:paraId="6733340E" w14:textId="77777777" w:rsidR="00B159C8" w:rsidRPr="0089032A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903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0F0ED" w14:textId="43546412" w:rsidR="00B159C8" w:rsidRPr="0089032A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376,58</w:t>
            </w:r>
            <w:r w:rsidR="00AA763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50" w:type="dxa"/>
          </w:tcPr>
          <w:p w14:paraId="4C0786E5" w14:textId="77777777" w:rsidR="00B159C8" w:rsidRPr="0089032A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ECE04" w14:textId="6A5B43AD" w:rsidR="00B159C8" w:rsidRPr="0089032A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032A">
              <w:rPr>
                <w:rFonts w:ascii="Angsana New" w:hAnsi="Angsana New"/>
                <w:b/>
                <w:bCs/>
                <w:sz w:val="26"/>
                <w:szCs w:val="26"/>
              </w:rPr>
              <w:t>525,655</w:t>
            </w:r>
          </w:p>
        </w:tc>
        <w:tc>
          <w:tcPr>
            <w:tcW w:w="247" w:type="dxa"/>
            <w:vAlign w:val="bottom"/>
          </w:tcPr>
          <w:p w14:paraId="33C24C97" w14:textId="77777777" w:rsidR="00B159C8" w:rsidRPr="0089032A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10E3A" w14:textId="365A4867" w:rsidR="00B159C8" w:rsidRPr="0089032A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381,628</w:t>
            </w:r>
          </w:p>
        </w:tc>
        <w:tc>
          <w:tcPr>
            <w:tcW w:w="251" w:type="dxa"/>
            <w:vAlign w:val="bottom"/>
          </w:tcPr>
          <w:p w14:paraId="038BAAF4" w14:textId="77777777" w:rsidR="00B159C8" w:rsidRPr="0089032A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A0AFD" w14:textId="1CFAB423" w:rsidR="00B159C8" w:rsidRPr="0089032A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032A">
              <w:rPr>
                <w:rFonts w:ascii="Angsana New" w:hAnsi="Angsana New"/>
                <w:b/>
                <w:bCs/>
                <w:sz w:val="26"/>
                <w:szCs w:val="26"/>
              </w:rPr>
              <w:t>400,407</w:t>
            </w:r>
          </w:p>
        </w:tc>
        <w:tc>
          <w:tcPr>
            <w:tcW w:w="247" w:type="dxa"/>
            <w:vAlign w:val="bottom"/>
          </w:tcPr>
          <w:p w14:paraId="07F4562B" w14:textId="77777777" w:rsidR="00B159C8" w:rsidRPr="0089032A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A6352" w14:textId="3A2E2991" w:rsidR="00B159C8" w:rsidRPr="0089032A" w:rsidRDefault="006F45AC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199,169</w:t>
            </w:r>
          </w:p>
        </w:tc>
        <w:tc>
          <w:tcPr>
            <w:tcW w:w="248" w:type="dxa"/>
            <w:vAlign w:val="bottom"/>
          </w:tcPr>
          <w:p w14:paraId="14E1275E" w14:textId="77777777" w:rsidR="00B159C8" w:rsidRPr="0089032A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00E2D" w14:textId="63D999C8" w:rsidR="00B159C8" w:rsidRPr="0089032A" w:rsidRDefault="006F45AC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128,207</w:t>
            </w:r>
          </w:p>
        </w:tc>
        <w:tc>
          <w:tcPr>
            <w:tcW w:w="268" w:type="dxa"/>
            <w:shd w:val="clear" w:color="auto" w:fill="auto"/>
          </w:tcPr>
          <w:p w14:paraId="0BC53F4F" w14:textId="77777777" w:rsidR="00B159C8" w:rsidRPr="00817D98" w:rsidRDefault="00B159C8" w:rsidP="008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31F2B0ED" w14:textId="1F19C362" w:rsidR="00B159C8" w:rsidRPr="0089032A" w:rsidRDefault="00C2146E" w:rsidP="00C2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(3,427)</w:t>
            </w:r>
          </w:p>
        </w:tc>
        <w:tc>
          <w:tcPr>
            <w:tcW w:w="253" w:type="dxa"/>
          </w:tcPr>
          <w:p w14:paraId="67DBA0A8" w14:textId="77777777" w:rsidR="00B159C8" w:rsidRPr="0089032A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4BBEEC3D" w14:textId="6EC1B09D" w:rsidR="00B159C8" w:rsidRPr="0089032A" w:rsidRDefault="00C2146E" w:rsidP="00C2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2D7F93">
              <w:rPr>
                <w:rFonts w:ascii="Angsana New" w:hAnsi="Angsana New"/>
                <w:b/>
                <w:bCs/>
                <w:sz w:val="26"/>
                <w:szCs w:val="26"/>
              </w:rPr>
              <w:t>2,692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0D251757" w14:textId="4E3E6BEB" w:rsidR="00B159C8" w:rsidRPr="0089032A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2A476A1F" w14:textId="4BD5002B" w:rsidR="00B159C8" w:rsidRPr="0089032A" w:rsidRDefault="002D7F93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953,95</w:t>
            </w:r>
            <w:r w:rsidR="00AA763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2" w:type="dxa"/>
          </w:tcPr>
          <w:p w14:paraId="45538F1F" w14:textId="03D1FF9A" w:rsidR="00B159C8" w:rsidRPr="0089032A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14:paraId="442E02D2" w14:textId="7C2D2122" w:rsidR="00B159C8" w:rsidRPr="0089032A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1,051,577</w:t>
            </w:r>
          </w:p>
        </w:tc>
      </w:tr>
      <w:tr w:rsidR="00625410" w:rsidRPr="00D47FE8" w14:paraId="36610EF1" w14:textId="04FEA5B6" w:rsidTr="00673717">
        <w:tc>
          <w:tcPr>
            <w:tcW w:w="2181" w:type="dxa"/>
          </w:tcPr>
          <w:p w14:paraId="4AC0CB37" w14:textId="77777777" w:rsidR="00B159C8" w:rsidRPr="00E47403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140D7DE" w14:textId="77777777" w:rsidR="00B159C8" w:rsidRPr="00E47403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</w:tcPr>
          <w:p w14:paraId="0FA64627" w14:textId="77777777" w:rsidR="00B159C8" w:rsidRPr="00E47403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78DE0C39" w14:textId="77777777" w:rsidR="00B159C8" w:rsidRPr="00E47403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</w:tcPr>
          <w:p w14:paraId="7987E08A" w14:textId="77777777" w:rsidR="00B159C8" w:rsidRPr="00E47403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CBDF575" w14:textId="77777777" w:rsidR="00B159C8" w:rsidRPr="00E47403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4E7E75ED" w14:textId="77777777" w:rsidR="00B159C8" w:rsidRPr="00E47403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647ED8A4" w14:textId="77777777" w:rsidR="00B159C8" w:rsidRPr="00E47403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</w:tcPr>
          <w:p w14:paraId="7149F9B8" w14:textId="77777777" w:rsidR="00B159C8" w:rsidRPr="00E47403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DFE087F" w14:textId="77777777" w:rsidR="00B159C8" w:rsidRPr="00E47403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  <w:tab w:val="decimal" w:pos="89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5598C554" w14:textId="77777777" w:rsidR="00B159C8" w:rsidRPr="00E47403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</w:tcBorders>
          </w:tcPr>
          <w:p w14:paraId="60D71582" w14:textId="77777777" w:rsidR="00B159C8" w:rsidRPr="00E47403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  <w:tab w:val="decimal" w:pos="89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7648641A" w14:textId="77777777" w:rsidR="00B159C8" w:rsidRPr="00817D98" w:rsidRDefault="00B159C8" w:rsidP="0081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5B2417D8" w14:textId="77777777" w:rsidR="00B159C8" w:rsidRPr="00E47403" w:rsidRDefault="00B159C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829"/>
                <w:tab w:val="decimal" w:pos="89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53" w:type="dxa"/>
          </w:tcPr>
          <w:p w14:paraId="335B06A9" w14:textId="77777777" w:rsidR="00B159C8" w:rsidRPr="00E47403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  <w:tab w:val="decimal" w:pos="89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37CD1911" w14:textId="6FAF4E48" w:rsidR="00B159C8" w:rsidRPr="00E47403" w:rsidRDefault="00B159C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29"/>
                <w:tab w:val="decimal" w:pos="89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2304AA21" w14:textId="7679C024" w:rsidR="00B159C8" w:rsidRPr="00E47403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  <w:tab w:val="decimal" w:pos="89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0AF3301D" w14:textId="62FD1B14" w:rsidR="00B159C8" w:rsidRPr="00E47403" w:rsidRDefault="00B159C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  <w:tab w:val="decimal" w:pos="89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2" w:type="dxa"/>
          </w:tcPr>
          <w:p w14:paraId="590CA5C6" w14:textId="10BF036D" w:rsidR="00B159C8" w:rsidRPr="00E47403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  <w:tab w:val="decimal" w:pos="89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0E4424E5" w14:textId="31A66F68" w:rsidR="00B159C8" w:rsidRPr="00E47403" w:rsidRDefault="00B159C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829"/>
                <w:tab w:val="decimal" w:pos="89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625410" w:rsidRPr="00D47FE8" w14:paraId="1251F7F1" w14:textId="6CBECDA4" w:rsidTr="00C2146E">
        <w:tc>
          <w:tcPr>
            <w:tcW w:w="2181" w:type="dxa"/>
          </w:tcPr>
          <w:p w14:paraId="448710E9" w14:textId="5468AE64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16" w:type="dxa"/>
          </w:tcPr>
          <w:p w14:paraId="0CA0A0ED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14:paraId="094A5541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4" w:type="dxa"/>
          </w:tcPr>
          <w:p w14:paraId="03B55816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5F0103AE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</w:tcPr>
          <w:p w14:paraId="44F7132F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1" w:type="dxa"/>
          </w:tcPr>
          <w:p w14:paraId="55A7DE45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2406E1FF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3718C0D0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BA9C8D9" w14:textId="3A148A2C" w:rsidR="00B159C8" w:rsidRPr="00E63555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4B8B0C24" w14:textId="77777777" w:rsidR="00B159C8" w:rsidRPr="00660FE2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</w:tcPr>
          <w:p w14:paraId="305D9CB7" w14:textId="36857CE1" w:rsidR="00B159C8" w:rsidRPr="00660FE2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5E676D42" w14:textId="77777777" w:rsidR="00B159C8" w:rsidRDefault="00B159C8" w:rsidP="00C2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</w:tcPr>
          <w:p w14:paraId="0F96FED2" w14:textId="77777777" w:rsidR="00B159C8" w:rsidRDefault="00B159C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1F91009D" w14:textId="77777777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</w:tcPr>
          <w:p w14:paraId="1C4F8E3B" w14:textId="461B4774" w:rsidR="00B159C8" w:rsidRDefault="00B159C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592AA41F" w14:textId="524781E8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69704764" w14:textId="2B1D3907" w:rsidR="00B159C8" w:rsidRDefault="002D7F93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(283,717)</w:t>
            </w:r>
          </w:p>
        </w:tc>
        <w:tc>
          <w:tcPr>
            <w:tcW w:w="262" w:type="dxa"/>
          </w:tcPr>
          <w:p w14:paraId="24447ECF" w14:textId="2E896EE6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527A1A37" w14:textId="5E72FA57" w:rsidR="00B159C8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(261,907)</w:t>
            </w:r>
          </w:p>
        </w:tc>
      </w:tr>
      <w:tr w:rsidR="00625410" w:rsidRPr="00D47FE8" w14:paraId="63F37B55" w14:textId="3B4A232B" w:rsidTr="00625410">
        <w:tc>
          <w:tcPr>
            <w:tcW w:w="2181" w:type="dxa"/>
          </w:tcPr>
          <w:p w14:paraId="6DA19BC2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</w:tcPr>
          <w:p w14:paraId="6BE15F0E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14:paraId="40088669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4" w:type="dxa"/>
          </w:tcPr>
          <w:p w14:paraId="22193A65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3CE1FCC6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</w:tcPr>
          <w:p w14:paraId="44AB07BA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1" w:type="dxa"/>
          </w:tcPr>
          <w:p w14:paraId="70545591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6E638433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7AD38159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1F163808" w14:textId="0C896866" w:rsidR="00B159C8" w:rsidRPr="00660FE2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327058C2" w14:textId="77777777" w:rsidR="00B159C8" w:rsidRPr="00660FE2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</w:tcPr>
          <w:p w14:paraId="1B09D9C1" w14:textId="410589EF" w:rsidR="00B159C8" w:rsidRPr="00660FE2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20A6C01" w14:textId="77777777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</w:tcPr>
          <w:p w14:paraId="4309EE19" w14:textId="77777777" w:rsidR="00B159C8" w:rsidRDefault="00B159C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2FBE2E3E" w14:textId="77777777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</w:tcPr>
          <w:p w14:paraId="0D669556" w14:textId="18D147DA" w:rsidR="00B159C8" w:rsidRDefault="00B159C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29B20B4" w14:textId="331024F5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410D2C2D" w14:textId="4C2A487C" w:rsidR="00B159C8" w:rsidRDefault="002D7F93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(315,307)</w:t>
            </w:r>
          </w:p>
        </w:tc>
        <w:tc>
          <w:tcPr>
            <w:tcW w:w="262" w:type="dxa"/>
          </w:tcPr>
          <w:p w14:paraId="09894672" w14:textId="136FBF5E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63F08530" w14:textId="07D03D9B" w:rsidR="00B159C8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(264,183)</w:t>
            </w:r>
          </w:p>
        </w:tc>
      </w:tr>
      <w:tr w:rsidR="00625410" w:rsidRPr="00D47FE8" w14:paraId="285CA0A8" w14:textId="33FEBE29" w:rsidTr="00625410">
        <w:tc>
          <w:tcPr>
            <w:tcW w:w="2181" w:type="dxa"/>
          </w:tcPr>
          <w:p w14:paraId="0ECF4AE4" w14:textId="03289A3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16" w:type="dxa"/>
          </w:tcPr>
          <w:p w14:paraId="4178CC98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14:paraId="524DACCC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4" w:type="dxa"/>
          </w:tcPr>
          <w:p w14:paraId="08EAF630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38F34E61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9" w:type="dxa"/>
          </w:tcPr>
          <w:p w14:paraId="6912A8E4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1" w:type="dxa"/>
          </w:tcPr>
          <w:p w14:paraId="0BE621E0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16AE4932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373ACD32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65DEBC52" w14:textId="7E559BF4" w:rsidR="00B159C8" w:rsidRPr="00660FE2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2CEB88BB" w14:textId="77777777" w:rsidR="00B159C8" w:rsidRPr="00660FE2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</w:tcPr>
          <w:p w14:paraId="62E939D6" w14:textId="0E76CAFA" w:rsidR="00B159C8" w:rsidRPr="00660FE2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740878B" w14:textId="77777777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</w:tcPr>
          <w:p w14:paraId="6F9CCD2A" w14:textId="77777777" w:rsidR="00B159C8" w:rsidRDefault="00B159C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71027C40" w14:textId="77777777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</w:tcPr>
          <w:p w14:paraId="2D57D31A" w14:textId="2E00D545" w:rsidR="00B159C8" w:rsidRDefault="00B159C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3514A70E" w14:textId="337BBEEA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78D83B27" w14:textId="2DDBBF28" w:rsidR="00B159C8" w:rsidRDefault="002D7F93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(43,599)</w:t>
            </w:r>
          </w:p>
        </w:tc>
        <w:tc>
          <w:tcPr>
            <w:tcW w:w="262" w:type="dxa"/>
          </w:tcPr>
          <w:p w14:paraId="729EFE0C" w14:textId="31648893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31B72E32" w14:textId="0EF8E69E" w:rsidR="00B159C8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(57,109)</w:t>
            </w:r>
          </w:p>
        </w:tc>
      </w:tr>
      <w:tr w:rsidR="00625410" w:rsidRPr="00D47FE8" w14:paraId="696DFD32" w14:textId="6A06B23A" w:rsidTr="00625410">
        <w:tc>
          <w:tcPr>
            <w:tcW w:w="2181" w:type="dxa"/>
          </w:tcPr>
          <w:p w14:paraId="048C25AD" w14:textId="77777777" w:rsidR="00B159C8" w:rsidRPr="00F935F5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F935F5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16" w:type="dxa"/>
          </w:tcPr>
          <w:p w14:paraId="0F8E0CC2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14:paraId="578C16B6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4" w:type="dxa"/>
          </w:tcPr>
          <w:p w14:paraId="345032B6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03B64DDB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9" w:type="dxa"/>
          </w:tcPr>
          <w:p w14:paraId="03D586F4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1" w:type="dxa"/>
          </w:tcPr>
          <w:p w14:paraId="31A7018E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6EF35FED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09B401E9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59B9F008" w14:textId="5FC443C5" w:rsidR="00B159C8" w:rsidRPr="00660FE2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4D3A3913" w14:textId="77777777" w:rsidR="00B159C8" w:rsidRPr="00660FE2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</w:tcPr>
          <w:p w14:paraId="4DAC6365" w14:textId="354CD641" w:rsidR="00B159C8" w:rsidRPr="00660FE2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563C75DE" w14:textId="77777777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</w:tcPr>
          <w:p w14:paraId="237CD9DD" w14:textId="77777777" w:rsidR="00B159C8" w:rsidRDefault="00B159C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5D2BD9B4" w14:textId="77777777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</w:tcPr>
          <w:p w14:paraId="4865A5A9" w14:textId="07658855" w:rsidR="00B159C8" w:rsidRDefault="00B159C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29FE81F3" w14:textId="1D4A59D9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45451142" w14:textId="799593F1" w:rsidR="00B159C8" w:rsidRDefault="002D7F93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109,19</w:t>
            </w:r>
            <w:r w:rsidR="00E5372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2" w:type="dxa"/>
          </w:tcPr>
          <w:p w14:paraId="00771A7B" w14:textId="1A623983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0E302F34" w14:textId="3AA34C2C" w:rsidR="00B159C8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98,525</w:t>
            </w:r>
          </w:p>
        </w:tc>
      </w:tr>
      <w:tr w:rsidR="00625410" w:rsidRPr="00D47FE8" w14:paraId="0F022C44" w14:textId="245592DE" w:rsidTr="00625410">
        <w:tc>
          <w:tcPr>
            <w:tcW w:w="2181" w:type="dxa"/>
          </w:tcPr>
          <w:p w14:paraId="3B974965" w14:textId="77777777" w:rsidR="00B159C8" w:rsidRPr="00F935F5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F935F5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1116" w:type="dxa"/>
          </w:tcPr>
          <w:p w14:paraId="35E7868D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14:paraId="0E21A76B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4" w:type="dxa"/>
          </w:tcPr>
          <w:p w14:paraId="3C205F54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40F600D8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9" w:type="dxa"/>
          </w:tcPr>
          <w:p w14:paraId="388B2474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1" w:type="dxa"/>
          </w:tcPr>
          <w:p w14:paraId="4D0242A4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6AC378E0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68010768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0A861F6A" w14:textId="77777777" w:rsidR="00B159C8" w:rsidRPr="00660FE2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566FD7EF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</w:tcPr>
          <w:p w14:paraId="1BBBCF08" w14:textId="77777777" w:rsidR="00B159C8" w:rsidRPr="00660FE2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81E99B5" w14:textId="77777777" w:rsidR="00B159C8" w:rsidRPr="00660FE2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</w:tcPr>
          <w:p w14:paraId="38B15145" w14:textId="77777777" w:rsidR="00B159C8" w:rsidRPr="00660FE2" w:rsidRDefault="00B159C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4FD50D5B" w14:textId="77777777" w:rsidR="00B159C8" w:rsidRPr="00660FE2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</w:tcPr>
          <w:p w14:paraId="1F39415E" w14:textId="764BAA66" w:rsidR="00B159C8" w:rsidRPr="00660FE2" w:rsidRDefault="00B159C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49601D1" w14:textId="7E911756" w:rsidR="00B159C8" w:rsidRPr="00660FE2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638EB6B9" w14:textId="0D854938" w:rsidR="00B159C8" w:rsidRPr="00660FE2" w:rsidRDefault="00B159C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</w:tcPr>
          <w:p w14:paraId="4876BFCC" w14:textId="05B3F370" w:rsidR="00B159C8" w:rsidRPr="00660FE2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438677CB" w14:textId="5A230BB7" w:rsidR="00B159C8" w:rsidRPr="00660FE2" w:rsidRDefault="00B159C8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7F93" w:rsidRPr="00D47FE8" w14:paraId="4FD7038A" w14:textId="743FE13C" w:rsidTr="006F45AC">
        <w:tc>
          <w:tcPr>
            <w:tcW w:w="2181" w:type="dxa"/>
          </w:tcPr>
          <w:p w14:paraId="6168F5AE" w14:textId="577B4ACE" w:rsidR="002D7F93" w:rsidRPr="00F935F5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F935F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116" w:type="dxa"/>
          </w:tcPr>
          <w:p w14:paraId="12A61145" w14:textId="77777777" w:rsidR="002D7F93" w:rsidRPr="00D47FE8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14:paraId="07F13D9D" w14:textId="77777777" w:rsidR="002D7F93" w:rsidRPr="00D47FE8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4" w:type="dxa"/>
          </w:tcPr>
          <w:p w14:paraId="4CD576B1" w14:textId="77777777" w:rsidR="002D7F93" w:rsidRPr="00D47FE8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34374928" w14:textId="77777777" w:rsidR="002D7F93" w:rsidRPr="00D47FE8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9" w:type="dxa"/>
          </w:tcPr>
          <w:p w14:paraId="47FE49BD" w14:textId="77777777" w:rsidR="002D7F93" w:rsidRPr="00D47FE8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1" w:type="dxa"/>
          </w:tcPr>
          <w:p w14:paraId="015FB912" w14:textId="77777777" w:rsidR="002D7F93" w:rsidRPr="00D47FE8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504BA01C" w14:textId="77777777" w:rsidR="002D7F93" w:rsidRPr="00D47FE8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004A3156" w14:textId="77777777" w:rsidR="002D7F93" w:rsidRPr="00D47FE8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3953630B" w14:textId="56B4AAC1" w:rsidR="002D7F93" w:rsidRPr="00660FE2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4F0B7CAE" w14:textId="77777777" w:rsidR="002D7F93" w:rsidRPr="00660FE2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</w:tcPr>
          <w:p w14:paraId="06BB05B7" w14:textId="0768B356" w:rsidR="002D7F93" w:rsidRPr="00660FE2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7ED3444" w14:textId="77777777" w:rsidR="002D7F93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14:paraId="3E9960C4" w14:textId="77777777" w:rsidR="002D7F93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" w:type="dxa"/>
          </w:tcPr>
          <w:p w14:paraId="0D5E9282" w14:textId="77777777" w:rsidR="002D7F93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3AAE9FDC" w14:textId="3B6E311A" w:rsidR="002D7F93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0254BF46" w14:textId="728D8830" w:rsidR="002D7F93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53AF2100" w14:textId="6526F10D" w:rsidR="002D7F93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118,015</w:t>
            </w:r>
          </w:p>
        </w:tc>
        <w:tc>
          <w:tcPr>
            <w:tcW w:w="262" w:type="dxa"/>
          </w:tcPr>
          <w:p w14:paraId="7D688E53" w14:textId="7504C965" w:rsidR="002D7F93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C2B4DC5" w14:textId="21FA754A" w:rsidR="002D7F93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103,751</w:t>
            </w:r>
          </w:p>
        </w:tc>
      </w:tr>
      <w:tr w:rsidR="00625410" w:rsidRPr="00D47FE8" w14:paraId="16F8AEE1" w14:textId="048151FD" w:rsidTr="006F45AC">
        <w:tc>
          <w:tcPr>
            <w:tcW w:w="2181" w:type="dxa"/>
          </w:tcPr>
          <w:p w14:paraId="06AF989B" w14:textId="77777777" w:rsidR="00B159C8" w:rsidRPr="00F935F5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F935F5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16" w:type="dxa"/>
          </w:tcPr>
          <w:p w14:paraId="197E3320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14:paraId="197C0AAD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4" w:type="dxa"/>
          </w:tcPr>
          <w:p w14:paraId="46B23D3A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3EE3C49E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9" w:type="dxa"/>
          </w:tcPr>
          <w:p w14:paraId="42FAC67A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1" w:type="dxa"/>
          </w:tcPr>
          <w:p w14:paraId="299D116F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09B2A45F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25588A35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50BAE7D9" w14:textId="7A393351" w:rsidR="00B159C8" w:rsidRPr="00660FE2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2D5D4C72" w14:textId="77777777" w:rsidR="00B159C8" w:rsidRPr="00660FE2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</w:tcPr>
          <w:p w14:paraId="6F4A785E" w14:textId="6C079703" w:rsidR="00B159C8" w:rsidRPr="00660FE2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9077278" w14:textId="77777777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</w:tcPr>
          <w:p w14:paraId="3D3C2E4B" w14:textId="77777777" w:rsidR="00B159C8" w:rsidRDefault="00B159C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7AEDEC1D" w14:textId="77777777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</w:tcPr>
          <w:p w14:paraId="668F574E" w14:textId="00273376" w:rsidR="00B159C8" w:rsidRDefault="00B159C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48AB0F94" w14:textId="58378FAA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765EC29A" w14:textId="280B4DA9" w:rsidR="00B159C8" w:rsidRDefault="002D7F93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538,538</w:t>
            </w:r>
          </w:p>
        </w:tc>
        <w:tc>
          <w:tcPr>
            <w:tcW w:w="262" w:type="dxa"/>
          </w:tcPr>
          <w:p w14:paraId="53C8E419" w14:textId="0091D9D7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30BA8E2E" w14:textId="413BF288" w:rsidR="00B159C8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670,654</w:t>
            </w:r>
          </w:p>
        </w:tc>
      </w:tr>
      <w:tr w:rsidR="00625410" w:rsidRPr="00D47FE8" w14:paraId="2E3558E4" w14:textId="7147A7F4" w:rsidTr="006F45AC">
        <w:tc>
          <w:tcPr>
            <w:tcW w:w="2181" w:type="dxa"/>
          </w:tcPr>
          <w:p w14:paraId="5D59A39C" w14:textId="13EE20C9" w:rsidR="00B159C8" w:rsidRPr="00F935F5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F935F5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16" w:type="dxa"/>
          </w:tcPr>
          <w:p w14:paraId="52E68883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14:paraId="710FF88E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4" w:type="dxa"/>
          </w:tcPr>
          <w:p w14:paraId="0CBF602B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24D8F969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9" w:type="dxa"/>
          </w:tcPr>
          <w:p w14:paraId="32E4F5EE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1" w:type="dxa"/>
          </w:tcPr>
          <w:p w14:paraId="14BB7B90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777FFD74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042B498C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0BB143D3" w14:textId="69935C11" w:rsidR="00B159C8" w:rsidRPr="00660FE2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2A839F77" w14:textId="77777777" w:rsidR="00B159C8" w:rsidRPr="00660FE2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</w:tcPr>
          <w:p w14:paraId="16895959" w14:textId="7F72938C" w:rsidR="00B159C8" w:rsidRPr="00660FE2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2C53407" w14:textId="77777777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</w:tcPr>
          <w:p w14:paraId="59F7DC18" w14:textId="77777777" w:rsidR="00B159C8" w:rsidRDefault="00B159C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40BC1762" w14:textId="77777777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</w:tcPr>
          <w:p w14:paraId="5BEF2D9F" w14:textId="148801DC" w:rsidR="00B159C8" w:rsidRDefault="00B159C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339C5E38" w14:textId="2415306B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73FFF985" w14:textId="3E2B721B" w:rsidR="00B159C8" w:rsidRDefault="002D7F93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(81,769)</w:t>
            </w:r>
          </w:p>
        </w:tc>
        <w:tc>
          <w:tcPr>
            <w:tcW w:w="262" w:type="dxa"/>
          </w:tcPr>
          <w:p w14:paraId="1D3DBB3E" w14:textId="2C5C8250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F2A92E3" w14:textId="7FAA1481" w:rsidR="00B159C8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(108,150)</w:t>
            </w:r>
          </w:p>
        </w:tc>
      </w:tr>
      <w:tr w:rsidR="00625410" w:rsidRPr="00D47FE8" w14:paraId="34C8ADBD" w14:textId="45C5BA1E" w:rsidTr="006F45AC">
        <w:tc>
          <w:tcPr>
            <w:tcW w:w="2181" w:type="dxa"/>
          </w:tcPr>
          <w:p w14:paraId="4F9FE716" w14:textId="4E913B48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116" w:type="dxa"/>
          </w:tcPr>
          <w:p w14:paraId="4471230A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14:paraId="435A0DA0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4" w:type="dxa"/>
          </w:tcPr>
          <w:p w14:paraId="70C9888A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7E881907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</w:tcPr>
          <w:p w14:paraId="46352E55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1" w:type="dxa"/>
          </w:tcPr>
          <w:p w14:paraId="013F5869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762F6C56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145C284A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2E826671" w14:textId="0DE4240F" w:rsidR="00B159C8" w:rsidRPr="00660FE2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5BA0C26F" w14:textId="77777777" w:rsidR="00B159C8" w:rsidRPr="00660FE2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gridSpan w:val="2"/>
          </w:tcPr>
          <w:p w14:paraId="414FFDCE" w14:textId="553FDBE8" w:rsidR="00B159C8" w:rsidRPr="00660FE2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2D389DC9" w14:textId="77777777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</w:tcPr>
          <w:p w14:paraId="28EF4484" w14:textId="77777777" w:rsidR="00B159C8" w:rsidRDefault="00B159C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64C72D17" w14:textId="77777777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</w:tcPr>
          <w:p w14:paraId="3E701BE5" w14:textId="0AD9E8DD" w:rsidR="00B159C8" w:rsidRDefault="00B159C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311FDCC6" w14:textId="01B601CF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2FE44F82" w14:textId="56AB78D8" w:rsidR="00B159C8" w:rsidRDefault="002D7F93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45</w:t>
            </w:r>
            <w:r w:rsidR="00E5372E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,769</w:t>
            </w:r>
          </w:p>
        </w:tc>
        <w:tc>
          <w:tcPr>
            <w:tcW w:w="262" w:type="dxa"/>
          </w:tcPr>
          <w:p w14:paraId="467DE58E" w14:textId="3E1467F1" w:rsidR="00B159C8" w:rsidRDefault="00B159C8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7255A082" w14:textId="4EC008F6" w:rsidR="00B159C8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562,504</w:t>
            </w:r>
          </w:p>
        </w:tc>
      </w:tr>
      <w:tr w:rsidR="00625410" w:rsidRPr="00D47FE8" w14:paraId="557A0354" w14:textId="094B668A" w:rsidTr="006F45AC">
        <w:trPr>
          <w:trHeight w:val="134"/>
        </w:trPr>
        <w:tc>
          <w:tcPr>
            <w:tcW w:w="2181" w:type="dxa"/>
          </w:tcPr>
          <w:p w14:paraId="0B00D8BA" w14:textId="77777777" w:rsidR="00B159C8" w:rsidRPr="004402B0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3A870221" w14:textId="77777777" w:rsidR="00B159C8" w:rsidRPr="004402B0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14:paraId="68698C6B" w14:textId="77777777" w:rsidR="00B159C8" w:rsidRPr="004402B0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4" w:type="dxa"/>
          </w:tcPr>
          <w:p w14:paraId="343CDC4F" w14:textId="77777777" w:rsidR="00B159C8" w:rsidRPr="004402B0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1DDC8AB5" w14:textId="77777777" w:rsidR="00B159C8" w:rsidRPr="004402B0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</w:tcPr>
          <w:p w14:paraId="30C20A96" w14:textId="77777777" w:rsidR="00B159C8" w:rsidRPr="004402B0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1" w:type="dxa"/>
          </w:tcPr>
          <w:p w14:paraId="1F1CE540" w14:textId="77777777" w:rsidR="00B159C8" w:rsidRPr="004402B0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32938A0A" w14:textId="77777777" w:rsidR="00B159C8" w:rsidRPr="004402B0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6123678A" w14:textId="77777777" w:rsidR="00B159C8" w:rsidRPr="004402B0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26480508" w14:textId="77777777" w:rsidR="00B159C8" w:rsidRPr="004402B0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33F5CCF6" w14:textId="77777777" w:rsidR="00B159C8" w:rsidRPr="004402B0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gridSpan w:val="2"/>
          </w:tcPr>
          <w:p w14:paraId="77C4D706" w14:textId="77777777" w:rsidR="00B159C8" w:rsidRPr="004402B0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4B049CF3" w14:textId="77777777" w:rsidR="00B159C8" w:rsidRPr="004402B0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</w:tcPr>
          <w:p w14:paraId="500B004D" w14:textId="77777777" w:rsidR="00B159C8" w:rsidRPr="004402B0" w:rsidRDefault="00B159C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6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1EA075C6" w14:textId="77777777" w:rsidR="00B159C8" w:rsidRPr="004402B0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</w:tcPr>
          <w:p w14:paraId="69BDB6A2" w14:textId="4819BE25" w:rsidR="00B159C8" w:rsidRPr="004402B0" w:rsidRDefault="00B159C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04AAC5AA" w14:textId="6DEAF4C9" w:rsidR="00B159C8" w:rsidRPr="004402B0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5C1564F1" w14:textId="2E6570F2" w:rsidR="00B159C8" w:rsidRPr="004402B0" w:rsidRDefault="00B159C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14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2" w:type="dxa"/>
          </w:tcPr>
          <w:p w14:paraId="2E3BC6CC" w14:textId="64CB0897" w:rsidR="00B159C8" w:rsidRPr="004402B0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22AF31EB" w14:textId="66DC587E" w:rsidR="00B159C8" w:rsidRPr="004402B0" w:rsidRDefault="00B159C8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6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D7F93" w:rsidRPr="00D47FE8" w14:paraId="7CBFA39E" w14:textId="77777777" w:rsidTr="002D7F93">
        <w:trPr>
          <w:trHeight w:val="134"/>
        </w:trPr>
        <w:tc>
          <w:tcPr>
            <w:tcW w:w="2181" w:type="dxa"/>
          </w:tcPr>
          <w:p w14:paraId="50B74CE9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230E643B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14:paraId="7A280040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4" w:type="dxa"/>
          </w:tcPr>
          <w:p w14:paraId="6B9E88C4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3BF1A83C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</w:tcPr>
          <w:p w14:paraId="40CFE854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1" w:type="dxa"/>
          </w:tcPr>
          <w:p w14:paraId="0310B2E4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32AB762C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76E1494E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3BC62594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3B9C7C80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gridSpan w:val="2"/>
          </w:tcPr>
          <w:p w14:paraId="7D611D41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11AC2FE4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</w:tcPr>
          <w:p w14:paraId="15B5F940" w14:textId="77777777" w:rsidR="002D7F93" w:rsidRPr="004402B0" w:rsidRDefault="002D7F93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6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0127C14E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</w:tcPr>
          <w:p w14:paraId="6D2F7186" w14:textId="77777777" w:rsidR="002D7F93" w:rsidRPr="004402B0" w:rsidRDefault="002D7F93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5023179E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</w:tcPr>
          <w:p w14:paraId="6D4DEA07" w14:textId="77777777" w:rsidR="002D7F93" w:rsidRPr="004402B0" w:rsidRDefault="002D7F93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14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2" w:type="dxa"/>
          </w:tcPr>
          <w:p w14:paraId="61180261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</w:tcPr>
          <w:p w14:paraId="71203C8B" w14:textId="77777777" w:rsidR="002D7F93" w:rsidRPr="004402B0" w:rsidRDefault="002D7F93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6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D7F93" w:rsidRPr="00D47FE8" w14:paraId="07DC9A54" w14:textId="77777777" w:rsidTr="002D7F93">
        <w:trPr>
          <w:trHeight w:val="134"/>
        </w:trPr>
        <w:tc>
          <w:tcPr>
            <w:tcW w:w="2181" w:type="dxa"/>
          </w:tcPr>
          <w:p w14:paraId="1C003BCD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5002EF54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14:paraId="1BA44AC6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4" w:type="dxa"/>
          </w:tcPr>
          <w:p w14:paraId="08D55EEE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7CA7917F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</w:tcPr>
          <w:p w14:paraId="4385A874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1" w:type="dxa"/>
          </w:tcPr>
          <w:p w14:paraId="799C3298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784DE3DB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5F2B4576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1A14B848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27EE51AA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gridSpan w:val="2"/>
          </w:tcPr>
          <w:p w14:paraId="7CBFA060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5E7876DD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</w:tcPr>
          <w:p w14:paraId="4E74DD04" w14:textId="77777777" w:rsidR="002D7F93" w:rsidRPr="004402B0" w:rsidRDefault="002D7F93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6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744FCF65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</w:tcPr>
          <w:p w14:paraId="34D459F1" w14:textId="77777777" w:rsidR="002D7F93" w:rsidRPr="004402B0" w:rsidRDefault="002D7F93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518B3CF4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</w:tcPr>
          <w:p w14:paraId="65AE44A4" w14:textId="77777777" w:rsidR="002D7F93" w:rsidRPr="004402B0" w:rsidRDefault="002D7F93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14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2" w:type="dxa"/>
          </w:tcPr>
          <w:p w14:paraId="698C25E9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</w:tcPr>
          <w:p w14:paraId="40974FC9" w14:textId="77777777" w:rsidR="002D7F93" w:rsidRPr="004402B0" w:rsidRDefault="002D7F93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6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C5A32" w:rsidRPr="00D47FE8" w14:paraId="4BFE0F26" w14:textId="77777777" w:rsidTr="002D7F93">
        <w:trPr>
          <w:trHeight w:val="134"/>
        </w:trPr>
        <w:tc>
          <w:tcPr>
            <w:tcW w:w="2181" w:type="dxa"/>
          </w:tcPr>
          <w:p w14:paraId="4293AA97" w14:textId="77777777" w:rsidR="00AC5A32" w:rsidRPr="004402B0" w:rsidRDefault="00AC5A32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36044CF4" w14:textId="77777777" w:rsidR="00AC5A32" w:rsidRPr="004402B0" w:rsidRDefault="00AC5A32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14:paraId="5E090E45" w14:textId="77777777" w:rsidR="00AC5A32" w:rsidRPr="004402B0" w:rsidRDefault="00AC5A32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4" w:type="dxa"/>
          </w:tcPr>
          <w:p w14:paraId="1C7560E8" w14:textId="77777777" w:rsidR="00AC5A32" w:rsidRPr="004402B0" w:rsidRDefault="00AC5A32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5E137713" w14:textId="77777777" w:rsidR="00AC5A32" w:rsidRPr="004402B0" w:rsidRDefault="00AC5A32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</w:tcPr>
          <w:p w14:paraId="2BCC0917" w14:textId="77777777" w:rsidR="00AC5A32" w:rsidRPr="004402B0" w:rsidRDefault="00AC5A32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1" w:type="dxa"/>
          </w:tcPr>
          <w:p w14:paraId="4D85947E" w14:textId="77777777" w:rsidR="00AC5A32" w:rsidRPr="004402B0" w:rsidRDefault="00AC5A32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189E7726" w14:textId="77777777" w:rsidR="00AC5A32" w:rsidRPr="004402B0" w:rsidRDefault="00AC5A32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124DAA53" w14:textId="77777777" w:rsidR="00AC5A32" w:rsidRPr="004402B0" w:rsidRDefault="00AC5A32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88BEA80" w14:textId="77777777" w:rsidR="00AC5A32" w:rsidRPr="004402B0" w:rsidRDefault="00AC5A32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3AAFFAC1" w14:textId="77777777" w:rsidR="00AC5A32" w:rsidRPr="004402B0" w:rsidRDefault="00AC5A32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gridSpan w:val="2"/>
          </w:tcPr>
          <w:p w14:paraId="0C33982E" w14:textId="77777777" w:rsidR="00AC5A32" w:rsidRPr="004402B0" w:rsidRDefault="00AC5A32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3261DCED" w14:textId="77777777" w:rsidR="00AC5A32" w:rsidRPr="004402B0" w:rsidRDefault="00AC5A32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</w:tcPr>
          <w:p w14:paraId="6F653D1F" w14:textId="77777777" w:rsidR="00AC5A32" w:rsidRPr="004402B0" w:rsidRDefault="00AC5A32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6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19E6C3FA" w14:textId="77777777" w:rsidR="00AC5A32" w:rsidRPr="004402B0" w:rsidRDefault="00AC5A32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</w:tcPr>
          <w:p w14:paraId="44F90F15" w14:textId="77777777" w:rsidR="00AC5A32" w:rsidRPr="004402B0" w:rsidRDefault="00AC5A32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21C47A7D" w14:textId="77777777" w:rsidR="00AC5A32" w:rsidRPr="004402B0" w:rsidRDefault="00AC5A32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</w:tcPr>
          <w:p w14:paraId="099BC96E" w14:textId="77777777" w:rsidR="00AC5A32" w:rsidRPr="004402B0" w:rsidRDefault="00AC5A32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14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2" w:type="dxa"/>
          </w:tcPr>
          <w:p w14:paraId="388B4765" w14:textId="77777777" w:rsidR="00AC5A32" w:rsidRPr="004402B0" w:rsidRDefault="00AC5A32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</w:tcPr>
          <w:p w14:paraId="523EBDA4" w14:textId="77777777" w:rsidR="00AC5A32" w:rsidRPr="004402B0" w:rsidRDefault="00AC5A32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6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D7F93" w:rsidRPr="00D47FE8" w14:paraId="14951A58" w14:textId="77777777" w:rsidTr="002D7F93">
        <w:trPr>
          <w:trHeight w:val="134"/>
        </w:trPr>
        <w:tc>
          <w:tcPr>
            <w:tcW w:w="2181" w:type="dxa"/>
          </w:tcPr>
          <w:p w14:paraId="1C4BB038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1EB40F9D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14:paraId="7CC7C782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4" w:type="dxa"/>
          </w:tcPr>
          <w:p w14:paraId="173DBF63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36E407DD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</w:tcPr>
          <w:p w14:paraId="650E8D63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1" w:type="dxa"/>
          </w:tcPr>
          <w:p w14:paraId="7A530293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5D96CC05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7D1DB727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78083D1D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6F1D7BBE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gridSpan w:val="2"/>
          </w:tcPr>
          <w:p w14:paraId="59210BC0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63CCBBF6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</w:tcPr>
          <w:p w14:paraId="4053A5D5" w14:textId="77777777" w:rsidR="002D7F93" w:rsidRPr="004402B0" w:rsidRDefault="002D7F93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6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640DB192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</w:tcPr>
          <w:p w14:paraId="7C621C08" w14:textId="77777777" w:rsidR="002D7F93" w:rsidRPr="004402B0" w:rsidRDefault="002D7F93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5ADA519F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</w:tcPr>
          <w:p w14:paraId="047A1E34" w14:textId="77777777" w:rsidR="002D7F93" w:rsidRPr="004402B0" w:rsidRDefault="002D7F93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14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2" w:type="dxa"/>
          </w:tcPr>
          <w:p w14:paraId="5BE55168" w14:textId="77777777" w:rsidR="002D7F93" w:rsidRPr="004402B0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</w:tcPr>
          <w:p w14:paraId="0770FC8B" w14:textId="77777777" w:rsidR="002D7F93" w:rsidRPr="004402B0" w:rsidRDefault="002D7F93" w:rsidP="0062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6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25410" w:rsidRPr="00D47FE8" w14:paraId="3CE72B93" w14:textId="61131FF9" w:rsidTr="00625410">
        <w:tc>
          <w:tcPr>
            <w:tcW w:w="7083" w:type="dxa"/>
            <w:gridSpan w:val="8"/>
            <w:shd w:val="clear" w:color="auto" w:fill="auto"/>
          </w:tcPr>
          <w:p w14:paraId="6F48A16C" w14:textId="77777777" w:rsidR="00B159C8" w:rsidRPr="0054784A" w:rsidRDefault="00B159C8" w:rsidP="00777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4784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ข้อมูลเกี่ยวกับฐานะการเงินตามส่วนงานที่รายงาน</w:t>
            </w:r>
          </w:p>
        </w:tc>
        <w:tc>
          <w:tcPr>
            <w:tcW w:w="247" w:type="dxa"/>
            <w:shd w:val="clear" w:color="auto" w:fill="auto"/>
          </w:tcPr>
          <w:p w14:paraId="50658D6A" w14:textId="77777777" w:rsidR="00B159C8" w:rsidRPr="00D47FE8" w:rsidRDefault="00B159C8" w:rsidP="00777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62EF0BF9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</w:tcPr>
          <w:p w14:paraId="07AB41F4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shd w:val="clear" w:color="auto" w:fill="auto"/>
          </w:tcPr>
          <w:p w14:paraId="500DCFBB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79E98B9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</w:tcPr>
          <w:p w14:paraId="14664B76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4D19503A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</w:tcPr>
          <w:p w14:paraId="6EC8DBA8" w14:textId="18714964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033AA58A" w14:textId="0B023571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0AA25723" w14:textId="4E468A76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</w:tcPr>
          <w:p w14:paraId="1F70AD8B" w14:textId="078168E9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0368D53A" w14:textId="78CE5A72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5410" w:rsidRPr="00D87B1A" w14:paraId="77DCD325" w14:textId="6AA0F2A9" w:rsidTr="00625410">
        <w:tc>
          <w:tcPr>
            <w:tcW w:w="2181" w:type="dxa"/>
            <w:shd w:val="clear" w:color="auto" w:fill="auto"/>
          </w:tcPr>
          <w:p w14:paraId="0B7F7CCC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16" w:type="dxa"/>
            <w:shd w:val="clear" w:color="auto" w:fill="auto"/>
          </w:tcPr>
          <w:p w14:paraId="34E36225" w14:textId="6CD300D0" w:rsidR="00B159C8" w:rsidRPr="002F243E" w:rsidRDefault="002D7F93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572,521</w:t>
            </w:r>
          </w:p>
        </w:tc>
        <w:tc>
          <w:tcPr>
            <w:tcW w:w="250" w:type="dxa"/>
            <w:shd w:val="clear" w:color="auto" w:fill="auto"/>
          </w:tcPr>
          <w:p w14:paraId="1238FC96" w14:textId="7777777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F3EC37C" w14:textId="342B0D3F" w:rsidR="00B159C8" w:rsidRPr="002F243E" w:rsidRDefault="002D7F93" w:rsidP="007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458,362</w:t>
            </w:r>
          </w:p>
        </w:tc>
        <w:tc>
          <w:tcPr>
            <w:tcW w:w="247" w:type="dxa"/>
            <w:shd w:val="clear" w:color="auto" w:fill="auto"/>
          </w:tcPr>
          <w:p w14:paraId="15DE4058" w14:textId="7777777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0A5730B6" w14:textId="7C66790B" w:rsidR="00B159C8" w:rsidRPr="002F243E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879,012</w:t>
            </w:r>
          </w:p>
        </w:tc>
        <w:tc>
          <w:tcPr>
            <w:tcW w:w="251" w:type="dxa"/>
            <w:shd w:val="clear" w:color="auto" w:fill="auto"/>
          </w:tcPr>
          <w:p w14:paraId="4DF46732" w14:textId="7777777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shd w:val="clear" w:color="auto" w:fill="auto"/>
          </w:tcPr>
          <w:p w14:paraId="3427C208" w14:textId="189D34A3" w:rsidR="00B159C8" w:rsidRPr="002F243E" w:rsidRDefault="002D7F93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907,516</w:t>
            </w:r>
          </w:p>
        </w:tc>
        <w:tc>
          <w:tcPr>
            <w:tcW w:w="247" w:type="dxa"/>
            <w:shd w:val="clear" w:color="auto" w:fill="auto"/>
          </w:tcPr>
          <w:p w14:paraId="744B70B7" w14:textId="7777777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0D300515" w14:textId="709BD37E" w:rsidR="00B159C8" w:rsidRPr="002F243E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230,954</w:t>
            </w:r>
          </w:p>
        </w:tc>
        <w:tc>
          <w:tcPr>
            <w:tcW w:w="248" w:type="dxa"/>
            <w:shd w:val="clear" w:color="auto" w:fill="auto"/>
          </w:tcPr>
          <w:p w14:paraId="063FBFFD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shd w:val="clear" w:color="auto" w:fill="auto"/>
          </w:tcPr>
          <w:p w14:paraId="56B4F9B7" w14:textId="60A1B37E" w:rsidR="00B159C8" w:rsidRPr="002F243E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249,155</w:t>
            </w:r>
          </w:p>
        </w:tc>
        <w:tc>
          <w:tcPr>
            <w:tcW w:w="268" w:type="dxa"/>
          </w:tcPr>
          <w:p w14:paraId="4B523AE4" w14:textId="77777777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</w:tcPr>
          <w:p w14:paraId="7623215A" w14:textId="35B1C12E" w:rsidR="00B159C8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948</w:t>
            </w:r>
          </w:p>
        </w:tc>
        <w:tc>
          <w:tcPr>
            <w:tcW w:w="253" w:type="dxa"/>
          </w:tcPr>
          <w:p w14:paraId="0EF87C9A" w14:textId="77777777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</w:tcPr>
          <w:p w14:paraId="4B616E6D" w14:textId="037B4FB4" w:rsidR="00B159C8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2,816</w:t>
            </w:r>
          </w:p>
        </w:tc>
        <w:tc>
          <w:tcPr>
            <w:tcW w:w="239" w:type="dxa"/>
          </w:tcPr>
          <w:p w14:paraId="5BFCAB88" w14:textId="2A9FB14C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39D9E415" w14:textId="05562196" w:rsidR="00B159C8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1,683,435</w:t>
            </w:r>
          </w:p>
        </w:tc>
        <w:tc>
          <w:tcPr>
            <w:tcW w:w="262" w:type="dxa"/>
          </w:tcPr>
          <w:p w14:paraId="65EDDBD9" w14:textId="10F59ECD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1D2CB393" w14:textId="4122BD4F" w:rsidR="00B159C8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1,617,849</w:t>
            </w:r>
          </w:p>
        </w:tc>
      </w:tr>
      <w:tr w:rsidR="00625410" w:rsidRPr="00D87B1A" w14:paraId="6B22E512" w14:textId="3E592B8F" w:rsidTr="00625410">
        <w:tc>
          <w:tcPr>
            <w:tcW w:w="2181" w:type="dxa"/>
            <w:shd w:val="clear" w:color="auto" w:fill="auto"/>
          </w:tcPr>
          <w:p w14:paraId="740FB5A1" w14:textId="1842279B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116" w:type="dxa"/>
            <w:shd w:val="clear" w:color="auto" w:fill="auto"/>
          </w:tcPr>
          <w:p w14:paraId="19B7C572" w14:textId="77777777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3A1E65E1" w14:textId="7777777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3B373CCF" w14:textId="77777777" w:rsidR="00B159C8" w:rsidRPr="002C0913" w:rsidRDefault="00B159C8" w:rsidP="007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</w:tcPr>
          <w:p w14:paraId="5124A365" w14:textId="7777777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059D3D80" w14:textId="77777777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" w:type="dxa"/>
            <w:shd w:val="clear" w:color="auto" w:fill="auto"/>
          </w:tcPr>
          <w:p w14:paraId="7C4D08E0" w14:textId="7777777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shd w:val="clear" w:color="auto" w:fill="auto"/>
          </w:tcPr>
          <w:p w14:paraId="325A6E1D" w14:textId="77777777" w:rsidR="00B159C8" w:rsidRPr="002C0913" w:rsidRDefault="00B159C8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</w:tcPr>
          <w:p w14:paraId="523F2860" w14:textId="7777777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5BFCBC8C" w14:textId="77777777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</w:tcPr>
          <w:p w14:paraId="09DA2041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shd w:val="clear" w:color="auto" w:fill="auto"/>
          </w:tcPr>
          <w:p w14:paraId="1014057A" w14:textId="77777777" w:rsidR="00B159C8" w:rsidRPr="002C0913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218081C" w14:textId="77777777" w:rsidR="00B159C8" w:rsidRPr="002C0913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</w:tcPr>
          <w:p w14:paraId="338F8E10" w14:textId="77777777" w:rsidR="00B159C8" w:rsidRPr="002C0913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00DB35EF" w14:textId="77777777" w:rsidR="00B159C8" w:rsidRPr="002C0913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</w:tcPr>
          <w:p w14:paraId="788F750E" w14:textId="6DD0DDD5" w:rsidR="00B159C8" w:rsidRPr="002C0913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4123CB2D" w14:textId="73D61FD0" w:rsidR="00B159C8" w:rsidRPr="002C0913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33B7E535" w14:textId="074D723A" w:rsidR="00B159C8" w:rsidRPr="002C0913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</w:tcPr>
          <w:p w14:paraId="3F1F647C" w14:textId="770FC9A6" w:rsidR="00B159C8" w:rsidRPr="002C0913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17C696F3" w14:textId="7117F503" w:rsidR="00B159C8" w:rsidRPr="002C0913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5410" w:rsidRPr="00D87B1A" w14:paraId="09202DCA" w14:textId="6CB9703B" w:rsidTr="00625410">
        <w:tc>
          <w:tcPr>
            <w:tcW w:w="2181" w:type="dxa"/>
            <w:shd w:val="clear" w:color="auto" w:fill="auto"/>
          </w:tcPr>
          <w:p w14:paraId="3B3ED490" w14:textId="3CF626DF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116" w:type="dxa"/>
            <w:shd w:val="clear" w:color="auto" w:fill="auto"/>
          </w:tcPr>
          <w:p w14:paraId="746D645D" w14:textId="1BB0A51E" w:rsidR="00B159C8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704,526</w:t>
            </w:r>
          </w:p>
        </w:tc>
        <w:tc>
          <w:tcPr>
            <w:tcW w:w="250" w:type="dxa"/>
            <w:shd w:val="clear" w:color="auto" w:fill="auto"/>
          </w:tcPr>
          <w:p w14:paraId="23B02BA3" w14:textId="7777777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3886DCC3" w14:textId="11B55512" w:rsidR="00B159C8" w:rsidRPr="002C0913" w:rsidRDefault="00B159C8" w:rsidP="007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713,975</w:t>
            </w:r>
          </w:p>
        </w:tc>
        <w:tc>
          <w:tcPr>
            <w:tcW w:w="247" w:type="dxa"/>
            <w:shd w:val="clear" w:color="auto" w:fill="auto"/>
          </w:tcPr>
          <w:p w14:paraId="28D008CC" w14:textId="7777777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4FEE396C" w14:textId="2D617355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230,371</w:t>
            </w:r>
          </w:p>
        </w:tc>
        <w:tc>
          <w:tcPr>
            <w:tcW w:w="251" w:type="dxa"/>
            <w:shd w:val="clear" w:color="auto" w:fill="auto"/>
          </w:tcPr>
          <w:p w14:paraId="011DD0BC" w14:textId="7777777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shd w:val="clear" w:color="auto" w:fill="auto"/>
          </w:tcPr>
          <w:p w14:paraId="6FDD705F" w14:textId="01250A1C" w:rsidR="00B159C8" w:rsidRPr="002C0913" w:rsidRDefault="00B159C8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C3847">
              <w:rPr>
                <w:rFonts w:ascii="Angsana New" w:hAnsi="Angsana New"/>
                <w:bCs/>
                <w:sz w:val="26"/>
                <w:szCs w:val="26"/>
              </w:rPr>
              <w:t>328,903</w:t>
            </w:r>
          </w:p>
        </w:tc>
        <w:tc>
          <w:tcPr>
            <w:tcW w:w="247" w:type="dxa"/>
            <w:shd w:val="clear" w:color="auto" w:fill="auto"/>
          </w:tcPr>
          <w:p w14:paraId="1D2CCF92" w14:textId="7777777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5B23D7FF" w14:textId="24955D32" w:rsidR="00B159C8" w:rsidRDefault="00E5372E" w:rsidP="00E53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34,015</w:t>
            </w:r>
          </w:p>
        </w:tc>
        <w:tc>
          <w:tcPr>
            <w:tcW w:w="248" w:type="dxa"/>
            <w:shd w:val="clear" w:color="auto" w:fill="auto"/>
          </w:tcPr>
          <w:p w14:paraId="0922482D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shd w:val="clear" w:color="auto" w:fill="auto"/>
          </w:tcPr>
          <w:p w14:paraId="0337A777" w14:textId="48C0031A" w:rsidR="00B159C8" w:rsidRPr="002C0913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29,226</w:t>
            </w:r>
          </w:p>
        </w:tc>
        <w:tc>
          <w:tcPr>
            <w:tcW w:w="268" w:type="dxa"/>
          </w:tcPr>
          <w:p w14:paraId="5E1B5ED2" w14:textId="77777777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7" w:type="dxa"/>
          </w:tcPr>
          <w:p w14:paraId="1A0F7671" w14:textId="6A849D55" w:rsidR="00B159C8" w:rsidRDefault="00E5372E" w:rsidP="00E53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1,263</w:t>
            </w:r>
          </w:p>
        </w:tc>
        <w:tc>
          <w:tcPr>
            <w:tcW w:w="253" w:type="dxa"/>
          </w:tcPr>
          <w:p w14:paraId="3CE428C4" w14:textId="77777777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7" w:type="dxa"/>
          </w:tcPr>
          <w:p w14:paraId="0A92D788" w14:textId="3F61ED68" w:rsidR="00B159C8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141</w:t>
            </w:r>
          </w:p>
        </w:tc>
        <w:tc>
          <w:tcPr>
            <w:tcW w:w="239" w:type="dxa"/>
          </w:tcPr>
          <w:p w14:paraId="5E8277B7" w14:textId="328A9C16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1" w:type="dxa"/>
          </w:tcPr>
          <w:p w14:paraId="428FF241" w14:textId="2A5219BD" w:rsidR="00B159C8" w:rsidRPr="00E5372E" w:rsidRDefault="00E5372E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E5372E">
              <w:rPr>
                <w:rFonts w:ascii="Angsana New" w:hAnsi="Angsana New"/>
                <w:bCs/>
                <w:sz w:val="26"/>
                <w:szCs w:val="26"/>
              </w:rPr>
              <w:t>970,175</w:t>
            </w:r>
          </w:p>
        </w:tc>
        <w:tc>
          <w:tcPr>
            <w:tcW w:w="262" w:type="dxa"/>
          </w:tcPr>
          <w:p w14:paraId="754DF3D4" w14:textId="30E0FE7E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8" w:type="dxa"/>
          </w:tcPr>
          <w:p w14:paraId="7B37C768" w14:textId="0704A673" w:rsidR="00B159C8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1,072,245</w:t>
            </w:r>
          </w:p>
        </w:tc>
      </w:tr>
      <w:tr w:rsidR="00625410" w:rsidRPr="00D87B1A" w14:paraId="611DCCD7" w14:textId="0386DE24" w:rsidTr="006F45AC">
        <w:tc>
          <w:tcPr>
            <w:tcW w:w="2181" w:type="dxa"/>
            <w:shd w:val="clear" w:color="auto" w:fill="auto"/>
          </w:tcPr>
          <w:p w14:paraId="05F08BBC" w14:textId="00C93A71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116" w:type="dxa"/>
            <w:shd w:val="clear" w:color="auto" w:fill="auto"/>
          </w:tcPr>
          <w:p w14:paraId="782D5D6C" w14:textId="0D6DCBC6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F65E5ED" w14:textId="7777777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0332B24F" w14:textId="693269E9" w:rsidR="00B159C8" w:rsidRPr="002C0913" w:rsidRDefault="00B159C8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242D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AEF21E4" w14:textId="7777777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52F41394" w14:textId="35DB47A5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789FE6E2" w14:textId="7777777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shd w:val="clear" w:color="auto" w:fill="auto"/>
          </w:tcPr>
          <w:p w14:paraId="29696F4D" w14:textId="281C6D34" w:rsidR="00B159C8" w:rsidRPr="002C0913" w:rsidRDefault="00B159C8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9574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CDFB8E9" w14:textId="7777777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3DC5979D" w14:textId="58723011" w:rsidR="00B159C8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0563B20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shd w:val="clear" w:color="auto" w:fill="auto"/>
          </w:tcPr>
          <w:p w14:paraId="67271357" w14:textId="2FAACF0C" w:rsidR="00B159C8" w:rsidRPr="002C0913" w:rsidRDefault="002D7F93" w:rsidP="001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479962E7" w14:textId="77777777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7" w:type="dxa"/>
          </w:tcPr>
          <w:p w14:paraId="461B623D" w14:textId="46D5D527" w:rsidR="00B159C8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56E85045" w14:textId="77777777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7" w:type="dxa"/>
          </w:tcPr>
          <w:p w14:paraId="7BD7FDCD" w14:textId="145F1230" w:rsidR="00B159C8" w:rsidRDefault="002D7F93" w:rsidP="006F4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43E46764" w14:textId="3E632039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60D6EE8E" w14:textId="76531581" w:rsidR="00B159C8" w:rsidRPr="00E5372E" w:rsidRDefault="00E5372E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E5372E">
              <w:rPr>
                <w:rFonts w:ascii="Angsana New" w:hAnsi="Angsana New"/>
                <w:bCs/>
                <w:sz w:val="26"/>
                <w:szCs w:val="26"/>
              </w:rPr>
              <w:t>314,704</w:t>
            </w:r>
          </w:p>
        </w:tc>
        <w:tc>
          <w:tcPr>
            <w:tcW w:w="262" w:type="dxa"/>
          </w:tcPr>
          <w:p w14:paraId="111AEA26" w14:textId="274D7038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815991F" w14:textId="04E8F2D7" w:rsidR="00B159C8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345,530</w:t>
            </w:r>
          </w:p>
        </w:tc>
      </w:tr>
      <w:tr w:rsidR="00625410" w:rsidRPr="00D87B1A" w14:paraId="6D2E5086" w14:textId="18A4C40C" w:rsidTr="006F45AC">
        <w:tc>
          <w:tcPr>
            <w:tcW w:w="2181" w:type="dxa"/>
            <w:shd w:val="clear" w:color="auto" w:fill="auto"/>
          </w:tcPr>
          <w:p w14:paraId="25FF8407" w14:textId="75C41180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16" w:type="dxa"/>
            <w:shd w:val="clear" w:color="auto" w:fill="auto"/>
          </w:tcPr>
          <w:p w14:paraId="5678D43D" w14:textId="77777777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7472FDE0" w14:textId="7777777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7A8272C8" w14:textId="77777777" w:rsidR="00B159C8" w:rsidRPr="002C0913" w:rsidRDefault="00B159C8" w:rsidP="007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</w:tcPr>
          <w:p w14:paraId="797A5EF6" w14:textId="7777777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6699EA64" w14:textId="77777777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" w:type="dxa"/>
            <w:shd w:val="clear" w:color="auto" w:fill="auto"/>
          </w:tcPr>
          <w:p w14:paraId="39C1F53D" w14:textId="7777777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shd w:val="clear" w:color="auto" w:fill="auto"/>
          </w:tcPr>
          <w:p w14:paraId="60EA091D" w14:textId="77777777" w:rsidR="00B159C8" w:rsidRPr="002C0913" w:rsidRDefault="00B159C8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</w:tcPr>
          <w:p w14:paraId="0D6C8337" w14:textId="7777777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16F29B1E" w14:textId="2AC08F8F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</w:tcPr>
          <w:p w14:paraId="743581F9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shd w:val="clear" w:color="auto" w:fill="auto"/>
            <w:vAlign w:val="center"/>
          </w:tcPr>
          <w:p w14:paraId="43C81083" w14:textId="61162CC6" w:rsidR="00B159C8" w:rsidRPr="002C0913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9DFD0E4" w14:textId="77777777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7" w:type="dxa"/>
          </w:tcPr>
          <w:p w14:paraId="183E96AA" w14:textId="77777777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55213FB5" w14:textId="77777777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7" w:type="dxa"/>
          </w:tcPr>
          <w:p w14:paraId="697E40A2" w14:textId="295C4DCB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5C3A2CF7" w14:textId="28308C2C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53DF543B" w14:textId="0E4685A9" w:rsidR="00B159C8" w:rsidRPr="00E5372E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E5372E">
              <w:rPr>
                <w:rFonts w:ascii="Angsana New" w:hAnsi="Angsana New"/>
                <w:bCs/>
                <w:sz w:val="26"/>
                <w:szCs w:val="26"/>
              </w:rPr>
              <w:t>1,284,879</w:t>
            </w:r>
          </w:p>
        </w:tc>
        <w:tc>
          <w:tcPr>
            <w:tcW w:w="262" w:type="dxa"/>
          </w:tcPr>
          <w:p w14:paraId="0F855CE0" w14:textId="308AB21A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14:paraId="081F3E6D" w14:textId="5CE6FA2E" w:rsidR="00B159C8" w:rsidRDefault="002D7F9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1,417,7</w:t>
            </w:r>
            <w:r w:rsidR="00E5372E">
              <w:rPr>
                <w:rFonts w:ascii="Angsana New" w:hAnsi="Angsana New"/>
                <w:bCs/>
                <w:sz w:val="26"/>
                <w:szCs w:val="26"/>
              </w:rPr>
              <w:t>7</w:t>
            </w:r>
            <w:r>
              <w:rPr>
                <w:rFonts w:ascii="Angsana New" w:hAnsi="Angsana New"/>
                <w:bCs/>
                <w:sz w:val="26"/>
                <w:szCs w:val="26"/>
              </w:rPr>
              <w:t>5</w:t>
            </w:r>
          </w:p>
        </w:tc>
      </w:tr>
      <w:tr w:rsidR="00625410" w:rsidRPr="00D87B1A" w14:paraId="253CB0B6" w14:textId="50264CDF" w:rsidTr="006F45AC">
        <w:tc>
          <w:tcPr>
            <w:tcW w:w="2181" w:type="dxa"/>
            <w:shd w:val="clear" w:color="auto" w:fill="auto"/>
          </w:tcPr>
          <w:p w14:paraId="6D9D2155" w14:textId="7D46F849" w:rsidR="00B159C8" w:rsidRPr="00D47FE8" w:rsidRDefault="00B159C8" w:rsidP="006F4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135" w:hanging="14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ที่ดิน อาคารและ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อุปกรณ์ </w:t>
            </w:r>
            <w:r w:rsidRPr="00D47FE8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16" w:type="dxa"/>
            <w:shd w:val="clear" w:color="auto" w:fill="auto"/>
          </w:tcPr>
          <w:p w14:paraId="4014B37D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753694C1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49F5A1DB" w14:textId="77777777" w:rsidR="00B159C8" w:rsidRPr="00D47FE8" w:rsidRDefault="00B159C8" w:rsidP="007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6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</w:tcPr>
          <w:p w14:paraId="6F4F1E34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4946B451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1" w:type="dxa"/>
            <w:shd w:val="clear" w:color="auto" w:fill="auto"/>
          </w:tcPr>
          <w:p w14:paraId="388051FB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5" w:type="dxa"/>
            <w:shd w:val="clear" w:color="auto" w:fill="auto"/>
          </w:tcPr>
          <w:p w14:paraId="2DD5D9C2" w14:textId="77777777" w:rsidR="00B159C8" w:rsidRPr="00D47FE8" w:rsidRDefault="00B159C8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</w:tcPr>
          <w:p w14:paraId="000FBD93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76E85890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</w:tcPr>
          <w:p w14:paraId="4A9A73F0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shd w:val="clear" w:color="auto" w:fill="auto"/>
          </w:tcPr>
          <w:p w14:paraId="225EADC2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31CFC4CC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7" w:type="dxa"/>
          </w:tcPr>
          <w:p w14:paraId="4BA64168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4E2DA302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7" w:type="dxa"/>
          </w:tcPr>
          <w:p w14:paraId="4878A1C9" w14:textId="7795F039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162D6592" w14:textId="2B828016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1025E0EB" w14:textId="3EDBED5A" w:rsidR="00B159C8" w:rsidRPr="00E5372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62" w:type="dxa"/>
          </w:tcPr>
          <w:p w14:paraId="20149F9F" w14:textId="39AF2B88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790E68C0" w14:textId="0A48A5FD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625410" w:rsidRPr="00D87B1A" w14:paraId="4E22B2C8" w14:textId="416CFAED" w:rsidTr="00625410">
        <w:tc>
          <w:tcPr>
            <w:tcW w:w="2181" w:type="dxa"/>
            <w:shd w:val="clear" w:color="auto" w:fill="auto"/>
          </w:tcPr>
          <w:p w14:paraId="245409AA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703868A" w14:textId="34079B60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2,899,227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6D4D366B" w14:textId="7777777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462DA25A" w14:textId="3C1DAF87" w:rsidR="00B159C8" w:rsidRPr="002F243E" w:rsidRDefault="00B159C8" w:rsidP="0077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3,262,226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5FBA3DB8" w14:textId="7777777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06DEB2AF" w14:textId="22E076F6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804,747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28799A33" w14:textId="7777777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5C1D59F6" w14:textId="4B17D8B9" w:rsidR="00B159C8" w:rsidRPr="002F243E" w:rsidRDefault="00B159C8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912,870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6D111E7C" w14:textId="7777777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44CB7F5F" w14:textId="2626DF8D" w:rsidR="00B159C8" w:rsidRPr="002F243E" w:rsidRDefault="00E5372E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428,703</w:t>
            </w:r>
          </w:p>
        </w:tc>
        <w:tc>
          <w:tcPr>
            <w:tcW w:w="248" w:type="dxa"/>
            <w:shd w:val="clear" w:color="auto" w:fill="auto"/>
          </w:tcPr>
          <w:p w14:paraId="4DE230F5" w14:textId="7777777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shd w:val="clear" w:color="auto" w:fill="auto"/>
            <w:vAlign w:val="center"/>
          </w:tcPr>
          <w:p w14:paraId="797D11D9" w14:textId="4D79676A" w:rsidR="00B159C8" w:rsidRPr="002F243E" w:rsidRDefault="00123A0E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482,742</w:t>
            </w:r>
          </w:p>
        </w:tc>
        <w:tc>
          <w:tcPr>
            <w:tcW w:w="268" w:type="dxa"/>
          </w:tcPr>
          <w:p w14:paraId="2483636C" w14:textId="77777777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</w:tcPr>
          <w:p w14:paraId="50451840" w14:textId="22904E28" w:rsidR="00B159C8" w:rsidRDefault="00E5372E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1,280</w:t>
            </w:r>
          </w:p>
        </w:tc>
        <w:tc>
          <w:tcPr>
            <w:tcW w:w="253" w:type="dxa"/>
          </w:tcPr>
          <w:p w14:paraId="11D35FB2" w14:textId="77777777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</w:tcPr>
          <w:p w14:paraId="6F0DAC04" w14:textId="79128B32" w:rsidR="00B159C8" w:rsidRDefault="00123A0E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1,560</w:t>
            </w:r>
          </w:p>
        </w:tc>
        <w:tc>
          <w:tcPr>
            <w:tcW w:w="239" w:type="dxa"/>
          </w:tcPr>
          <w:p w14:paraId="647B40FB" w14:textId="56E37509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5C293B9B" w14:textId="2BB629C4" w:rsidR="00B159C8" w:rsidRPr="00E5372E" w:rsidRDefault="00E5372E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5372E">
              <w:rPr>
                <w:rFonts w:ascii="Angsana New" w:hAnsi="Angsana New"/>
                <w:sz w:val="26"/>
                <w:szCs w:val="26"/>
              </w:rPr>
              <w:t>4,133,957</w:t>
            </w:r>
          </w:p>
        </w:tc>
        <w:tc>
          <w:tcPr>
            <w:tcW w:w="262" w:type="dxa"/>
          </w:tcPr>
          <w:p w14:paraId="71379274" w14:textId="1832490D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71F04FC4" w14:textId="7B2FC46E" w:rsidR="00B159C8" w:rsidRDefault="00123A0E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4,659,398</w:t>
            </w:r>
          </w:p>
        </w:tc>
      </w:tr>
      <w:tr w:rsidR="00625410" w:rsidRPr="00D87B1A" w14:paraId="11B9EBA2" w14:textId="04DDA2E7" w:rsidTr="006F45AC">
        <w:tc>
          <w:tcPr>
            <w:tcW w:w="2181" w:type="dxa"/>
            <w:shd w:val="clear" w:color="auto" w:fill="auto"/>
          </w:tcPr>
          <w:p w14:paraId="243193BA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116" w:type="dxa"/>
            <w:shd w:val="clear" w:color="auto" w:fill="auto"/>
          </w:tcPr>
          <w:p w14:paraId="1CFCFDB8" w14:textId="0D663854" w:rsidR="00B159C8" w:rsidRPr="00A812B4" w:rsidRDefault="00B159C8" w:rsidP="0054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 w:rsidRPr="00A812B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09E49B2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437E00F0" w14:textId="0B33F73B" w:rsidR="00B159C8" w:rsidRPr="00A812B4" w:rsidRDefault="00B159C8" w:rsidP="0054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 w:rsidRPr="00A812B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3F6D7C5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3FC07F93" w14:textId="258B9F39" w:rsidR="00B159C8" w:rsidRPr="00A812B4" w:rsidRDefault="00B159C8" w:rsidP="0054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 w:rsidRPr="00A812B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56EB1087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5" w:type="dxa"/>
            <w:shd w:val="clear" w:color="auto" w:fill="auto"/>
          </w:tcPr>
          <w:p w14:paraId="12E5FAFD" w14:textId="36530298" w:rsidR="00B159C8" w:rsidRPr="00A812B4" w:rsidRDefault="00B159C8" w:rsidP="0054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 w:rsidRPr="00A812B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1BDA7DA0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28122211" w14:textId="728FB09C" w:rsidR="00B159C8" w:rsidRPr="002F243E" w:rsidRDefault="00123A0E" w:rsidP="001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48" w:type="dxa"/>
            <w:tcBorders>
              <w:left w:val="nil"/>
            </w:tcBorders>
            <w:shd w:val="clear" w:color="auto" w:fill="auto"/>
          </w:tcPr>
          <w:p w14:paraId="5AB1AFD4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shd w:val="clear" w:color="auto" w:fill="auto"/>
            <w:vAlign w:val="center"/>
          </w:tcPr>
          <w:p w14:paraId="6DB3470F" w14:textId="1AD77F00" w:rsidR="00B159C8" w:rsidRPr="002F243E" w:rsidRDefault="00123A0E" w:rsidP="001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480FDA2A" w14:textId="77777777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7" w:type="dxa"/>
          </w:tcPr>
          <w:p w14:paraId="3A08F11A" w14:textId="49B6B1CA" w:rsidR="00B159C8" w:rsidRDefault="00123A0E" w:rsidP="001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41114736" w14:textId="77777777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7" w:type="dxa"/>
          </w:tcPr>
          <w:p w14:paraId="0CBEF6D2" w14:textId="41632608" w:rsidR="00B159C8" w:rsidRDefault="00123A0E" w:rsidP="001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1F5C9879" w14:textId="7A8CF5CF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2755B4F9" w14:textId="27A912B7" w:rsidR="00B159C8" w:rsidRPr="00E5372E" w:rsidRDefault="00E5372E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 w:rsidRPr="00E5372E">
              <w:rPr>
                <w:rFonts w:ascii="Angsana New" w:hAnsi="Angsana New"/>
                <w:bCs/>
                <w:sz w:val="26"/>
                <w:szCs w:val="26"/>
              </w:rPr>
              <w:t>376,040</w:t>
            </w:r>
          </w:p>
        </w:tc>
        <w:tc>
          <w:tcPr>
            <w:tcW w:w="262" w:type="dxa"/>
          </w:tcPr>
          <w:p w14:paraId="50C7E18A" w14:textId="34E098E1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01B4577" w14:textId="58FC2BC6" w:rsidR="00B159C8" w:rsidRDefault="00123A0E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400,756</w:t>
            </w:r>
          </w:p>
        </w:tc>
      </w:tr>
      <w:tr w:rsidR="00625410" w:rsidRPr="00D87B1A" w14:paraId="6F84F523" w14:textId="5369226C" w:rsidTr="006F45AC">
        <w:tc>
          <w:tcPr>
            <w:tcW w:w="2181" w:type="dxa"/>
            <w:shd w:val="clear" w:color="auto" w:fill="auto"/>
          </w:tcPr>
          <w:p w14:paraId="24916FF5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16" w:type="dxa"/>
            <w:shd w:val="clear" w:color="auto" w:fill="auto"/>
          </w:tcPr>
          <w:p w14:paraId="7A80D621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3BA39ECF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0F10378E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</w:tcPr>
          <w:p w14:paraId="7C2FF994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5786AF68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51" w:type="dxa"/>
            <w:shd w:val="clear" w:color="auto" w:fill="auto"/>
          </w:tcPr>
          <w:p w14:paraId="6504005F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5" w:type="dxa"/>
            <w:shd w:val="clear" w:color="auto" w:fill="auto"/>
          </w:tcPr>
          <w:p w14:paraId="658F2350" w14:textId="77777777" w:rsidR="00B159C8" w:rsidRPr="00D47FE8" w:rsidRDefault="00B159C8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</w:tcPr>
          <w:p w14:paraId="3F4A95FF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2B691AA0" w14:textId="2052E0E8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8" w:type="dxa"/>
            <w:tcBorders>
              <w:left w:val="nil"/>
            </w:tcBorders>
            <w:shd w:val="clear" w:color="auto" w:fill="auto"/>
          </w:tcPr>
          <w:p w14:paraId="7A2F2E6F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shd w:val="clear" w:color="auto" w:fill="auto"/>
            <w:vAlign w:val="center"/>
          </w:tcPr>
          <w:p w14:paraId="7F154F02" w14:textId="1346DB2C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39E3C95B" w14:textId="77777777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7" w:type="dxa"/>
          </w:tcPr>
          <w:p w14:paraId="6722F68F" w14:textId="77777777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5E5927BA" w14:textId="77777777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7" w:type="dxa"/>
          </w:tcPr>
          <w:p w14:paraId="1030755C" w14:textId="4EE5BB8E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6D476814" w14:textId="150F8A11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61CA5625" w14:textId="3CB01758" w:rsidR="00B159C8" w:rsidRPr="00E5372E" w:rsidRDefault="00123A0E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 w:rsidRPr="00E5372E">
              <w:rPr>
                <w:rFonts w:ascii="Angsana New" w:hAnsi="Angsana New"/>
                <w:bCs/>
                <w:sz w:val="26"/>
                <w:szCs w:val="26"/>
              </w:rPr>
              <w:t>4,509,997</w:t>
            </w:r>
          </w:p>
        </w:tc>
        <w:tc>
          <w:tcPr>
            <w:tcW w:w="262" w:type="dxa"/>
          </w:tcPr>
          <w:p w14:paraId="5028B717" w14:textId="1E0C8801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23F0A1B" w14:textId="6B7EA01F" w:rsidR="00B159C8" w:rsidRDefault="00123A0E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5,060,154</w:t>
            </w:r>
          </w:p>
        </w:tc>
      </w:tr>
      <w:tr w:rsidR="00625410" w:rsidRPr="00D87B1A" w14:paraId="0154C4E1" w14:textId="3D1C0723" w:rsidTr="006F45AC">
        <w:tc>
          <w:tcPr>
            <w:tcW w:w="3297" w:type="dxa"/>
            <w:gridSpan w:val="2"/>
            <w:shd w:val="clear" w:color="auto" w:fill="auto"/>
          </w:tcPr>
          <w:p w14:paraId="046BF6AF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F935F5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สินทรัพย์อื่นไม่สามารถปันส่วนได้</w:t>
            </w:r>
          </w:p>
        </w:tc>
        <w:tc>
          <w:tcPr>
            <w:tcW w:w="250" w:type="dxa"/>
            <w:shd w:val="clear" w:color="auto" w:fill="auto"/>
          </w:tcPr>
          <w:p w14:paraId="3CE34954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7680E65E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</w:tcPr>
          <w:p w14:paraId="4A128F98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451BA657" w14:textId="77777777" w:rsidR="00B159C8" w:rsidRPr="00B734D6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51" w:type="dxa"/>
            <w:shd w:val="clear" w:color="auto" w:fill="auto"/>
          </w:tcPr>
          <w:p w14:paraId="50C93591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shd w:val="clear" w:color="auto" w:fill="auto"/>
          </w:tcPr>
          <w:p w14:paraId="5218CCF9" w14:textId="77777777" w:rsidR="00B159C8" w:rsidRPr="00D47FE8" w:rsidRDefault="00B159C8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64" w:right="-27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</w:tcPr>
          <w:p w14:paraId="1C7C495F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67177DFA" w14:textId="39DCC41F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8" w:type="dxa"/>
            <w:tcBorders>
              <w:left w:val="nil"/>
            </w:tcBorders>
            <w:shd w:val="clear" w:color="auto" w:fill="auto"/>
          </w:tcPr>
          <w:p w14:paraId="0B48D011" w14:textId="7777777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shd w:val="clear" w:color="auto" w:fill="auto"/>
            <w:vAlign w:val="center"/>
          </w:tcPr>
          <w:p w14:paraId="0362D367" w14:textId="268AE76B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7515CD05" w14:textId="77777777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7" w:type="dxa"/>
          </w:tcPr>
          <w:p w14:paraId="64F73CFD" w14:textId="77777777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04C08F75" w14:textId="77777777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7" w:type="dxa"/>
          </w:tcPr>
          <w:p w14:paraId="2CD94D3E" w14:textId="1D55EF0D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6C171E8C" w14:textId="2E131354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7F31120C" w14:textId="7AF6A03F" w:rsidR="00B159C8" w:rsidRPr="00E5372E" w:rsidRDefault="00E5372E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 w:rsidRPr="00E5372E">
              <w:rPr>
                <w:rFonts w:ascii="Angsana New" w:hAnsi="Angsana New"/>
                <w:bCs/>
                <w:sz w:val="26"/>
                <w:szCs w:val="26"/>
              </w:rPr>
              <w:t>2,732,482</w:t>
            </w:r>
          </w:p>
        </w:tc>
        <w:tc>
          <w:tcPr>
            <w:tcW w:w="262" w:type="dxa"/>
          </w:tcPr>
          <w:p w14:paraId="648B4D20" w14:textId="2A57A3BB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14:paraId="73114C01" w14:textId="7E4E53F2" w:rsidR="00B159C8" w:rsidRDefault="00123A0E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2,395,615</w:t>
            </w:r>
          </w:p>
        </w:tc>
      </w:tr>
      <w:tr w:rsidR="00625410" w:rsidRPr="00D87B1A" w14:paraId="59F6BFD6" w14:textId="032F8A42" w:rsidTr="006F45AC">
        <w:trPr>
          <w:trHeight w:val="379"/>
        </w:trPr>
        <w:tc>
          <w:tcPr>
            <w:tcW w:w="2181" w:type="dxa"/>
          </w:tcPr>
          <w:p w14:paraId="2C119088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935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116" w:type="dxa"/>
          </w:tcPr>
          <w:p w14:paraId="38E26C01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14:paraId="615622FD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4" w:type="dxa"/>
          </w:tcPr>
          <w:p w14:paraId="4089241E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683B756D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</w:tcPr>
          <w:p w14:paraId="4C14D154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1" w:type="dxa"/>
          </w:tcPr>
          <w:p w14:paraId="55AF7196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46A55AD0" w14:textId="77777777" w:rsidR="00B159C8" w:rsidRPr="00D47FE8" w:rsidRDefault="00B159C8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5099B6CD" w14:textId="77777777" w:rsidR="00B159C8" w:rsidRPr="00D47FE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nil"/>
            </w:tcBorders>
            <w:vAlign w:val="center"/>
          </w:tcPr>
          <w:p w14:paraId="3406BD20" w14:textId="2DA67CC5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8" w:type="dxa"/>
            <w:tcBorders>
              <w:bottom w:val="nil"/>
            </w:tcBorders>
            <w:vAlign w:val="center"/>
          </w:tcPr>
          <w:p w14:paraId="019248A0" w14:textId="7777777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3F8C6FD" w14:textId="655CA157" w:rsidR="00B159C8" w:rsidRPr="002F243E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bottom w:val="nil"/>
            </w:tcBorders>
          </w:tcPr>
          <w:p w14:paraId="74453813" w14:textId="77777777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7" w:type="dxa"/>
            <w:tcBorders>
              <w:bottom w:val="nil"/>
            </w:tcBorders>
          </w:tcPr>
          <w:p w14:paraId="18359C12" w14:textId="77777777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53" w:type="dxa"/>
            <w:tcBorders>
              <w:bottom w:val="nil"/>
            </w:tcBorders>
          </w:tcPr>
          <w:p w14:paraId="062C3673" w14:textId="77777777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4EBB7B15" w14:textId="6A4C24CA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4F164140" w14:textId="27750131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29958D4D" w14:textId="00E764D7" w:rsidR="00B159C8" w:rsidRDefault="00123A0E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10,210,793</w:t>
            </w:r>
          </w:p>
        </w:tc>
        <w:tc>
          <w:tcPr>
            <w:tcW w:w="262" w:type="dxa"/>
            <w:tcBorders>
              <w:bottom w:val="nil"/>
            </w:tcBorders>
          </w:tcPr>
          <w:p w14:paraId="4EB36512" w14:textId="188E63C0" w:rsidR="00B159C8" w:rsidRDefault="00B159C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055B36E" w14:textId="1EDD417D" w:rsidR="00B159C8" w:rsidRDefault="00123A0E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10,491,393</w:t>
            </w:r>
          </w:p>
        </w:tc>
      </w:tr>
    </w:tbl>
    <w:p w14:paraId="320231BF" w14:textId="77777777" w:rsidR="00667B72" w:rsidRDefault="00667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667B72" w:rsidSect="00667B72">
          <w:pgSz w:w="16834" w:h="11909" w:orient="landscape" w:code="9"/>
          <w:pgMar w:top="1152" w:right="691" w:bottom="1109" w:left="576" w:header="720" w:footer="720" w:gutter="0"/>
          <w:cols w:space="720"/>
          <w:docGrid w:linePitch="245"/>
        </w:sectPr>
      </w:pPr>
    </w:p>
    <w:p w14:paraId="6A2A5792" w14:textId="64291643" w:rsidR="00E31849" w:rsidRPr="00C52C41" w:rsidRDefault="00E31849" w:rsidP="00C77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756E6C47" w14:textId="77777777" w:rsidR="00E31849" w:rsidRPr="00C52C41" w:rsidRDefault="00E31849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283CE3BE" w14:textId="77777777" w:rsidR="00E31849" w:rsidRPr="00C52C41" w:rsidRDefault="00E31849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บริษัทมีการจำหน่ายทั่วโลกแต่มีการผลิตและสำนักงานภายในประเทศไทย</w:t>
      </w:r>
    </w:p>
    <w:p w14:paraId="42F9C4EB" w14:textId="77777777" w:rsidR="00E31849" w:rsidRPr="00C52C41" w:rsidRDefault="00E31849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03043D7F" w14:textId="77777777" w:rsidR="00E31849" w:rsidRDefault="00E31849" w:rsidP="00AE77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52C41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14:paraId="54B7E79C" w14:textId="77777777" w:rsidR="00670ECB" w:rsidRDefault="00670ECB" w:rsidP="00AE77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E3D278A" w14:textId="1F94D30C" w:rsidR="00670ECB" w:rsidRDefault="00670ECB" w:rsidP="00AE77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7B2297C5" w14:textId="77777777" w:rsidR="00D47FE8" w:rsidRDefault="00D47FE8" w:rsidP="00E318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01"/>
        <w:gridCol w:w="279"/>
        <w:gridCol w:w="1800"/>
      </w:tblGrid>
      <w:tr w:rsidR="00DE565D" w:rsidRPr="000D7E98" w14:paraId="68C54071" w14:textId="77777777" w:rsidTr="005D7953">
        <w:tc>
          <w:tcPr>
            <w:tcW w:w="5598" w:type="dxa"/>
          </w:tcPr>
          <w:p w14:paraId="66509A05" w14:textId="77777777" w:rsidR="00DE565D" w:rsidRPr="000D7E98" w:rsidRDefault="00DE565D" w:rsidP="00DE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D319579" w14:textId="04243EE7" w:rsidR="00DE565D" w:rsidRPr="00CF7C61" w:rsidRDefault="005A5A90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7706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9" w:type="dxa"/>
          </w:tcPr>
          <w:p w14:paraId="32400CC3" w14:textId="77777777" w:rsidR="00DE565D" w:rsidRPr="00CF7C61" w:rsidRDefault="00DE565D" w:rsidP="00DE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E366B75" w14:textId="455671D2" w:rsidR="00DE565D" w:rsidRPr="00CF7C61" w:rsidRDefault="005A5A90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967896">
              <w:rPr>
                <w:rFonts w:ascii="Angsana New" w:hAnsi="Angsana New"/>
                <w:sz w:val="30"/>
                <w:szCs w:val="30"/>
              </w:rPr>
              <w:t>6</w:t>
            </w:r>
            <w:r w:rsidR="0077706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E565D" w:rsidRPr="000D7E98" w14:paraId="51087FF6" w14:textId="77777777" w:rsidTr="005D7953">
        <w:tc>
          <w:tcPr>
            <w:tcW w:w="5598" w:type="dxa"/>
          </w:tcPr>
          <w:p w14:paraId="72462031" w14:textId="77777777" w:rsidR="00DE565D" w:rsidRPr="000D7E98" w:rsidRDefault="00DE565D" w:rsidP="00DE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3"/>
          </w:tcPr>
          <w:p w14:paraId="074DDC49" w14:textId="77777777" w:rsidR="00DE565D" w:rsidRPr="000D7E98" w:rsidRDefault="00DE565D" w:rsidP="00DE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D7E9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D7E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E565D" w:rsidRPr="00BB507E" w14:paraId="44DEB11B" w14:textId="77777777" w:rsidTr="005D7953">
        <w:tc>
          <w:tcPr>
            <w:tcW w:w="5598" w:type="dxa"/>
          </w:tcPr>
          <w:p w14:paraId="4E21D6FC" w14:textId="77777777" w:rsidR="00DE565D" w:rsidRPr="00BB507E" w:rsidRDefault="00DE565D" w:rsidP="00DE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0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701" w:type="dxa"/>
          </w:tcPr>
          <w:p w14:paraId="03415A7E" w14:textId="77777777" w:rsidR="00DE565D" w:rsidRPr="00BB507E" w:rsidRDefault="00DE565D" w:rsidP="00DE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7D39382F" w14:textId="77777777" w:rsidR="00DE565D" w:rsidRPr="00BB507E" w:rsidRDefault="00DE565D" w:rsidP="00DE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72D6DEC" w14:textId="77777777" w:rsidR="00DE565D" w:rsidRPr="00BB507E" w:rsidRDefault="00DE565D" w:rsidP="00DE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067" w:rsidRPr="00D57D69" w14:paraId="0FF33C65" w14:textId="77777777" w:rsidTr="005D7953">
        <w:tc>
          <w:tcPr>
            <w:tcW w:w="5598" w:type="dxa"/>
          </w:tcPr>
          <w:p w14:paraId="2E3D1F64" w14:textId="77777777" w:rsidR="00777067" w:rsidRPr="00BB507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701" w:type="dxa"/>
          </w:tcPr>
          <w:p w14:paraId="79EA1D36" w14:textId="170522E9" w:rsidR="00777067" w:rsidRPr="00D57D69" w:rsidRDefault="00123A0E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5,410,908</w:t>
            </w:r>
          </w:p>
        </w:tc>
        <w:tc>
          <w:tcPr>
            <w:tcW w:w="279" w:type="dxa"/>
          </w:tcPr>
          <w:p w14:paraId="256F9150" w14:textId="77777777" w:rsidR="00777067" w:rsidRPr="00D57D69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42664BB" w14:textId="12984FDB" w:rsidR="00777067" w:rsidRPr="00D57D69" w:rsidRDefault="00123A0E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5,525,339</w:t>
            </w:r>
          </w:p>
        </w:tc>
      </w:tr>
      <w:tr w:rsidR="00777067" w:rsidRPr="00D57D69" w14:paraId="39C9E581" w14:textId="77777777" w:rsidTr="005D7953">
        <w:tc>
          <w:tcPr>
            <w:tcW w:w="5598" w:type="dxa"/>
          </w:tcPr>
          <w:p w14:paraId="016095BC" w14:textId="77777777" w:rsidR="00777067" w:rsidRPr="00BB507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701" w:type="dxa"/>
          </w:tcPr>
          <w:p w14:paraId="715CF2C2" w14:textId="23FFA533" w:rsidR="00777067" w:rsidRPr="00D57D69" w:rsidRDefault="00123A0E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1,669,545</w:t>
            </w:r>
          </w:p>
        </w:tc>
        <w:tc>
          <w:tcPr>
            <w:tcW w:w="279" w:type="dxa"/>
          </w:tcPr>
          <w:p w14:paraId="15D9F5CA" w14:textId="77777777" w:rsidR="00777067" w:rsidRPr="00D57D69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5B70865" w14:textId="04F1E275" w:rsidR="00777067" w:rsidRPr="00D57D69" w:rsidRDefault="00123A0E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1,673,879</w:t>
            </w:r>
          </w:p>
        </w:tc>
      </w:tr>
      <w:tr w:rsidR="00777067" w:rsidRPr="00D57D69" w14:paraId="2AB9CCB2" w14:textId="77777777" w:rsidTr="005D7953">
        <w:tc>
          <w:tcPr>
            <w:tcW w:w="5598" w:type="dxa"/>
          </w:tcPr>
          <w:p w14:paraId="11766566" w14:textId="77777777" w:rsidR="00777067" w:rsidRPr="00E5372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372E">
              <w:rPr>
                <w:rFonts w:ascii="Angsana New" w:hAnsi="Angsana New" w:hint="cs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1701" w:type="dxa"/>
          </w:tcPr>
          <w:p w14:paraId="061CC43D" w14:textId="48077C99" w:rsidR="00777067" w:rsidRPr="00E5372E" w:rsidRDefault="00E242D5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5372E">
              <w:rPr>
                <w:rFonts w:ascii="Angsana New" w:hAnsi="Angsana New"/>
                <w:sz w:val="30"/>
                <w:szCs w:val="30"/>
              </w:rPr>
              <w:t>609,</w:t>
            </w:r>
            <w:r w:rsidR="00E5372E" w:rsidRPr="00E5372E">
              <w:rPr>
                <w:rFonts w:ascii="Angsana New" w:hAnsi="Angsana New"/>
                <w:sz w:val="30"/>
                <w:szCs w:val="30"/>
              </w:rPr>
              <w:t>768</w:t>
            </w:r>
          </w:p>
        </w:tc>
        <w:tc>
          <w:tcPr>
            <w:tcW w:w="279" w:type="dxa"/>
          </w:tcPr>
          <w:p w14:paraId="18A104E5" w14:textId="77777777" w:rsidR="00777067" w:rsidRPr="00D57D69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4458986" w14:textId="4B342457" w:rsidR="00777067" w:rsidRPr="00D57D69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423,950</w:t>
            </w:r>
          </w:p>
        </w:tc>
      </w:tr>
      <w:tr w:rsidR="006F45AC" w:rsidRPr="00D57D69" w14:paraId="1F125264" w14:textId="77777777" w:rsidTr="005D7953">
        <w:tc>
          <w:tcPr>
            <w:tcW w:w="5598" w:type="dxa"/>
          </w:tcPr>
          <w:p w14:paraId="13BDA290" w14:textId="2F618ABA" w:rsidR="006F45AC" w:rsidRPr="00E5372E" w:rsidRDefault="006F45AC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701" w:type="dxa"/>
          </w:tcPr>
          <w:p w14:paraId="6D1235AE" w14:textId="4BB75287" w:rsidR="006F45AC" w:rsidRPr="00E5372E" w:rsidRDefault="006F45AC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232</w:t>
            </w:r>
            <w:r>
              <w:rPr>
                <w:rFonts w:ascii="Angsana New" w:hAnsi="Angsana New"/>
                <w:sz w:val="30"/>
                <w:szCs w:val="30"/>
              </w:rPr>
              <w:t>,672</w:t>
            </w:r>
          </w:p>
        </w:tc>
        <w:tc>
          <w:tcPr>
            <w:tcW w:w="279" w:type="dxa"/>
          </w:tcPr>
          <w:p w14:paraId="6EA241B7" w14:textId="77777777" w:rsidR="006F45AC" w:rsidRPr="00D57D69" w:rsidRDefault="006F45AC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1C0087B" w14:textId="27605A67" w:rsidR="006F45AC" w:rsidRDefault="006F45AC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278,376</w:t>
            </w:r>
          </w:p>
        </w:tc>
      </w:tr>
      <w:tr w:rsidR="00777067" w:rsidRPr="00D57D69" w14:paraId="215B7B12" w14:textId="77777777" w:rsidTr="005D7953">
        <w:tc>
          <w:tcPr>
            <w:tcW w:w="5598" w:type="dxa"/>
          </w:tcPr>
          <w:p w14:paraId="34EE9B9C" w14:textId="77777777" w:rsidR="00777067" w:rsidRPr="00E5372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372E">
              <w:rPr>
                <w:rFonts w:ascii="Angsana New" w:hAnsi="Angsana New"/>
                <w:sz w:val="30"/>
                <w:szCs w:val="30"/>
                <w:cs/>
              </w:rPr>
              <w:t>สหรัฐอาหรับเอ</w:t>
            </w:r>
            <w:proofErr w:type="spellStart"/>
            <w:r w:rsidRPr="00E5372E">
              <w:rPr>
                <w:rFonts w:ascii="Angsana New" w:hAnsi="Angsana New"/>
                <w:sz w:val="30"/>
                <w:szCs w:val="30"/>
                <w:cs/>
              </w:rPr>
              <w:t>มิเรตส์</w:t>
            </w:r>
            <w:proofErr w:type="spellEnd"/>
          </w:p>
        </w:tc>
        <w:tc>
          <w:tcPr>
            <w:tcW w:w="1701" w:type="dxa"/>
          </w:tcPr>
          <w:p w14:paraId="40D48C6F" w14:textId="3F3C534A" w:rsidR="00777067" w:rsidRPr="00E5372E" w:rsidRDefault="00123A0E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5372E">
              <w:rPr>
                <w:rFonts w:ascii="Angsana New" w:hAnsi="Angsana New"/>
                <w:sz w:val="30"/>
                <w:szCs w:val="30"/>
              </w:rPr>
              <w:t>273,212</w:t>
            </w:r>
          </w:p>
        </w:tc>
        <w:tc>
          <w:tcPr>
            <w:tcW w:w="279" w:type="dxa"/>
          </w:tcPr>
          <w:p w14:paraId="351C5338" w14:textId="77777777" w:rsidR="00777067" w:rsidRPr="00D57D69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AB15D78" w14:textId="001AA41E" w:rsidR="00777067" w:rsidRPr="00D57D69" w:rsidRDefault="00123A0E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213,752</w:t>
            </w:r>
          </w:p>
        </w:tc>
      </w:tr>
      <w:tr w:rsidR="00777067" w:rsidRPr="00D57D69" w14:paraId="696DC9ED" w14:textId="77777777" w:rsidTr="005D7953">
        <w:tc>
          <w:tcPr>
            <w:tcW w:w="5598" w:type="dxa"/>
          </w:tcPr>
          <w:p w14:paraId="4D8D170A" w14:textId="41F75D32" w:rsidR="00777067" w:rsidRPr="00E5372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372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8B9A8A2" w14:textId="0FCD204A" w:rsidR="00777067" w:rsidRPr="00E5372E" w:rsidRDefault="00E242D5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5372E">
              <w:rPr>
                <w:rFonts w:ascii="Angsana New" w:hAnsi="Angsana New"/>
                <w:sz w:val="30"/>
                <w:szCs w:val="30"/>
              </w:rPr>
              <w:t>1,</w:t>
            </w:r>
            <w:r w:rsidR="00E5372E" w:rsidRPr="00E5372E">
              <w:rPr>
                <w:rFonts w:ascii="Angsana New" w:hAnsi="Angsana New"/>
                <w:sz w:val="30"/>
                <w:szCs w:val="30"/>
              </w:rPr>
              <w:t>339</w:t>
            </w:r>
            <w:r w:rsidRPr="00E5372E">
              <w:rPr>
                <w:rFonts w:ascii="Angsana New" w:hAnsi="Angsana New"/>
                <w:sz w:val="30"/>
                <w:szCs w:val="30"/>
              </w:rPr>
              <w:t>,</w:t>
            </w:r>
            <w:r w:rsidR="00E5372E" w:rsidRPr="00E5372E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279" w:type="dxa"/>
          </w:tcPr>
          <w:p w14:paraId="45872C10" w14:textId="77777777" w:rsidR="00777067" w:rsidRPr="00D57D69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DB23A27" w14:textId="105AC90B" w:rsidR="00777067" w:rsidRPr="00D57D69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6F45AC">
              <w:rPr>
                <w:rFonts w:ascii="Angsana New" w:hAnsi="Angsana New"/>
                <w:sz w:val="30"/>
                <w:szCs w:val="30"/>
              </w:rPr>
              <w:t>753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F45AC">
              <w:rPr>
                <w:rFonts w:ascii="Angsana New" w:hAnsi="Angsana New"/>
                <w:sz w:val="30"/>
                <w:szCs w:val="30"/>
              </w:rPr>
              <w:t>881</w:t>
            </w:r>
          </w:p>
        </w:tc>
      </w:tr>
      <w:tr w:rsidR="00777067" w:rsidRPr="00BB507E" w14:paraId="341B1713" w14:textId="77777777" w:rsidTr="005D7953">
        <w:tc>
          <w:tcPr>
            <w:tcW w:w="5598" w:type="dxa"/>
          </w:tcPr>
          <w:p w14:paraId="33E86855" w14:textId="77777777" w:rsidR="00777067" w:rsidRPr="00BB507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50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5F7598B" w14:textId="7B8B1DFC" w:rsidR="00777067" w:rsidRPr="00BB507E" w:rsidRDefault="00123A0E" w:rsidP="00E24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9,535,301</w:t>
            </w:r>
          </w:p>
        </w:tc>
        <w:tc>
          <w:tcPr>
            <w:tcW w:w="279" w:type="dxa"/>
          </w:tcPr>
          <w:p w14:paraId="2D333371" w14:textId="77777777" w:rsidR="00777067" w:rsidRPr="00BB507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04938F7" w14:textId="26DA1C33" w:rsidR="00777067" w:rsidRPr="00BB507E" w:rsidRDefault="00123A0E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9,869,177</w:t>
            </w:r>
          </w:p>
        </w:tc>
      </w:tr>
    </w:tbl>
    <w:p w14:paraId="0E51085A" w14:textId="77777777" w:rsidR="00D47FE8" w:rsidRDefault="00D47FE8" w:rsidP="00E31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5BA0D01" w14:textId="77777777" w:rsidR="00E31849" w:rsidRPr="00C52C41" w:rsidRDefault="00E31849" w:rsidP="00E31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5D91D4ED" w14:textId="77777777" w:rsidR="00E31849" w:rsidRPr="00C52C41" w:rsidRDefault="00E31849" w:rsidP="00E31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3EA261B6" w14:textId="77777777" w:rsidR="00E31849" w:rsidRPr="00C52C41" w:rsidRDefault="00E31849" w:rsidP="00E31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C52C41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สินทรัพย์ตามส่วนงานของบริษัททั้งหมดอยู่ในประเทศไทย</w:t>
      </w:r>
    </w:p>
    <w:p w14:paraId="768B663F" w14:textId="77777777" w:rsidR="00E31849" w:rsidRPr="00C52C41" w:rsidRDefault="00E31849" w:rsidP="00E31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CDE64A3" w14:textId="77777777" w:rsidR="00E31849" w:rsidRPr="00C52C41" w:rsidRDefault="00E31849" w:rsidP="00E31849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C52C4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5AC7B4D4" w14:textId="77777777" w:rsidR="00E31849" w:rsidRPr="00C52C41" w:rsidRDefault="00E31849" w:rsidP="00E31849">
      <w:pPr>
        <w:ind w:left="540"/>
        <w:rPr>
          <w:rFonts w:ascii="Angsana New" w:hAnsi="Angsana New"/>
          <w:sz w:val="30"/>
          <w:szCs w:val="30"/>
        </w:rPr>
      </w:pPr>
    </w:p>
    <w:p w14:paraId="3A710D45" w14:textId="7723265D" w:rsidR="00E31849" w:rsidRPr="00C52C41" w:rsidRDefault="00E31849" w:rsidP="00E3184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Pr="00C52C41">
        <w:rPr>
          <w:rFonts w:ascii="Angsana New" w:hAnsi="Angsana New"/>
          <w:sz w:val="30"/>
          <w:szCs w:val="30"/>
        </w:rPr>
        <w:t xml:space="preserve">1 </w:t>
      </w:r>
      <w:r w:rsidR="00E5372E">
        <w:rPr>
          <w:rFonts w:ascii="Angsana New" w:hAnsi="Angsana New" w:hint="cs"/>
          <w:sz w:val="30"/>
          <w:szCs w:val="30"/>
          <w:cs/>
        </w:rPr>
        <w:t xml:space="preserve">2 3 </w:t>
      </w:r>
      <w:r w:rsidRPr="00C52C41">
        <w:rPr>
          <w:rFonts w:ascii="Angsana New" w:hAnsi="Angsana New"/>
          <w:sz w:val="30"/>
          <w:szCs w:val="30"/>
          <w:cs/>
        </w:rPr>
        <w:t xml:space="preserve">และ </w:t>
      </w:r>
      <w:r w:rsidR="00E5372E">
        <w:rPr>
          <w:rFonts w:ascii="Angsana New" w:hAnsi="Angsana New" w:hint="cs"/>
          <w:sz w:val="30"/>
          <w:szCs w:val="30"/>
          <w:cs/>
        </w:rPr>
        <w:t>4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="000F0A5E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0F0A5E">
        <w:rPr>
          <w:rFonts w:ascii="Angsana New" w:hAnsi="Angsana New"/>
          <w:sz w:val="30"/>
          <w:szCs w:val="30"/>
        </w:rPr>
        <w:t xml:space="preserve">31 </w:t>
      </w:r>
      <w:r w:rsidR="000F0A5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F0A5E">
        <w:rPr>
          <w:rFonts w:ascii="Angsana New" w:hAnsi="Angsana New"/>
          <w:sz w:val="30"/>
          <w:szCs w:val="30"/>
        </w:rPr>
        <w:t xml:space="preserve">2562 </w:t>
      </w:r>
      <w:r w:rsidR="008653CB">
        <w:rPr>
          <w:rFonts w:ascii="Angsana New" w:hAnsi="Angsana New"/>
          <w:sz w:val="30"/>
          <w:szCs w:val="30"/>
          <w:cs/>
        </w:rPr>
        <w:t>ของบริษัทเป็นเงินประมาณ</w:t>
      </w:r>
      <w:r w:rsidR="00450C54">
        <w:rPr>
          <w:rFonts w:ascii="Angsana New" w:hAnsi="Angsana New" w:hint="cs"/>
          <w:sz w:val="30"/>
          <w:szCs w:val="30"/>
          <w:cs/>
        </w:rPr>
        <w:t xml:space="preserve"> </w:t>
      </w:r>
      <w:r w:rsidR="00E242D5">
        <w:rPr>
          <w:rFonts w:ascii="Angsana New" w:hAnsi="Angsana New"/>
          <w:sz w:val="30"/>
          <w:szCs w:val="30"/>
        </w:rPr>
        <w:t>1,08</w:t>
      </w:r>
      <w:r w:rsidR="00E5372E">
        <w:rPr>
          <w:rFonts w:ascii="Angsana New" w:hAnsi="Angsana New" w:hint="cs"/>
          <w:sz w:val="30"/>
          <w:szCs w:val="30"/>
          <w:cs/>
        </w:rPr>
        <w:t>7</w:t>
      </w:r>
      <w:r w:rsidR="002C0913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ล้านบาท</w:t>
      </w:r>
      <w:r w:rsidRPr="00C52C41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FF075F">
        <w:rPr>
          <w:rFonts w:ascii="Angsana New" w:hAnsi="Angsana New" w:hint="cs"/>
          <w:i/>
          <w:iCs/>
          <w:sz w:val="30"/>
          <w:szCs w:val="30"/>
          <w:cs/>
        </w:rPr>
        <w:t>25</w:t>
      </w:r>
      <w:r w:rsidR="00967896">
        <w:rPr>
          <w:rFonts w:ascii="Angsana New" w:hAnsi="Angsana New"/>
          <w:i/>
          <w:iCs/>
          <w:sz w:val="30"/>
          <w:szCs w:val="30"/>
        </w:rPr>
        <w:t>6</w:t>
      </w:r>
      <w:r w:rsidR="00777067">
        <w:rPr>
          <w:rFonts w:ascii="Angsana New" w:hAnsi="Angsana New"/>
          <w:i/>
          <w:iCs/>
          <w:sz w:val="30"/>
          <w:szCs w:val="30"/>
        </w:rPr>
        <w:t>1</w:t>
      </w:r>
      <w:r w:rsidRPr="00C52C41">
        <w:rPr>
          <w:rFonts w:ascii="Angsana New" w:hAnsi="Angsana New"/>
          <w:i/>
          <w:iCs/>
          <w:sz w:val="30"/>
          <w:szCs w:val="30"/>
        </w:rPr>
        <w:t>:</w:t>
      </w:r>
      <w:r w:rsidR="00FF075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A5A90">
        <w:rPr>
          <w:rFonts w:ascii="Angsana New" w:hAnsi="Angsana New"/>
          <w:i/>
          <w:iCs/>
          <w:sz w:val="30"/>
          <w:szCs w:val="30"/>
        </w:rPr>
        <w:t>1,</w:t>
      </w:r>
      <w:r w:rsidR="00777067">
        <w:rPr>
          <w:rFonts w:ascii="Angsana New" w:hAnsi="Angsana New"/>
          <w:i/>
          <w:iCs/>
          <w:sz w:val="30"/>
          <w:szCs w:val="30"/>
        </w:rPr>
        <w:t>163</w:t>
      </w:r>
      <w:r w:rsidR="005A5A90">
        <w:rPr>
          <w:rFonts w:ascii="Angsana New" w:hAnsi="Angsana New"/>
          <w:i/>
          <w:iCs/>
          <w:sz w:val="30"/>
          <w:szCs w:val="30"/>
        </w:rPr>
        <w:t xml:space="preserve"> </w:t>
      </w:r>
      <w:r w:rsidRPr="00C52C41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C52C41">
        <w:rPr>
          <w:rFonts w:ascii="Angsana New" w:hAnsi="Angsana New"/>
          <w:sz w:val="30"/>
          <w:szCs w:val="30"/>
          <w:cs/>
        </w:rPr>
        <w:t xml:space="preserve"> จากรายได้รวมของบริษัท</w:t>
      </w:r>
    </w:p>
    <w:p w14:paraId="6647AF2A" w14:textId="48F6CDBF" w:rsidR="00AB6CEB" w:rsidRPr="00B0181B" w:rsidRDefault="00D47FE8" w:rsidP="00123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123A0E">
        <w:rPr>
          <w:rFonts w:ascii="Angsana New" w:hAnsi="Angsana New"/>
          <w:b/>
          <w:bCs/>
          <w:sz w:val="30"/>
          <w:szCs w:val="30"/>
        </w:rPr>
        <w:lastRenderedPageBreak/>
        <w:t>18</w:t>
      </w:r>
      <w:r w:rsidR="00AB6CEB" w:rsidRPr="00B0181B">
        <w:rPr>
          <w:rFonts w:ascii="Angsana New" w:hAnsi="Angsana New"/>
          <w:b/>
          <w:bCs/>
          <w:sz w:val="30"/>
          <w:szCs w:val="30"/>
          <w:cs/>
        </w:rPr>
        <w:tab/>
        <w:t>ค่าใช้จ่ายผลประโยชน์</w:t>
      </w:r>
      <w:r w:rsidR="004519E1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="00AB6CEB" w:rsidRPr="00B0181B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14:paraId="6717BD57" w14:textId="77777777" w:rsidR="00AB6CEB" w:rsidRPr="00B0181B" w:rsidRDefault="00AB6CEB" w:rsidP="0045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710"/>
        <w:gridCol w:w="270"/>
        <w:gridCol w:w="1800"/>
      </w:tblGrid>
      <w:tr w:rsidR="00CB0D42" w:rsidRPr="00B0181B" w14:paraId="6335640D" w14:textId="77777777" w:rsidTr="004B7569">
        <w:tc>
          <w:tcPr>
            <w:tcW w:w="3960" w:type="dxa"/>
          </w:tcPr>
          <w:p w14:paraId="7F780B99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A92C24E" w14:textId="11EDE006" w:rsidR="00CB0D42" w:rsidRDefault="00AC5A3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56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14:paraId="3B61DD80" w14:textId="79A11420" w:rsidR="00CB0D42" w:rsidRPr="00CF7C6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47B4726" w14:textId="77777777" w:rsidR="00CB0D42" w:rsidRPr="00CF7C6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86559DD" w14:textId="69056C29" w:rsidR="00CB0D42" w:rsidRPr="00CF7C6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CB0D42" w:rsidRPr="00B0181B" w14:paraId="5B570529" w14:textId="77777777" w:rsidTr="004B7569">
        <w:tc>
          <w:tcPr>
            <w:tcW w:w="3960" w:type="dxa"/>
          </w:tcPr>
          <w:p w14:paraId="124C2ECD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11568A8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0FAC2D6A" w14:textId="1B352692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0D42" w:rsidRPr="00B0181B" w14:paraId="65DDA09B" w14:textId="77777777" w:rsidTr="004B7569">
        <w:tc>
          <w:tcPr>
            <w:tcW w:w="3960" w:type="dxa"/>
          </w:tcPr>
          <w:p w14:paraId="346DE4F0" w14:textId="1190F9D6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สำคัญ</w:t>
            </w:r>
          </w:p>
        </w:tc>
        <w:tc>
          <w:tcPr>
            <w:tcW w:w="1440" w:type="dxa"/>
          </w:tcPr>
          <w:p w14:paraId="4064458D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F4AC5E" w14:textId="0D5CE906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85828B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3EDD3A7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42ED" w:rsidRPr="00B0181B" w14:paraId="3895E663" w14:textId="77777777" w:rsidTr="004B7569">
        <w:tc>
          <w:tcPr>
            <w:tcW w:w="3960" w:type="dxa"/>
          </w:tcPr>
          <w:p w14:paraId="02674C94" w14:textId="4677F3D7" w:rsidR="008242ED" w:rsidRPr="00B0181B" w:rsidRDefault="008242ED" w:rsidP="0082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เงินเดือน ค่าแรงและผลประโยชน์อื่น</w:t>
            </w:r>
          </w:p>
        </w:tc>
        <w:tc>
          <w:tcPr>
            <w:tcW w:w="1440" w:type="dxa"/>
          </w:tcPr>
          <w:p w14:paraId="0F71D4B9" w14:textId="77777777" w:rsidR="008242ED" w:rsidRDefault="008242ED" w:rsidP="0082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FF17D51" w14:textId="4B44B30F" w:rsidR="008242ED" w:rsidRPr="00B0181B" w:rsidRDefault="008242ED" w:rsidP="0082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85,660</w:t>
            </w:r>
          </w:p>
        </w:tc>
        <w:tc>
          <w:tcPr>
            <w:tcW w:w="270" w:type="dxa"/>
          </w:tcPr>
          <w:p w14:paraId="7E616511" w14:textId="77777777" w:rsidR="008242ED" w:rsidRPr="00B0181B" w:rsidRDefault="008242ED" w:rsidP="0082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96F2972" w14:textId="06FBC7D3" w:rsidR="008242ED" w:rsidRPr="00B0181B" w:rsidRDefault="008242ED" w:rsidP="0082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99,955</w:t>
            </w:r>
          </w:p>
        </w:tc>
      </w:tr>
      <w:tr w:rsidR="008242ED" w:rsidRPr="00B0181B" w14:paraId="046B47E9" w14:textId="77777777" w:rsidTr="004B7569">
        <w:tc>
          <w:tcPr>
            <w:tcW w:w="3960" w:type="dxa"/>
          </w:tcPr>
          <w:p w14:paraId="69B43410" w14:textId="595D9C96" w:rsidR="008242ED" w:rsidRPr="00B0181B" w:rsidRDefault="008242ED" w:rsidP="0082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จ่ายสมทบเข้ากองทุนสำรองเลี้ยงชีพ</w:t>
            </w:r>
          </w:p>
        </w:tc>
        <w:tc>
          <w:tcPr>
            <w:tcW w:w="1440" w:type="dxa"/>
          </w:tcPr>
          <w:p w14:paraId="522E73CD" w14:textId="77777777" w:rsidR="008242ED" w:rsidRDefault="008242ED" w:rsidP="0082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3E2A52" w14:textId="25813380" w:rsidR="008242ED" w:rsidRPr="00B0181B" w:rsidRDefault="008242ED" w:rsidP="0082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1,061</w:t>
            </w:r>
          </w:p>
        </w:tc>
        <w:tc>
          <w:tcPr>
            <w:tcW w:w="270" w:type="dxa"/>
          </w:tcPr>
          <w:p w14:paraId="08EA63D5" w14:textId="77777777" w:rsidR="008242ED" w:rsidRPr="00B0181B" w:rsidRDefault="008242ED" w:rsidP="0082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304A644" w14:textId="194581A0" w:rsidR="008242ED" w:rsidRPr="00B0181B" w:rsidRDefault="008242ED" w:rsidP="0082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1,246</w:t>
            </w:r>
          </w:p>
        </w:tc>
      </w:tr>
      <w:tr w:rsidR="00CB0D42" w:rsidRPr="00B0181B" w14:paraId="7A8EFC88" w14:textId="77777777" w:rsidTr="004B7569">
        <w:tc>
          <w:tcPr>
            <w:tcW w:w="3960" w:type="dxa"/>
          </w:tcPr>
          <w:p w14:paraId="22B27AE1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142B4DD" w14:textId="1A83C855" w:rsidR="00CB0D42" w:rsidRPr="00E5372E" w:rsidRDefault="00E5372E" w:rsidP="00E53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37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420DD49" w14:textId="197E8867" w:rsidR="00CB0D42" w:rsidRPr="00B0181B" w:rsidRDefault="00E5372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 w:rsidR="00123A0E">
              <w:rPr>
                <w:rFonts w:ascii="Angsana New" w:hAnsi="Angsana New"/>
                <w:b/>
                <w:bCs/>
                <w:sz w:val="30"/>
                <w:szCs w:val="30"/>
              </w:rPr>
              <w:t>6,721</w:t>
            </w:r>
          </w:p>
        </w:tc>
        <w:tc>
          <w:tcPr>
            <w:tcW w:w="270" w:type="dxa"/>
          </w:tcPr>
          <w:p w14:paraId="6BD6014C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BFCC144" w14:textId="254F8275" w:rsidR="00CB0D42" w:rsidRPr="00B0181B" w:rsidRDefault="00123A0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101,201</w:t>
            </w:r>
          </w:p>
        </w:tc>
      </w:tr>
      <w:tr w:rsidR="00CB0D42" w:rsidRPr="00B0181B" w14:paraId="4B1DA064" w14:textId="77777777" w:rsidTr="004B7569">
        <w:tc>
          <w:tcPr>
            <w:tcW w:w="3960" w:type="dxa"/>
          </w:tcPr>
          <w:p w14:paraId="5A7ADB66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440" w:type="dxa"/>
          </w:tcPr>
          <w:p w14:paraId="63BE817B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63FCAC5" w14:textId="47214E1D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2C4ED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A599E60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D42" w:rsidRPr="00B0181B" w14:paraId="7649E252" w14:textId="77777777" w:rsidTr="004B7569">
        <w:tc>
          <w:tcPr>
            <w:tcW w:w="3960" w:type="dxa"/>
          </w:tcPr>
          <w:p w14:paraId="4A9EFC29" w14:textId="33A406A8" w:rsidR="00CB0D42" w:rsidRPr="00B0181B" w:rsidRDefault="00123A0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เงินเดือน ค่าแรงและผลประโยชน์อื่น</w:t>
            </w:r>
          </w:p>
        </w:tc>
        <w:tc>
          <w:tcPr>
            <w:tcW w:w="1440" w:type="dxa"/>
          </w:tcPr>
          <w:p w14:paraId="4F6E724F" w14:textId="77777777"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03C96F2" w14:textId="6AC6F4D9" w:rsidR="00CB0D42" w:rsidRPr="00B0181B" w:rsidRDefault="00123A0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825,198</w:t>
            </w:r>
          </w:p>
        </w:tc>
        <w:tc>
          <w:tcPr>
            <w:tcW w:w="270" w:type="dxa"/>
          </w:tcPr>
          <w:p w14:paraId="3F77AAE4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CE3B2A9" w14:textId="12F3AA10" w:rsidR="00CB0D42" w:rsidRPr="00B0181B" w:rsidRDefault="00123A0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881,076</w:t>
            </w:r>
          </w:p>
        </w:tc>
      </w:tr>
      <w:tr w:rsidR="00CB0D42" w:rsidRPr="00B0181B" w14:paraId="059C1D48" w14:textId="77777777" w:rsidTr="004B7569">
        <w:tc>
          <w:tcPr>
            <w:tcW w:w="3960" w:type="dxa"/>
          </w:tcPr>
          <w:p w14:paraId="0B7C5768" w14:textId="26D6150C" w:rsidR="00CB0D42" w:rsidRPr="00B0181B" w:rsidRDefault="00123A0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จ่ายสมทบเข้ากองทุนสำรองเลี้ยงชีพ</w:t>
            </w:r>
          </w:p>
        </w:tc>
        <w:tc>
          <w:tcPr>
            <w:tcW w:w="1440" w:type="dxa"/>
          </w:tcPr>
          <w:p w14:paraId="11F2DF21" w14:textId="77777777"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31EEBF" w14:textId="25A49C18" w:rsidR="00CB0D42" w:rsidRPr="00B0181B" w:rsidRDefault="00123A0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4,937</w:t>
            </w:r>
          </w:p>
        </w:tc>
        <w:tc>
          <w:tcPr>
            <w:tcW w:w="270" w:type="dxa"/>
          </w:tcPr>
          <w:p w14:paraId="62A0F78A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97"/>
              </w:tabs>
              <w:spacing w:line="240" w:lineRule="auto"/>
              <w:ind w:left="72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4456763" w14:textId="15B2BB87" w:rsidR="00CB0D42" w:rsidRPr="00B0181B" w:rsidRDefault="00123A0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15,532</w:t>
            </w:r>
          </w:p>
        </w:tc>
      </w:tr>
      <w:tr w:rsidR="00CB0D42" w:rsidRPr="00B0181B" w14:paraId="6AB2658E" w14:textId="77777777" w:rsidTr="004B7569">
        <w:tc>
          <w:tcPr>
            <w:tcW w:w="3960" w:type="dxa"/>
          </w:tcPr>
          <w:p w14:paraId="3AC5B0AF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CB3D85" w14:textId="77777777"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D17FADF" w14:textId="1EA55398" w:rsidR="00CB0D42" w:rsidRPr="00B0181B" w:rsidRDefault="00123A0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840,135</w:t>
            </w:r>
          </w:p>
        </w:tc>
        <w:tc>
          <w:tcPr>
            <w:tcW w:w="270" w:type="dxa"/>
          </w:tcPr>
          <w:p w14:paraId="2C0019ED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AEF5591" w14:textId="5ADBDC05" w:rsidR="00CB0D42" w:rsidRPr="00B0181B" w:rsidRDefault="00123A0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896,608</w:t>
            </w:r>
          </w:p>
        </w:tc>
      </w:tr>
      <w:tr w:rsidR="00CB0D42" w:rsidRPr="00B0181B" w14:paraId="59820522" w14:textId="77777777" w:rsidTr="004B7569">
        <w:tc>
          <w:tcPr>
            <w:tcW w:w="3960" w:type="dxa"/>
          </w:tcPr>
          <w:p w14:paraId="58EED62C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9CC454A" w14:textId="77777777"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D9B2ACD" w14:textId="51BCB655" w:rsidR="00CB0D42" w:rsidRPr="00B0181B" w:rsidRDefault="00123A0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926,856</w:t>
            </w:r>
          </w:p>
        </w:tc>
        <w:tc>
          <w:tcPr>
            <w:tcW w:w="270" w:type="dxa"/>
          </w:tcPr>
          <w:p w14:paraId="24C5EBFE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7FB29DE" w14:textId="2EE58883" w:rsidR="00CB0D42" w:rsidRPr="00B0181B" w:rsidRDefault="00123A0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997,809</w:t>
            </w:r>
          </w:p>
        </w:tc>
      </w:tr>
    </w:tbl>
    <w:p w14:paraId="6C0BE13C" w14:textId="77777777" w:rsidR="00D47FE8" w:rsidRPr="00B0181B" w:rsidRDefault="00D47FE8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60C322" w14:textId="77777777" w:rsidR="00AB6CEB" w:rsidRPr="00B0181B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z w:val="30"/>
          <w:szCs w:val="30"/>
        </w:rPr>
      </w:pPr>
      <w:r w:rsidRPr="00B0181B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0E2A9D49" w14:textId="77777777" w:rsidR="00AB6CEB" w:rsidRPr="00B0181B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z w:val="30"/>
          <w:szCs w:val="30"/>
        </w:rPr>
      </w:pPr>
    </w:p>
    <w:p w14:paraId="13E0BA43" w14:textId="3475F7E3" w:rsidR="00AB6CEB" w:rsidRPr="00B0181B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80149">
        <w:rPr>
          <w:rFonts w:ascii="Angsana New" w:hAnsi="Angsana New"/>
          <w:sz w:val="30"/>
          <w:szCs w:val="30"/>
          <w:cs/>
        </w:rPr>
        <w:t>บริษัทได้จัดตั้งกองทุ</w:t>
      </w:r>
      <w:r w:rsidR="003C7537" w:rsidRPr="00680149">
        <w:rPr>
          <w:rFonts w:ascii="Angsana New" w:hAnsi="Angsana New"/>
          <w:sz w:val="30"/>
          <w:szCs w:val="30"/>
          <w:cs/>
        </w:rPr>
        <w:t>นสำรองเลี้ยงชีพสำหรับพนักงานของ</w:t>
      </w:r>
      <w:r w:rsidRPr="00680149">
        <w:rPr>
          <w:rFonts w:ascii="Angsana New" w:hAnsi="Angsana New"/>
          <w:sz w:val="30"/>
          <w:szCs w:val="30"/>
          <w:cs/>
        </w:rPr>
        <w:t>บริษัทบนพื้นฐานความสมัครใจของพนักงานในการเป็นสมาชิกของกองทุน โดยพนักงาน</w:t>
      </w:r>
      <w:r w:rsidR="00DA30DE">
        <w:rPr>
          <w:rFonts w:ascii="Angsana New" w:hAnsi="Angsana New" w:hint="cs"/>
          <w:sz w:val="30"/>
          <w:szCs w:val="30"/>
          <w:cs/>
        </w:rPr>
        <w:t>ต้อง</w:t>
      </w:r>
      <w:r w:rsidR="007B15F4">
        <w:rPr>
          <w:rFonts w:ascii="Angsana New" w:hAnsi="Angsana New" w:hint="cs"/>
          <w:sz w:val="30"/>
          <w:szCs w:val="30"/>
          <w:cs/>
        </w:rPr>
        <w:t>จ่ายเงินสะสมและบริษัทจ่ายสมทบ</w:t>
      </w:r>
      <w:r w:rsidR="00DA30DE">
        <w:rPr>
          <w:rFonts w:ascii="Angsana New" w:hAnsi="Angsana New" w:hint="cs"/>
          <w:sz w:val="30"/>
          <w:szCs w:val="30"/>
          <w:cs/>
        </w:rPr>
        <w:t>เป็นรายเดือน ในอัตราคงที่ของเงินเดือน</w:t>
      </w:r>
      <w:r w:rsidR="007B15F4">
        <w:rPr>
          <w:rFonts w:ascii="Angsana New" w:hAnsi="Angsana New" w:hint="cs"/>
          <w:sz w:val="30"/>
          <w:szCs w:val="30"/>
          <w:cs/>
        </w:rPr>
        <w:t>ของพนักงานทุกเดือนต</w:t>
      </w:r>
      <w:r w:rsidR="00DA30DE">
        <w:rPr>
          <w:rFonts w:ascii="Angsana New" w:hAnsi="Angsana New" w:hint="cs"/>
          <w:sz w:val="30"/>
          <w:szCs w:val="30"/>
          <w:cs/>
        </w:rPr>
        <w:t>ามประกาศของบริษัท กองทุนสำรองเลี้ยงชีพนี้ได้</w:t>
      </w:r>
      <w:r w:rsidRPr="00680149">
        <w:rPr>
          <w:rFonts w:ascii="Angsana New" w:hAnsi="Angsana New"/>
          <w:sz w:val="30"/>
          <w:szCs w:val="30"/>
          <w:cs/>
        </w:rPr>
        <w:t>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2F564D6B" w14:textId="2433B363" w:rsidR="00AB6CEB" w:rsidRPr="00D47FE8" w:rsidRDefault="00D47FE8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123A0E">
        <w:rPr>
          <w:rFonts w:ascii="Angsana New" w:hAnsi="Angsana New"/>
          <w:b/>
          <w:bCs/>
          <w:sz w:val="30"/>
          <w:szCs w:val="30"/>
        </w:rPr>
        <w:lastRenderedPageBreak/>
        <w:t>19</w:t>
      </w:r>
      <w:r w:rsidR="00AB6CEB" w:rsidRPr="00D47FE8">
        <w:rPr>
          <w:rFonts w:ascii="Angsana New" w:hAnsi="Angsana New"/>
          <w:b/>
          <w:bCs/>
          <w:sz w:val="30"/>
          <w:szCs w:val="30"/>
        </w:rPr>
        <w:tab/>
      </w:r>
      <w:r w:rsidR="00AB6CEB" w:rsidRPr="00D47FE8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1CE4DABD" w14:textId="77777777" w:rsidR="00AB6CEB" w:rsidRPr="00D47FE8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2A84879" w14:textId="2BE24C9D" w:rsidR="00AB6CEB" w:rsidRPr="00D47FE8" w:rsidRDefault="00AB6CEB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D47FE8">
        <w:rPr>
          <w:rFonts w:ascii="Angsana New" w:hAnsi="Angsana New"/>
          <w:sz w:val="30"/>
          <w:szCs w:val="30"/>
          <w:cs/>
        </w:rPr>
        <w:t>งบ</w:t>
      </w:r>
      <w:r w:rsidR="00031529">
        <w:rPr>
          <w:rFonts w:ascii="Angsana New" w:hAnsi="Angsana New" w:hint="cs"/>
          <w:sz w:val="30"/>
          <w:szCs w:val="30"/>
          <w:cs/>
        </w:rPr>
        <w:t>กำไรขาดทุน</w:t>
      </w:r>
      <w:r w:rsidR="00CC1F81">
        <w:rPr>
          <w:rFonts w:ascii="Angsana New" w:hAnsi="Angsana New" w:hint="cs"/>
          <w:sz w:val="30"/>
          <w:szCs w:val="30"/>
          <w:cs/>
        </w:rPr>
        <w:t>เบ็ดเสร็จ</w:t>
      </w:r>
      <w:r w:rsidRPr="00D47FE8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</w:t>
      </w:r>
      <w:r w:rsidR="004519E1">
        <w:rPr>
          <w:rFonts w:ascii="Angsana New" w:hAnsi="Angsana New"/>
          <w:sz w:val="30"/>
          <w:szCs w:val="30"/>
          <w:cs/>
        </w:rPr>
        <w:t>รฐานการรายงานทางการเงินฉบับต่าง</w:t>
      </w:r>
      <w:r w:rsidRPr="00D47FE8">
        <w:rPr>
          <w:rFonts w:ascii="Angsana New" w:hAnsi="Angsana New"/>
          <w:sz w:val="30"/>
          <w:szCs w:val="30"/>
          <w:cs/>
        </w:rPr>
        <w:t>ๆ ดังนี้</w:t>
      </w:r>
    </w:p>
    <w:p w14:paraId="5CF10C31" w14:textId="77777777" w:rsidR="00AB6CEB" w:rsidRPr="00C52C41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710"/>
        <w:gridCol w:w="270"/>
        <w:gridCol w:w="1800"/>
      </w:tblGrid>
      <w:tr w:rsidR="00CB0D42" w:rsidRPr="00C52C41" w14:paraId="6C6D5587" w14:textId="77777777" w:rsidTr="005C7A15">
        <w:trPr>
          <w:cantSplit/>
          <w:tblHeader/>
        </w:trPr>
        <w:tc>
          <w:tcPr>
            <w:tcW w:w="5508" w:type="dxa"/>
          </w:tcPr>
          <w:p w14:paraId="09B79557" w14:textId="77777777" w:rsidR="00CB0D42" w:rsidRPr="00C52C41" w:rsidRDefault="00CB0D42" w:rsidP="00CB0D42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2E8D683" w14:textId="1D2F8312" w:rsidR="00CB0D42" w:rsidRPr="00CF7C6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97A4A5E" w14:textId="77777777" w:rsidR="00CB0D42" w:rsidRPr="00CF7C6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383A569" w14:textId="73ABD5AD" w:rsidR="00CB0D42" w:rsidRPr="00CF7C6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CB0D42" w:rsidRPr="00C52C41" w14:paraId="16C0B871" w14:textId="77777777" w:rsidTr="005C7A15">
        <w:trPr>
          <w:cantSplit/>
          <w:tblHeader/>
        </w:trPr>
        <w:tc>
          <w:tcPr>
            <w:tcW w:w="5508" w:type="dxa"/>
          </w:tcPr>
          <w:p w14:paraId="39771893" w14:textId="77777777" w:rsidR="00CB0D42" w:rsidRPr="00C52C41" w:rsidRDefault="00CB0D42" w:rsidP="00CB0D42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28F6950C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B0D42" w:rsidRPr="00C52C41" w14:paraId="211656CD" w14:textId="77777777" w:rsidTr="005C7A15">
        <w:trPr>
          <w:cantSplit/>
        </w:trPr>
        <w:tc>
          <w:tcPr>
            <w:tcW w:w="5508" w:type="dxa"/>
          </w:tcPr>
          <w:p w14:paraId="7A707AAC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710" w:type="dxa"/>
          </w:tcPr>
          <w:p w14:paraId="481F1E75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03FA6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F6B8A4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D42" w:rsidRPr="00C52C41" w14:paraId="33891A82" w14:textId="77777777" w:rsidTr="005C7A15">
        <w:trPr>
          <w:cantSplit/>
        </w:trPr>
        <w:tc>
          <w:tcPr>
            <w:tcW w:w="5508" w:type="dxa"/>
          </w:tcPr>
          <w:p w14:paraId="710CCD9D" w14:textId="77777777" w:rsidR="00CB0D42" w:rsidRPr="00C52C41" w:rsidRDefault="00CB0D42" w:rsidP="00CB0D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710" w:type="dxa"/>
          </w:tcPr>
          <w:p w14:paraId="1338E365" w14:textId="158ABE71" w:rsidR="00CB0D42" w:rsidRPr="008D07EE" w:rsidRDefault="00123A0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67,878</w:t>
            </w:r>
          </w:p>
        </w:tc>
        <w:tc>
          <w:tcPr>
            <w:tcW w:w="270" w:type="dxa"/>
          </w:tcPr>
          <w:p w14:paraId="087847C7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966459C" w14:textId="6C5C7B88" w:rsidR="00CB0D42" w:rsidRPr="008D07EE" w:rsidRDefault="00123A0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184,813</w:t>
            </w:r>
          </w:p>
        </w:tc>
      </w:tr>
      <w:tr w:rsidR="00CB0D42" w:rsidRPr="00C52C41" w14:paraId="07B62479" w14:textId="77777777" w:rsidTr="005C7A15">
        <w:trPr>
          <w:cantSplit/>
        </w:trPr>
        <w:tc>
          <w:tcPr>
            <w:tcW w:w="5508" w:type="dxa"/>
          </w:tcPr>
          <w:p w14:paraId="2DCAC6D8" w14:textId="77777777" w:rsidR="00CB0D42" w:rsidRPr="00C52C41" w:rsidRDefault="00CB0D42" w:rsidP="00CB0D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10" w:type="dxa"/>
          </w:tcPr>
          <w:p w14:paraId="573B093C" w14:textId="6F888E41" w:rsidR="00CB0D42" w:rsidRPr="008D07EE" w:rsidRDefault="00123A0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5,807,789</w:t>
            </w:r>
          </w:p>
        </w:tc>
        <w:tc>
          <w:tcPr>
            <w:tcW w:w="270" w:type="dxa"/>
          </w:tcPr>
          <w:p w14:paraId="0EDE288E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BC67652" w14:textId="09FD3909" w:rsidR="00CB0D42" w:rsidRPr="008D07EE" w:rsidRDefault="00123A0E" w:rsidP="00CC1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5,831,776</w:t>
            </w:r>
          </w:p>
        </w:tc>
      </w:tr>
      <w:tr w:rsidR="00CB0D42" w:rsidRPr="00C52C41" w14:paraId="5788F009" w14:textId="77777777" w:rsidTr="005C7A15">
        <w:trPr>
          <w:cantSplit/>
        </w:trPr>
        <w:tc>
          <w:tcPr>
            <w:tcW w:w="5508" w:type="dxa"/>
          </w:tcPr>
          <w:p w14:paraId="3A43CF7C" w14:textId="33E90351" w:rsidR="00CB0D42" w:rsidRPr="00C52C41" w:rsidRDefault="00CB0D42" w:rsidP="00CB0D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710" w:type="dxa"/>
          </w:tcPr>
          <w:p w14:paraId="567B972C" w14:textId="1BD4EC50" w:rsidR="00CB0D42" w:rsidRDefault="00123A0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903,572</w:t>
            </w:r>
          </w:p>
        </w:tc>
        <w:tc>
          <w:tcPr>
            <w:tcW w:w="270" w:type="dxa"/>
          </w:tcPr>
          <w:p w14:paraId="5E6345A1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17318BE" w14:textId="730C22BA" w:rsidR="00CB0D42" w:rsidRPr="008070D5" w:rsidRDefault="00123A0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903,713</w:t>
            </w:r>
          </w:p>
        </w:tc>
      </w:tr>
      <w:tr w:rsidR="00225737" w:rsidRPr="00C52C41" w14:paraId="1F617CBB" w14:textId="77777777" w:rsidTr="005C7A15">
        <w:trPr>
          <w:cantSplit/>
        </w:trPr>
        <w:tc>
          <w:tcPr>
            <w:tcW w:w="5508" w:type="dxa"/>
          </w:tcPr>
          <w:p w14:paraId="5B84057D" w14:textId="77777777" w:rsidR="00225737" w:rsidRPr="00C52C41" w:rsidRDefault="00225737" w:rsidP="004B409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710" w:type="dxa"/>
          </w:tcPr>
          <w:p w14:paraId="72D36114" w14:textId="77777777" w:rsidR="00225737" w:rsidRPr="008070D5" w:rsidRDefault="00225737" w:rsidP="004B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773,545</w:t>
            </w:r>
          </w:p>
        </w:tc>
        <w:tc>
          <w:tcPr>
            <w:tcW w:w="270" w:type="dxa"/>
          </w:tcPr>
          <w:p w14:paraId="32401FD9" w14:textId="77777777" w:rsidR="00225737" w:rsidRPr="00C52C41" w:rsidRDefault="00225737" w:rsidP="004B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1128ABE" w14:textId="77777777" w:rsidR="00225737" w:rsidRDefault="00225737" w:rsidP="004B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828,570</w:t>
            </w:r>
          </w:p>
        </w:tc>
      </w:tr>
      <w:tr w:rsidR="004D4668" w:rsidRPr="00C52C41" w14:paraId="64ADBFCA" w14:textId="77777777" w:rsidTr="005C7A15">
        <w:trPr>
          <w:cantSplit/>
        </w:trPr>
        <w:tc>
          <w:tcPr>
            <w:tcW w:w="5508" w:type="dxa"/>
          </w:tcPr>
          <w:p w14:paraId="2F956902" w14:textId="165DFF63" w:rsidR="004D4668" w:rsidRPr="00C52C41" w:rsidRDefault="004D4668" w:rsidP="004D466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</w:tcPr>
          <w:p w14:paraId="11EA34CA" w14:textId="7EA1EF9C" w:rsidR="004D4668" w:rsidRDefault="00123A0E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739,281</w:t>
            </w:r>
          </w:p>
        </w:tc>
        <w:tc>
          <w:tcPr>
            <w:tcW w:w="270" w:type="dxa"/>
          </w:tcPr>
          <w:p w14:paraId="60F7F2A9" w14:textId="77777777"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3252FF6" w14:textId="218F702C" w:rsidR="004D4668" w:rsidRDefault="00123A0E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758,149</w:t>
            </w:r>
          </w:p>
        </w:tc>
      </w:tr>
      <w:tr w:rsidR="004D4668" w:rsidRPr="00C52C41" w14:paraId="09DCF17F" w14:textId="77777777" w:rsidTr="005C7A15">
        <w:trPr>
          <w:cantSplit/>
        </w:trPr>
        <w:tc>
          <w:tcPr>
            <w:tcW w:w="5508" w:type="dxa"/>
          </w:tcPr>
          <w:p w14:paraId="30FE5FAC" w14:textId="77777777" w:rsidR="004D4668" w:rsidRPr="00C52C41" w:rsidRDefault="004D4668" w:rsidP="004D466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ค่าน้ำมันและก๊าซธรรมชาติ</w:t>
            </w:r>
          </w:p>
        </w:tc>
        <w:tc>
          <w:tcPr>
            <w:tcW w:w="1710" w:type="dxa"/>
          </w:tcPr>
          <w:p w14:paraId="29A904C1" w14:textId="4EAA5A8D" w:rsidR="004D4668" w:rsidRPr="008D07EE" w:rsidRDefault="00123A0E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148,911</w:t>
            </w:r>
          </w:p>
        </w:tc>
        <w:tc>
          <w:tcPr>
            <w:tcW w:w="270" w:type="dxa"/>
          </w:tcPr>
          <w:p w14:paraId="54282D97" w14:textId="77777777"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69CCA7" w14:textId="53707107" w:rsidR="004D4668" w:rsidRPr="008D07EE" w:rsidRDefault="00123A0E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126,188</w:t>
            </w:r>
          </w:p>
        </w:tc>
      </w:tr>
      <w:tr w:rsidR="004D4668" w:rsidRPr="00C52C41" w14:paraId="34919A0B" w14:textId="77777777" w:rsidTr="005C7A15">
        <w:trPr>
          <w:cantSplit/>
        </w:trPr>
        <w:tc>
          <w:tcPr>
            <w:tcW w:w="5508" w:type="dxa"/>
          </w:tcPr>
          <w:p w14:paraId="7C294BE8" w14:textId="3EDA71C2" w:rsidR="004D4668" w:rsidRPr="00C6686E" w:rsidRDefault="004D4668" w:rsidP="004D466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710" w:type="dxa"/>
          </w:tcPr>
          <w:p w14:paraId="5751FB04" w14:textId="145680F5" w:rsidR="004D4668" w:rsidRPr="008D07EE" w:rsidRDefault="00123A0E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(11,705)</w:t>
            </w:r>
          </w:p>
        </w:tc>
        <w:tc>
          <w:tcPr>
            <w:tcW w:w="270" w:type="dxa"/>
          </w:tcPr>
          <w:p w14:paraId="7F17AC7B" w14:textId="77777777"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A40D754" w14:textId="19D14A8F" w:rsidR="004D4668" w:rsidRPr="008D07EE" w:rsidRDefault="00123A0E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(9,990)</w:t>
            </w:r>
          </w:p>
        </w:tc>
      </w:tr>
      <w:tr w:rsidR="00AC5A32" w:rsidRPr="00C52C41" w14:paraId="2F7E1DEB" w14:textId="77777777" w:rsidTr="005C7A15">
        <w:trPr>
          <w:cantSplit/>
        </w:trPr>
        <w:tc>
          <w:tcPr>
            <w:tcW w:w="5508" w:type="dxa"/>
          </w:tcPr>
          <w:p w14:paraId="5E282953" w14:textId="50908FD3" w:rsidR="00AC5A32" w:rsidRDefault="00AC5A32" w:rsidP="00AC5A3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5C64372" w14:textId="151501F7" w:rsidR="00AC5A32" w:rsidRDefault="00225737" w:rsidP="00AC5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152,079</w:t>
            </w:r>
          </w:p>
        </w:tc>
        <w:tc>
          <w:tcPr>
            <w:tcW w:w="270" w:type="dxa"/>
          </w:tcPr>
          <w:p w14:paraId="621654A3" w14:textId="77777777" w:rsidR="00AC5A32" w:rsidRPr="00C52C41" w:rsidRDefault="00AC5A32" w:rsidP="00AC5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DB9E475" w14:textId="2B834730" w:rsidR="00AC5A32" w:rsidRDefault="00225737" w:rsidP="00AC5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194,381</w:t>
            </w:r>
          </w:p>
        </w:tc>
      </w:tr>
      <w:tr w:rsidR="00AC5A32" w:rsidRPr="00C52C41" w14:paraId="73AC21A3" w14:textId="77777777" w:rsidTr="005C7A15">
        <w:trPr>
          <w:cantSplit/>
        </w:trPr>
        <w:tc>
          <w:tcPr>
            <w:tcW w:w="5508" w:type="dxa"/>
          </w:tcPr>
          <w:p w14:paraId="0F077D39" w14:textId="7A99247C" w:rsidR="00AC5A32" w:rsidRPr="00AC5A32" w:rsidRDefault="00AC5A32" w:rsidP="00AC5A3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5A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D5BA503" w14:textId="61F9140E" w:rsidR="00AC5A32" w:rsidRPr="00225737" w:rsidRDefault="00225737" w:rsidP="00AC5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5737">
              <w:rPr>
                <w:rFonts w:ascii="Angsana New" w:hAnsi="Angsana New"/>
                <w:b/>
                <w:bCs/>
                <w:sz w:val="30"/>
                <w:szCs w:val="30"/>
              </w:rPr>
              <w:t>8,581,350</w:t>
            </w:r>
          </w:p>
        </w:tc>
        <w:tc>
          <w:tcPr>
            <w:tcW w:w="270" w:type="dxa"/>
          </w:tcPr>
          <w:p w14:paraId="2FD62B7F" w14:textId="77777777" w:rsidR="00AC5A32" w:rsidRPr="00225737" w:rsidRDefault="00AC5A32" w:rsidP="00AC5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64F84F2" w14:textId="664EB7B4" w:rsidR="00AC5A32" w:rsidRPr="00225737" w:rsidRDefault="00225737" w:rsidP="00AC5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5737">
              <w:rPr>
                <w:rFonts w:ascii="Angsana New" w:hAnsi="Angsana New"/>
                <w:b/>
                <w:bCs/>
                <w:sz w:val="30"/>
                <w:szCs w:val="30"/>
              </w:rPr>
              <w:t>8,817,600</w:t>
            </w:r>
          </w:p>
        </w:tc>
      </w:tr>
      <w:tr w:rsidR="004D4668" w:rsidRPr="00C52C41" w14:paraId="2B9605EA" w14:textId="77777777" w:rsidTr="005C7A15">
        <w:trPr>
          <w:cantSplit/>
        </w:trPr>
        <w:tc>
          <w:tcPr>
            <w:tcW w:w="5508" w:type="dxa"/>
          </w:tcPr>
          <w:p w14:paraId="50CF5A62" w14:textId="77777777" w:rsidR="004D4668" w:rsidRPr="00FF3519" w:rsidRDefault="004D4668" w:rsidP="004D4668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3DCB38E5" w14:textId="77777777" w:rsidR="004D4668" w:rsidRPr="00FF3519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852741F" w14:textId="77777777" w:rsidR="004D4668" w:rsidRPr="00FF3519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6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E3D9550" w14:textId="77777777" w:rsidR="004D4668" w:rsidRPr="00FF3519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4668" w:rsidRPr="00C52C41" w14:paraId="61F4F95D" w14:textId="77777777" w:rsidTr="005C7A15">
        <w:trPr>
          <w:cantSplit/>
        </w:trPr>
        <w:tc>
          <w:tcPr>
            <w:tcW w:w="5508" w:type="dxa"/>
          </w:tcPr>
          <w:p w14:paraId="356DB268" w14:textId="595595DE" w:rsidR="004D4668" w:rsidRPr="00C52C41" w:rsidRDefault="004D4668" w:rsidP="004D466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1710" w:type="dxa"/>
          </w:tcPr>
          <w:p w14:paraId="4C6215CC" w14:textId="77777777"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EB2107" w14:textId="77777777"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C5EF549" w14:textId="77777777"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4668" w:rsidRPr="00C52C41" w14:paraId="12C3F8F9" w14:textId="77777777" w:rsidTr="005C7A15">
        <w:trPr>
          <w:cantSplit/>
        </w:trPr>
        <w:tc>
          <w:tcPr>
            <w:tcW w:w="5508" w:type="dxa"/>
          </w:tcPr>
          <w:p w14:paraId="0E0F4AC4" w14:textId="77777777"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710" w:type="dxa"/>
          </w:tcPr>
          <w:p w14:paraId="7BB3FCD8" w14:textId="2DE9E6B6" w:rsidR="004D4668" w:rsidRPr="008D07EE" w:rsidRDefault="00123A0E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104,319</w:t>
            </w:r>
          </w:p>
        </w:tc>
        <w:tc>
          <w:tcPr>
            <w:tcW w:w="270" w:type="dxa"/>
          </w:tcPr>
          <w:p w14:paraId="42F7DAC9" w14:textId="77777777"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spacing w:line="240" w:lineRule="auto"/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99135A6" w14:textId="48DC6144" w:rsidR="004D4668" w:rsidRPr="008D07EE" w:rsidRDefault="00123A0E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113,867</w:t>
            </w:r>
          </w:p>
        </w:tc>
      </w:tr>
      <w:tr w:rsidR="004D4668" w:rsidRPr="00C52C41" w14:paraId="113D8646" w14:textId="77777777" w:rsidTr="005C7A15">
        <w:trPr>
          <w:cantSplit/>
        </w:trPr>
        <w:tc>
          <w:tcPr>
            <w:tcW w:w="5508" w:type="dxa"/>
          </w:tcPr>
          <w:p w14:paraId="03332FDE" w14:textId="77777777"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ค่าระวางขนส่ง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10" w:type="dxa"/>
          </w:tcPr>
          <w:p w14:paraId="5DC00F18" w14:textId="5008FD8A" w:rsidR="004D4668" w:rsidRPr="008D07EE" w:rsidRDefault="00123A0E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82,899</w:t>
            </w:r>
          </w:p>
        </w:tc>
        <w:tc>
          <w:tcPr>
            <w:tcW w:w="270" w:type="dxa"/>
          </w:tcPr>
          <w:p w14:paraId="2C0FF572" w14:textId="77777777"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B47EC34" w14:textId="57D0F510" w:rsidR="004D4668" w:rsidRPr="008D07EE" w:rsidRDefault="00FA755E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  <w:r w:rsidR="00851A86">
              <w:rPr>
                <w:rFonts w:ascii="Angsana New" w:hAnsi="Angsana New"/>
                <w:sz w:val="30"/>
                <w:szCs w:val="30"/>
              </w:rPr>
              <w:t>,932</w:t>
            </w:r>
          </w:p>
        </w:tc>
      </w:tr>
      <w:tr w:rsidR="004D4668" w:rsidRPr="00C52C41" w14:paraId="54B6C658" w14:textId="77777777" w:rsidTr="005C7A15">
        <w:trPr>
          <w:cantSplit/>
        </w:trPr>
        <w:tc>
          <w:tcPr>
            <w:tcW w:w="5508" w:type="dxa"/>
          </w:tcPr>
          <w:p w14:paraId="12FBE2E7" w14:textId="436356CA"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710" w:type="dxa"/>
          </w:tcPr>
          <w:p w14:paraId="643C6326" w14:textId="65F6CD9D" w:rsidR="004D4668" w:rsidRPr="008D07EE" w:rsidRDefault="00851A86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50,281</w:t>
            </w:r>
          </w:p>
        </w:tc>
        <w:tc>
          <w:tcPr>
            <w:tcW w:w="270" w:type="dxa"/>
          </w:tcPr>
          <w:p w14:paraId="7BB4A196" w14:textId="77777777"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BA7F033" w14:textId="60CB673F" w:rsidR="004D4668" w:rsidRPr="008D07EE" w:rsidRDefault="00851A86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60,408</w:t>
            </w:r>
          </w:p>
        </w:tc>
      </w:tr>
      <w:tr w:rsidR="00DB0ACC" w:rsidRPr="00C52C41" w14:paraId="06580E92" w14:textId="77777777" w:rsidTr="005C7A15">
        <w:trPr>
          <w:cantSplit/>
        </w:trPr>
        <w:tc>
          <w:tcPr>
            <w:tcW w:w="5508" w:type="dxa"/>
          </w:tcPr>
          <w:p w14:paraId="49859623" w14:textId="420069FA" w:rsidR="00DB0ACC" w:rsidRPr="00C52C41" w:rsidRDefault="00DB0ACC" w:rsidP="00DB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0913">
              <w:rPr>
                <w:rFonts w:ascii="Angsana New" w:hAnsi="Angsana New"/>
                <w:sz w:val="30"/>
                <w:szCs w:val="30"/>
                <w:cs/>
              </w:rPr>
              <w:t>ค่าชดเชย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2C0913">
              <w:rPr>
                <w:rFonts w:ascii="Angsana New" w:hAnsi="Angsana New"/>
                <w:sz w:val="30"/>
                <w:szCs w:val="30"/>
                <w:cs/>
              </w:rPr>
              <w:t>ความเสียหาย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</w:tcPr>
          <w:p w14:paraId="24DD8B8B" w14:textId="76519C53" w:rsidR="00DB0ACC" w:rsidRDefault="00851A86" w:rsidP="00DB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19,787</w:t>
            </w:r>
          </w:p>
        </w:tc>
        <w:tc>
          <w:tcPr>
            <w:tcW w:w="270" w:type="dxa"/>
          </w:tcPr>
          <w:p w14:paraId="623F0A44" w14:textId="77777777" w:rsidR="00DB0ACC" w:rsidRPr="00C52C41" w:rsidRDefault="00DB0ACC" w:rsidP="00DB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779CA71" w14:textId="2D60901C" w:rsidR="00DB0ACC" w:rsidRDefault="00851A86" w:rsidP="00DB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(33,115)</w:t>
            </w:r>
          </w:p>
        </w:tc>
      </w:tr>
      <w:tr w:rsidR="00184F74" w:rsidRPr="00C52C41" w14:paraId="04EA3AC3" w14:textId="77777777" w:rsidTr="005C7A15">
        <w:trPr>
          <w:cantSplit/>
        </w:trPr>
        <w:tc>
          <w:tcPr>
            <w:tcW w:w="5508" w:type="dxa"/>
          </w:tcPr>
          <w:p w14:paraId="52C4BDFB" w14:textId="28DD0B34"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</w:tcPr>
          <w:p w14:paraId="60B93168" w14:textId="13B2618D" w:rsidR="00184F74" w:rsidRPr="008070D5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270" w:type="dxa"/>
          </w:tcPr>
          <w:p w14:paraId="3BA939D9" w14:textId="77777777"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61D1637" w14:textId="621AB81D" w:rsidR="00184F74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</w:tr>
      <w:tr w:rsidR="00AC5A32" w:rsidRPr="00C52C41" w14:paraId="68A9FBAA" w14:textId="77777777" w:rsidTr="005C7A15">
        <w:trPr>
          <w:cantSplit/>
        </w:trPr>
        <w:tc>
          <w:tcPr>
            <w:tcW w:w="5508" w:type="dxa"/>
          </w:tcPr>
          <w:p w14:paraId="2E3C3CA5" w14:textId="77777777" w:rsidR="00AC5A32" w:rsidRDefault="00AC5A32" w:rsidP="004B409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7EF4E79" w14:textId="0EF0C990" w:rsidR="00AC5A32" w:rsidRDefault="00FA755E" w:rsidP="004B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26,174</w:t>
            </w:r>
          </w:p>
        </w:tc>
        <w:tc>
          <w:tcPr>
            <w:tcW w:w="270" w:type="dxa"/>
          </w:tcPr>
          <w:p w14:paraId="12A24B35" w14:textId="77777777" w:rsidR="00AC5A32" w:rsidRPr="00C52C41" w:rsidRDefault="00AC5A32" w:rsidP="004B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72BDC29" w14:textId="1BFA05DB" w:rsidR="00AC5A32" w:rsidRDefault="00FA755E" w:rsidP="004B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27,347</w:t>
            </w:r>
          </w:p>
        </w:tc>
      </w:tr>
      <w:tr w:rsidR="00AC5A32" w:rsidRPr="00C52C41" w14:paraId="43BC3D47" w14:textId="77777777" w:rsidTr="005C7A15">
        <w:trPr>
          <w:cantSplit/>
        </w:trPr>
        <w:tc>
          <w:tcPr>
            <w:tcW w:w="5508" w:type="dxa"/>
          </w:tcPr>
          <w:p w14:paraId="5C28A2D1" w14:textId="77777777" w:rsidR="00AC5A32" w:rsidRPr="00AC5A32" w:rsidRDefault="00AC5A32" w:rsidP="004B409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5A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DFB01A5" w14:textId="467144C5" w:rsidR="00AC5A32" w:rsidRPr="00FA755E" w:rsidRDefault="00FA755E" w:rsidP="004B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755E">
              <w:rPr>
                <w:rFonts w:ascii="Angsana New" w:hAnsi="Angsana New"/>
                <w:b/>
                <w:bCs/>
                <w:sz w:val="30"/>
                <w:szCs w:val="30"/>
              </w:rPr>
              <w:t>283,717</w:t>
            </w:r>
          </w:p>
        </w:tc>
        <w:tc>
          <w:tcPr>
            <w:tcW w:w="270" w:type="dxa"/>
          </w:tcPr>
          <w:p w14:paraId="417AE8FD" w14:textId="77777777" w:rsidR="00AC5A32" w:rsidRPr="00FA755E" w:rsidRDefault="00AC5A32" w:rsidP="004B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34907C8" w14:textId="61BF5821" w:rsidR="00AC5A32" w:rsidRPr="00FA755E" w:rsidRDefault="00FA755E" w:rsidP="004B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755E">
              <w:rPr>
                <w:rFonts w:ascii="Angsana New" w:hAnsi="Angsana New"/>
                <w:b/>
                <w:bCs/>
                <w:sz w:val="30"/>
                <w:szCs w:val="30"/>
              </w:rPr>
              <w:t>261,907</w:t>
            </w:r>
          </w:p>
        </w:tc>
      </w:tr>
      <w:tr w:rsidR="00184F74" w:rsidRPr="00C52C41" w14:paraId="57B56455" w14:textId="77777777" w:rsidTr="005C7A15">
        <w:trPr>
          <w:cantSplit/>
        </w:trPr>
        <w:tc>
          <w:tcPr>
            <w:tcW w:w="5508" w:type="dxa"/>
          </w:tcPr>
          <w:p w14:paraId="02E3F471" w14:textId="77777777" w:rsidR="00184F74" w:rsidRPr="00FF3519" w:rsidRDefault="00184F74" w:rsidP="00184F74">
            <w:pPr>
              <w:rPr>
                <w:rFonts w:ascii="Angsana New" w:hAnsi="Angsana New"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7E2537B0" w14:textId="77777777" w:rsidR="00184F74" w:rsidRPr="00FF3519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4D65452" w14:textId="77777777" w:rsidR="00184F74" w:rsidRPr="00FF3519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D6DC898" w14:textId="77777777" w:rsidR="00184F74" w:rsidRPr="00FF3519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C7F0D" w:rsidRPr="00C52C41" w14:paraId="521EFBC3" w14:textId="77777777" w:rsidTr="005C7A15">
        <w:trPr>
          <w:cantSplit/>
        </w:trPr>
        <w:tc>
          <w:tcPr>
            <w:tcW w:w="5508" w:type="dxa"/>
          </w:tcPr>
          <w:p w14:paraId="324082B3" w14:textId="77777777" w:rsidR="003C7F0D" w:rsidRPr="00C52C41" w:rsidRDefault="003C7F0D" w:rsidP="00184F74">
            <w:pP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FE2E01F" w14:textId="77777777" w:rsidR="003C7F0D" w:rsidRPr="00C52C41" w:rsidRDefault="003C7F0D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BCEFF5" w14:textId="77777777" w:rsidR="003C7F0D" w:rsidRPr="00C52C41" w:rsidRDefault="003C7F0D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44E7D06" w14:textId="77777777" w:rsidR="003C7F0D" w:rsidRPr="00C52C41" w:rsidRDefault="003C7F0D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7F0D" w:rsidRPr="00C52C41" w14:paraId="60D837B8" w14:textId="77777777" w:rsidTr="005C7A15">
        <w:trPr>
          <w:cantSplit/>
        </w:trPr>
        <w:tc>
          <w:tcPr>
            <w:tcW w:w="5508" w:type="dxa"/>
          </w:tcPr>
          <w:p w14:paraId="2E578CB9" w14:textId="77777777" w:rsidR="003C7F0D" w:rsidRPr="00C52C41" w:rsidRDefault="003C7F0D" w:rsidP="00184F74">
            <w:pP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FBE57BE" w14:textId="77777777" w:rsidR="003C7F0D" w:rsidRPr="00C52C41" w:rsidRDefault="003C7F0D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8F940" w14:textId="77777777" w:rsidR="003C7F0D" w:rsidRPr="00C52C41" w:rsidRDefault="003C7F0D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8BEF560" w14:textId="77777777" w:rsidR="003C7F0D" w:rsidRPr="00C52C41" w:rsidRDefault="003C7F0D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7F0D" w:rsidRPr="00C52C41" w14:paraId="5A807B8F" w14:textId="77777777" w:rsidTr="005C7A15">
        <w:trPr>
          <w:cantSplit/>
        </w:trPr>
        <w:tc>
          <w:tcPr>
            <w:tcW w:w="5508" w:type="dxa"/>
          </w:tcPr>
          <w:p w14:paraId="6F5C39F6" w14:textId="77777777" w:rsidR="003C7F0D" w:rsidRPr="00C52C41" w:rsidRDefault="003C7F0D" w:rsidP="00184F74">
            <w:pP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0287280" w14:textId="77777777" w:rsidR="003C7F0D" w:rsidRPr="00C52C41" w:rsidRDefault="003C7F0D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D7423" w14:textId="77777777" w:rsidR="003C7F0D" w:rsidRPr="00C52C41" w:rsidRDefault="003C7F0D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11D422D" w14:textId="77777777" w:rsidR="003C7F0D" w:rsidRPr="00C52C41" w:rsidRDefault="003C7F0D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7F0D" w:rsidRPr="00C52C41" w14:paraId="3042E542" w14:textId="77777777" w:rsidTr="005C7A15">
        <w:trPr>
          <w:cantSplit/>
        </w:trPr>
        <w:tc>
          <w:tcPr>
            <w:tcW w:w="5508" w:type="dxa"/>
          </w:tcPr>
          <w:p w14:paraId="3553D7B0" w14:textId="77777777" w:rsidR="003C7F0D" w:rsidRPr="00C52C41" w:rsidRDefault="003C7F0D" w:rsidP="00184F74">
            <w:pP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C864C88" w14:textId="77777777" w:rsidR="003C7F0D" w:rsidRPr="00C52C41" w:rsidRDefault="003C7F0D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32F630" w14:textId="77777777" w:rsidR="003C7F0D" w:rsidRPr="00C52C41" w:rsidRDefault="003C7F0D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91B8825" w14:textId="77777777" w:rsidR="003C7F0D" w:rsidRPr="00C52C41" w:rsidRDefault="003C7F0D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7F0D" w:rsidRPr="00C52C41" w14:paraId="6F94F740" w14:textId="77777777" w:rsidTr="005C7A15">
        <w:trPr>
          <w:cantSplit/>
        </w:trPr>
        <w:tc>
          <w:tcPr>
            <w:tcW w:w="5508" w:type="dxa"/>
          </w:tcPr>
          <w:p w14:paraId="0D4BF228" w14:textId="77777777" w:rsidR="003C7F0D" w:rsidRPr="00C52C41" w:rsidRDefault="003C7F0D" w:rsidP="00184F74">
            <w:pP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595A1C7" w14:textId="77777777" w:rsidR="003C7F0D" w:rsidRPr="00C52C41" w:rsidRDefault="003C7F0D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6C2071" w14:textId="77777777" w:rsidR="003C7F0D" w:rsidRPr="00C52C41" w:rsidRDefault="003C7F0D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7255E06" w14:textId="77777777" w:rsidR="003C7F0D" w:rsidRPr="00C52C41" w:rsidRDefault="003C7F0D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4F74" w:rsidRPr="00C52C41" w14:paraId="1A70BDD7" w14:textId="77777777" w:rsidTr="005C7A15">
        <w:trPr>
          <w:cantSplit/>
        </w:trPr>
        <w:tc>
          <w:tcPr>
            <w:tcW w:w="5508" w:type="dxa"/>
          </w:tcPr>
          <w:p w14:paraId="64D6E70B" w14:textId="77777777" w:rsidR="00184F74" w:rsidRPr="00C52C41" w:rsidRDefault="00184F74" w:rsidP="00184F74">
            <w:pP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lastRenderedPageBreak/>
              <w:t>รวมอยู่ในค่าใช้จ่ายในการบริหาร</w:t>
            </w:r>
          </w:p>
        </w:tc>
        <w:tc>
          <w:tcPr>
            <w:tcW w:w="1710" w:type="dxa"/>
          </w:tcPr>
          <w:p w14:paraId="236A8CDB" w14:textId="77777777"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A6AB3" w14:textId="77777777"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9CC3743" w14:textId="77777777"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4F74" w:rsidRPr="00C52C41" w14:paraId="41420D3A" w14:textId="77777777" w:rsidTr="005C7A15">
        <w:trPr>
          <w:cantSplit/>
        </w:trPr>
        <w:tc>
          <w:tcPr>
            <w:tcW w:w="5508" w:type="dxa"/>
          </w:tcPr>
          <w:p w14:paraId="722F92EE" w14:textId="550567DC"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ค่าใช้จ่ายผลประโยชน์ของพนักงาน</w:t>
            </w:r>
          </w:p>
        </w:tc>
        <w:tc>
          <w:tcPr>
            <w:tcW w:w="1710" w:type="dxa"/>
          </w:tcPr>
          <w:p w14:paraId="2624ACA6" w14:textId="6B558B5A" w:rsidR="00184F74" w:rsidRPr="008D07EE" w:rsidRDefault="00851A86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</w:t>
            </w:r>
            <w:r w:rsidR="00E5372E">
              <w:rPr>
                <w:rFonts w:ascii="Angsana New" w:hAnsi="Angsana New" w:hint="cs"/>
                <w:sz w:val="30"/>
                <w:szCs w:val="30"/>
                <w:cs/>
              </w:rPr>
              <w:t>030</w:t>
            </w:r>
          </w:p>
        </w:tc>
        <w:tc>
          <w:tcPr>
            <w:tcW w:w="270" w:type="dxa"/>
          </w:tcPr>
          <w:p w14:paraId="68001D44" w14:textId="77777777"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76FA60C" w14:textId="0483485D" w:rsidR="00184F74" w:rsidRPr="008D07EE" w:rsidRDefault="00851A86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E5372E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5372E">
              <w:rPr>
                <w:rFonts w:ascii="Angsana New" w:hAnsi="Angsana New" w:hint="cs"/>
                <w:sz w:val="30"/>
                <w:szCs w:val="30"/>
                <w:cs/>
              </w:rPr>
              <w:t>831</w:t>
            </w:r>
          </w:p>
        </w:tc>
      </w:tr>
      <w:tr w:rsidR="003C7F0D" w:rsidRPr="00C52C41" w14:paraId="56C638FF" w14:textId="77777777" w:rsidTr="005C7A15">
        <w:trPr>
          <w:cantSplit/>
        </w:trPr>
        <w:tc>
          <w:tcPr>
            <w:tcW w:w="5508" w:type="dxa"/>
          </w:tcPr>
          <w:p w14:paraId="1C4C92E9" w14:textId="0D857F68" w:rsidR="003C7F0D" w:rsidRDefault="003C7F0D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ค่าใช้จ่ายในการควบบริษัท</w:t>
            </w:r>
          </w:p>
        </w:tc>
        <w:tc>
          <w:tcPr>
            <w:tcW w:w="1710" w:type="dxa"/>
          </w:tcPr>
          <w:p w14:paraId="40ACB2C3" w14:textId="55757A6B" w:rsidR="003C7F0D" w:rsidRDefault="003C7F0D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60,216</w:t>
            </w:r>
          </w:p>
        </w:tc>
        <w:tc>
          <w:tcPr>
            <w:tcW w:w="270" w:type="dxa"/>
          </w:tcPr>
          <w:p w14:paraId="3C52AC92" w14:textId="77777777" w:rsidR="003C7F0D" w:rsidRPr="00C52C41" w:rsidRDefault="003C7F0D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AB32CB0" w14:textId="16E63935" w:rsidR="003C7F0D" w:rsidRDefault="003C7F0D" w:rsidP="003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4F74" w:rsidRPr="00C52C41" w14:paraId="19D5C6F9" w14:textId="77777777" w:rsidTr="005C7A15">
        <w:trPr>
          <w:cantSplit/>
        </w:trPr>
        <w:tc>
          <w:tcPr>
            <w:tcW w:w="5508" w:type="dxa"/>
          </w:tcPr>
          <w:p w14:paraId="1E022F02" w14:textId="77777777" w:rsidR="00184F74" w:rsidRPr="00FF3519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710" w:type="dxa"/>
          </w:tcPr>
          <w:p w14:paraId="54D21766" w14:textId="13F7C47B" w:rsidR="00184F74" w:rsidRPr="00FF3519" w:rsidRDefault="00851A86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34,880</w:t>
            </w:r>
          </w:p>
        </w:tc>
        <w:tc>
          <w:tcPr>
            <w:tcW w:w="270" w:type="dxa"/>
          </w:tcPr>
          <w:p w14:paraId="1AD87C53" w14:textId="77777777" w:rsidR="00184F74" w:rsidRPr="00FF3519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262E93" w14:textId="75C80FAF" w:rsidR="00184F74" w:rsidRPr="00FF3519" w:rsidRDefault="00851A86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37,104</w:t>
            </w:r>
          </w:p>
        </w:tc>
      </w:tr>
      <w:tr w:rsidR="00184F74" w:rsidRPr="00C52C41" w14:paraId="53C2FCCE" w14:textId="77777777" w:rsidTr="005C7A15">
        <w:trPr>
          <w:cantSplit/>
        </w:trPr>
        <w:tc>
          <w:tcPr>
            <w:tcW w:w="5508" w:type="dxa"/>
          </w:tcPr>
          <w:p w14:paraId="393F04D1" w14:textId="77777777"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ค่าบำรุงรักษาและค่าธรรมเนียมเทคนิค</w:t>
            </w:r>
          </w:p>
        </w:tc>
        <w:tc>
          <w:tcPr>
            <w:tcW w:w="1710" w:type="dxa"/>
          </w:tcPr>
          <w:p w14:paraId="41A88EE8" w14:textId="2981D507" w:rsidR="00184F74" w:rsidRPr="008D07EE" w:rsidRDefault="00851A86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23,160</w:t>
            </w:r>
          </w:p>
        </w:tc>
        <w:tc>
          <w:tcPr>
            <w:tcW w:w="270" w:type="dxa"/>
          </w:tcPr>
          <w:p w14:paraId="7A7F30F8" w14:textId="77777777" w:rsidR="00184F74" w:rsidRPr="008070D5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C86A05D" w14:textId="6F27F405" w:rsidR="00184F74" w:rsidRPr="008D07EE" w:rsidRDefault="00851A86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22,977</w:t>
            </w:r>
          </w:p>
        </w:tc>
      </w:tr>
      <w:tr w:rsidR="000721C0" w:rsidRPr="00C52C41" w14:paraId="5821B4F0" w14:textId="77777777" w:rsidTr="005C7A15">
        <w:trPr>
          <w:cantSplit/>
        </w:trPr>
        <w:tc>
          <w:tcPr>
            <w:tcW w:w="5508" w:type="dxa"/>
          </w:tcPr>
          <w:p w14:paraId="276739D2" w14:textId="2B9417F6" w:rsidR="000721C0" w:rsidRDefault="000721C0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1710" w:type="dxa"/>
          </w:tcPr>
          <w:p w14:paraId="3E21EEA1" w14:textId="77777777" w:rsidR="000721C0" w:rsidRDefault="000721C0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C58F3" w14:textId="77777777" w:rsidR="000721C0" w:rsidRPr="008070D5" w:rsidRDefault="000721C0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87D4089" w14:textId="77777777" w:rsidR="000721C0" w:rsidRDefault="000721C0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7F0D" w:rsidRPr="00C52C41" w14:paraId="1D7CC228" w14:textId="77777777" w:rsidTr="005C7A15">
        <w:trPr>
          <w:cantSplit/>
        </w:trPr>
        <w:tc>
          <w:tcPr>
            <w:tcW w:w="5508" w:type="dxa"/>
          </w:tcPr>
          <w:p w14:paraId="35F88DE3" w14:textId="6B681041" w:rsidR="003C7F0D" w:rsidRDefault="000721C0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3C7F0D">
              <w:rPr>
                <w:rFonts w:ascii="Angsana New" w:hAnsi="Angsana New" w:hint="cs"/>
                <w:sz w:val="30"/>
                <w:szCs w:val="30"/>
                <w:cs/>
              </w:rPr>
              <w:t>ของเงินลงทุนระยะยาวอื่น</w:t>
            </w:r>
          </w:p>
        </w:tc>
        <w:tc>
          <w:tcPr>
            <w:tcW w:w="1710" w:type="dxa"/>
          </w:tcPr>
          <w:p w14:paraId="1B680061" w14:textId="56312856" w:rsidR="003C7F0D" w:rsidRDefault="003C7F0D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16,000</w:t>
            </w:r>
          </w:p>
        </w:tc>
        <w:tc>
          <w:tcPr>
            <w:tcW w:w="270" w:type="dxa"/>
          </w:tcPr>
          <w:p w14:paraId="7FE34494" w14:textId="77777777" w:rsidR="003C7F0D" w:rsidRPr="008070D5" w:rsidRDefault="003C7F0D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CCADC93" w14:textId="36E540BC" w:rsidR="003C7F0D" w:rsidRDefault="003C7F0D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(30)</w:t>
            </w:r>
          </w:p>
        </w:tc>
      </w:tr>
      <w:tr w:rsidR="00184F74" w:rsidRPr="00C52C41" w14:paraId="40905154" w14:textId="77777777" w:rsidTr="005C7A15">
        <w:trPr>
          <w:cantSplit/>
        </w:trPr>
        <w:tc>
          <w:tcPr>
            <w:tcW w:w="5508" w:type="dxa"/>
          </w:tcPr>
          <w:p w14:paraId="7A694FC3" w14:textId="4516D65B" w:rsidR="00184F74" w:rsidRPr="00C52C41" w:rsidRDefault="00184F74" w:rsidP="0054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ค่าเดินทางและค่าเช่า</w:t>
            </w:r>
            <w:r w:rsidR="0054784A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</w:tcPr>
          <w:p w14:paraId="3525DF61" w14:textId="1867774B" w:rsidR="00184F74" w:rsidRPr="008D07EE" w:rsidRDefault="00851A86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11,645</w:t>
            </w:r>
          </w:p>
        </w:tc>
        <w:tc>
          <w:tcPr>
            <w:tcW w:w="270" w:type="dxa"/>
          </w:tcPr>
          <w:p w14:paraId="08F769AD" w14:textId="77777777"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9DD8BC" w14:textId="7F6E2399" w:rsidR="00184F74" w:rsidRPr="008D07EE" w:rsidRDefault="00851A86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6123C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</w:tr>
      <w:tr w:rsidR="003C7F0D" w:rsidRPr="00C52C41" w14:paraId="6DEC60D1" w14:textId="77777777" w:rsidTr="005C7A15">
        <w:trPr>
          <w:cantSplit/>
        </w:trPr>
        <w:tc>
          <w:tcPr>
            <w:tcW w:w="5508" w:type="dxa"/>
          </w:tcPr>
          <w:p w14:paraId="62852CAF" w14:textId="77777777" w:rsidR="003C7F0D" w:rsidRPr="00C52C41" w:rsidRDefault="003C7F0D" w:rsidP="004B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</w:tcPr>
          <w:p w14:paraId="2A101E40" w14:textId="77777777" w:rsidR="003C7F0D" w:rsidRPr="008D07EE" w:rsidRDefault="003C7F0D" w:rsidP="004B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11,356</w:t>
            </w:r>
          </w:p>
        </w:tc>
        <w:tc>
          <w:tcPr>
            <w:tcW w:w="270" w:type="dxa"/>
          </w:tcPr>
          <w:p w14:paraId="47654D93" w14:textId="77777777" w:rsidR="003C7F0D" w:rsidRPr="00C52C41" w:rsidRDefault="003C7F0D" w:rsidP="004B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45DCF74" w14:textId="77777777" w:rsidR="003C7F0D" w:rsidRPr="008D07EE" w:rsidRDefault="003C7F0D" w:rsidP="004B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11,616</w:t>
            </w:r>
          </w:p>
        </w:tc>
      </w:tr>
      <w:tr w:rsidR="00184F74" w:rsidRPr="00C52C41" w14:paraId="65AA752F" w14:textId="77777777" w:rsidTr="005C7A15">
        <w:trPr>
          <w:cantSplit/>
        </w:trPr>
        <w:tc>
          <w:tcPr>
            <w:tcW w:w="5508" w:type="dxa"/>
          </w:tcPr>
          <w:p w14:paraId="02403B7E" w14:textId="575E6769" w:rsidR="00184F74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ค่าประกันภัย</w:t>
            </w:r>
          </w:p>
        </w:tc>
        <w:tc>
          <w:tcPr>
            <w:tcW w:w="1710" w:type="dxa"/>
          </w:tcPr>
          <w:p w14:paraId="753708BE" w14:textId="7A3E5BAF" w:rsidR="00184F74" w:rsidRDefault="00851A86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10,360</w:t>
            </w:r>
          </w:p>
        </w:tc>
        <w:tc>
          <w:tcPr>
            <w:tcW w:w="270" w:type="dxa"/>
          </w:tcPr>
          <w:p w14:paraId="5B57552A" w14:textId="77777777"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06B0BA4" w14:textId="7630DA23" w:rsidR="00184F74" w:rsidRPr="009B2E0F" w:rsidRDefault="00851A86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9,507</w:t>
            </w:r>
          </w:p>
        </w:tc>
      </w:tr>
      <w:tr w:rsidR="00AC5A32" w:rsidRPr="00C52C41" w14:paraId="7D19BAAC" w14:textId="77777777" w:rsidTr="005C7A15">
        <w:trPr>
          <w:cantSplit/>
        </w:trPr>
        <w:tc>
          <w:tcPr>
            <w:tcW w:w="5508" w:type="dxa"/>
          </w:tcPr>
          <w:p w14:paraId="0A2DBDA4" w14:textId="77777777" w:rsidR="00AC5A32" w:rsidRDefault="00AC5A32" w:rsidP="004B409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7D0F587" w14:textId="18265DF9" w:rsidR="00AC5A32" w:rsidRDefault="003C7F0D" w:rsidP="004B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44,660</w:t>
            </w:r>
          </w:p>
        </w:tc>
        <w:tc>
          <w:tcPr>
            <w:tcW w:w="270" w:type="dxa"/>
          </w:tcPr>
          <w:p w14:paraId="4667F151" w14:textId="77777777" w:rsidR="00AC5A32" w:rsidRPr="00C52C41" w:rsidRDefault="00AC5A32" w:rsidP="004B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CA18FE3" w14:textId="1852F36F" w:rsidR="00AC5A32" w:rsidRDefault="003C7F0D" w:rsidP="004B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64,016</w:t>
            </w:r>
          </w:p>
        </w:tc>
      </w:tr>
      <w:tr w:rsidR="00AC5A32" w:rsidRPr="00C52C41" w14:paraId="4C591478" w14:textId="77777777" w:rsidTr="005C7A15">
        <w:trPr>
          <w:cantSplit/>
        </w:trPr>
        <w:tc>
          <w:tcPr>
            <w:tcW w:w="5508" w:type="dxa"/>
          </w:tcPr>
          <w:p w14:paraId="5F1B5610" w14:textId="77777777" w:rsidR="00AC5A32" w:rsidRPr="00AC5A32" w:rsidRDefault="00AC5A32" w:rsidP="004B409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5A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6C18E23" w14:textId="12EFE5E3" w:rsidR="00AC5A32" w:rsidRPr="006D3361" w:rsidRDefault="003C7F0D" w:rsidP="004B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3361">
              <w:rPr>
                <w:rFonts w:ascii="Angsana New" w:hAnsi="Angsana New"/>
                <w:b/>
                <w:bCs/>
                <w:sz w:val="30"/>
                <w:szCs w:val="30"/>
              </w:rPr>
              <w:t>315,307</w:t>
            </w:r>
          </w:p>
        </w:tc>
        <w:tc>
          <w:tcPr>
            <w:tcW w:w="270" w:type="dxa"/>
          </w:tcPr>
          <w:p w14:paraId="3A76A4E4" w14:textId="77777777" w:rsidR="00AC5A32" w:rsidRPr="006D3361" w:rsidRDefault="00AC5A32" w:rsidP="004B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4A07FF0" w14:textId="4151A51E" w:rsidR="00AC5A32" w:rsidRPr="006D3361" w:rsidRDefault="003C7F0D" w:rsidP="004B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3361">
              <w:rPr>
                <w:rFonts w:ascii="Angsana New" w:hAnsi="Angsana New"/>
                <w:b/>
                <w:bCs/>
                <w:sz w:val="30"/>
                <w:szCs w:val="30"/>
              </w:rPr>
              <w:t>264,183</w:t>
            </w:r>
          </w:p>
        </w:tc>
      </w:tr>
    </w:tbl>
    <w:p w14:paraId="0EC389BE" w14:textId="3886EACA" w:rsidR="00D47FE8" w:rsidRDefault="00D47FE8" w:rsidP="0021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E880337" w14:textId="1C3391A9" w:rsidR="00AB6CEB" w:rsidRPr="00C52C41" w:rsidRDefault="00851A86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20</w:t>
      </w:r>
      <w:r w:rsidR="00AB6CEB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AA3672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AB6CEB" w:rsidRPr="00C52C41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42F05E96" w14:textId="77777777" w:rsidR="00AB6CEB" w:rsidRPr="007A1819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A697DA1" w14:textId="77777777" w:rsidR="00AB6CEB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ภาษีเงินได้ที่รับรู้ในกำไรหรือขาดทุน</w:t>
      </w:r>
    </w:p>
    <w:p w14:paraId="013BEB79" w14:textId="77777777" w:rsidR="003A4268" w:rsidRPr="007A1819" w:rsidRDefault="003A4268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460" w:type="dxa"/>
        <w:tblInd w:w="360" w:type="dxa"/>
        <w:tblLook w:val="0000" w:firstRow="0" w:lastRow="0" w:firstColumn="0" w:lastColumn="0" w:noHBand="0" w:noVBand="0"/>
      </w:tblPr>
      <w:tblGrid>
        <w:gridCol w:w="4680"/>
        <w:gridCol w:w="990"/>
        <w:gridCol w:w="1720"/>
        <w:gridCol w:w="270"/>
        <w:gridCol w:w="1800"/>
      </w:tblGrid>
      <w:tr w:rsidR="00967896" w:rsidRPr="00C52C41" w14:paraId="76F851F6" w14:textId="77777777" w:rsidTr="006D3361">
        <w:trPr>
          <w:trHeight w:val="70"/>
        </w:trPr>
        <w:tc>
          <w:tcPr>
            <w:tcW w:w="4680" w:type="dxa"/>
            <w:vAlign w:val="bottom"/>
          </w:tcPr>
          <w:p w14:paraId="653F1157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892A12" w14:textId="1E7D5CC2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0C1FCADC" w14:textId="1DA6B7B4" w:rsidR="00967896" w:rsidRPr="00CF7C6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CB0D4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AB616FD" w14:textId="77777777" w:rsidR="00967896" w:rsidRPr="00CF7C6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69CC32B" w14:textId="45F75517" w:rsidR="00967896" w:rsidRPr="00CF7C6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B0D4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67896" w:rsidRPr="00C52C41" w14:paraId="0C6E0513" w14:textId="77777777" w:rsidTr="006D3361">
        <w:tc>
          <w:tcPr>
            <w:tcW w:w="4680" w:type="dxa"/>
            <w:vAlign w:val="bottom"/>
          </w:tcPr>
          <w:p w14:paraId="2F6D489F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87D827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3"/>
            <w:vAlign w:val="bottom"/>
          </w:tcPr>
          <w:p w14:paraId="0C7C0239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7896" w:rsidRPr="00C52C41" w14:paraId="44282971" w14:textId="77777777" w:rsidTr="006D3361">
        <w:tc>
          <w:tcPr>
            <w:tcW w:w="4680" w:type="dxa"/>
          </w:tcPr>
          <w:p w14:paraId="73C55E80" w14:textId="60E07169" w:rsidR="00967896" w:rsidRPr="00C52C41" w:rsidRDefault="00967896" w:rsidP="00AA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="006F33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90" w:type="dxa"/>
          </w:tcPr>
          <w:p w14:paraId="75C741F8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  <w:vAlign w:val="bottom"/>
          </w:tcPr>
          <w:p w14:paraId="783AAF77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6A697A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35D7A42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D42" w:rsidRPr="00C52C41" w14:paraId="11E4187C" w14:textId="77777777" w:rsidTr="006D3361">
        <w:tc>
          <w:tcPr>
            <w:tcW w:w="4680" w:type="dxa"/>
          </w:tcPr>
          <w:p w14:paraId="53CAAA5E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90" w:type="dxa"/>
          </w:tcPr>
          <w:p w14:paraId="20F6BB95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</w:tcPr>
          <w:p w14:paraId="3486F808" w14:textId="0AF97602" w:rsidR="00CB0D42" w:rsidRPr="00B2408A" w:rsidRDefault="00851A86" w:rsidP="006D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100,520</w:t>
            </w:r>
          </w:p>
        </w:tc>
        <w:tc>
          <w:tcPr>
            <w:tcW w:w="270" w:type="dxa"/>
            <w:vAlign w:val="bottom"/>
          </w:tcPr>
          <w:p w14:paraId="38E60786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BBB777E" w14:textId="57CD8798" w:rsidR="00CB0D42" w:rsidRPr="00B2408A" w:rsidRDefault="00851A86" w:rsidP="006D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138,784</w:t>
            </w:r>
          </w:p>
        </w:tc>
      </w:tr>
      <w:tr w:rsidR="00EC35F6" w:rsidRPr="00C52C41" w14:paraId="36A4D9D0" w14:textId="77777777" w:rsidTr="006D3361">
        <w:tc>
          <w:tcPr>
            <w:tcW w:w="4680" w:type="dxa"/>
          </w:tcPr>
          <w:p w14:paraId="3C7C9F5D" w14:textId="6E08FD2C" w:rsidR="00EC35F6" w:rsidRPr="00C52C41" w:rsidRDefault="00A725B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A725B6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 w:rsidRPr="00A725B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13FA7A0C" w14:textId="77777777" w:rsidR="00EC35F6" w:rsidRPr="00C52C41" w:rsidRDefault="00EC35F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14:paraId="0B28C7E0" w14:textId="29C9B03B" w:rsidR="00EC35F6" w:rsidRDefault="00A725B6" w:rsidP="006D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270" w:type="dxa"/>
            <w:vAlign w:val="bottom"/>
          </w:tcPr>
          <w:p w14:paraId="3688819E" w14:textId="77777777" w:rsidR="00EC35F6" w:rsidRPr="00C52C41" w:rsidRDefault="00EC35F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DE14871" w14:textId="397A8420" w:rsidR="00EC35F6" w:rsidRDefault="00A725B6" w:rsidP="006D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  <w:tab w:val="decimal" w:pos="1232"/>
              </w:tabs>
              <w:spacing w:line="240" w:lineRule="auto"/>
              <w:ind w:right="6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0D42" w:rsidRPr="00C52C41" w14:paraId="7D48313F" w14:textId="77777777" w:rsidTr="006D3361">
        <w:tc>
          <w:tcPr>
            <w:tcW w:w="4680" w:type="dxa"/>
          </w:tcPr>
          <w:p w14:paraId="689658EB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ADE1652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B37A8" w14:textId="48F2DA8A" w:rsidR="00CB0D42" w:rsidRPr="00957455" w:rsidRDefault="00851A86" w:rsidP="006D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100,933</w:t>
            </w:r>
          </w:p>
        </w:tc>
        <w:tc>
          <w:tcPr>
            <w:tcW w:w="270" w:type="dxa"/>
            <w:vAlign w:val="bottom"/>
          </w:tcPr>
          <w:p w14:paraId="7A630936" w14:textId="77777777" w:rsidR="00CB0D42" w:rsidRPr="00957455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4654D02" w14:textId="09D9702B" w:rsidR="00CB0D42" w:rsidRPr="00957455" w:rsidRDefault="00851A86" w:rsidP="006D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138,784</w:t>
            </w:r>
          </w:p>
        </w:tc>
      </w:tr>
      <w:tr w:rsidR="00CB0D42" w:rsidRPr="00C52C41" w14:paraId="6CEF4098" w14:textId="77777777" w:rsidTr="006D3361">
        <w:tc>
          <w:tcPr>
            <w:tcW w:w="4680" w:type="dxa"/>
          </w:tcPr>
          <w:p w14:paraId="768BFC53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735BED97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</w:tcPr>
          <w:p w14:paraId="28B6BA5C" w14:textId="77777777" w:rsidR="00CB0D42" w:rsidRPr="00B2408A" w:rsidRDefault="00CB0D42" w:rsidP="006D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1822AF" w14:textId="77777777" w:rsidR="00CB0D42" w:rsidRPr="00B240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9F73D17" w14:textId="77777777" w:rsidR="00CB0D42" w:rsidRPr="00B2408A" w:rsidRDefault="00CB0D42" w:rsidP="006D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2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D42" w:rsidRPr="00C52C41" w14:paraId="16840D93" w14:textId="77777777" w:rsidTr="006D3361">
        <w:tc>
          <w:tcPr>
            <w:tcW w:w="4680" w:type="dxa"/>
          </w:tcPr>
          <w:p w14:paraId="318DEBA0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90" w:type="dxa"/>
          </w:tcPr>
          <w:p w14:paraId="2C951BE3" w14:textId="4A5C4DFA" w:rsidR="00CB0D42" w:rsidRPr="00C52C41" w:rsidRDefault="00CB0D42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14:paraId="6F5BA73B" w14:textId="45D6B755" w:rsidR="00CB0D42" w:rsidRPr="00B2408A" w:rsidRDefault="00A725B6" w:rsidP="006D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51A86">
              <w:rPr>
                <w:rFonts w:ascii="Angsana New" w:hAnsi="Angsana New"/>
                <w:sz w:val="30"/>
                <w:szCs w:val="30"/>
              </w:rPr>
              <w:t>19,164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A2B857C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2ACB40C" w14:textId="4F842487" w:rsidR="00CB0D42" w:rsidRPr="00B2408A" w:rsidRDefault="00CB0D42" w:rsidP="006D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51A86">
              <w:rPr>
                <w:rFonts w:ascii="Angsana New" w:hAnsi="Angsana New"/>
                <w:sz w:val="30"/>
                <w:szCs w:val="30"/>
              </w:rPr>
              <w:t>30,634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B0D42" w:rsidRPr="00C52C41" w14:paraId="286CA812" w14:textId="77777777" w:rsidTr="006D3361">
        <w:tc>
          <w:tcPr>
            <w:tcW w:w="4680" w:type="dxa"/>
          </w:tcPr>
          <w:p w14:paraId="63097261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C75D2FE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</w:tcPr>
          <w:p w14:paraId="4F2C5FB8" w14:textId="4A242B91" w:rsidR="00CB0D42" w:rsidRPr="00B2408A" w:rsidRDefault="00851A86" w:rsidP="006D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81,769</w:t>
            </w:r>
          </w:p>
        </w:tc>
        <w:tc>
          <w:tcPr>
            <w:tcW w:w="270" w:type="dxa"/>
            <w:vAlign w:val="bottom"/>
          </w:tcPr>
          <w:p w14:paraId="74610303" w14:textId="77777777" w:rsidR="00CB0D42" w:rsidRPr="00B240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8BD7CE1" w14:textId="26A7A02A" w:rsidR="00CB0D42" w:rsidRPr="00B2408A" w:rsidRDefault="00851A86" w:rsidP="006D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108,150</w:t>
            </w:r>
          </w:p>
        </w:tc>
      </w:tr>
    </w:tbl>
    <w:p w14:paraId="4EADEBCD" w14:textId="77777777" w:rsidR="003A4268" w:rsidRDefault="003A4268" w:rsidP="00F7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375A78D7" w14:textId="77777777" w:rsidR="007A1819" w:rsidRDefault="007A1819" w:rsidP="00F7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4DAA274" w14:textId="77777777" w:rsidR="007A1819" w:rsidRDefault="007A1819" w:rsidP="00F7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2970784" w14:textId="77777777" w:rsidR="007A1819" w:rsidRDefault="007A1819" w:rsidP="00F7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70848D1" w14:textId="77777777" w:rsidR="007A1819" w:rsidRDefault="007A1819" w:rsidP="00F7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03DE4921" w14:textId="77777777" w:rsidR="007A1819" w:rsidRPr="00DB0ACC" w:rsidRDefault="007A1819" w:rsidP="00F7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6B787654" w14:textId="1048D138" w:rsidR="00F74941" w:rsidRPr="00C52C41" w:rsidRDefault="00F74941" w:rsidP="00F7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p w14:paraId="076072C6" w14:textId="77777777" w:rsidR="00F74941" w:rsidRPr="007A1819" w:rsidRDefault="00F74941" w:rsidP="00F74941">
      <w:pPr>
        <w:rPr>
          <w:rFonts w:ascii="Angsana New" w:hAnsi="Angsana New"/>
          <w:sz w:val="24"/>
          <w:szCs w:val="24"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28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FF075F" w:rsidRPr="00C52C41" w14:paraId="100E2C37" w14:textId="77777777" w:rsidTr="00851A86">
        <w:trPr>
          <w:tblHeader/>
        </w:trPr>
        <w:tc>
          <w:tcPr>
            <w:tcW w:w="2628" w:type="dxa"/>
          </w:tcPr>
          <w:p w14:paraId="7F001186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5"/>
          </w:tcPr>
          <w:p w14:paraId="40AD2F26" w14:textId="482A638C" w:rsidR="00FF075F" w:rsidRPr="00C52C41" w:rsidRDefault="00FF075F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5A5A90">
              <w:rPr>
                <w:rFonts w:ascii="Angsana New" w:hAnsi="Angsana New"/>
                <w:sz w:val="26"/>
                <w:szCs w:val="26"/>
              </w:rPr>
              <w:t>6</w:t>
            </w:r>
            <w:r w:rsidR="00CB0D4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EF6AD2E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5"/>
          </w:tcPr>
          <w:p w14:paraId="685E9886" w14:textId="4C7C4CE2" w:rsidR="00FF075F" w:rsidRPr="00C52C41" w:rsidRDefault="00FF075F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967896">
              <w:rPr>
                <w:rFonts w:ascii="Angsana New" w:hAnsi="Angsana New"/>
                <w:sz w:val="26"/>
                <w:szCs w:val="26"/>
              </w:rPr>
              <w:t>6</w:t>
            </w:r>
            <w:r w:rsidR="00CB0D4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A4268" w:rsidRPr="00C52C41" w14:paraId="49C4DFD0" w14:textId="77777777" w:rsidTr="00851A86">
        <w:tblPrEx>
          <w:tblBorders>
            <w:bottom w:val="single" w:sz="4" w:space="0" w:color="auto"/>
          </w:tblBorders>
        </w:tblPrEx>
        <w:trPr>
          <w:tblHeader/>
        </w:trPr>
        <w:tc>
          <w:tcPr>
            <w:tcW w:w="2628" w:type="dxa"/>
          </w:tcPr>
          <w:p w14:paraId="0AC3042A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6836BFD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AD2B39C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0413452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10812707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5C2E71F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297736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ECF427D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0367027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3797199" w14:textId="43A0231A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5079D7F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03203B3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4268" w:rsidRPr="00C52C41" w14:paraId="06C18E90" w14:textId="77777777" w:rsidTr="00851A86">
        <w:tblPrEx>
          <w:tblBorders>
            <w:bottom w:val="single" w:sz="4" w:space="0" w:color="auto"/>
          </w:tblBorders>
        </w:tblPrEx>
        <w:trPr>
          <w:tblHeader/>
        </w:trPr>
        <w:tc>
          <w:tcPr>
            <w:tcW w:w="2628" w:type="dxa"/>
          </w:tcPr>
          <w:p w14:paraId="20CB1D15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B278566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  <w:tcBorders>
              <w:bottom w:val="nil"/>
            </w:tcBorders>
          </w:tcPr>
          <w:p w14:paraId="26355A92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7E05593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43FCDA2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EC0828A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สุทธิจาก</w:t>
            </w:r>
          </w:p>
        </w:tc>
        <w:tc>
          <w:tcPr>
            <w:tcW w:w="270" w:type="dxa"/>
            <w:tcBorders>
              <w:bottom w:val="nil"/>
            </w:tcBorders>
          </w:tcPr>
          <w:p w14:paraId="7A5CB4EE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19615A1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  <w:tcBorders>
              <w:bottom w:val="nil"/>
            </w:tcBorders>
          </w:tcPr>
          <w:p w14:paraId="05C8B568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FE40A2E" w14:textId="5CDA3786" w:rsidR="003A4268" w:rsidRPr="00C52C41" w:rsidRDefault="003A4268" w:rsidP="003D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270" w:type="dxa"/>
            <w:tcBorders>
              <w:bottom w:val="nil"/>
            </w:tcBorders>
          </w:tcPr>
          <w:p w14:paraId="6A6777C7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E6AEAE1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สุทธิจาก</w:t>
            </w:r>
          </w:p>
        </w:tc>
      </w:tr>
      <w:tr w:rsidR="003A4268" w:rsidRPr="00C52C41" w14:paraId="579435FD" w14:textId="77777777" w:rsidTr="00851A86">
        <w:tblPrEx>
          <w:tblBorders>
            <w:bottom w:val="single" w:sz="4" w:space="0" w:color="auto"/>
          </w:tblBorders>
        </w:tblPrEx>
        <w:trPr>
          <w:trHeight w:val="362"/>
          <w:tblHeader/>
        </w:trPr>
        <w:tc>
          <w:tcPr>
            <w:tcW w:w="2628" w:type="dxa"/>
            <w:tcBorders>
              <w:bottom w:val="nil"/>
            </w:tcBorders>
            <w:shd w:val="clear" w:color="auto" w:fill="auto"/>
          </w:tcPr>
          <w:p w14:paraId="4A86CF1A" w14:textId="77777777" w:rsidR="003A4268" w:rsidRPr="005A0BD1" w:rsidRDefault="003A4268" w:rsidP="003A426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0C3F967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6943BFE7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725F8CD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</w:p>
        </w:tc>
        <w:tc>
          <w:tcPr>
            <w:tcW w:w="270" w:type="dxa"/>
            <w:tcBorders>
              <w:bottom w:val="nil"/>
            </w:tcBorders>
          </w:tcPr>
          <w:p w14:paraId="36C6C24A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0218675B" w14:textId="77777777" w:rsidR="003A4268" w:rsidRPr="005A0BD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7D41B2B2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C71500D" w14:textId="77777777" w:rsidR="003A4268" w:rsidRPr="005A0BD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0218D72C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0E035B4D" w14:textId="4ED06489" w:rsidR="003A4268" w:rsidRPr="005A0BD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</w:p>
        </w:tc>
        <w:tc>
          <w:tcPr>
            <w:tcW w:w="270" w:type="dxa"/>
            <w:tcBorders>
              <w:bottom w:val="nil"/>
            </w:tcBorders>
          </w:tcPr>
          <w:p w14:paraId="31D241D0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A3392D0" w14:textId="77777777" w:rsidR="003A4268" w:rsidRPr="005A0BD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</w:tr>
      <w:tr w:rsidR="003D5384" w:rsidRPr="00C52C41" w14:paraId="60845909" w14:textId="77777777" w:rsidTr="00851A86">
        <w:tblPrEx>
          <w:tblBorders>
            <w:bottom w:val="single" w:sz="4" w:space="0" w:color="auto"/>
          </w:tblBorders>
        </w:tblPrEx>
        <w:trPr>
          <w:trHeight w:val="182"/>
          <w:tblHeader/>
        </w:trPr>
        <w:tc>
          <w:tcPr>
            <w:tcW w:w="2628" w:type="dxa"/>
            <w:tcBorders>
              <w:bottom w:val="nil"/>
            </w:tcBorders>
            <w:shd w:val="clear" w:color="auto" w:fill="auto"/>
          </w:tcPr>
          <w:p w14:paraId="6BE8117C" w14:textId="77777777" w:rsidR="003D5384" w:rsidRDefault="003D5384" w:rsidP="003D538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1"/>
            <w:tcBorders>
              <w:bottom w:val="nil"/>
            </w:tcBorders>
            <w:shd w:val="clear" w:color="auto" w:fill="auto"/>
          </w:tcPr>
          <w:p w14:paraId="40F3B570" w14:textId="77777777" w:rsidR="003D5384" w:rsidRPr="00C52C41" w:rsidRDefault="003D5384" w:rsidP="003D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C458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C458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FC458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4B39CA" w:rsidRPr="00C52C41" w14:paraId="45D793A3" w14:textId="77777777" w:rsidTr="00BB7488">
        <w:tblPrEx>
          <w:tblBorders>
            <w:bottom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14:paraId="3729D62C" w14:textId="01C14C69" w:rsidR="004B39CA" w:rsidRPr="00C52C41" w:rsidRDefault="00DB0ACC" w:rsidP="00DB0ACC">
            <w:pPr>
              <w:tabs>
                <w:tab w:val="clear" w:pos="227"/>
              </w:tabs>
              <w:ind w:left="253" w:hanging="18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ผลต่างของอัตราแลกเปลี่ยนจากการแปลงค่าหน่วยงาน    ต่างประเทศ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0A2A94" w14:textId="3E859B0D" w:rsidR="004B39CA" w:rsidRDefault="00851A86" w:rsidP="0054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104C61" w14:textId="77777777"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4EEC31" w14:textId="447BE104" w:rsidR="004B39CA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C81486" w14:textId="77777777"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C85B47" w14:textId="28501CDD" w:rsidR="004B39CA" w:rsidRDefault="00851A86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62A3B5" w14:textId="77777777"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2F4CB2" w14:textId="43E63DDC" w:rsidR="004B39CA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9DF865" w14:textId="77777777"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4F0937" w14:textId="2B875216" w:rsidR="004B39CA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F216A9B" w14:textId="77777777"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039E2B" w14:textId="148A2930" w:rsidR="004B39CA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39CA" w:rsidRPr="00C52C41" w14:paraId="14709369" w14:textId="77777777" w:rsidTr="00BB7488">
        <w:tblPrEx>
          <w:tblBorders>
            <w:bottom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14:paraId="7178742D" w14:textId="293C1F00" w:rsidR="004B39CA" w:rsidRPr="00C52C41" w:rsidRDefault="00DB0ACC" w:rsidP="00DB0ACC">
            <w:pPr>
              <w:tabs>
                <w:tab w:val="clear" w:pos="227"/>
                <w:tab w:val="clear" w:pos="454"/>
              </w:tabs>
              <w:ind w:left="25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B0ACC">
              <w:rPr>
                <w:rFonts w:ascii="Angsana New" w:hAnsi="Angsana New"/>
                <w:sz w:val="26"/>
                <w:szCs w:val="26"/>
                <w:cs/>
              </w:rPr>
              <w:t>ผลกำไรจากการวัดมูลค่าเงินลงทุนเผื่อขาย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0DC8DA" w14:textId="019067B4" w:rsidR="004B39CA" w:rsidRPr="00C6686E" w:rsidRDefault="00851A86" w:rsidP="0054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(3,339)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DF1940" w14:textId="77777777"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D8A615" w14:textId="6AF32DAA" w:rsidR="004B39CA" w:rsidRPr="00C6686E" w:rsidRDefault="00851A86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3685AF5" w14:textId="77777777"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762EFC" w14:textId="2D952CE7" w:rsidR="004B39CA" w:rsidRPr="00C6686E" w:rsidRDefault="00851A86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(2,671)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F56C69" w14:textId="77777777"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4CE384" w14:textId="191D24E6" w:rsidR="004B39CA" w:rsidRPr="00C6686E" w:rsidRDefault="00851A86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4,08</w:t>
            </w:r>
            <w:r w:rsidR="00E5372E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3C123F5" w14:textId="77777777"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8D4226" w14:textId="16971E96" w:rsidR="004B39CA" w:rsidRPr="00C6686E" w:rsidRDefault="00851A86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(81</w:t>
            </w:r>
            <w:r w:rsidR="00E5372E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D2F84F8" w14:textId="77777777"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CFDC7" w14:textId="6F764917" w:rsidR="004B39CA" w:rsidRPr="00C6686E" w:rsidRDefault="00851A86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3,266</w:t>
            </w:r>
          </w:p>
        </w:tc>
      </w:tr>
      <w:tr w:rsidR="004B39CA" w:rsidRPr="00C52C41" w14:paraId="2DF805B9" w14:textId="77777777" w:rsidTr="00BB7488">
        <w:tblPrEx>
          <w:tblBorders>
            <w:bottom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14:paraId="3DD3EE00" w14:textId="6C2D7109" w:rsidR="004B39CA" w:rsidRPr="00F32A57" w:rsidRDefault="00DB0ACC" w:rsidP="00DB0ACC">
            <w:pPr>
              <w:tabs>
                <w:tab w:val="clear" w:pos="227"/>
              </w:tabs>
              <w:ind w:left="253" w:hanging="1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</w:t>
            </w:r>
            <w:r w:rsidR="0054784A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4B39CA" w:rsidRPr="00C6686E">
              <w:rPr>
                <w:rFonts w:ascii="Angsana New" w:hAnsi="Angsana New" w:hint="cs"/>
                <w:sz w:val="26"/>
                <w:szCs w:val="26"/>
                <w:cs/>
              </w:rPr>
              <w:t>จากการ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5E3B16" w14:textId="505C7FF9" w:rsidR="004B39CA" w:rsidRPr="00C6686E" w:rsidRDefault="004B39CA" w:rsidP="0054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35,619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0D8099" w14:textId="77777777"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0B63F7" w14:textId="6F926C2B"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(7,124)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506FAA1" w14:textId="77777777"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C9F504" w14:textId="1F270E9D"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28,495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C95E1E" w14:textId="77777777"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2C5934" w14:textId="43EC74B8" w:rsidR="004B39CA" w:rsidRPr="00C6686E" w:rsidRDefault="00851A86" w:rsidP="00851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6,380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66CB1F" w14:textId="77777777" w:rsidR="004B39CA" w:rsidRPr="00C6686E" w:rsidRDefault="004B39CA" w:rsidP="00851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78B5D0B" w14:textId="2EB82232" w:rsidR="004B39CA" w:rsidRPr="00C6686E" w:rsidRDefault="00851A86" w:rsidP="00851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(1,276)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87D67B5" w14:textId="77777777"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005635" w14:textId="3561E5D2" w:rsidR="004B39CA" w:rsidRPr="00C6686E" w:rsidRDefault="00851A86" w:rsidP="00851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5,104</w:t>
            </w:r>
          </w:p>
        </w:tc>
      </w:tr>
      <w:tr w:rsidR="004B39CA" w:rsidRPr="00C52C41" w14:paraId="6E97CC29" w14:textId="77777777" w:rsidTr="00BB7488">
        <w:tblPrEx>
          <w:tblBorders>
            <w:bottom w:val="single" w:sz="4" w:space="0" w:color="auto"/>
          </w:tblBorders>
        </w:tblPrEx>
        <w:tc>
          <w:tcPr>
            <w:tcW w:w="2628" w:type="dxa"/>
            <w:tcBorders>
              <w:bottom w:val="nil"/>
            </w:tcBorders>
            <w:shd w:val="clear" w:color="auto" w:fill="auto"/>
          </w:tcPr>
          <w:p w14:paraId="1F005536" w14:textId="77777777" w:rsidR="004B39CA" w:rsidRPr="00211E91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1E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D1CBA3" w14:textId="7CBFF5C2" w:rsidR="004B39CA" w:rsidRPr="00211E91" w:rsidRDefault="00851A86" w:rsidP="0054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33,429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D7E0FF3" w14:textId="77777777" w:rsidR="004B39CA" w:rsidRPr="00211E91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687C3" w14:textId="56F38E80" w:rsidR="004B39CA" w:rsidRPr="00A32546" w:rsidRDefault="00851A86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(6,456)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F031D4E" w14:textId="77777777" w:rsidR="004B39CA" w:rsidRPr="00211E91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880E87" w14:textId="33F9A258" w:rsidR="004B39CA" w:rsidRPr="00211E91" w:rsidRDefault="00851A86" w:rsidP="0070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26,973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A23F09" w14:textId="6EC104BD" w:rsidR="004B39CA" w:rsidRPr="00211E91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592EFB" w14:textId="5F150708" w:rsidR="004B39CA" w:rsidRPr="00211E91" w:rsidRDefault="00851A86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10,46</w:t>
            </w:r>
            <w:r w:rsidR="00E5372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6C56E8" w14:textId="77777777" w:rsidR="004B39CA" w:rsidRPr="00211E91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4EE8B5" w14:textId="6ECA08C0" w:rsidR="004B39CA" w:rsidRPr="00211E91" w:rsidRDefault="00851A86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(2,09</w:t>
            </w:r>
            <w:r w:rsidR="00E5372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7424D48" w14:textId="77777777" w:rsidR="004B39CA" w:rsidRPr="00211E91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BA1B6" w14:textId="45208933" w:rsidR="004B39CA" w:rsidRPr="00211E91" w:rsidRDefault="00851A86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10221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370</w:t>
            </w:r>
          </w:p>
        </w:tc>
      </w:tr>
    </w:tbl>
    <w:p w14:paraId="4EE9F352" w14:textId="77777777" w:rsidR="00C03E7E" w:rsidRPr="006A5C88" w:rsidRDefault="00C03E7E" w:rsidP="00D47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ED6214D" w14:textId="77777777" w:rsidR="00F74941" w:rsidRDefault="00D47FE8" w:rsidP="00D47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F74941" w:rsidRPr="00F935F5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การกระทบยอดเพื่อหาอัตราภาษีเงินได้ที่แท้จริง</w:t>
      </w:r>
    </w:p>
    <w:p w14:paraId="57C85DE3" w14:textId="77777777" w:rsidR="00FD6141" w:rsidRPr="006A5C88" w:rsidRDefault="00FD6141" w:rsidP="00D47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36"/>
        <w:gridCol w:w="1242"/>
        <w:gridCol w:w="236"/>
        <w:gridCol w:w="1076"/>
        <w:gridCol w:w="236"/>
        <w:gridCol w:w="1339"/>
      </w:tblGrid>
      <w:tr w:rsidR="00F74941" w:rsidRPr="00C52C41" w14:paraId="238967C2" w14:textId="77777777" w:rsidTr="002131AC">
        <w:tc>
          <w:tcPr>
            <w:tcW w:w="3780" w:type="dxa"/>
          </w:tcPr>
          <w:p w14:paraId="3CC6C247" w14:textId="77777777" w:rsidR="00F74941" w:rsidRPr="00C52C41" w:rsidRDefault="00F74941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535" w:type="dxa"/>
            <w:gridSpan w:val="7"/>
          </w:tcPr>
          <w:p w14:paraId="3017FE74" w14:textId="22CC1879" w:rsidR="00F74941" w:rsidRPr="0018058D" w:rsidRDefault="0018058D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05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งบการเงินที่แสดงเงินลงทุนตามวิธีส่วนได้เสียเพื่อวัตถุประสงค์เฉพาะ</w:t>
            </w:r>
          </w:p>
        </w:tc>
      </w:tr>
      <w:tr w:rsidR="00FF075F" w:rsidRPr="00C52C41" w14:paraId="56E8251F" w14:textId="77777777" w:rsidTr="002131AC">
        <w:tc>
          <w:tcPr>
            <w:tcW w:w="3780" w:type="dxa"/>
          </w:tcPr>
          <w:p w14:paraId="695E391E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48" w:type="dxa"/>
            <w:gridSpan w:val="3"/>
          </w:tcPr>
          <w:p w14:paraId="5EC22437" w14:textId="4DA1E04A" w:rsidR="00FF075F" w:rsidRPr="00C52C41" w:rsidRDefault="00FF075F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5A5A90">
              <w:rPr>
                <w:rFonts w:ascii="Angsana New" w:hAnsi="Angsana New"/>
                <w:sz w:val="30"/>
                <w:szCs w:val="30"/>
              </w:rPr>
              <w:t>6</w:t>
            </w:r>
            <w:r w:rsidR="00CB0D4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8F4368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1" w:type="dxa"/>
            <w:gridSpan w:val="3"/>
          </w:tcPr>
          <w:p w14:paraId="2BDCF678" w14:textId="15025141" w:rsidR="00FF075F" w:rsidRPr="00C52C41" w:rsidRDefault="00FF075F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967896">
              <w:rPr>
                <w:rFonts w:ascii="Angsana New" w:hAnsi="Angsana New"/>
                <w:sz w:val="30"/>
                <w:szCs w:val="30"/>
              </w:rPr>
              <w:t>6</w:t>
            </w:r>
            <w:r w:rsidR="00CB0D4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F075F" w:rsidRPr="00C52C41" w14:paraId="179D9EDB" w14:textId="77777777" w:rsidTr="002131AC">
        <w:tblPrEx>
          <w:tblBorders>
            <w:bottom w:val="single" w:sz="4" w:space="0" w:color="auto"/>
          </w:tblBorders>
        </w:tblPrEx>
        <w:tc>
          <w:tcPr>
            <w:tcW w:w="3780" w:type="dxa"/>
          </w:tcPr>
          <w:p w14:paraId="22E4F3B3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65E0E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13721E0B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1BF745D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3F2BA2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2A79E096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20A9A25A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</w:tcPr>
          <w:p w14:paraId="26C61197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F075F" w:rsidRPr="00C52C41" w14:paraId="5B04D4BD" w14:textId="77777777" w:rsidTr="002131AC">
        <w:tblPrEx>
          <w:tblBorders>
            <w:bottom w:val="single" w:sz="4" w:space="0" w:color="auto"/>
          </w:tblBorders>
        </w:tblPrEx>
        <w:tc>
          <w:tcPr>
            <w:tcW w:w="3780" w:type="dxa"/>
          </w:tcPr>
          <w:p w14:paraId="14E3F89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C4D28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01CD9A2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14:paraId="479F8F7A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4F5015D6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4E628D6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35D7A061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nil"/>
            </w:tcBorders>
          </w:tcPr>
          <w:p w14:paraId="2C307BA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0D42" w:rsidRPr="00C52C41" w14:paraId="069A75CE" w14:textId="77777777" w:rsidTr="002131AC">
        <w:tblPrEx>
          <w:tblBorders>
            <w:bottom w:val="single" w:sz="4" w:space="0" w:color="auto"/>
          </w:tblBorders>
        </w:tblPrEx>
        <w:tc>
          <w:tcPr>
            <w:tcW w:w="3780" w:type="dxa"/>
          </w:tcPr>
          <w:p w14:paraId="63624866" w14:textId="36CDDB89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กำไรก่อนภาษี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170" w:type="dxa"/>
          </w:tcPr>
          <w:p w14:paraId="4C8066EB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F9147E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12941EC9" w14:textId="69B812BB" w:rsidR="00CB0D42" w:rsidRPr="00C52C41" w:rsidRDefault="00ED172B" w:rsidP="005A5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538</w:t>
            </w:r>
            <w:r>
              <w:rPr>
                <w:rFonts w:ascii="Angsana New" w:hAnsi="Angsana New"/>
                <w:sz w:val="30"/>
                <w:szCs w:val="30"/>
              </w:rPr>
              <w:t>,538</w:t>
            </w:r>
          </w:p>
        </w:tc>
        <w:tc>
          <w:tcPr>
            <w:tcW w:w="236" w:type="dxa"/>
          </w:tcPr>
          <w:p w14:paraId="576DC5FB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9511A88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739FE9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</w:tcPr>
          <w:p w14:paraId="19CA7295" w14:textId="05457CDE" w:rsidR="00CB0D42" w:rsidRPr="00C52C41" w:rsidRDefault="00ED172B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670,654</w:t>
            </w:r>
          </w:p>
        </w:tc>
      </w:tr>
      <w:tr w:rsidR="00CB0D42" w:rsidRPr="00C52C41" w14:paraId="4F74930B" w14:textId="77777777" w:rsidTr="002131AC">
        <w:tblPrEx>
          <w:tblBorders>
            <w:bottom w:val="single" w:sz="4" w:space="0" w:color="auto"/>
          </w:tblBorders>
        </w:tblPrEx>
        <w:tc>
          <w:tcPr>
            <w:tcW w:w="3780" w:type="dxa"/>
          </w:tcPr>
          <w:p w14:paraId="6EA611BC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</w:tcPr>
          <w:p w14:paraId="74035873" w14:textId="2831A3C8" w:rsidR="00CB0D42" w:rsidRPr="00F9458A" w:rsidRDefault="00330CF5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3F65170F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nil"/>
            </w:tcBorders>
          </w:tcPr>
          <w:p w14:paraId="243267DA" w14:textId="76A992DE" w:rsidR="00CB0D42" w:rsidRPr="00F9458A" w:rsidRDefault="00ED172B" w:rsidP="00A3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107,708</w:t>
            </w:r>
          </w:p>
        </w:tc>
        <w:tc>
          <w:tcPr>
            <w:tcW w:w="236" w:type="dxa"/>
            <w:tcBorders>
              <w:bottom w:val="nil"/>
            </w:tcBorders>
          </w:tcPr>
          <w:p w14:paraId="3CC6E206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34D9D320" w14:textId="2F3025BA" w:rsidR="00CB0D42" w:rsidRPr="00F9458A" w:rsidRDefault="00CB0D42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23854F63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double" w:sz="4" w:space="0" w:color="auto"/>
              <w:bottom w:val="nil"/>
            </w:tcBorders>
          </w:tcPr>
          <w:p w14:paraId="4C435DDC" w14:textId="6F4CA20C" w:rsidR="00CB0D42" w:rsidRPr="00F9458A" w:rsidRDefault="00ED172B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134,131</w:t>
            </w:r>
          </w:p>
        </w:tc>
      </w:tr>
      <w:tr w:rsidR="00CB0D42" w:rsidRPr="00C52C41" w14:paraId="6C2648CB" w14:textId="77777777" w:rsidTr="002131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780" w:type="dxa"/>
          </w:tcPr>
          <w:p w14:paraId="4639E9D5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</w:tcPr>
          <w:p w14:paraId="36CC6C3E" w14:textId="42BE85D6" w:rsidR="00CB0D42" w:rsidRPr="00F9458A" w:rsidRDefault="00330CF5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D172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B615486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FF475E4" w14:textId="35BFF24F" w:rsidR="00CB0D42" w:rsidRPr="00F9458A" w:rsidRDefault="00ED172B" w:rsidP="00A3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(23,603)</w:t>
            </w:r>
          </w:p>
        </w:tc>
        <w:tc>
          <w:tcPr>
            <w:tcW w:w="236" w:type="dxa"/>
          </w:tcPr>
          <w:p w14:paraId="205B842C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1EA4560" w14:textId="14211AD3" w:rsidR="00CB0D42" w:rsidRPr="00F9458A" w:rsidRDefault="00CB0D42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36" w:type="dxa"/>
          </w:tcPr>
          <w:p w14:paraId="43747953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665F2BF5" w14:textId="502F56B1" w:rsidR="00CB0D42" w:rsidRPr="00F9458A" w:rsidRDefault="00CB0D42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</w:t>
            </w:r>
            <w:r w:rsidR="00ED172B">
              <w:rPr>
                <w:rFonts w:ascii="Angsana New" w:hAnsi="Angsana New"/>
                <w:sz w:val="30"/>
                <w:szCs w:val="30"/>
              </w:rPr>
              <w:t>750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B0D42" w:rsidRPr="00C52C41" w14:paraId="216C9875" w14:textId="77777777" w:rsidTr="00680149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780" w:type="dxa"/>
          </w:tcPr>
          <w:p w14:paraId="13C37814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</w:tcPr>
          <w:p w14:paraId="4CE25322" w14:textId="598AC360" w:rsidR="00CB0D42" w:rsidRPr="00C52C41" w:rsidRDefault="00330CF5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9C1E37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D3FD5CE" w14:textId="76E3E211" w:rsidR="00CB0D42" w:rsidRPr="00680149" w:rsidRDefault="0018058D" w:rsidP="00A3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80149">
              <w:rPr>
                <w:rFonts w:ascii="Angsana New" w:hAnsi="Angsana New"/>
                <w:sz w:val="30"/>
                <w:szCs w:val="30"/>
              </w:rPr>
              <w:t>(</w:t>
            </w:r>
            <w:r w:rsidR="00E5372E" w:rsidRPr="00680149">
              <w:rPr>
                <w:rFonts w:ascii="Angsana New" w:hAnsi="Angsana New" w:hint="cs"/>
                <w:sz w:val="30"/>
                <w:szCs w:val="30"/>
                <w:cs/>
              </w:rPr>
              <w:t>488</w:t>
            </w:r>
            <w:r w:rsidRPr="006801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4FA3806" w14:textId="77777777" w:rsidR="00CB0D42" w:rsidRPr="0068014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5E43FF24" w14:textId="5E1F6A16" w:rsidR="00CB0D42" w:rsidRPr="00680149" w:rsidRDefault="00CB0D42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801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9FF46C" w14:textId="77777777" w:rsidR="00CB0D42" w:rsidRPr="0068014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</w:tcPr>
          <w:p w14:paraId="2070C61A" w14:textId="2ED4632F" w:rsidR="00CB0D42" w:rsidRPr="00680149" w:rsidRDefault="0018058D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80149">
              <w:rPr>
                <w:rFonts w:ascii="Angsana New" w:hAnsi="Angsana New"/>
                <w:sz w:val="30"/>
                <w:szCs w:val="30"/>
              </w:rPr>
              <w:t>(</w:t>
            </w:r>
            <w:r w:rsidR="00E5372E" w:rsidRPr="00680149">
              <w:rPr>
                <w:rFonts w:ascii="Angsana New" w:hAnsi="Angsana New" w:hint="cs"/>
                <w:sz w:val="30"/>
                <w:szCs w:val="30"/>
                <w:cs/>
              </w:rPr>
              <w:t>487</w:t>
            </w:r>
            <w:r w:rsidRPr="0068014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B0D42" w:rsidRPr="00C52C41" w14:paraId="40453D3B" w14:textId="77777777" w:rsidTr="002131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780" w:type="dxa"/>
          </w:tcPr>
          <w:p w14:paraId="5E217F24" w14:textId="37514191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</w:tcPr>
          <w:p w14:paraId="46178296" w14:textId="3B761237" w:rsidR="00CB0D42" w:rsidRPr="00C52C41" w:rsidRDefault="00330CF5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F98DA9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6BC45B8" w14:textId="39D70045" w:rsidR="00CB0D42" w:rsidRPr="00F9458A" w:rsidRDefault="0018058D" w:rsidP="00A3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1,266</w:t>
            </w:r>
          </w:p>
        </w:tc>
        <w:tc>
          <w:tcPr>
            <w:tcW w:w="236" w:type="dxa"/>
          </w:tcPr>
          <w:p w14:paraId="4FCB5598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69F996F" w14:textId="0995A417" w:rsidR="00CB0D42" w:rsidRPr="00F9458A" w:rsidRDefault="00CB0D42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CE22C5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618CB8A" w14:textId="23474CC2" w:rsidR="00CB0D42" w:rsidRPr="00F9458A" w:rsidRDefault="0018058D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1,327</w:t>
            </w:r>
          </w:p>
        </w:tc>
      </w:tr>
      <w:tr w:rsidR="00CB0D42" w:rsidRPr="00C52C41" w14:paraId="5AA28F6E" w14:textId="77777777" w:rsidTr="002131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780" w:type="dxa"/>
          </w:tcPr>
          <w:p w14:paraId="7FAA075D" w14:textId="369613DA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</w:t>
            </w:r>
            <w:r w:rsidR="0091698F">
              <w:rPr>
                <w:rFonts w:ascii="Angsana New" w:hAnsi="Angsana New" w:hint="cs"/>
                <w:sz w:val="30"/>
                <w:szCs w:val="30"/>
                <w:cs/>
              </w:rPr>
              <w:t>มีสิทธิ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หักได้เพิ่ม</w:t>
            </w:r>
          </w:p>
        </w:tc>
        <w:tc>
          <w:tcPr>
            <w:tcW w:w="1170" w:type="dxa"/>
          </w:tcPr>
          <w:p w14:paraId="38E96D20" w14:textId="3BA5A7BD" w:rsidR="00CB0D42" w:rsidRDefault="00330CF5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36" w:type="dxa"/>
          </w:tcPr>
          <w:p w14:paraId="6E0C45A8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7D9207C" w14:textId="0ABFBD94" w:rsidR="00CB0D42" w:rsidRDefault="0018058D" w:rsidP="00A3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(3,527)</w:t>
            </w:r>
          </w:p>
        </w:tc>
        <w:tc>
          <w:tcPr>
            <w:tcW w:w="236" w:type="dxa"/>
          </w:tcPr>
          <w:p w14:paraId="0FC028F7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9F03F21" w14:textId="7F6AA941" w:rsidR="00CB0D42" w:rsidRDefault="00CB0D42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36" w:type="dxa"/>
          </w:tcPr>
          <w:p w14:paraId="70B2C60D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564E499" w14:textId="580BE651" w:rsidR="00CB0D42" w:rsidRDefault="0018058D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(3,675)</w:t>
            </w:r>
          </w:p>
        </w:tc>
      </w:tr>
      <w:tr w:rsidR="00330CF5" w:rsidRPr="00C52C41" w14:paraId="1FD34AC3" w14:textId="77777777" w:rsidTr="002131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780" w:type="dxa"/>
          </w:tcPr>
          <w:p w14:paraId="45FBE158" w14:textId="2117E586" w:rsidR="00330CF5" w:rsidRDefault="00330CF5" w:rsidP="00181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/>
                <w:sz w:val="30"/>
                <w:szCs w:val="30"/>
                <w:cs/>
              </w:rPr>
              <w:t>ภาษีงวดก่อนๆ</w:t>
            </w:r>
            <w:r w:rsidR="003D07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D32E8">
              <w:rPr>
                <w:rFonts w:ascii="Angsana New" w:hAnsi="Angsana New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170" w:type="dxa"/>
          </w:tcPr>
          <w:p w14:paraId="6B00D4F8" w14:textId="79D7851C" w:rsidR="00330CF5" w:rsidRDefault="00330CF5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F70C6E" w14:textId="77777777" w:rsidR="00330CF5" w:rsidRPr="00C52C41" w:rsidRDefault="00330CF5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5A4A5D0" w14:textId="08CB49B6" w:rsidR="00330CF5" w:rsidRDefault="00330CF5" w:rsidP="00A3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236" w:type="dxa"/>
          </w:tcPr>
          <w:p w14:paraId="0879EBD7" w14:textId="77777777" w:rsidR="00330CF5" w:rsidRPr="00C52C41" w:rsidRDefault="00330CF5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8595153" w14:textId="0EE07A96" w:rsidR="00330CF5" w:rsidRDefault="00330CF5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91BC2A" w14:textId="77777777" w:rsidR="00330CF5" w:rsidRPr="00C52C41" w:rsidRDefault="00330CF5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62EC5705" w14:textId="54CB8F2D" w:rsidR="00330CF5" w:rsidRDefault="00330CF5" w:rsidP="00E53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0D42" w:rsidRPr="00C52C41" w14:paraId="6EF50E25" w14:textId="77777777" w:rsidTr="002131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780" w:type="dxa"/>
          </w:tcPr>
          <w:p w14:paraId="094FBCC9" w14:textId="0B1E80E0"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530A0E89" w14:textId="5D20DCBE" w:rsidR="00CB0D42" w:rsidRDefault="00330CF5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DC7B5B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C7526E0" w14:textId="53BB95F2" w:rsidR="00CB0D42" w:rsidRDefault="00E5372E" w:rsidP="00E53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56150E4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1691BDC" w14:textId="183826EE" w:rsidR="00CB0D42" w:rsidRDefault="00CB0D42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5EA960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294BBCB" w14:textId="48EDC4BA" w:rsidR="00CB0D42" w:rsidRDefault="0018058D" w:rsidP="0018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</w:t>
            </w:r>
            <w:r w:rsidR="00E5372E">
              <w:rPr>
                <w:rFonts w:ascii="Angsana New" w:hAnsi="Angsana New" w:hint="cs"/>
                <w:sz w:val="30"/>
                <w:szCs w:val="30"/>
                <w:cs/>
              </w:rPr>
              <w:t>396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B0D42" w:rsidRPr="00C52C41" w14:paraId="23316859" w14:textId="77777777" w:rsidTr="002131AC">
        <w:tblPrEx>
          <w:tblBorders>
            <w:bottom w:val="sing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14:paraId="3B4AE0F1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A45597" w14:textId="70CD49E9" w:rsidR="00CB0D42" w:rsidRPr="008C0D0D" w:rsidRDefault="00330CF5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D17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</w:tcPr>
          <w:p w14:paraId="35746C1B" w14:textId="77777777" w:rsidR="00CB0D42" w:rsidRPr="00F945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E641103" w14:textId="7AF9AA24" w:rsidR="00CB0D42" w:rsidRPr="00F9458A" w:rsidRDefault="0018058D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81,769</w:t>
            </w:r>
          </w:p>
        </w:tc>
        <w:tc>
          <w:tcPr>
            <w:tcW w:w="236" w:type="dxa"/>
            <w:tcBorders>
              <w:bottom w:val="nil"/>
            </w:tcBorders>
          </w:tcPr>
          <w:p w14:paraId="6FED8BAF" w14:textId="77777777" w:rsidR="00CB0D42" w:rsidRPr="00F945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714B27D" w14:textId="41101B8C" w:rsidR="00CB0D42" w:rsidRPr="008C0D0D" w:rsidRDefault="00CB0D42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36" w:type="dxa"/>
            <w:tcBorders>
              <w:bottom w:val="nil"/>
            </w:tcBorders>
          </w:tcPr>
          <w:p w14:paraId="401006E7" w14:textId="77777777" w:rsidR="00CB0D42" w:rsidRPr="00F945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41E5AD2D" w14:textId="01611504" w:rsidR="00CB0D42" w:rsidRPr="00F9458A" w:rsidRDefault="0018058D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108,150</w:t>
            </w:r>
          </w:p>
        </w:tc>
      </w:tr>
    </w:tbl>
    <w:p w14:paraId="50E49B8C" w14:textId="046FE8D6" w:rsidR="003D4E37" w:rsidRDefault="003D4E37" w:rsidP="00D47FE8">
      <w:pPr>
        <w:spacing w:line="240" w:lineRule="auto"/>
        <w:rPr>
          <w:rFonts w:ascii="Angsana New" w:hAnsi="Angsana New"/>
          <w:sz w:val="30"/>
          <w:szCs w:val="30"/>
        </w:rPr>
      </w:pPr>
    </w:p>
    <w:p w14:paraId="01A82A3E" w14:textId="77777777" w:rsidR="007A1819" w:rsidRPr="0018058D" w:rsidRDefault="007A1819" w:rsidP="00D47FE8">
      <w:pPr>
        <w:spacing w:line="240" w:lineRule="auto"/>
        <w:rPr>
          <w:rFonts w:ascii="Angsana New" w:hAnsi="Angsana New"/>
          <w:sz w:val="30"/>
          <w:szCs w:val="30"/>
        </w:rPr>
      </w:pPr>
    </w:p>
    <w:p w14:paraId="4A2FBA2D" w14:textId="714488BA" w:rsidR="00C7187D" w:rsidRDefault="000B4CAB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18058D">
        <w:rPr>
          <w:rFonts w:ascii="Angsana New" w:hAnsi="Angsana New"/>
          <w:b/>
          <w:bCs/>
          <w:sz w:val="30"/>
          <w:szCs w:val="30"/>
        </w:rPr>
        <w:t>1</w:t>
      </w:r>
      <w:r w:rsidR="00C7187D" w:rsidRPr="00C52C41">
        <w:rPr>
          <w:rFonts w:ascii="Angsana New" w:hAnsi="Angsana New"/>
          <w:b/>
          <w:bCs/>
          <w:sz w:val="30"/>
          <w:szCs w:val="30"/>
        </w:rPr>
        <w:tab/>
      </w:r>
      <w:r w:rsidR="00C7187D" w:rsidRPr="00F935F5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082F6744" w14:textId="77777777" w:rsidR="00C56428" w:rsidRPr="00C56428" w:rsidRDefault="00C56428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063355" w14:textId="1DD4F872" w:rsidR="000B2667" w:rsidRDefault="00C7187D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="005C2929">
        <w:rPr>
          <w:rFonts w:ascii="Angsana New" w:hAnsi="Angsana New" w:hint="cs"/>
          <w:sz w:val="30"/>
          <w:szCs w:val="30"/>
          <w:cs/>
        </w:rPr>
        <w:t>ปี</w:t>
      </w:r>
      <w:r w:rsidR="00063FC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63FCB">
        <w:rPr>
          <w:rFonts w:ascii="Angsana New" w:hAnsi="Angsana New"/>
          <w:sz w:val="30"/>
          <w:szCs w:val="30"/>
        </w:rPr>
        <w:t>31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="00FF075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63FCB">
        <w:rPr>
          <w:rFonts w:ascii="Angsana New" w:hAnsi="Angsana New"/>
          <w:sz w:val="30"/>
          <w:szCs w:val="30"/>
        </w:rPr>
        <w:t>256</w:t>
      </w:r>
      <w:r w:rsidR="00CB0D42">
        <w:rPr>
          <w:rFonts w:ascii="Angsana New" w:hAnsi="Angsana New"/>
          <w:sz w:val="30"/>
          <w:szCs w:val="30"/>
        </w:rPr>
        <w:t>2</w:t>
      </w:r>
      <w:r w:rsidR="005A5A90">
        <w:rPr>
          <w:rFonts w:ascii="Angsana New" w:hAnsi="Angsana New"/>
          <w:sz w:val="30"/>
          <w:szCs w:val="30"/>
        </w:rPr>
        <w:t xml:space="preserve"> </w:t>
      </w:r>
      <w:r w:rsidR="00FF075F">
        <w:rPr>
          <w:rFonts w:ascii="Angsana New" w:hAnsi="Angsana New" w:hint="cs"/>
          <w:sz w:val="30"/>
          <w:szCs w:val="30"/>
          <w:cs/>
        </w:rPr>
        <w:t xml:space="preserve">และ </w:t>
      </w:r>
      <w:r w:rsidR="00063FCB">
        <w:rPr>
          <w:rFonts w:ascii="Angsana New" w:hAnsi="Angsana New"/>
          <w:sz w:val="30"/>
          <w:szCs w:val="30"/>
        </w:rPr>
        <w:t>256</w:t>
      </w:r>
      <w:r w:rsidR="00CB0D42">
        <w:rPr>
          <w:rFonts w:ascii="Angsana New" w:hAnsi="Angsana New"/>
          <w:sz w:val="30"/>
          <w:szCs w:val="30"/>
        </w:rPr>
        <w:t>1</w:t>
      </w:r>
      <w:r w:rsidR="005A5A90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E30991">
        <w:rPr>
          <w:rFonts w:ascii="Angsana New" w:hAnsi="Angsana New" w:hint="cs"/>
          <w:sz w:val="30"/>
          <w:szCs w:val="30"/>
          <w:cs/>
        </w:rPr>
        <w:t>ปี</w:t>
      </w:r>
      <w:r w:rsidRPr="00C52C41">
        <w:rPr>
          <w:rFonts w:ascii="Angsana New" w:hAnsi="Angsana New"/>
          <w:sz w:val="30"/>
          <w:szCs w:val="30"/>
          <w:cs/>
        </w:rPr>
        <w:t>ที่เป็นส่วนของ</w:t>
      </w:r>
      <w:r w:rsidR="00A43DBC">
        <w:rPr>
          <w:rFonts w:ascii="Angsana New" w:hAnsi="Angsana New"/>
          <w:sz w:val="30"/>
          <w:szCs w:val="30"/>
        </w:rPr>
        <w:t xml:space="preserve">         </w:t>
      </w:r>
      <w:r w:rsidRPr="00C52C41">
        <w:rPr>
          <w:rFonts w:ascii="Angsana New" w:hAnsi="Angsana New"/>
          <w:sz w:val="30"/>
          <w:szCs w:val="30"/>
          <w:cs/>
        </w:rPr>
        <w:t>ผู้ถือหุ้นของบริษัทและจำนวนหุ้นสามัญที่ออกจำหน่ายแล้ว</w:t>
      </w:r>
      <w:r w:rsidR="006F3357">
        <w:rPr>
          <w:rFonts w:ascii="Angsana New" w:hAnsi="Angsana New" w:hint="cs"/>
          <w:sz w:val="30"/>
          <w:szCs w:val="30"/>
          <w:cs/>
        </w:rPr>
        <w:t>ใน</w:t>
      </w:r>
      <w:r w:rsidRPr="00C52C41">
        <w:rPr>
          <w:rFonts w:ascii="Angsana New" w:hAnsi="Angsana New"/>
          <w:sz w:val="30"/>
          <w:szCs w:val="30"/>
          <w:cs/>
        </w:rPr>
        <w:t>ระหว่างปีโดยแสดงการคำนวณ</w:t>
      </w:r>
      <w:r w:rsidR="006F3357">
        <w:rPr>
          <w:rFonts w:ascii="Angsana New" w:hAnsi="Angsana New" w:hint="cs"/>
          <w:sz w:val="30"/>
          <w:szCs w:val="30"/>
          <w:cs/>
        </w:rPr>
        <w:t>ได้</w:t>
      </w:r>
      <w:r w:rsidRPr="00C52C41">
        <w:rPr>
          <w:rFonts w:ascii="Angsana New" w:hAnsi="Angsana New"/>
          <w:sz w:val="30"/>
          <w:szCs w:val="30"/>
          <w:cs/>
        </w:rPr>
        <w:t>ดังนี้</w:t>
      </w:r>
    </w:p>
    <w:p w14:paraId="5630C51E" w14:textId="77777777" w:rsidR="00C56428" w:rsidRDefault="00C56428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3"/>
        <w:gridCol w:w="1619"/>
        <w:gridCol w:w="237"/>
        <w:gridCol w:w="1565"/>
      </w:tblGrid>
      <w:tr w:rsidR="0018058D" w:rsidRPr="001C3563" w14:paraId="5D2C3B81" w14:textId="77777777" w:rsidTr="007A1819">
        <w:tc>
          <w:tcPr>
            <w:tcW w:w="3155" w:type="pct"/>
          </w:tcPr>
          <w:p w14:paraId="6B84EEEF" w14:textId="77777777" w:rsidR="0018058D" w:rsidRPr="001C3563" w:rsidRDefault="0018058D" w:rsidP="0018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3" w:type="pct"/>
          </w:tcPr>
          <w:p w14:paraId="5D0DBC65" w14:textId="17970AD7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01A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28" w:type="pct"/>
          </w:tcPr>
          <w:p w14:paraId="73016167" w14:textId="77777777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pct"/>
          </w:tcPr>
          <w:p w14:paraId="1702B025" w14:textId="26BEF73B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01A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18058D" w:rsidRPr="001C3563" w14:paraId="06776042" w14:textId="77777777" w:rsidTr="007A1819">
        <w:tc>
          <w:tcPr>
            <w:tcW w:w="3155" w:type="pct"/>
          </w:tcPr>
          <w:p w14:paraId="04F3A952" w14:textId="77777777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pct"/>
            <w:gridSpan w:val="3"/>
          </w:tcPr>
          <w:p w14:paraId="12B36005" w14:textId="4AE1A8A0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35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1C356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/ </w:t>
            </w:r>
            <w:r w:rsidRPr="001C35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18058D" w:rsidRPr="001C3563" w14:paraId="2E2AC67D" w14:textId="77777777" w:rsidTr="007A1819">
        <w:tc>
          <w:tcPr>
            <w:tcW w:w="3155" w:type="pct"/>
          </w:tcPr>
          <w:p w14:paraId="2CB47F8C" w14:textId="01560202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สำหรับปี</w:t>
            </w: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73" w:type="pct"/>
            <w:tcBorders>
              <w:bottom w:val="double" w:sz="4" w:space="0" w:color="auto"/>
            </w:tcBorders>
          </w:tcPr>
          <w:p w14:paraId="7823F55D" w14:textId="1AAD64D6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456,769</w:t>
            </w:r>
          </w:p>
        </w:tc>
        <w:tc>
          <w:tcPr>
            <w:tcW w:w="128" w:type="pct"/>
          </w:tcPr>
          <w:p w14:paraId="1688E321" w14:textId="77777777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5" w:type="pct"/>
            <w:tcBorders>
              <w:bottom w:val="double" w:sz="4" w:space="0" w:color="auto"/>
            </w:tcBorders>
          </w:tcPr>
          <w:p w14:paraId="1C7E23A9" w14:textId="0E5D548D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562,504</w:t>
            </w:r>
          </w:p>
        </w:tc>
      </w:tr>
      <w:tr w:rsidR="0018058D" w:rsidRPr="001C3563" w14:paraId="6C4B4D3B" w14:textId="77777777" w:rsidTr="007A1819">
        <w:tc>
          <w:tcPr>
            <w:tcW w:w="3155" w:type="pct"/>
          </w:tcPr>
          <w:p w14:paraId="3A0D76D0" w14:textId="77777777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873" w:type="pct"/>
            <w:tcBorders>
              <w:top w:val="double" w:sz="4" w:space="0" w:color="auto"/>
              <w:bottom w:val="double" w:sz="4" w:space="0" w:color="auto"/>
            </w:tcBorders>
          </w:tcPr>
          <w:p w14:paraId="0B7214CA" w14:textId="0BD198C5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8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57,840</w:t>
            </w:r>
          </w:p>
        </w:tc>
        <w:tc>
          <w:tcPr>
            <w:tcW w:w="128" w:type="pct"/>
          </w:tcPr>
          <w:p w14:paraId="32943FDB" w14:textId="77777777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5" w:type="pct"/>
            <w:tcBorders>
              <w:top w:val="double" w:sz="4" w:space="0" w:color="auto"/>
              <w:bottom w:val="double" w:sz="4" w:space="0" w:color="auto"/>
            </w:tcBorders>
          </w:tcPr>
          <w:p w14:paraId="7C62906B" w14:textId="63A596B8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1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57,840</w:t>
            </w:r>
          </w:p>
        </w:tc>
      </w:tr>
      <w:tr w:rsidR="0018058D" w:rsidRPr="001C3563" w14:paraId="6AA17A8F" w14:textId="77777777" w:rsidTr="007A1819">
        <w:tc>
          <w:tcPr>
            <w:tcW w:w="3155" w:type="pct"/>
          </w:tcPr>
          <w:p w14:paraId="1FDED416" w14:textId="77777777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3" w:type="pct"/>
            <w:tcBorders>
              <w:top w:val="double" w:sz="4" w:space="0" w:color="auto"/>
            </w:tcBorders>
          </w:tcPr>
          <w:p w14:paraId="3AA5ACF9" w14:textId="77777777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0E9A22E" w14:textId="77777777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5" w:type="pct"/>
            <w:tcBorders>
              <w:top w:val="double" w:sz="4" w:space="0" w:color="auto"/>
            </w:tcBorders>
          </w:tcPr>
          <w:p w14:paraId="1DFF6A66" w14:textId="77777777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8058D" w:rsidRPr="001C3563" w14:paraId="54AC2850" w14:textId="77777777" w:rsidTr="007A1819">
        <w:tc>
          <w:tcPr>
            <w:tcW w:w="3155" w:type="pct"/>
          </w:tcPr>
          <w:p w14:paraId="4FE7AB6F" w14:textId="075320FB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1C35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873" w:type="pct"/>
            <w:tcBorders>
              <w:bottom w:val="double" w:sz="4" w:space="0" w:color="auto"/>
            </w:tcBorders>
          </w:tcPr>
          <w:p w14:paraId="5A64A52A" w14:textId="51C91450" w:rsidR="0018058D" w:rsidRPr="001C3563" w:rsidRDefault="0018058D" w:rsidP="00102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7.90</w:t>
            </w:r>
          </w:p>
        </w:tc>
        <w:tc>
          <w:tcPr>
            <w:tcW w:w="128" w:type="pct"/>
          </w:tcPr>
          <w:p w14:paraId="622112CC" w14:textId="77777777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5" w:type="pct"/>
            <w:tcBorders>
              <w:bottom w:val="double" w:sz="4" w:space="0" w:color="auto"/>
            </w:tcBorders>
          </w:tcPr>
          <w:p w14:paraId="29DB1472" w14:textId="1EC0CF58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9.73</w:t>
            </w:r>
          </w:p>
        </w:tc>
      </w:tr>
    </w:tbl>
    <w:p w14:paraId="6470EFD2" w14:textId="77777777" w:rsidR="00C56428" w:rsidRPr="0078387F" w:rsidRDefault="00C56428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93692A" w14:textId="3B0DDDD8" w:rsidR="00C7187D" w:rsidRDefault="000B4CAB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18058D">
        <w:rPr>
          <w:rFonts w:ascii="Angsana New" w:hAnsi="Angsana New"/>
          <w:b/>
          <w:bCs/>
          <w:sz w:val="30"/>
          <w:szCs w:val="30"/>
        </w:rPr>
        <w:t>2</w:t>
      </w:r>
      <w:r w:rsidR="00C7187D" w:rsidRPr="00C52C41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</w:p>
    <w:p w14:paraId="691EFA30" w14:textId="77777777" w:rsidR="00C56428" w:rsidRDefault="00C56428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149FC3" w14:textId="38F7D839" w:rsidR="0077154D" w:rsidRPr="0077154D" w:rsidRDefault="0077154D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7154D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  <w:r w:rsidRPr="0077154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proofErr w:type="spellStart"/>
      <w:r w:rsidRPr="0077154D">
        <w:rPr>
          <w:rFonts w:asciiTheme="majorBidi" w:hAnsiTheme="majorBidi" w:cstheme="majorBidi"/>
          <w:i/>
          <w:iCs/>
          <w:sz w:val="30"/>
          <w:szCs w:val="30"/>
          <w:cs/>
        </w:rPr>
        <w:t>ลัค</w:t>
      </w:r>
      <w:proofErr w:type="spellEnd"/>
      <w:r w:rsidRPr="0077154D">
        <w:rPr>
          <w:rFonts w:asciiTheme="majorBidi" w:hAnsiTheme="majorBidi" w:cstheme="majorBidi"/>
          <w:i/>
          <w:iCs/>
          <w:sz w:val="30"/>
          <w:szCs w:val="30"/>
          <w:cs/>
        </w:rPr>
        <w:t>กี้</w:t>
      </w:r>
      <w:proofErr w:type="spellStart"/>
      <w:r w:rsidRPr="0077154D">
        <w:rPr>
          <w:rFonts w:asciiTheme="majorBidi" w:hAnsiTheme="majorBidi" w:cstheme="majorBidi"/>
          <w:i/>
          <w:iCs/>
          <w:sz w:val="30"/>
          <w:szCs w:val="30"/>
          <w:cs/>
        </w:rPr>
        <w:t>เท็คซ์</w:t>
      </w:r>
      <w:proofErr w:type="spellEnd"/>
      <w:r w:rsidRPr="007715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7154D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77154D">
        <w:rPr>
          <w:rFonts w:asciiTheme="majorBidi" w:hAnsiTheme="majorBidi" w:cstheme="majorBidi"/>
          <w:i/>
          <w:iCs/>
          <w:sz w:val="30"/>
          <w:szCs w:val="30"/>
          <w:cs/>
        </w:rPr>
        <w:t>ไทย</w:t>
      </w:r>
      <w:r w:rsidRPr="0077154D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715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  <w:r w:rsidRPr="0077154D">
        <w:rPr>
          <w:rFonts w:asciiTheme="majorBidi" w:hAnsiTheme="majorBidi" w:cstheme="majorBidi"/>
          <w:i/>
          <w:iCs/>
          <w:sz w:val="30"/>
          <w:szCs w:val="30"/>
        </w:rPr>
        <w:t xml:space="preserve"> (</w:t>
      </w:r>
      <w:r w:rsidRPr="0077154D">
        <w:rPr>
          <w:rFonts w:asciiTheme="majorBidi" w:hAnsiTheme="majorBidi" w:cstheme="majorBidi"/>
          <w:i/>
          <w:iCs/>
          <w:sz w:val="30"/>
          <w:szCs w:val="30"/>
          <w:cs/>
        </w:rPr>
        <w:t>มหาชน</w:t>
      </w:r>
      <w:r w:rsidRPr="0077154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29DDB26" w14:textId="77777777" w:rsidR="0077154D" w:rsidRPr="0078387F" w:rsidRDefault="0077154D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7C1882" w14:textId="77777777" w:rsidR="005F4B9E" w:rsidRPr="004E1932" w:rsidRDefault="005F4B9E" w:rsidP="005F4B9E">
      <w:pPr>
        <w:pStyle w:val="a4"/>
        <w:tabs>
          <w:tab w:val="left" w:pos="540"/>
        </w:tabs>
        <w:ind w:left="540"/>
        <w:jc w:val="thaiDistribute"/>
        <w:rPr>
          <w:rFonts w:ascii="Angsana New" w:hAnsi="Angsana New"/>
          <w:b w:val="0"/>
          <w:bCs w:val="0"/>
          <w:lang w:val="en-US" w:eastAsia="en-US"/>
        </w:rPr>
      </w:pPr>
      <w:r w:rsidRPr="004E1932">
        <w:rPr>
          <w:rFonts w:ascii="Angsana New" w:hAnsi="Angsana New" w:hint="cs"/>
          <w:b w:val="0"/>
          <w:bCs w:val="0"/>
          <w:cs/>
          <w:lang w:val="en-US" w:eastAsia="en-US"/>
        </w:rPr>
        <w:t>ในการ</w:t>
      </w:r>
      <w:r w:rsidRPr="004E1932">
        <w:rPr>
          <w:rFonts w:ascii="Angsana New" w:hAnsi="Angsana New"/>
          <w:b w:val="0"/>
          <w:bCs w:val="0"/>
          <w:cs/>
          <w:lang w:val="en-US" w:eastAsia="en-US"/>
        </w:rPr>
        <w:t xml:space="preserve">ประชุมคณะกรรมการของบริษัทเมื่อวันที่ </w:t>
      </w:r>
      <w:r w:rsidRPr="004E1932">
        <w:rPr>
          <w:rFonts w:ascii="Angsana New" w:hAnsi="Angsana New"/>
          <w:b w:val="0"/>
          <w:bCs w:val="0"/>
          <w:lang w:val="en-US" w:eastAsia="en-US"/>
        </w:rPr>
        <w:t>20</w:t>
      </w:r>
      <w:r w:rsidRPr="004E1932">
        <w:rPr>
          <w:rFonts w:ascii="Angsana New" w:hAnsi="Angsana New"/>
          <w:b w:val="0"/>
          <w:bCs w:val="0"/>
          <w:cs/>
          <w:lang w:val="en-US" w:eastAsia="en-US"/>
        </w:rPr>
        <w:t xml:space="preserve"> </w:t>
      </w:r>
      <w:r w:rsidRPr="004E1932">
        <w:rPr>
          <w:rFonts w:ascii="Angsana New" w:hAnsi="Angsana New" w:hint="cs"/>
          <w:b w:val="0"/>
          <w:bCs w:val="0"/>
          <w:cs/>
          <w:lang w:val="en-US" w:eastAsia="en-US"/>
        </w:rPr>
        <w:t>ธันวาคม</w:t>
      </w:r>
      <w:r w:rsidRPr="004E1932">
        <w:rPr>
          <w:rFonts w:ascii="Angsana New" w:hAnsi="Angsana New"/>
          <w:b w:val="0"/>
          <w:bCs w:val="0"/>
          <w:cs/>
          <w:lang w:val="en-US" w:eastAsia="en-US"/>
        </w:rPr>
        <w:t xml:space="preserve"> </w:t>
      </w:r>
      <w:r w:rsidRPr="004E1932">
        <w:rPr>
          <w:rFonts w:ascii="Angsana New" w:hAnsi="Angsana New"/>
          <w:b w:val="0"/>
          <w:bCs w:val="0"/>
          <w:lang w:val="en-US" w:eastAsia="en-US"/>
        </w:rPr>
        <w:t>2561</w:t>
      </w:r>
      <w:r w:rsidRPr="004E1932">
        <w:rPr>
          <w:rFonts w:ascii="Angsana New" w:hAnsi="Angsana New"/>
          <w:b w:val="0"/>
          <w:bCs w:val="0"/>
          <w:cs/>
          <w:lang w:val="en-US" w:eastAsia="en-US"/>
        </w:rPr>
        <w:t xml:space="preserve"> ที่ประชุม</w:t>
      </w:r>
      <w:r w:rsidRPr="004E1932">
        <w:rPr>
          <w:rFonts w:ascii="Angsana New" w:hAnsi="Angsana New" w:hint="cs"/>
          <w:b w:val="0"/>
          <w:bCs w:val="0"/>
          <w:cs/>
          <w:lang w:val="en-US" w:eastAsia="en-US"/>
        </w:rPr>
        <w:t>ได้อนุมัติ</w:t>
      </w:r>
      <w:r w:rsidRPr="004E1932">
        <w:rPr>
          <w:rFonts w:ascii="Angsana New" w:hAnsi="Angsana New"/>
          <w:b w:val="0"/>
          <w:bCs w:val="0"/>
          <w:cs/>
          <w:lang w:val="en-US" w:eastAsia="en-US"/>
        </w:rPr>
        <w:t>การจัดสรร</w:t>
      </w:r>
      <w:r w:rsidRPr="004E1932">
        <w:rPr>
          <w:rFonts w:ascii="Angsana New" w:hAnsi="Angsana New" w:hint="cs"/>
          <w:b w:val="0"/>
          <w:bCs w:val="0"/>
          <w:cs/>
          <w:lang w:val="en-US" w:eastAsia="en-US"/>
        </w:rPr>
        <w:t>กำไรเป็น</w:t>
      </w:r>
      <w:r w:rsidRPr="004E1932">
        <w:rPr>
          <w:rFonts w:ascii="Angsana New" w:hAnsi="Angsana New"/>
          <w:b w:val="0"/>
          <w:bCs w:val="0"/>
          <w:cs/>
          <w:lang w:val="en-US" w:eastAsia="en-US"/>
        </w:rPr>
        <w:br/>
        <w:t>เงินปันผลระหว่างกาล</w:t>
      </w:r>
      <w:r w:rsidRPr="004E1932">
        <w:rPr>
          <w:rFonts w:ascii="Angsana New" w:hAnsi="Angsana New" w:hint="cs"/>
          <w:b w:val="0"/>
          <w:bCs w:val="0"/>
          <w:cs/>
          <w:lang w:val="en-US" w:eastAsia="en-US"/>
        </w:rPr>
        <w:t>ในอัตราหุ้นละ</w:t>
      </w:r>
      <w:r w:rsidRPr="004E1932">
        <w:rPr>
          <w:rFonts w:ascii="Angsana New" w:hAnsi="Angsana New"/>
          <w:b w:val="0"/>
          <w:bCs w:val="0"/>
          <w:lang w:val="en-US" w:eastAsia="en-US"/>
        </w:rPr>
        <w:t xml:space="preserve"> 1.50 </w:t>
      </w:r>
      <w:r w:rsidRPr="004E1932">
        <w:rPr>
          <w:rFonts w:ascii="Angsana New" w:hAnsi="Angsana New"/>
          <w:b w:val="0"/>
          <w:bCs w:val="0"/>
          <w:cs/>
          <w:lang w:val="en-US" w:eastAsia="en-US"/>
        </w:rPr>
        <w:t>บาท</w:t>
      </w:r>
      <w:r w:rsidRPr="004E1932">
        <w:rPr>
          <w:rFonts w:ascii="Angsana New" w:hAnsi="Angsana New" w:hint="cs"/>
          <w:b w:val="0"/>
          <w:bCs w:val="0"/>
          <w:cs/>
          <w:lang w:val="en-US" w:eastAsia="en-US"/>
        </w:rPr>
        <w:t xml:space="preserve"> สำหรับหุ้นสามัญจำนาวน </w:t>
      </w:r>
      <w:r w:rsidRPr="004E1932">
        <w:rPr>
          <w:rFonts w:ascii="Angsana New" w:hAnsi="Angsana New"/>
          <w:b w:val="0"/>
          <w:bCs w:val="0"/>
          <w:lang w:val="en-US" w:eastAsia="en-US"/>
        </w:rPr>
        <w:t xml:space="preserve">51.84 </w:t>
      </w:r>
      <w:r w:rsidRPr="004E1932">
        <w:rPr>
          <w:rFonts w:ascii="Angsana New" w:hAnsi="Angsana New" w:hint="cs"/>
          <w:b w:val="0"/>
          <w:bCs w:val="0"/>
          <w:cs/>
          <w:lang w:val="en-US" w:eastAsia="en-US"/>
        </w:rPr>
        <w:t xml:space="preserve">ล้านหุ้น เป็นจำนวนเงิน </w:t>
      </w:r>
      <w:r w:rsidRPr="004E1932">
        <w:rPr>
          <w:rFonts w:ascii="Angsana New" w:hAnsi="Angsana New"/>
          <w:b w:val="0"/>
          <w:bCs w:val="0"/>
          <w:lang w:val="en-US" w:eastAsia="en-US"/>
        </w:rPr>
        <w:t xml:space="preserve">77.76 </w:t>
      </w:r>
      <w:r w:rsidRPr="004E1932">
        <w:rPr>
          <w:rFonts w:ascii="Angsana New" w:hAnsi="Angsana New"/>
          <w:b w:val="0"/>
          <w:bCs w:val="0"/>
          <w:cs/>
          <w:lang w:val="en-US" w:eastAsia="en-US"/>
        </w:rPr>
        <w:br/>
      </w:r>
      <w:r w:rsidRPr="004E1932">
        <w:rPr>
          <w:rFonts w:ascii="Angsana New" w:hAnsi="Angsana New" w:hint="cs"/>
          <w:b w:val="0"/>
          <w:bCs w:val="0"/>
          <w:cs/>
          <w:lang w:val="en-US" w:eastAsia="en-US"/>
        </w:rPr>
        <w:t>ล้านบาท</w:t>
      </w:r>
      <w:r w:rsidRPr="004E1932">
        <w:rPr>
          <w:rFonts w:ascii="Angsana New" w:hAnsi="Angsana New"/>
          <w:b w:val="0"/>
          <w:bCs w:val="0"/>
          <w:cs/>
          <w:lang w:val="en-US" w:eastAsia="en-US"/>
        </w:rPr>
        <w:t xml:space="preserve"> เงินปันผล</w:t>
      </w:r>
      <w:r w:rsidRPr="004E1932">
        <w:rPr>
          <w:rFonts w:ascii="Angsana New" w:hAnsi="Angsana New" w:hint="cs"/>
          <w:b w:val="0"/>
          <w:bCs w:val="0"/>
          <w:cs/>
          <w:lang w:val="en-US" w:eastAsia="en-US"/>
        </w:rPr>
        <w:t>ระหว่างกาล</w:t>
      </w:r>
      <w:r w:rsidRPr="004E1932">
        <w:rPr>
          <w:rFonts w:ascii="Angsana New" w:hAnsi="Angsana New"/>
          <w:b w:val="0"/>
          <w:bCs w:val="0"/>
          <w:cs/>
          <w:lang w:val="en-US" w:eastAsia="en-US"/>
        </w:rPr>
        <w:t xml:space="preserve">ดังกล่าวจ่ายจากกำไรสะสมตามอัตราภาษีเงินได้นิติบุคคลร้อยละ </w:t>
      </w:r>
      <w:r w:rsidRPr="004E1932">
        <w:rPr>
          <w:rFonts w:ascii="Angsana New" w:hAnsi="Angsana New"/>
          <w:b w:val="0"/>
          <w:bCs w:val="0"/>
          <w:lang w:val="en-US" w:eastAsia="en-US"/>
        </w:rPr>
        <w:t>30</w:t>
      </w:r>
      <w:r w:rsidRPr="004E1932">
        <w:rPr>
          <w:rFonts w:ascii="Angsana New" w:hAnsi="Angsana New"/>
          <w:b w:val="0"/>
          <w:bCs w:val="0"/>
          <w:cs/>
          <w:lang w:val="en-US" w:eastAsia="en-US"/>
        </w:rPr>
        <w:t xml:space="preserve"> และ</w:t>
      </w:r>
      <w:r w:rsidRPr="004E1932">
        <w:rPr>
          <w:rFonts w:ascii="Angsana New" w:hAnsi="Angsana New" w:hint="cs"/>
          <w:b w:val="0"/>
          <w:bCs w:val="0"/>
          <w:cs/>
          <w:lang w:val="en-US" w:eastAsia="en-US"/>
        </w:rPr>
        <w:t>ได้</w:t>
      </w:r>
      <w:r w:rsidRPr="004E1932">
        <w:rPr>
          <w:rFonts w:ascii="Angsana New" w:hAnsi="Angsana New"/>
          <w:b w:val="0"/>
          <w:bCs w:val="0"/>
          <w:cs/>
          <w:lang w:val="en-US" w:eastAsia="en-US"/>
        </w:rPr>
        <w:t>จ่าย</w:t>
      </w:r>
      <w:r w:rsidRPr="004E1932">
        <w:rPr>
          <w:rFonts w:ascii="Angsana New" w:hAnsi="Angsana New"/>
          <w:b w:val="0"/>
          <w:bCs w:val="0"/>
          <w:cs/>
          <w:lang w:val="en-US" w:eastAsia="en-US"/>
        </w:rPr>
        <w:br/>
        <w:t>ให้แก่ผู้ถือหุ้นในเดือน</w:t>
      </w:r>
      <w:r w:rsidRPr="004E1932">
        <w:rPr>
          <w:rFonts w:ascii="Angsana New" w:hAnsi="Angsana New" w:hint="cs"/>
          <w:b w:val="0"/>
          <w:bCs w:val="0"/>
          <w:cs/>
          <w:lang w:val="en-US" w:eastAsia="en-US"/>
        </w:rPr>
        <w:t xml:space="preserve">มกราคม </w:t>
      </w:r>
      <w:r w:rsidRPr="004E1932">
        <w:rPr>
          <w:rFonts w:ascii="Angsana New" w:hAnsi="Angsana New"/>
          <w:b w:val="0"/>
          <w:bCs w:val="0"/>
          <w:lang w:val="en-US" w:eastAsia="en-US"/>
        </w:rPr>
        <w:t>2562</w:t>
      </w:r>
    </w:p>
    <w:p w14:paraId="03BE2ADA" w14:textId="77777777" w:rsidR="00680149" w:rsidRDefault="00680149" w:rsidP="005F4B9E">
      <w:pPr>
        <w:pStyle w:val="a4"/>
        <w:tabs>
          <w:tab w:val="left" w:pos="540"/>
        </w:tabs>
        <w:ind w:left="540"/>
        <w:jc w:val="thaiDistribute"/>
        <w:rPr>
          <w:rFonts w:ascii="Angsana New" w:hAnsi="Angsana New"/>
          <w:b w:val="0"/>
          <w:bCs w:val="0"/>
          <w:lang w:val="en-US" w:eastAsia="en-US"/>
        </w:rPr>
      </w:pPr>
    </w:p>
    <w:p w14:paraId="136B7F0D" w14:textId="77777777" w:rsidR="0077154D" w:rsidRPr="004E1932" w:rsidRDefault="0077154D" w:rsidP="00771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E1932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4E1932">
        <w:rPr>
          <w:rFonts w:ascii="Angsana New" w:hAnsi="Angsana New"/>
          <w:sz w:val="30"/>
          <w:szCs w:val="30"/>
        </w:rPr>
        <w:t>24</w:t>
      </w:r>
      <w:r w:rsidRPr="004E1932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4E1932">
        <w:rPr>
          <w:rFonts w:ascii="Angsana New" w:hAnsi="Angsana New"/>
          <w:sz w:val="30"/>
          <w:szCs w:val="30"/>
        </w:rPr>
        <w:t>2561</w:t>
      </w:r>
      <w:r w:rsidRPr="004E1932">
        <w:rPr>
          <w:rFonts w:ascii="Angsana New" w:hAnsi="Angsana New"/>
          <w:sz w:val="30"/>
          <w:szCs w:val="30"/>
          <w:cs/>
        </w:rPr>
        <w:t xml:space="preserve"> ผู้ถือหุ้นของบริษัทได้</w:t>
      </w:r>
      <w:r w:rsidRPr="004E1932">
        <w:rPr>
          <w:rFonts w:ascii="Angsana New" w:hAnsi="Angsana New"/>
          <w:sz w:val="30"/>
          <w:szCs w:val="30"/>
          <w:cs/>
        </w:rPr>
        <w:br/>
        <w:t xml:space="preserve">อนุมัติการจัดสรรกำไรเป็นเงินปันผลสำหรับปีสิ้นสุดวันที่ </w:t>
      </w:r>
      <w:r w:rsidRPr="004E1932">
        <w:rPr>
          <w:rFonts w:ascii="Angsana New" w:hAnsi="Angsana New"/>
          <w:sz w:val="30"/>
          <w:szCs w:val="30"/>
        </w:rPr>
        <w:t xml:space="preserve">31 </w:t>
      </w:r>
      <w:r w:rsidRPr="004E1932">
        <w:rPr>
          <w:rFonts w:ascii="Angsana New" w:hAnsi="Angsana New"/>
          <w:sz w:val="30"/>
          <w:szCs w:val="30"/>
          <w:cs/>
        </w:rPr>
        <w:t xml:space="preserve">มีนาคม </w:t>
      </w:r>
      <w:r w:rsidRPr="004E1932">
        <w:rPr>
          <w:rFonts w:ascii="Angsana New" w:hAnsi="Angsana New"/>
          <w:sz w:val="30"/>
          <w:szCs w:val="30"/>
        </w:rPr>
        <w:t xml:space="preserve">2561 </w:t>
      </w:r>
      <w:r w:rsidRPr="004E1932">
        <w:rPr>
          <w:rFonts w:ascii="Angsana New" w:hAnsi="Angsana New"/>
          <w:sz w:val="30"/>
          <w:szCs w:val="30"/>
          <w:cs/>
        </w:rPr>
        <w:t>จากกำไรสะสมตามอัตราภาษีเงินได้</w:t>
      </w:r>
      <w:r w:rsidRPr="004E1932">
        <w:rPr>
          <w:rFonts w:ascii="Angsana New" w:hAnsi="Angsana New"/>
          <w:sz w:val="30"/>
          <w:szCs w:val="30"/>
          <w:cs/>
        </w:rPr>
        <w:br/>
        <w:t xml:space="preserve">นิติบุคคลในอัตราร้อยละ </w:t>
      </w:r>
      <w:r w:rsidRPr="004E1932">
        <w:rPr>
          <w:rFonts w:ascii="Angsana New" w:hAnsi="Angsana New"/>
          <w:sz w:val="30"/>
          <w:szCs w:val="30"/>
        </w:rPr>
        <w:t>30</w:t>
      </w:r>
      <w:r w:rsidRPr="004E1932">
        <w:rPr>
          <w:rFonts w:ascii="Angsana New" w:hAnsi="Angsana New"/>
          <w:sz w:val="30"/>
          <w:szCs w:val="30"/>
          <w:cs/>
        </w:rPr>
        <w:t xml:space="preserve"> ในอัตราหุ้นละ 2</w:t>
      </w:r>
      <w:r w:rsidRPr="004E1932">
        <w:rPr>
          <w:rFonts w:ascii="Angsana New" w:hAnsi="Angsana New"/>
          <w:sz w:val="30"/>
          <w:szCs w:val="30"/>
        </w:rPr>
        <w:t>.75</w:t>
      </w:r>
      <w:r w:rsidRPr="004E1932">
        <w:rPr>
          <w:rFonts w:ascii="Angsana New" w:hAnsi="Angsana New"/>
          <w:sz w:val="30"/>
          <w:szCs w:val="30"/>
          <w:cs/>
        </w:rPr>
        <w:t xml:space="preserve"> บาท</w:t>
      </w:r>
      <w:r w:rsidRPr="004E1932">
        <w:rPr>
          <w:rFonts w:ascii="Angsana New" w:hAnsi="Angsana New" w:hint="cs"/>
          <w:sz w:val="30"/>
          <w:szCs w:val="30"/>
          <w:cs/>
        </w:rPr>
        <w:t xml:space="preserve"> </w:t>
      </w:r>
      <w:r w:rsidRPr="004E1932">
        <w:rPr>
          <w:rFonts w:ascii="Angsana New" w:hAnsi="Angsana New"/>
          <w:sz w:val="30"/>
          <w:szCs w:val="30"/>
          <w:cs/>
        </w:rPr>
        <w:t xml:space="preserve">สำหรับหุ้นสามัญจำนวน </w:t>
      </w:r>
      <w:r w:rsidRPr="004E1932">
        <w:rPr>
          <w:rFonts w:ascii="Angsana New" w:hAnsi="Angsana New"/>
          <w:sz w:val="30"/>
          <w:szCs w:val="30"/>
        </w:rPr>
        <w:t>51.84</w:t>
      </w:r>
      <w:r w:rsidRPr="004E1932">
        <w:rPr>
          <w:rFonts w:ascii="Angsana New" w:hAnsi="Angsana New"/>
          <w:sz w:val="30"/>
          <w:szCs w:val="30"/>
          <w:cs/>
        </w:rPr>
        <w:t xml:space="preserve"> ล้านหุ้น</w:t>
      </w:r>
      <w:r w:rsidRPr="004E1932">
        <w:rPr>
          <w:rFonts w:ascii="Angsana New" w:hAnsi="Angsana New" w:hint="cs"/>
          <w:sz w:val="30"/>
          <w:szCs w:val="30"/>
          <w:cs/>
        </w:rPr>
        <w:t xml:space="preserve"> </w:t>
      </w:r>
      <w:r w:rsidRPr="004E1932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4E1932">
        <w:rPr>
          <w:rFonts w:ascii="Angsana New" w:hAnsi="Angsana New"/>
          <w:sz w:val="30"/>
          <w:szCs w:val="30"/>
          <w:cs/>
        </w:rPr>
        <w:br/>
      </w:r>
      <w:r w:rsidRPr="004E1932">
        <w:rPr>
          <w:rFonts w:ascii="Angsana New" w:hAnsi="Angsana New" w:hint="cs"/>
          <w:sz w:val="30"/>
          <w:szCs w:val="30"/>
          <w:cs/>
        </w:rPr>
        <w:t xml:space="preserve">ทั้งสิ้น </w:t>
      </w:r>
      <w:r w:rsidRPr="004E1932">
        <w:rPr>
          <w:rFonts w:ascii="Angsana New" w:hAnsi="Angsana New"/>
          <w:sz w:val="30"/>
          <w:szCs w:val="30"/>
          <w:cs/>
        </w:rPr>
        <w:t>1</w:t>
      </w:r>
      <w:r w:rsidRPr="004E1932">
        <w:rPr>
          <w:rFonts w:ascii="Angsana New" w:hAnsi="Angsana New"/>
          <w:sz w:val="30"/>
          <w:szCs w:val="30"/>
        </w:rPr>
        <w:t>42.5</w:t>
      </w:r>
      <w:r w:rsidRPr="004E1932">
        <w:rPr>
          <w:rFonts w:ascii="Angsana New" w:hAnsi="Angsana New"/>
          <w:sz w:val="30"/>
          <w:szCs w:val="30"/>
          <w:cs/>
        </w:rPr>
        <w:t>6 ล้านบาท ซึ่งรวมเงินปันผลระหว่างกาลที่จ่ายให้กับผู้ถือหุ้นแล้วเมื่อเดือนมกราคม 25</w:t>
      </w:r>
      <w:r w:rsidRPr="004E1932">
        <w:rPr>
          <w:rFonts w:ascii="Angsana New" w:hAnsi="Angsana New"/>
          <w:sz w:val="30"/>
          <w:szCs w:val="30"/>
        </w:rPr>
        <w:t>61</w:t>
      </w:r>
      <w:r w:rsidRPr="004E1932">
        <w:rPr>
          <w:rFonts w:ascii="Angsana New" w:hAnsi="Angsana New"/>
          <w:sz w:val="30"/>
          <w:szCs w:val="30"/>
          <w:cs/>
        </w:rPr>
        <w:t xml:space="preserve"> ในอัตรา</w:t>
      </w:r>
      <w:r w:rsidRPr="004E1932">
        <w:rPr>
          <w:rFonts w:ascii="Angsana New" w:hAnsi="Angsana New"/>
          <w:sz w:val="30"/>
          <w:szCs w:val="30"/>
        </w:rPr>
        <w:br/>
      </w:r>
      <w:r w:rsidRPr="004E1932">
        <w:rPr>
          <w:rFonts w:ascii="Angsana New" w:hAnsi="Angsana New"/>
          <w:sz w:val="30"/>
          <w:szCs w:val="30"/>
          <w:cs/>
        </w:rPr>
        <w:t>หุ้นละ</w:t>
      </w:r>
      <w:r w:rsidRPr="004E1932">
        <w:rPr>
          <w:rFonts w:ascii="Angsana New" w:hAnsi="Angsana New"/>
          <w:sz w:val="30"/>
          <w:szCs w:val="30"/>
        </w:rPr>
        <w:t xml:space="preserve"> 1</w:t>
      </w:r>
      <w:r w:rsidRPr="004E1932">
        <w:rPr>
          <w:rFonts w:ascii="Angsana New" w:hAnsi="Angsana New"/>
          <w:sz w:val="30"/>
          <w:szCs w:val="30"/>
          <w:cs/>
        </w:rPr>
        <w:t>.</w:t>
      </w:r>
      <w:r w:rsidRPr="004E1932">
        <w:rPr>
          <w:rFonts w:ascii="Angsana New" w:hAnsi="Angsana New"/>
          <w:sz w:val="30"/>
          <w:szCs w:val="30"/>
        </w:rPr>
        <w:t>25</w:t>
      </w:r>
      <w:r w:rsidRPr="004E1932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4E1932">
        <w:rPr>
          <w:rFonts w:ascii="Angsana New" w:hAnsi="Angsana New"/>
          <w:sz w:val="30"/>
          <w:szCs w:val="30"/>
        </w:rPr>
        <w:t>64</w:t>
      </w:r>
      <w:r w:rsidRPr="004E1932">
        <w:rPr>
          <w:rFonts w:ascii="Angsana New" w:hAnsi="Angsana New"/>
          <w:sz w:val="30"/>
          <w:szCs w:val="30"/>
          <w:cs/>
        </w:rPr>
        <w:t>.</w:t>
      </w:r>
      <w:r w:rsidRPr="004E1932">
        <w:rPr>
          <w:rFonts w:ascii="Angsana New" w:hAnsi="Angsana New"/>
          <w:sz w:val="30"/>
          <w:szCs w:val="30"/>
        </w:rPr>
        <w:t>80</w:t>
      </w:r>
      <w:r w:rsidRPr="004E1932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4E1932">
        <w:rPr>
          <w:rFonts w:ascii="Angsana New" w:hAnsi="Angsana New"/>
          <w:sz w:val="30"/>
          <w:szCs w:val="30"/>
        </w:rPr>
        <w:t xml:space="preserve"> </w:t>
      </w:r>
      <w:r w:rsidRPr="004E1932">
        <w:rPr>
          <w:rFonts w:ascii="Angsana New" w:hAnsi="Angsana New" w:hint="cs"/>
          <w:sz w:val="30"/>
          <w:szCs w:val="30"/>
          <w:cs/>
        </w:rPr>
        <w:t>ดังนั้น</w:t>
      </w:r>
      <w:r w:rsidRPr="004E1932">
        <w:rPr>
          <w:rFonts w:ascii="Angsana New" w:hAnsi="Angsana New"/>
          <w:sz w:val="30"/>
          <w:szCs w:val="30"/>
          <w:cs/>
        </w:rPr>
        <w:t xml:space="preserve">ส่วนที่เหลือในอัตราหุ้นละ </w:t>
      </w:r>
      <w:r w:rsidRPr="004E1932">
        <w:rPr>
          <w:rFonts w:ascii="Angsana New" w:hAnsi="Angsana New"/>
          <w:sz w:val="30"/>
          <w:szCs w:val="30"/>
        </w:rPr>
        <w:t>1</w:t>
      </w:r>
      <w:r w:rsidRPr="004E1932">
        <w:rPr>
          <w:rFonts w:ascii="Angsana New" w:hAnsi="Angsana New"/>
          <w:sz w:val="30"/>
          <w:szCs w:val="30"/>
          <w:cs/>
        </w:rPr>
        <w:t>.</w:t>
      </w:r>
      <w:r w:rsidRPr="004E1932">
        <w:rPr>
          <w:rFonts w:ascii="Angsana New" w:hAnsi="Angsana New"/>
          <w:sz w:val="30"/>
          <w:szCs w:val="30"/>
        </w:rPr>
        <w:t>50</w:t>
      </w:r>
      <w:r w:rsidRPr="004E1932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4E1932">
        <w:rPr>
          <w:rFonts w:ascii="Angsana New" w:hAnsi="Angsana New"/>
          <w:sz w:val="30"/>
          <w:szCs w:val="30"/>
        </w:rPr>
        <w:t>77.76</w:t>
      </w:r>
      <w:r w:rsidRPr="004E1932">
        <w:rPr>
          <w:rFonts w:ascii="Angsana New" w:hAnsi="Angsana New"/>
          <w:sz w:val="30"/>
          <w:szCs w:val="30"/>
          <w:cs/>
        </w:rPr>
        <w:t xml:space="preserve"> ล้านบาทได้จ่ายให้แก่ผู้ถือหุ้นในเดือนสิงหาคม </w:t>
      </w:r>
      <w:r w:rsidRPr="004E1932">
        <w:rPr>
          <w:rFonts w:ascii="Angsana New" w:hAnsi="Angsana New"/>
          <w:sz w:val="30"/>
          <w:szCs w:val="30"/>
        </w:rPr>
        <w:t>2561</w:t>
      </w:r>
    </w:p>
    <w:p w14:paraId="1DF5BF03" w14:textId="77777777" w:rsidR="0077154D" w:rsidRPr="004E1932" w:rsidRDefault="0077154D" w:rsidP="00771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2EC89E" w14:textId="77AD8CC9" w:rsidR="0077154D" w:rsidRPr="0077154D" w:rsidRDefault="0077154D" w:rsidP="00771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E1932">
        <w:rPr>
          <w:rFonts w:ascii="Angsana New" w:hAnsi="Angsana New" w:hint="cs"/>
          <w:sz w:val="30"/>
          <w:szCs w:val="30"/>
          <w:cs/>
        </w:rPr>
        <w:t>ในการ</w:t>
      </w:r>
      <w:r w:rsidRPr="004E1932">
        <w:rPr>
          <w:rFonts w:ascii="Angsana New" w:hAnsi="Angsana New"/>
          <w:sz w:val="30"/>
          <w:szCs w:val="30"/>
          <w:cs/>
        </w:rPr>
        <w:t xml:space="preserve">ประชุมคณะกรรมการของบริษัทเมื่อวันที่ </w:t>
      </w:r>
      <w:r w:rsidRPr="004E1932">
        <w:rPr>
          <w:rFonts w:ascii="Angsana New" w:hAnsi="Angsana New"/>
          <w:sz w:val="30"/>
          <w:szCs w:val="30"/>
        </w:rPr>
        <w:t>2</w:t>
      </w:r>
      <w:r w:rsidRPr="004E1932">
        <w:rPr>
          <w:rFonts w:ascii="Angsana New" w:hAnsi="Angsana New"/>
          <w:sz w:val="30"/>
          <w:szCs w:val="30"/>
          <w:cs/>
        </w:rPr>
        <w:t xml:space="preserve">1 ธันวาคม </w:t>
      </w:r>
      <w:r w:rsidRPr="004E1932">
        <w:rPr>
          <w:rFonts w:ascii="Angsana New" w:hAnsi="Angsana New"/>
          <w:sz w:val="30"/>
          <w:szCs w:val="30"/>
        </w:rPr>
        <w:t>2560</w:t>
      </w:r>
      <w:r w:rsidRPr="004E1932">
        <w:rPr>
          <w:rFonts w:ascii="Angsana New" w:hAnsi="Angsana New"/>
          <w:sz w:val="30"/>
          <w:szCs w:val="30"/>
          <w:cs/>
        </w:rPr>
        <w:t xml:space="preserve"> ที่ประชุมได้อนุมัติการจัดสรรกำไรเป็น</w:t>
      </w:r>
      <w:r w:rsidRPr="004E1932">
        <w:rPr>
          <w:rFonts w:ascii="Angsana New" w:hAnsi="Angsana New"/>
          <w:sz w:val="30"/>
          <w:szCs w:val="30"/>
          <w:cs/>
        </w:rPr>
        <w:br/>
        <w:t>เงินปันผลระหว่างกาลในอัตราหุ้นละ</w:t>
      </w:r>
      <w:r w:rsidRPr="004E1932">
        <w:rPr>
          <w:rFonts w:ascii="Angsana New" w:hAnsi="Angsana New"/>
          <w:sz w:val="30"/>
          <w:szCs w:val="30"/>
        </w:rPr>
        <w:t xml:space="preserve"> 1.25 </w:t>
      </w:r>
      <w:r w:rsidRPr="004E1932">
        <w:rPr>
          <w:rFonts w:ascii="Angsana New" w:hAnsi="Angsana New"/>
          <w:sz w:val="30"/>
          <w:szCs w:val="30"/>
          <w:cs/>
        </w:rPr>
        <w:t>บาท</w:t>
      </w:r>
      <w:r w:rsidRPr="004E1932">
        <w:rPr>
          <w:rFonts w:ascii="Angsana New" w:hAnsi="Angsana New" w:hint="cs"/>
          <w:sz w:val="30"/>
          <w:szCs w:val="30"/>
          <w:cs/>
        </w:rPr>
        <w:t xml:space="preserve"> </w:t>
      </w:r>
      <w:r w:rsidRPr="004E1932">
        <w:rPr>
          <w:rFonts w:ascii="Angsana New" w:hAnsi="Angsana New"/>
          <w:sz w:val="30"/>
          <w:szCs w:val="30"/>
          <w:cs/>
        </w:rPr>
        <w:t xml:space="preserve">สำหรับหุ้นสามัญจำนวน </w:t>
      </w:r>
      <w:r w:rsidRPr="004E1932">
        <w:rPr>
          <w:rFonts w:ascii="Angsana New" w:hAnsi="Angsana New"/>
          <w:sz w:val="30"/>
          <w:szCs w:val="30"/>
        </w:rPr>
        <w:t>51.84</w:t>
      </w:r>
      <w:r w:rsidRPr="004E1932">
        <w:rPr>
          <w:rFonts w:ascii="Angsana New" w:hAnsi="Angsana New"/>
          <w:sz w:val="30"/>
          <w:szCs w:val="30"/>
          <w:cs/>
        </w:rPr>
        <w:t xml:space="preserve"> ล้านหุ้น</w:t>
      </w:r>
      <w:r w:rsidRPr="004E1932">
        <w:rPr>
          <w:rFonts w:ascii="Angsana New" w:hAnsi="Angsana New" w:hint="cs"/>
          <w:sz w:val="30"/>
          <w:szCs w:val="30"/>
          <w:cs/>
        </w:rPr>
        <w:t xml:space="preserve"> </w:t>
      </w:r>
      <w:r w:rsidRPr="004E1932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4E1932">
        <w:rPr>
          <w:rFonts w:ascii="Angsana New" w:hAnsi="Angsana New"/>
          <w:sz w:val="30"/>
          <w:szCs w:val="30"/>
        </w:rPr>
        <w:t xml:space="preserve">64.80 </w:t>
      </w:r>
      <w:r w:rsidRPr="004E1932">
        <w:rPr>
          <w:rFonts w:ascii="Angsana New" w:hAnsi="Angsana New"/>
          <w:sz w:val="30"/>
          <w:szCs w:val="30"/>
          <w:cs/>
        </w:rPr>
        <w:br/>
        <w:t xml:space="preserve">ล้านบาท เงินปันผลระหว่างกาลดังกล่าวจ่ายจากกำไรสะสมตามอัตราภาษีเงินได้นิติบุคคลร้อยละ </w:t>
      </w:r>
      <w:r w:rsidRPr="004E1932">
        <w:rPr>
          <w:rFonts w:ascii="Angsana New" w:hAnsi="Angsana New"/>
          <w:sz w:val="30"/>
          <w:szCs w:val="30"/>
        </w:rPr>
        <w:t>30</w:t>
      </w:r>
      <w:r w:rsidRPr="004E1932">
        <w:rPr>
          <w:rFonts w:ascii="Angsana New" w:hAnsi="Angsana New"/>
          <w:sz w:val="30"/>
          <w:szCs w:val="30"/>
          <w:cs/>
        </w:rPr>
        <w:t xml:space="preserve"> และ</w:t>
      </w:r>
      <w:r w:rsidRPr="004E1932">
        <w:rPr>
          <w:rFonts w:ascii="Angsana New" w:hAnsi="Angsana New" w:hint="cs"/>
          <w:sz w:val="30"/>
          <w:szCs w:val="30"/>
          <w:cs/>
        </w:rPr>
        <w:t>ได้</w:t>
      </w:r>
      <w:r w:rsidRPr="004E1932">
        <w:rPr>
          <w:rFonts w:ascii="Angsana New" w:hAnsi="Angsana New"/>
          <w:sz w:val="30"/>
          <w:szCs w:val="30"/>
          <w:cs/>
        </w:rPr>
        <w:t>จ่ายให้แก่ผู้ถือหุ้นในเดือนมกราคม</w:t>
      </w:r>
      <w:r w:rsidRPr="004E1932">
        <w:rPr>
          <w:rFonts w:ascii="Angsana New" w:hAnsi="Angsana New"/>
          <w:sz w:val="30"/>
          <w:szCs w:val="30"/>
        </w:rPr>
        <w:t xml:space="preserve"> 25</w:t>
      </w:r>
      <w:r w:rsidRPr="004E1932">
        <w:rPr>
          <w:rFonts w:ascii="Angsana New" w:hAnsi="Angsana New"/>
          <w:sz w:val="30"/>
          <w:szCs w:val="30"/>
          <w:cs/>
        </w:rPr>
        <w:t>6</w:t>
      </w:r>
      <w:r w:rsidRPr="004E1932">
        <w:rPr>
          <w:rFonts w:ascii="Angsana New" w:hAnsi="Angsana New"/>
          <w:sz w:val="30"/>
          <w:szCs w:val="30"/>
        </w:rPr>
        <w:t>1</w:t>
      </w:r>
    </w:p>
    <w:p w14:paraId="0C6EEDCB" w14:textId="77777777" w:rsidR="0077154D" w:rsidRPr="00BF30C0" w:rsidRDefault="0077154D" w:rsidP="00771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E1932">
        <w:rPr>
          <w:rFonts w:ascii="Angsana New" w:hAnsi="Angsana New"/>
          <w:sz w:val="30"/>
          <w:szCs w:val="30"/>
          <w:cs/>
        </w:rPr>
        <w:lastRenderedPageBreak/>
        <w:t xml:space="preserve">ในการประชุมสามัญประจำปีของผู้ถือหุ้นของบริษัทเมื่อวันที่ </w:t>
      </w:r>
      <w:r w:rsidRPr="004E1932">
        <w:rPr>
          <w:rFonts w:ascii="Angsana New" w:hAnsi="Angsana New"/>
          <w:sz w:val="30"/>
          <w:szCs w:val="30"/>
        </w:rPr>
        <w:t>25</w:t>
      </w:r>
      <w:r w:rsidRPr="004E1932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4E1932">
        <w:rPr>
          <w:rFonts w:ascii="Angsana New" w:hAnsi="Angsana New"/>
          <w:sz w:val="30"/>
          <w:szCs w:val="30"/>
        </w:rPr>
        <w:t>2560</w:t>
      </w:r>
      <w:r w:rsidRPr="004E1932">
        <w:rPr>
          <w:rFonts w:ascii="Angsana New" w:hAnsi="Angsana New"/>
          <w:sz w:val="30"/>
          <w:szCs w:val="30"/>
          <w:cs/>
        </w:rPr>
        <w:t xml:space="preserve"> ผู้ถือหุ้นของบริษัทได้</w:t>
      </w:r>
      <w:r w:rsidRPr="004E1932">
        <w:rPr>
          <w:rFonts w:ascii="Angsana New" w:hAnsi="Angsana New"/>
          <w:sz w:val="30"/>
          <w:szCs w:val="30"/>
          <w:cs/>
        </w:rPr>
        <w:br/>
        <w:t xml:space="preserve">อนุมัติการจัดสรรกำไรเป็นเงินปันผลสำหรับปีสิ้นสุดวันที่ </w:t>
      </w:r>
      <w:r w:rsidRPr="004E1932">
        <w:rPr>
          <w:rFonts w:ascii="Angsana New" w:hAnsi="Angsana New"/>
          <w:sz w:val="30"/>
          <w:szCs w:val="30"/>
        </w:rPr>
        <w:t xml:space="preserve">31 </w:t>
      </w:r>
      <w:r w:rsidRPr="004E1932">
        <w:rPr>
          <w:rFonts w:ascii="Angsana New" w:hAnsi="Angsana New"/>
          <w:sz w:val="30"/>
          <w:szCs w:val="30"/>
          <w:cs/>
        </w:rPr>
        <w:t xml:space="preserve">มีนาคม </w:t>
      </w:r>
      <w:r w:rsidRPr="004E1932">
        <w:rPr>
          <w:rFonts w:ascii="Angsana New" w:hAnsi="Angsana New"/>
          <w:sz w:val="30"/>
          <w:szCs w:val="30"/>
        </w:rPr>
        <w:t xml:space="preserve">2560 </w:t>
      </w:r>
      <w:r w:rsidRPr="004E1932">
        <w:rPr>
          <w:rFonts w:ascii="Angsana New" w:hAnsi="Angsana New"/>
          <w:sz w:val="30"/>
          <w:szCs w:val="30"/>
          <w:cs/>
        </w:rPr>
        <w:t>จากกำไรสะสมตามอัตราภาษีเงินได้</w:t>
      </w:r>
      <w:r w:rsidRPr="004E1932">
        <w:rPr>
          <w:rFonts w:ascii="Angsana New" w:hAnsi="Angsana New"/>
          <w:sz w:val="30"/>
          <w:szCs w:val="30"/>
          <w:cs/>
        </w:rPr>
        <w:br/>
        <w:t xml:space="preserve">นิติบุคคลในอัตราร้อยละ </w:t>
      </w:r>
      <w:r w:rsidRPr="004E1932">
        <w:rPr>
          <w:rFonts w:ascii="Angsana New" w:hAnsi="Angsana New"/>
          <w:sz w:val="30"/>
          <w:szCs w:val="30"/>
        </w:rPr>
        <w:t>30</w:t>
      </w:r>
      <w:r w:rsidRPr="004E1932">
        <w:rPr>
          <w:rFonts w:ascii="Angsana New" w:hAnsi="Angsana New"/>
          <w:sz w:val="30"/>
          <w:szCs w:val="30"/>
          <w:cs/>
        </w:rPr>
        <w:t xml:space="preserve"> ในอัตราหุ้นละ 2</w:t>
      </w:r>
      <w:r w:rsidRPr="004E1932">
        <w:rPr>
          <w:rFonts w:ascii="Angsana New" w:hAnsi="Angsana New"/>
          <w:sz w:val="30"/>
          <w:szCs w:val="30"/>
        </w:rPr>
        <w:t>.50</w:t>
      </w:r>
      <w:r w:rsidRPr="004E1932">
        <w:rPr>
          <w:rFonts w:ascii="Angsana New" w:hAnsi="Angsana New"/>
          <w:sz w:val="30"/>
          <w:szCs w:val="30"/>
          <w:cs/>
        </w:rPr>
        <w:t xml:space="preserve"> บาท</w:t>
      </w:r>
      <w:r w:rsidRPr="004E1932">
        <w:rPr>
          <w:rFonts w:ascii="Angsana New" w:hAnsi="Angsana New" w:hint="cs"/>
          <w:sz w:val="30"/>
          <w:szCs w:val="30"/>
          <w:cs/>
        </w:rPr>
        <w:t xml:space="preserve"> </w:t>
      </w:r>
      <w:r w:rsidRPr="004E1932">
        <w:rPr>
          <w:rFonts w:ascii="Angsana New" w:hAnsi="Angsana New"/>
          <w:sz w:val="30"/>
          <w:szCs w:val="30"/>
          <w:cs/>
        </w:rPr>
        <w:t xml:space="preserve">สำหรับหุ้นสามัญจำนวน </w:t>
      </w:r>
      <w:r w:rsidRPr="004E1932">
        <w:rPr>
          <w:rFonts w:ascii="Angsana New" w:hAnsi="Angsana New"/>
          <w:sz w:val="30"/>
          <w:szCs w:val="30"/>
        </w:rPr>
        <w:t>51.84</w:t>
      </w:r>
      <w:r w:rsidRPr="004E1932">
        <w:rPr>
          <w:rFonts w:ascii="Angsana New" w:hAnsi="Angsana New"/>
          <w:sz w:val="30"/>
          <w:szCs w:val="30"/>
          <w:cs/>
        </w:rPr>
        <w:t xml:space="preserve"> ล้านหุ้น</w:t>
      </w:r>
      <w:r w:rsidRPr="004E1932">
        <w:rPr>
          <w:rFonts w:ascii="Angsana New" w:hAnsi="Angsana New" w:hint="cs"/>
          <w:sz w:val="30"/>
          <w:szCs w:val="30"/>
          <w:cs/>
        </w:rPr>
        <w:t xml:space="preserve"> </w:t>
      </w:r>
      <w:r w:rsidRPr="004E1932">
        <w:rPr>
          <w:rFonts w:ascii="Angsana New" w:hAnsi="Angsana New"/>
          <w:sz w:val="30"/>
          <w:szCs w:val="30"/>
          <w:cs/>
        </w:rPr>
        <w:t>เป็นจำนวนเงิน</w:t>
      </w:r>
      <w:r w:rsidRPr="004E1932">
        <w:rPr>
          <w:rFonts w:ascii="Angsana New" w:hAnsi="Angsana New" w:hint="cs"/>
          <w:sz w:val="30"/>
          <w:szCs w:val="30"/>
          <w:cs/>
        </w:rPr>
        <w:t>ทั้งสิ้น</w:t>
      </w:r>
      <w:r w:rsidRPr="004E1932">
        <w:rPr>
          <w:rFonts w:ascii="Angsana New" w:hAnsi="Angsana New"/>
          <w:sz w:val="30"/>
          <w:szCs w:val="30"/>
          <w:cs/>
        </w:rPr>
        <w:t xml:space="preserve"> </w:t>
      </w:r>
      <w:r w:rsidRPr="004E1932">
        <w:rPr>
          <w:rFonts w:ascii="Angsana New" w:hAnsi="Angsana New"/>
          <w:sz w:val="30"/>
          <w:szCs w:val="30"/>
          <w:cs/>
        </w:rPr>
        <w:br/>
        <w:t>129</w:t>
      </w:r>
      <w:r w:rsidRPr="004E1932">
        <w:rPr>
          <w:rFonts w:ascii="Angsana New" w:hAnsi="Angsana New"/>
          <w:sz w:val="30"/>
          <w:szCs w:val="30"/>
        </w:rPr>
        <w:t>.</w:t>
      </w:r>
      <w:r w:rsidRPr="004E1932">
        <w:rPr>
          <w:rFonts w:ascii="Angsana New" w:hAnsi="Angsana New"/>
          <w:sz w:val="30"/>
          <w:szCs w:val="30"/>
          <w:cs/>
        </w:rPr>
        <w:t>6</w:t>
      </w:r>
      <w:r w:rsidRPr="004E1932">
        <w:rPr>
          <w:rFonts w:ascii="Angsana New" w:hAnsi="Angsana New"/>
          <w:sz w:val="30"/>
          <w:szCs w:val="30"/>
        </w:rPr>
        <w:t>0</w:t>
      </w:r>
      <w:r w:rsidRPr="004E1932">
        <w:rPr>
          <w:rFonts w:ascii="Angsana New" w:hAnsi="Angsana New"/>
          <w:sz w:val="30"/>
          <w:szCs w:val="30"/>
          <w:cs/>
        </w:rPr>
        <w:t xml:space="preserve"> ล้านบาท ซึ่งรวมเงินปันผลระหว่างกาลที่จ่ายให้กับผู้ถือหุ้นแล้วเมื่อเดือนมกราคม 25</w:t>
      </w:r>
      <w:r w:rsidRPr="004E1932">
        <w:rPr>
          <w:rFonts w:ascii="Angsana New" w:hAnsi="Angsana New"/>
          <w:sz w:val="30"/>
          <w:szCs w:val="30"/>
        </w:rPr>
        <w:t>60</w:t>
      </w:r>
      <w:r w:rsidRPr="004E1932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4E1932">
        <w:rPr>
          <w:rFonts w:ascii="Angsana New" w:hAnsi="Angsana New"/>
          <w:sz w:val="30"/>
          <w:szCs w:val="30"/>
        </w:rPr>
        <w:br/>
        <w:t>1</w:t>
      </w:r>
      <w:r w:rsidRPr="004E1932">
        <w:rPr>
          <w:rFonts w:ascii="Angsana New" w:hAnsi="Angsana New"/>
          <w:sz w:val="30"/>
          <w:szCs w:val="30"/>
          <w:cs/>
        </w:rPr>
        <w:t>.</w:t>
      </w:r>
      <w:r w:rsidRPr="004E1932">
        <w:rPr>
          <w:rFonts w:ascii="Angsana New" w:hAnsi="Angsana New"/>
          <w:sz w:val="30"/>
          <w:szCs w:val="30"/>
        </w:rPr>
        <w:t>25</w:t>
      </w:r>
      <w:r w:rsidRPr="004E1932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4E1932">
        <w:rPr>
          <w:rFonts w:ascii="Angsana New" w:hAnsi="Angsana New"/>
          <w:sz w:val="30"/>
          <w:szCs w:val="30"/>
        </w:rPr>
        <w:t>64</w:t>
      </w:r>
      <w:r w:rsidRPr="004E1932">
        <w:rPr>
          <w:rFonts w:ascii="Angsana New" w:hAnsi="Angsana New"/>
          <w:sz w:val="30"/>
          <w:szCs w:val="30"/>
          <w:cs/>
        </w:rPr>
        <w:t>.</w:t>
      </w:r>
      <w:r w:rsidRPr="004E1932">
        <w:rPr>
          <w:rFonts w:ascii="Angsana New" w:hAnsi="Angsana New"/>
          <w:sz w:val="30"/>
          <w:szCs w:val="30"/>
        </w:rPr>
        <w:t>80</w:t>
      </w:r>
      <w:r w:rsidRPr="004E1932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4E1932">
        <w:rPr>
          <w:rFonts w:ascii="Angsana New" w:hAnsi="Angsana New" w:hint="cs"/>
          <w:sz w:val="30"/>
          <w:szCs w:val="30"/>
          <w:cs/>
        </w:rPr>
        <w:t>และ</w:t>
      </w:r>
      <w:r w:rsidRPr="004E1932">
        <w:rPr>
          <w:rFonts w:ascii="Angsana New" w:hAnsi="Angsana New"/>
          <w:sz w:val="30"/>
          <w:szCs w:val="30"/>
          <w:cs/>
        </w:rPr>
        <w:t xml:space="preserve">ส่วนที่เหลือในอัตราหุ้นละ </w:t>
      </w:r>
      <w:r w:rsidRPr="004E1932">
        <w:rPr>
          <w:rFonts w:ascii="Angsana New" w:hAnsi="Angsana New"/>
          <w:sz w:val="30"/>
          <w:szCs w:val="30"/>
        </w:rPr>
        <w:t>1</w:t>
      </w:r>
      <w:r w:rsidRPr="004E1932">
        <w:rPr>
          <w:rFonts w:ascii="Angsana New" w:hAnsi="Angsana New"/>
          <w:sz w:val="30"/>
          <w:szCs w:val="30"/>
          <w:cs/>
        </w:rPr>
        <w:t>.</w:t>
      </w:r>
      <w:r w:rsidRPr="004E1932">
        <w:rPr>
          <w:rFonts w:ascii="Angsana New" w:hAnsi="Angsana New"/>
          <w:sz w:val="30"/>
          <w:szCs w:val="30"/>
        </w:rPr>
        <w:t>25</w:t>
      </w:r>
      <w:r w:rsidRPr="004E1932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4E1932">
        <w:rPr>
          <w:rFonts w:ascii="Angsana New" w:hAnsi="Angsana New"/>
          <w:sz w:val="30"/>
          <w:szCs w:val="30"/>
        </w:rPr>
        <w:t>64</w:t>
      </w:r>
      <w:r w:rsidRPr="004E1932">
        <w:rPr>
          <w:rFonts w:ascii="Angsana New" w:hAnsi="Angsana New"/>
          <w:sz w:val="30"/>
          <w:szCs w:val="30"/>
          <w:cs/>
        </w:rPr>
        <w:t>.</w:t>
      </w:r>
      <w:r w:rsidRPr="004E1932">
        <w:rPr>
          <w:rFonts w:ascii="Angsana New" w:hAnsi="Angsana New"/>
          <w:sz w:val="30"/>
          <w:szCs w:val="30"/>
        </w:rPr>
        <w:t>80</w:t>
      </w:r>
      <w:r w:rsidRPr="004E1932">
        <w:rPr>
          <w:rFonts w:ascii="Angsana New" w:hAnsi="Angsana New"/>
          <w:sz w:val="30"/>
          <w:szCs w:val="30"/>
          <w:cs/>
        </w:rPr>
        <w:t xml:space="preserve"> ล้านบาทได้จ่ายให้แก่ผู้ถือหุ้นในเดือนสิงหาคม </w:t>
      </w:r>
      <w:r w:rsidRPr="004E1932">
        <w:rPr>
          <w:rFonts w:ascii="Angsana New" w:hAnsi="Angsana New"/>
          <w:sz w:val="30"/>
          <w:szCs w:val="30"/>
        </w:rPr>
        <w:t>2560</w:t>
      </w:r>
    </w:p>
    <w:p w14:paraId="1300454A" w14:textId="77777777" w:rsidR="0077154D" w:rsidRPr="0077154D" w:rsidRDefault="0077154D" w:rsidP="0077154D">
      <w:pPr>
        <w:pStyle w:val="a4"/>
        <w:tabs>
          <w:tab w:val="left" w:pos="540"/>
        </w:tabs>
        <w:ind w:left="540"/>
        <w:jc w:val="thaiDistribute"/>
        <w:rPr>
          <w:rFonts w:ascii="Angsana New" w:hAnsi="Angsana New"/>
          <w:cs/>
          <w:lang w:val="en-US"/>
        </w:rPr>
      </w:pPr>
    </w:p>
    <w:p w14:paraId="79265D94" w14:textId="77777777" w:rsidR="0077154D" w:rsidRPr="0077154D" w:rsidRDefault="0077154D" w:rsidP="00771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7154D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  <w:r w:rsidRPr="0077154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7154D">
        <w:rPr>
          <w:rFonts w:asciiTheme="majorBidi" w:hAnsiTheme="majorBidi" w:cstheme="majorBidi"/>
          <w:i/>
          <w:iCs/>
          <w:sz w:val="30"/>
          <w:szCs w:val="30"/>
          <w:cs/>
        </w:rPr>
        <w:t>ไทย</w:t>
      </w:r>
      <w:proofErr w:type="spellStart"/>
      <w:r w:rsidRPr="0077154D">
        <w:rPr>
          <w:rFonts w:asciiTheme="majorBidi" w:hAnsiTheme="majorBidi" w:cstheme="majorBidi"/>
          <w:i/>
          <w:iCs/>
          <w:sz w:val="30"/>
          <w:szCs w:val="30"/>
          <w:cs/>
        </w:rPr>
        <w:t>โทเร</w:t>
      </w:r>
      <w:proofErr w:type="spellEnd"/>
      <w:r w:rsidRPr="0077154D">
        <w:rPr>
          <w:rFonts w:asciiTheme="majorBidi" w:hAnsiTheme="majorBidi" w:cstheme="majorBidi"/>
          <w:i/>
          <w:iCs/>
          <w:sz w:val="30"/>
          <w:szCs w:val="30"/>
          <w:cs/>
        </w:rPr>
        <w:t>เท็กซ์</w:t>
      </w:r>
      <w:proofErr w:type="spellStart"/>
      <w:r w:rsidRPr="0077154D">
        <w:rPr>
          <w:rFonts w:asciiTheme="majorBidi" w:hAnsiTheme="majorBidi" w:cstheme="majorBidi"/>
          <w:i/>
          <w:iCs/>
          <w:sz w:val="30"/>
          <w:szCs w:val="30"/>
          <w:cs/>
        </w:rPr>
        <w:t>ไทล์</w:t>
      </w:r>
      <w:proofErr w:type="spellEnd"/>
      <w:r w:rsidRPr="007715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proofErr w:type="spellStart"/>
      <w:r w:rsidRPr="0077154D">
        <w:rPr>
          <w:rFonts w:asciiTheme="majorBidi" w:hAnsiTheme="majorBidi" w:cstheme="majorBidi"/>
          <w:i/>
          <w:iCs/>
          <w:sz w:val="30"/>
          <w:szCs w:val="30"/>
          <w:cs/>
        </w:rPr>
        <w:t>มิลลส์</w:t>
      </w:r>
      <w:proofErr w:type="spellEnd"/>
      <w:r w:rsidRPr="007715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 </w:t>
      </w:r>
      <w:r w:rsidRPr="0077154D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77154D">
        <w:rPr>
          <w:rFonts w:asciiTheme="majorBidi" w:hAnsiTheme="majorBidi" w:cstheme="majorBidi"/>
          <w:i/>
          <w:iCs/>
          <w:sz w:val="30"/>
          <w:szCs w:val="30"/>
          <w:cs/>
        </w:rPr>
        <w:t>มหาชน</w:t>
      </w:r>
      <w:r w:rsidRPr="0077154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8D31AEE" w14:textId="77777777" w:rsidR="0077154D" w:rsidRPr="004E1932" w:rsidRDefault="0077154D" w:rsidP="0077154D">
      <w:pPr>
        <w:pStyle w:val="a4"/>
        <w:tabs>
          <w:tab w:val="left" w:pos="540"/>
        </w:tabs>
        <w:jc w:val="thaiDistribute"/>
        <w:rPr>
          <w:rFonts w:ascii="Angsana New" w:hAnsi="Angsana New"/>
          <w:b w:val="0"/>
          <w:bCs w:val="0"/>
          <w:cs/>
          <w:lang w:val="en-US" w:eastAsia="en-US"/>
        </w:rPr>
      </w:pPr>
    </w:p>
    <w:p w14:paraId="317E8F97" w14:textId="471FFC48" w:rsidR="00680149" w:rsidRPr="004E1932" w:rsidRDefault="00680149" w:rsidP="005F4B9E">
      <w:pPr>
        <w:pStyle w:val="a4"/>
        <w:tabs>
          <w:tab w:val="left" w:pos="540"/>
        </w:tabs>
        <w:ind w:left="540"/>
        <w:jc w:val="thaiDistribute"/>
        <w:rPr>
          <w:rFonts w:ascii="Angsana New" w:hAnsi="Angsana New"/>
          <w:b w:val="0"/>
          <w:bCs w:val="0"/>
          <w:lang w:val="en-US" w:eastAsia="en-US"/>
        </w:rPr>
      </w:pPr>
      <w:r w:rsidRPr="004E1932">
        <w:rPr>
          <w:rFonts w:ascii="Angsana New" w:hAnsi="Angsana New" w:hint="cs"/>
          <w:b w:val="0"/>
          <w:bCs w:val="0"/>
          <w:cs/>
          <w:lang w:val="en-US" w:eastAsia="en-US"/>
        </w:rPr>
        <w:t>ในการ</w:t>
      </w:r>
      <w:r w:rsidRPr="004E1932">
        <w:rPr>
          <w:rFonts w:ascii="Angsana New" w:hAnsi="Angsana New"/>
          <w:b w:val="0"/>
          <w:bCs w:val="0"/>
          <w:cs/>
          <w:lang w:val="en-US" w:eastAsia="en-US"/>
        </w:rPr>
        <w:t xml:space="preserve">ประชุมคณะกรรมการของบริษัทเมื่อวันที่ </w:t>
      </w:r>
      <w:r w:rsidR="00BD527D" w:rsidRPr="004E1932">
        <w:rPr>
          <w:rFonts w:ascii="Angsana New" w:hAnsi="Angsana New" w:hint="cs"/>
          <w:b w:val="0"/>
          <w:bCs w:val="0"/>
          <w:cs/>
          <w:lang w:val="en-US" w:eastAsia="en-US"/>
        </w:rPr>
        <w:t>12</w:t>
      </w:r>
      <w:r w:rsidRPr="004E1932">
        <w:rPr>
          <w:rFonts w:ascii="Angsana New" w:hAnsi="Angsana New"/>
          <w:b w:val="0"/>
          <w:bCs w:val="0"/>
          <w:cs/>
          <w:lang w:val="en-US" w:eastAsia="en-US"/>
        </w:rPr>
        <w:t xml:space="preserve"> </w:t>
      </w:r>
      <w:r w:rsidRPr="004E1932">
        <w:rPr>
          <w:rFonts w:ascii="Angsana New" w:hAnsi="Angsana New" w:hint="cs"/>
          <w:b w:val="0"/>
          <w:bCs w:val="0"/>
          <w:cs/>
          <w:lang w:val="en-US" w:eastAsia="en-US"/>
        </w:rPr>
        <w:t>ธันวาคม</w:t>
      </w:r>
      <w:r w:rsidRPr="004E1932">
        <w:rPr>
          <w:rFonts w:ascii="Angsana New" w:hAnsi="Angsana New"/>
          <w:b w:val="0"/>
          <w:bCs w:val="0"/>
          <w:cs/>
          <w:lang w:val="en-US" w:eastAsia="en-US"/>
        </w:rPr>
        <w:t xml:space="preserve"> </w:t>
      </w:r>
      <w:r w:rsidRPr="004E1932">
        <w:rPr>
          <w:rFonts w:ascii="Angsana New" w:hAnsi="Angsana New"/>
          <w:b w:val="0"/>
          <w:bCs w:val="0"/>
          <w:lang w:val="en-US" w:eastAsia="en-US"/>
        </w:rPr>
        <w:t>2561</w:t>
      </w:r>
      <w:r w:rsidRPr="004E1932">
        <w:rPr>
          <w:rFonts w:ascii="Angsana New" w:hAnsi="Angsana New"/>
          <w:b w:val="0"/>
          <w:bCs w:val="0"/>
          <w:cs/>
          <w:lang w:val="en-US" w:eastAsia="en-US"/>
        </w:rPr>
        <w:t xml:space="preserve"> ที่ประชุม</w:t>
      </w:r>
      <w:r w:rsidRPr="004E1932">
        <w:rPr>
          <w:rFonts w:ascii="Angsana New" w:hAnsi="Angsana New" w:hint="cs"/>
          <w:b w:val="0"/>
          <w:bCs w:val="0"/>
          <w:cs/>
          <w:lang w:val="en-US" w:eastAsia="en-US"/>
        </w:rPr>
        <w:t>ได้อนุมัติ</w:t>
      </w:r>
      <w:r w:rsidRPr="004E1932">
        <w:rPr>
          <w:rFonts w:ascii="Angsana New" w:hAnsi="Angsana New"/>
          <w:b w:val="0"/>
          <w:bCs w:val="0"/>
          <w:cs/>
          <w:lang w:val="en-US" w:eastAsia="en-US"/>
        </w:rPr>
        <w:t>การจัดสรร</w:t>
      </w:r>
      <w:r w:rsidRPr="004E1932">
        <w:rPr>
          <w:rFonts w:ascii="Angsana New" w:hAnsi="Angsana New" w:hint="cs"/>
          <w:b w:val="0"/>
          <w:bCs w:val="0"/>
          <w:cs/>
          <w:lang w:val="en-US" w:eastAsia="en-US"/>
        </w:rPr>
        <w:t>กำไรเป็น</w:t>
      </w:r>
      <w:r w:rsidRPr="004E1932">
        <w:rPr>
          <w:rFonts w:ascii="Angsana New" w:hAnsi="Angsana New"/>
          <w:b w:val="0"/>
          <w:bCs w:val="0"/>
          <w:cs/>
          <w:lang w:val="en-US" w:eastAsia="en-US"/>
        </w:rPr>
        <w:br/>
        <w:t>เงินปันผลระหว่างกาล</w:t>
      </w:r>
      <w:r w:rsidRPr="004E1932">
        <w:rPr>
          <w:rFonts w:ascii="Angsana New" w:hAnsi="Angsana New" w:hint="cs"/>
          <w:b w:val="0"/>
          <w:bCs w:val="0"/>
          <w:cs/>
          <w:lang w:val="en-US" w:eastAsia="en-US"/>
        </w:rPr>
        <w:t>ในอัตราหุ้นละ</w:t>
      </w:r>
      <w:r w:rsidRPr="004E1932">
        <w:rPr>
          <w:rFonts w:ascii="Angsana New" w:hAnsi="Angsana New"/>
          <w:b w:val="0"/>
          <w:bCs w:val="0"/>
          <w:lang w:val="en-US" w:eastAsia="en-US"/>
        </w:rPr>
        <w:t xml:space="preserve"> </w:t>
      </w:r>
      <w:r w:rsidR="00BD527D" w:rsidRPr="004E1932">
        <w:rPr>
          <w:rFonts w:ascii="Angsana New" w:hAnsi="Angsana New" w:hint="cs"/>
          <w:b w:val="0"/>
          <w:bCs w:val="0"/>
          <w:cs/>
          <w:lang w:val="en-US" w:eastAsia="en-US"/>
        </w:rPr>
        <w:t>2</w:t>
      </w:r>
      <w:r w:rsidRPr="004E1932">
        <w:rPr>
          <w:rFonts w:ascii="Angsana New" w:hAnsi="Angsana New"/>
          <w:b w:val="0"/>
          <w:bCs w:val="0"/>
          <w:lang w:val="en-US" w:eastAsia="en-US"/>
        </w:rPr>
        <w:t xml:space="preserve">.50 </w:t>
      </w:r>
      <w:r w:rsidRPr="004E1932">
        <w:rPr>
          <w:rFonts w:ascii="Angsana New" w:hAnsi="Angsana New"/>
          <w:b w:val="0"/>
          <w:bCs w:val="0"/>
          <w:cs/>
          <w:lang w:val="en-US" w:eastAsia="en-US"/>
        </w:rPr>
        <w:t>บาท</w:t>
      </w:r>
      <w:r w:rsidRPr="004E1932">
        <w:rPr>
          <w:rFonts w:ascii="Angsana New" w:hAnsi="Angsana New" w:hint="cs"/>
          <w:b w:val="0"/>
          <w:bCs w:val="0"/>
          <w:cs/>
          <w:lang w:val="en-US" w:eastAsia="en-US"/>
        </w:rPr>
        <w:t xml:space="preserve"> สำหรับหุ้นสามัญจำนาวน </w:t>
      </w:r>
      <w:r w:rsidR="00BD527D" w:rsidRPr="004E1932">
        <w:rPr>
          <w:rFonts w:ascii="Angsana New" w:hAnsi="Angsana New" w:hint="cs"/>
          <w:b w:val="0"/>
          <w:bCs w:val="0"/>
          <w:cs/>
          <w:lang w:val="en-US" w:eastAsia="en-US"/>
        </w:rPr>
        <w:t>6</w:t>
      </w:r>
      <w:r w:rsidR="004E1932">
        <w:rPr>
          <w:rFonts w:ascii="Angsana New" w:hAnsi="Angsana New" w:hint="cs"/>
          <w:b w:val="0"/>
          <w:bCs w:val="0"/>
          <w:cs/>
          <w:lang w:val="en-US" w:eastAsia="en-US"/>
        </w:rPr>
        <w:t>.00</w:t>
      </w:r>
      <w:r w:rsidRPr="004E1932">
        <w:rPr>
          <w:rFonts w:ascii="Angsana New" w:hAnsi="Angsana New"/>
          <w:b w:val="0"/>
          <w:bCs w:val="0"/>
          <w:lang w:val="en-US" w:eastAsia="en-US"/>
        </w:rPr>
        <w:t xml:space="preserve"> </w:t>
      </w:r>
      <w:r w:rsidRPr="004E1932">
        <w:rPr>
          <w:rFonts w:ascii="Angsana New" w:hAnsi="Angsana New" w:hint="cs"/>
          <w:b w:val="0"/>
          <w:bCs w:val="0"/>
          <w:cs/>
          <w:lang w:val="en-US" w:eastAsia="en-US"/>
        </w:rPr>
        <w:t>ล้านหุ้น เป็นจำนวนเงิน</w:t>
      </w:r>
      <w:r w:rsidR="00BD527D" w:rsidRPr="004E1932">
        <w:rPr>
          <w:rFonts w:ascii="Angsana New" w:hAnsi="Angsana New" w:hint="cs"/>
          <w:b w:val="0"/>
          <w:bCs w:val="0"/>
          <w:cs/>
          <w:lang w:val="en-US" w:eastAsia="en-US"/>
        </w:rPr>
        <w:t>15</w:t>
      </w:r>
      <w:r w:rsidR="004E1932">
        <w:rPr>
          <w:rFonts w:ascii="Angsana New" w:hAnsi="Angsana New" w:hint="cs"/>
          <w:b w:val="0"/>
          <w:bCs w:val="0"/>
          <w:cs/>
          <w:lang w:val="en-US" w:eastAsia="en-US"/>
        </w:rPr>
        <w:t>.00</w:t>
      </w:r>
      <w:r w:rsidR="00BD527D" w:rsidRPr="004E1932">
        <w:rPr>
          <w:rFonts w:ascii="Angsana New" w:hAnsi="Angsana New" w:hint="cs"/>
          <w:b w:val="0"/>
          <w:bCs w:val="0"/>
          <w:cs/>
          <w:lang w:val="en-US" w:eastAsia="en-US"/>
        </w:rPr>
        <w:t xml:space="preserve"> </w:t>
      </w:r>
      <w:r w:rsidR="004E1932">
        <w:rPr>
          <w:rFonts w:ascii="Angsana New" w:hAnsi="Angsana New"/>
          <w:b w:val="0"/>
          <w:bCs w:val="0"/>
          <w:cs/>
          <w:lang w:val="en-US" w:eastAsia="en-US"/>
        </w:rPr>
        <w:br/>
      </w:r>
      <w:r w:rsidRPr="004E1932">
        <w:rPr>
          <w:rFonts w:ascii="Angsana New" w:hAnsi="Angsana New" w:hint="cs"/>
          <w:b w:val="0"/>
          <w:bCs w:val="0"/>
          <w:cs/>
          <w:lang w:val="en-US" w:eastAsia="en-US"/>
        </w:rPr>
        <w:t>ล้านบาท</w:t>
      </w:r>
      <w:r w:rsidRPr="004E1932">
        <w:rPr>
          <w:rFonts w:ascii="Angsana New" w:hAnsi="Angsana New"/>
          <w:b w:val="0"/>
          <w:bCs w:val="0"/>
          <w:cs/>
          <w:lang w:val="en-US" w:eastAsia="en-US"/>
        </w:rPr>
        <w:t xml:space="preserve"> เงินปันผล</w:t>
      </w:r>
      <w:r w:rsidRPr="004E1932">
        <w:rPr>
          <w:rFonts w:ascii="Angsana New" w:hAnsi="Angsana New" w:hint="cs"/>
          <w:b w:val="0"/>
          <w:bCs w:val="0"/>
          <w:cs/>
          <w:lang w:val="en-US" w:eastAsia="en-US"/>
        </w:rPr>
        <w:t>ระหว่างกาล</w:t>
      </w:r>
      <w:r w:rsidRPr="004E1932">
        <w:rPr>
          <w:rFonts w:ascii="Angsana New" w:hAnsi="Angsana New"/>
          <w:b w:val="0"/>
          <w:bCs w:val="0"/>
          <w:cs/>
          <w:lang w:val="en-US" w:eastAsia="en-US"/>
        </w:rPr>
        <w:t xml:space="preserve">ดังกล่าวจ่ายจากกำไรสะสมตามอัตราภาษีเงินได้นิติบุคคลร้อยละ </w:t>
      </w:r>
      <w:r w:rsidR="00BD527D" w:rsidRPr="004E1932">
        <w:rPr>
          <w:rFonts w:ascii="Angsana New" w:hAnsi="Angsana New" w:hint="cs"/>
          <w:b w:val="0"/>
          <w:bCs w:val="0"/>
          <w:cs/>
          <w:lang w:val="en-US" w:eastAsia="en-US"/>
        </w:rPr>
        <w:t>23</w:t>
      </w:r>
      <w:r w:rsidRPr="004E1932">
        <w:rPr>
          <w:rFonts w:ascii="Angsana New" w:hAnsi="Angsana New"/>
          <w:b w:val="0"/>
          <w:bCs w:val="0"/>
          <w:cs/>
          <w:lang w:val="en-US" w:eastAsia="en-US"/>
        </w:rPr>
        <w:t xml:space="preserve"> และ</w:t>
      </w:r>
      <w:r w:rsidRPr="004E1932">
        <w:rPr>
          <w:rFonts w:ascii="Angsana New" w:hAnsi="Angsana New" w:hint="cs"/>
          <w:b w:val="0"/>
          <w:bCs w:val="0"/>
          <w:cs/>
          <w:lang w:val="en-US" w:eastAsia="en-US"/>
        </w:rPr>
        <w:t>ได้</w:t>
      </w:r>
      <w:r w:rsidRPr="004E1932">
        <w:rPr>
          <w:rFonts w:ascii="Angsana New" w:hAnsi="Angsana New"/>
          <w:b w:val="0"/>
          <w:bCs w:val="0"/>
          <w:cs/>
          <w:lang w:val="en-US" w:eastAsia="en-US"/>
        </w:rPr>
        <w:t>จ่าย</w:t>
      </w:r>
      <w:r w:rsidRPr="004E1932">
        <w:rPr>
          <w:rFonts w:ascii="Angsana New" w:hAnsi="Angsana New"/>
          <w:b w:val="0"/>
          <w:bCs w:val="0"/>
          <w:cs/>
          <w:lang w:val="en-US" w:eastAsia="en-US"/>
        </w:rPr>
        <w:br/>
        <w:t>ให้แก่ผู้ถือหุ้นในเดือน</w:t>
      </w:r>
      <w:r w:rsidRPr="004E1932">
        <w:rPr>
          <w:rFonts w:ascii="Angsana New" w:hAnsi="Angsana New" w:hint="cs"/>
          <w:b w:val="0"/>
          <w:bCs w:val="0"/>
          <w:cs/>
          <w:lang w:val="en-US" w:eastAsia="en-US"/>
        </w:rPr>
        <w:t xml:space="preserve">มกราคม </w:t>
      </w:r>
      <w:r w:rsidRPr="004E1932">
        <w:rPr>
          <w:rFonts w:ascii="Angsana New" w:hAnsi="Angsana New"/>
          <w:b w:val="0"/>
          <w:bCs w:val="0"/>
          <w:lang w:val="en-US" w:eastAsia="en-US"/>
        </w:rPr>
        <w:t>2562</w:t>
      </w:r>
    </w:p>
    <w:p w14:paraId="6EA24657" w14:textId="77777777" w:rsidR="0070202E" w:rsidRPr="004E1932" w:rsidRDefault="0070202E" w:rsidP="00702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8D65E2" w14:textId="1526B037" w:rsidR="005F41ED" w:rsidRPr="004E1932" w:rsidRDefault="005F4B9E" w:rsidP="000F7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E1932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4E1932">
        <w:rPr>
          <w:rFonts w:ascii="Angsana New" w:hAnsi="Angsana New"/>
          <w:sz w:val="30"/>
          <w:szCs w:val="30"/>
        </w:rPr>
        <w:t>2</w:t>
      </w:r>
      <w:r w:rsidR="00BD527D" w:rsidRPr="004E1932">
        <w:rPr>
          <w:rFonts w:ascii="Angsana New" w:hAnsi="Angsana New" w:hint="cs"/>
          <w:sz w:val="30"/>
          <w:szCs w:val="30"/>
          <w:cs/>
        </w:rPr>
        <w:t>5</w:t>
      </w:r>
      <w:r w:rsidRPr="004E1932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4E1932">
        <w:rPr>
          <w:rFonts w:ascii="Angsana New" w:hAnsi="Angsana New"/>
          <w:sz w:val="30"/>
          <w:szCs w:val="30"/>
        </w:rPr>
        <w:t>256</w:t>
      </w:r>
      <w:r w:rsidR="000F75F0" w:rsidRPr="004E1932">
        <w:rPr>
          <w:rFonts w:ascii="Angsana New" w:hAnsi="Angsana New"/>
          <w:sz w:val="30"/>
          <w:szCs w:val="30"/>
        </w:rPr>
        <w:t>1</w:t>
      </w:r>
      <w:r w:rsidRPr="004E1932">
        <w:rPr>
          <w:rFonts w:ascii="Angsana New" w:hAnsi="Angsana New"/>
          <w:sz w:val="30"/>
          <w:szCs w:val="30"/>
          <w:cs/>
        </w:rPr>
        <w:t xml:space="preserve"> ผู้ถือหุ้นของบริษัทได้</w:t>
      </w:r>
      <w:r w:rsidRPr="004E1932">
        <w:rPr>
          <w:rFonts w:ascii="Angsana New" w:hAnsi="Angsana New"/>
          <w:sz w:val="30"/>
          <w:szCs w:val="30"/>
          <w:cs/>
        </w:rPr>
        <w:br/>
        <w:t xml:space="preserve">อนุมัติการจัดสรรกำไรเป็นเงินปันผลสำหรับปีสิ้นสุดวันที่ </w:t>
      </w:r>
      <w:r w:rsidRPr="004E1932">
        <w:rPr>
          <w:rFonts w:ascii="Angsana New" w:hAnsi="Angsana New"/>
          <w:sz w:val="30"/>
          <w:szCs w:val="30"/>
        </w:rPr>
        <w:t xml:space="preserve">31 </w:t>
      </w:r>
      <w:r w:rsidRPr="004E1932">
        <w:rPr>
          <w:rFonts w:ascii="Angsana New" w:hAnsi="Angsana New"/>
          <w:sz w:val="30"/>
          <w:szCs w:val="30"/>
          <w:cs/>
        </w:rPr>
        <w:t xml:space="preserve">มีนาคม </w:t>
      </w:r>
      <w:r w:rsidRPr="004E1932">
        <w:rPr>
          <w:rFonts w:ascii="Angsana New" w:hAnsi="Angsana New"/>
          <w:sz w:val="30"/>
          <w:szCs w:val="30"/>
        </w:rPr>
        <w:t>25</w:t>
      </w:r>
      <w:r w:rsidR="000F75F0" w:rsidRPr="004E1932">
        <w:rPr>
          <w:rFonts w:ascii="Angsana New" w:hAnsi="Angsana New"/>
          <w:sz w:val="30"/>
          <w:szCs w:val="30"/>
        </w:rPr>
        <w:t>61</w:t>
      </w:r>
      <w:r w:rsidRPr="004E1932">
        <w:rPr>
          <w:rFonts w:ascii="Angsana New" w:hAnsi="Angsana New"/>
          <w:sz w:val="30"/>
          <w:szCs w:val="30"/>
        </w:rPr>
        <w:t xml:space="preserve"> </w:t>
      </w:r>
      <w:r w:rsidRPr="004E1932">
        <w:rPr>
          <w:rFonts w:ascii="Angsana New" w:hAnsi="Angsana New"/>
          <w:sz w:val="30"/>
          <w:szCs w:val="30"/>
          <w:cs/>
        </w:rPr>
        <w:t>จากกำไรสะสมตามอัตราภาษีเงินได้</w:t>
      </w:r>
      <w:r w:rsidRPr="004E1932">
        <w:rPr>
          <w:rFonts w:ascii="Angsana New" w:hAnsi="Angsana New"/>
          <w:sz w:val="30"/>
          <w:szCs w:val="30"/>
          <w:cs/>
        </w:rPr>
        <w:br/>
        <w:t xml:space="preserve">นิติบุคคลในอัตราร้อยละ </w:t>
      </w:r>
      <w:r w:rsidR="00BD527D" w:rsidRPr="004E1932">
        <w:rPr>
          <w:rFonts w:ascii="Angsana New" w:hAnsi="Angsana New" w:hint="cs"/>
          <w:sz w:val="30"/>
          <w:szCs w:val="30"/>
          <w:cs/>
        </w:rPr>
        <w:t>23</w:t>
      </w:r>
      <w:r w:rsidRPr="004E1932">
        <w:rPr>
          <w:rFonts w:ascii="Angsana New" w:hAnsi="Angsana New"/>
          <w:sz w:val="30"/>
          <w:szCs w:val="30"/>
          <w:cs/>
        </w:rPr>
        <w:t xml:space="preserve"> ในอัตราหุ้นละ 2</w:t>
      </w:r>
      <w:r w:rsidRPr="004E1932">
        <w:rPr>
          <w:rFonts w:ascii="Angsana New" w:hAnsi="Angsana New"/>
          <w:sz w:val="30"/>
          <w:szCs w:val="30"/>
        </w:rPr>
        <w:t>.</w:t>
      </w:r>
      <w:r w:rsidR="00BD527D" w:rsidRPr="004E1932">
        <w:rPr>
          <w:rFonts w:ascii="Angsana New" w:hAnsi="Angsana New" w:hint="cs"/>
          <w:sz w:val="30"/>
          <w:szCs w:val="30"/>
          <w:cs/>
        </w:rPr>
        <w:t>00</w:t>
      </w:r>
      <w:r w:rsidRPr="004E1932">
        <w:rPr>
          <w:rFonts w:ascii="Angsana New" w:hAnsi="Angsana New"/>
          <w:sz w:val="30"/>
          <w:szCs w:val="30"/>
          <w:cs/>
        </w:rPr>
        <w:t xml:space="preserve"> บาท</w:t>
      </w:r>
      <w:r w:rsidRPr="004E1932">
        <w:rPr>
          <w:rFonts w:ascii="Angsana New" w:hAnsi="Angsana New" w:hint="cs"/>
          <w:sz w:val="30"/>
          <w:szCs w:val="30"/>
          <w:cs/>
        </w:rPr>
        <w:t xml:space="preserve"> </w:t>
      </w:r>
      <w:r w:rsidRPr="004E1932">
        <w:rPr>
          <w:rFonts w:ascii="Angsana New" w:hAnsi="Angsana New"/>
          <w:sz w:val="30"/>
          <w:szCs w:val="30"/>
          <w:cs/>
        </w:rPr>
        <w:t>สำหรับหุ้นสามัญจำนวน</w:t>
      </w:r>
      <w:r w:rsidR="00BD527D" w:rsidRPr="004E1932">
        <w:rPr>
          <w:rFonts w:ascii="Angsana New" w:hAnsi="Angsana New" w:hint="cs"/>
          <w:sz w:val="30"/>
          <w:szCs w:val="30"/>
          <w:cs/>
        </w:rPr>
        <w:t xml:space="preserve"> 6</w:t>
      </w:r>
      <w:r w:rsidR="004E1932">
        <w:rPr>
          <w:rFonts w:ascii="Angsana New" w:hAnsi="Angsana New" w:hint="cs"/>
          <w:sz w:val="30"/>
          <w:szCs w:val="30"/>
          <w:cs/>
        </w:rPr>
        <w:t>.00</w:t>
      </w:r>
      <w:r w:rsidRPr="004E1932">
        <w:rPr>
          <w:rFonts w:ascii="Angsana New" w:hAnsi="Angsana New"/>
          <w:sz w:val="30"/>
          <w:szCs w:val="30"/>
          <w:cs/>
        </w:rPr>
        <w:t xml:space="preserve"> ล้านหุ้น</w:t>
      </w:r>
      <w:r w:rsidRPr="004E1932">
        <w:rPr>
          <w:rFonts w:ascii="Angsana New" w:hAnsi="Angsana New" w:hint="cs"/>
          <w:sz w:val="30"/>
          <w:szCs w:val="30"/>
          <w:cs/>
        </w:rPr>
        <w:t xml:space="preserve"> </w:t>
      </w:r>
      <w:r w:rsidRPr="004E1932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4E1932">
        <w:rPr>
          <w:rFonts w:ascii="Angsana New" w:hAnsi="Angsana New"/>
          <w:sz w:val="30"/>
          <w:szCs w:val="30"/>
          <w:cs/>
        </w:rPr>
        <w:br/>
      </w:r>
      <w:r w:rsidR="000F75F0" w:rsidRPr="004E1932">
        <w:rPr>
          <w:rFonts w:ascii="Angsana New" w:hAnsi="Angsana New" w:hint="cs"/>
          <w:sz w:val="30"/>
          <w:szCs w:val="30"/>
          <w:cs/>
        </w:rPr>
        <w:t xml:space="preserve">ทั้งสิ้น </w:t>
      </w:r>
      <w:r w:rsidR="000F75F0" w:rsidRPr="004E1932">
        <w:rPr>
          <w:rFonts w:ascii="Angsana New" w:hAnsi="Angsana New"/>
          <w:sz w:val="30"/>
          <w:szCs w:val="30"/>
          <w:cs/>
        </w:rPr>
        <w:t>1</w:t>
      </w:r>
      <w:r w:rsidR="00BD527D" w:rsidRPr="004E1932">
        <w:rPr>
          <w:rFonts w:ascii="Angsana New" w:hAnsi="Angsana New" w:hint="cs"/>
          <w:sz w:val="30"/>
          <w:szCs w:val="30"/>
          <w:cs/>
        </w:rPr>
        <w:t>2</w:t>
      </w:r>
      <w:r w:rsidR="004E1932">
        <w:rPr>
          <w:rFonts w:ascii="Angsana New" w:hAnsi="Angsana New" w:hint="cs"/>
          <w:sz w:val="30"/>
          <w:szCs w:val="30"/>
          <w:cs/>
        </w:rPr>
        <w:t>.00</w:t>
      </w:r>
      <w:r w:rsidRPr="004E1932">
        <w:rPr>
          <w:rFonts w:ascii="Angsana New" w:hAnsi="Angsana New"/>
          <w:sz w:val="30"/>
          <w:szCs w:val="30"/>
          <w:cs/>
        </w:rPr>
        <w:t xml:space="preserve"> ล้านบาท ซึ่งรวมเงินปันผลระหว่างกาลที่จ่ายให้กับผู้</w:t>
      </w:r>
      <w:r w:rsidR="000F75F0" w:rsidRPr="004E1932">
        <w:rPr>
          <w:rFonts w:ascii="Angsana New" w:hAnsi="Angsana New"/>
          <w:sz w:val="30"/>
          <w:szCs w:val="30"/>
          <w:cs/>
        </w:rPr>
        <w:t>ถือหุ้นแล้วเมื่อเดือนมกราคม 25</w:t>
      </w:r>
      <w:r w:rsidR="000F75F0" w:rsidRPr="004E1932">
        <w:rPr>
          <w:rFonts w:ascii="Angsana New" w:hAnsi="Angsana New"/>
          <w:sz w:val="30"/>
          <w:szCs w:val="30"/>
        </w:rPr>
        <w:t>61</w:t>
      </w:r>
      <w:r w:rsidRPr="004E1932">
        <w:rPr>
          <w:rFonts w:ascii="Angsana New" w:hAnsi="Angsana New"/>
          <w:sz w:val="30"/>
          <w:szCs w:val="30"/>
          <w:cs/>
        </w:rPr>
        <w:t xml:space="preserve"> ในอัตรา</w:t>
      </w:r>
      <w:r w:rsidR="002B5303" w:rsidRPr="004E1932">
        <w:rPr>
          <w:rFonts w:ascii="Angsana New" w:hAnsi="Angsana New"/>
          <w:sz w:val="30"/>
          <w:szCs w:val="30"/>
        </w:rPr>
        <w:br/>
      </w:r>
      <w:r w:rsidRPr="004E1932">
        <w:rPr>
          <w:rFonts w:ascii="Angsana New" w:hAnsi="Angsana New"/>
          <w:sz w:val="30"/>
          <w:szCs w:val="30"/>
          <w:cs/>
        </w:rPr>
        <w:t>หุ้นละ</w:t>
      </w:r>
      <w:r w:rsidR="000F75F0" w:rsidRPr="004E1932">
        <w:rPr>
          <w:rFonts w:ascii="Angsana New" w:hAnsi="Angsana New"/>
          <w:sz w:val="30"/>
          <w:szCs w:val="30"/>
        </w:rPr>
        <w:t xml:space="preserve"> </w:t>
      </w:r>
      <w:r w:rsidR="00BD527D" w:rsidRPr="004E1932">
        <w:rPr>
          <w:rFonts w:ascii="Angsana New" w:hAnsi="Angsana New" w:hint="cs"/>
          <w:sz w:val="30"/>
          <w:szCs w:val="30"/>
          <w:cs/>
        </w:rPr>
        <w:t>1.00</w:t>
      </w:r>
      <w:r w:rsidRPr="004E1932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4E1932">
        <w:rPr>
          <w:rFonts w:ascii="Angsana New" w:hAnsi="Angsana New"/>
          <w:sz w:val="30"/>
          <w:szCs w:val="30"/>
        </w:rPr>
        <w:t>6</w:t>
      </w:r>
      <w:r w:rsidR="000F75F0" w:rsidRPr="004E1932">
        <w:rPr>
          <w:rFonts w:ascii="Angsana New" w:hAnsi="Angsana New"/>
          <w:sz w:val="30"/>
          <w:szCs w:val="30"/>
          <w:cs/>
        </w:rPr>
        <w:t xml:space="preserve"> ล้านบาท</w:t>
      </w:r>
      <w:r w:rsidR="000F75F0" w:rsidRPr="004E1932">
        <w:rPr>
          <w:rFonts w:ascii="Angsana New" w:hAnsi="Angsana New"/>
          <w:sz w:val="30"/>
          <w:szCs w:val="30"/>
        </w:rPr>
        <w:t xml:space="preserve"> </w:t>
      </w:r>
      <w:r w:rsidR="000F75F0" w:rsidRPr="004E1932">
        <w:rPr>
          <w:rFonts w:ascii="Angsana New" w:hAnsi="Angsana New" w:hint="cs"/>
          <w:sz w:val="30"/>
          <w:szCs w:val="30"/>
          <w:cs/>
        </w:rPr>
        <w:t>ดังนั้น</w:t>
      </w:r>
      <w:r w:rsidRPr="004E1932">
        <w:rPr>
          <w:rFonts w:ascii="Angsana New" w:hAnsi="Angsana New"/>
          <w:sz w:val="30"/>
          <w:szCs w:val="30"/>
          <w:cs/>
        </w:rPr>
        <w:t xml:space="preserve">ส่วนที่เหลือในอัตราหุ้นละ </w:t>
      </w:r>
      <w:r w:rsidRPr="004E1932">
        <w:rPr>
          <w:rFonts w:ascii="Angsana New" w:hAnsi="Angsana New"/>
          <w:sz w:val="30"/>
          <w:szCs w:val="30"/>
        </w:rPr>
        <w:t>1</w:t>
      </w:r>
      <w:r w:rsidR="00BD527D" w:rsidRPr="004E1932">
        <w:rPr>
          <w:rFonts w:ascii="Angsana New" w:hAnsi="Angsana New" w:hint="cs"/>
          <w:sz w:val="30"/>
          <w:szCs w:val="30"/>
          <w:cs/>
        </w:rPr>
        <w:t>.00</w:t>
      </w:r>
      <w:r w:rsidRPr="004E1932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="00BD527D" w:rsidRPr="004E1932">
        <w:rPr>
          <w:rFonts w:ascii="Angsana New" w:hAnsi="Angsana New" w:hint="cs"/>
          <w:sz w:val="30"/>
          <w:szCs w:val="30"/>
          <w:cs/>
        </w:rPr>
        <w:t>6</w:t>
      </w:r>
      <w:r w:rsidR="004E1932">
        <w:rPr>
          <w:rFonts w:ascii="Angsana New" w:hAnsi="Angsana New" w:hint="cs"/>
          <w:sz w:val="30"/>
          <w:szCs w:val="30"/>
          <w:cs/>
        </w:rPr>
        <w:t>.00</w:t>
      </w:r>
      <w:r w:rsidRPr="004E1932">
        <w:rPr>
          <w:rFonts w:ascii="Angsana New" w:hAnsi="Angsana New"/>
          <w:sz w:val="30"/>
          <w:szCs w:val="30"/>
          <w:cs/>
        </w:rPr>
        <w:t xml:space="preserve"> </w:t>
      </w:r>
      <w:r w:rsidR="004E1932">
        <w:rPr>
          <w:rFonts w:ascii="Angsana New" w:hAnsi="Angsana New"/>
          <w:sz w:val="30"/>
          <w:szCs w:val="30"/>
          <w:cs/>
        </w:rPr>
        <w:br/>
      </w:r>
      <w:r w:rsidRPr="004E1932">
        <w:rPr>
          <w:rFonts w:ascii="Angsana New" w:hAnsi="Angsana New"/>
          <w:sz w:val="30"/>
          <w:szCs w:val="30"/>
          <w:cs/>
        </w:rPr>
        <w:t xml:space="preserve">ล้านบาทได้จ่ายให้แก่ผู้ถือหุ้นในเดือนสิงหาคม </w:t>
      </w:r>
      <w:r w:rsidRPr="004E1932">
        <w:rPr>
          <w:rFonts w:ascii="Angsana New" w:hAnsi="Angsana New"/>
          <w:sz w:val="30"/>
          <w:szCs w:val="30"/>
        </w:rPr>
        <w:t>25</w:t>
      </w:r>
      <w:r w:rsidR="000F75F0" w:rsidRPr="004E1932">
        <w:rPr>
          <w:rFonts w:ascii="Angsana New" w:hAnsi="Angsana New"/>
          <w:sz w:val="30"/>
          <w:szCs w:val="30"/>
        </w:rPr>
        <w:t>61</w:t>
      </w:r>
    </w:p>
    <w:p w14:paraId="4CFACC44" w14:textId="77777777" w:rsidR="00680149" w:rsidRPr="004E1932" w:rsidRDefault="00680149" w:rsidP="00771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C7B2FFC" w14:textId="14D65F7F" w:rsidR="00680149" w:rsidRPr="004E1932" w:rsidRDefault="00680149" w:rsidP="00E17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E1932">
        <w:rPr>
          <w:rFonts w:ascii="Angsana New" w:hAnsi="Angsana New" w:hint="cs"/>
          <w:sz w:val="30"/>
          <w:szCs w:val="30"/>
          <w:cs/>
        </w:rPr>
        <w:t>ในการ</w:t>
      </w:r>
      <w:r w:rsidRPr="004E1932">
        <w:rPr>
          <w:rFonts w:ascii="Angsana New" w:hAnsi="Angsana New"/>
          <w:sz w:val="30"/>
          <w:szCs w:val="30"/>
          <w:cs/>
        </w:rPr>
        <w:t xml:space="preserve">ประชุมคณะกรรมการของบริษัทเมื่อวันที่ </w:t>
      </w:r>
      <w:r w:rsidRPr="004E1932">
        <w:rPr>
          <w:rFonts w:ascii="Angsana New" w:hAnsi="Angsana New"/>
          <w:sz w:val="30"/>
          <w:szCs w:val="30"/>
        </w:rPr>
        <w:t>2</w:t>
      </w:r>
      <w:r w:rsidR="00BD527D" w:rsidRPr="004E1932">
        <w:rPr>
          <w:rFonts w:ascii="Angsana New" w:hAnsi="Angsana New" w:hint="cs"/>
          <w:sz w:val="30"/>
          <w:szCs w:val="30"/>
          <w:cs/>
        </w:rPr>
        <w:t>0</w:t>
      </w:r>
      <w:r w:rsidRPr="004E1932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E1932">
        <w:rPr>
          <w:rFonts w:ascii="Angsana New" w:hAnsi="Angsana New"/>
          <w:sz w:val="30"/>
          <w:szCs w:val="30"/>
        </w:rPr>
        <w:t>2560</w:t>
      </w:r>
      <w:r w:rsidRPr="004E1932">
        <w:rPr>
          <w:rFonts w:ascii="Angsana New" w:hAnsi="Angsana New"/>
          <w:sz w:val="30"/>
          <w:szCs w:val="30"/>
          <w:cs/>
        </w:rPr>
        <w:t xml:space="preserve"> ที่ประชุมได้อนุมัติการจัดสรรกำไรเป็น</w:t>
      </w:r>
      <w:r w:rsidRPr="004E1932">
        <w:rPr>
          <w:rFonts w:ascii="Angsana New" w:hAnsi="Angsana New"/>
          <w:sz w:val="30"/>
          <w:szCs w:val="30"/>
          <w:cs/>
        </w:rPr>
        <w:br/>
        <w:t>เงินปันผลระหว่างกาลในอัตราหุ้นละ</w:t>
      </w:r>
      <w:r w:rsidRPr="004E1932">
        <w:rPr>
          <w:rFonts w:ascii="Angsana New" w:hAnsi="Angsana New"/>
          <w:sz w:val="30"/>
          <w:szCs w:val="30"/>
        </w:rPr>
        <w:t xml:space="preserve"> 1</w:t>
      </w:r>
      <w:r w:rsidR="00BD527D" w:rsidRPr="004E1932">
        <w:rPr>
          <w:rFonts w:ascii="Angsana New" w:hAnsi="Angsana New" w:hint="cs"/>
          <w:sz w:val="30"/>
          <w:szCs w:val="30"/>
          <w:cs/>
        </w:rPr>
        <w:t>.00</w:t>
      </w:r>
      <w:r w:rsidRPr="004E1932">
        <w:rPr>
          <w:rFonts w:ascii="Angsana New" w:hAnsi="Angsana New"/>
          <w:sz w:val="30"/>
          <w:szCs w:val="30"/>
        </w:rPr>
        <w:t xml:space="preserve"> </w:t>
      </w:r>
      <w:r w:rsidRPr="004E1932">
        <w:rPr>
          <w:rFonts w:ascii="Angsana New" w:hAnsi="Angsana New"/>
          <w:sz w:val="30"/>
          <w:szCs w:val="30"/>
          <w:cs/>
        </w:rPr>
        <w:t>บาท</w:t>
      </w:r>
      <w:r w:rsidRPr="004E1932">
        <w:rPr>
          <w:rFonts w:ascii="Angsana New" w:hAnsi="Angsana New" w:hint="cs"/>
          <w:sz w:val="30"/>
          <w:szCs w:val="30"/>
          <w:cs/>
        </w:rPr>
        <w:t xml:space="preserve"> </w:t>
      </w:r>
      <w:r w:rsidRPr="004E1932">
        <w:rPr>
          <w:rFonts w:ascii="Angsana New" w:hAnsi="Angsana New"/>
          <w:sz w:val="30"/>
          <w:szCs w:val="30"/>
          <w:cs/>
        </w:rPr>
        <w:t xml:space="preserve">สำหรับหุ้นสามัญจำนวน </w:t>
      </w:r>
      <w:r w:rsidR="00BD527D" w:rsidRPr="004E1932">
        <w:rPr>
          <w:rFonts w:ascii="Angsana New" w:hAnsi="Angsana New" w:hint="cs"/>
          <w:sz w:val="30"/>
          <w:szCs w:val="30"/>
          <w:cs/>
        </w:rPr>
        <w:t>6</w:t>
      </w:r>
      <w:r w:rsidR="004E1932">
        <w:rPr>
          <w:rFonts w:ascii="Angsana New" w:hAnsi="Angsana New" w:hint="cs"/>
          <w:sz w:val="30"/>
          <w:szCs w:val="30"/>
          <w:cs/>
        </w:rPr>
        <w:t>.00</w:t>
      </w:r>
      <w:r w:rsidRPr="004E1932">
        <w:rPr>
          <w:rFonts w:ascii="Angsana New" w:hAnsi="Angsana New"/>
          <w:sz w:val="30"/>
          <w:szCs w:val="30"/>
          <w:cs/>
        </w:rPr>
        <w:t xml:space="preserve"> ล้านหุ้น</w:t>
      </w:r>
      <w:r w:rsidRPr="004E1932">
        <w:rPr>
          <w:rFonts w:ascii="Angsana New" w:hAnsi="Angsana New" w:hint="cs"/>
          <w:sz w:val="30"/>
          <w:szCs w:val="30"/>
          <w:cs/>
        </w:rPr>
        <w:t xml:space="preserve"> </w:t>
      </w:r>
      <w:r w:rsidRPr="004E1932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4E1932" w:rsidRPr="004E1932">
        <w:rPr>
          <w:rFonts w:ascii="Angsana New" w:hAnsi="Angsana New"/>
          <w:sz w:val="30"/>
          <w:szCs w:val="30"/>
          <w:cs/>
        </w:rPr>
        <w:br/>
      </w:r>
      <w:r w:rsidRPr="004E1932">
        <w:rPr>
          <w:rFonts w:ascii="Angsana New" w:hAnsi="Angsana New"/>
          <w:sz w:val="30"/>
          <w:szCs w:val="30"/>
        </w:rPr>
        <w:t>6</w:t>
      </w:r>
      <w:r w:rsidR="004E1932">
        <w:rPr>
          <w:rFonts w:ascii="Angsana New" w:hAnsi="Angsana New" w:hint="cs"/>
          <w:sz w:val="30"/>
          <w:szCs w:val="30"/>
          <w:cs/>
        </w:rPr>
        <w:t>.00</w:t>
      </w:r>
      <w:r w:rsidR="00BD527D" w:rsidRPr="004E1932">
        <w:rPr>
          <w:rFonts w:ascii="Angsana New" w:hAnsi="Angsana New" w:hint="cs"/>
          <w:sz w:val="30"/>
          <w:szCs w:val="30"/>
          <w:cs/>
        </w:rPr>
        <w:t xml:space="preserve"> </w:t>
      </w:r>
      <w:r w:rsidRPr="004E1932">
        <w:rPr>
          <w:rFonts w:ascii="Angsana New" w:hAnsi="Angsana New"/>
          <w:sz w:val="30"/>
          <w:szCs w:val="30"/>
          <w:cs/>
        </w:rPr>
        <w:t xml:space="preserve">ล้านบาท เงินปันผลระหว่างกาลดังกล่าวจ่ายจากกำไรสะสมตามอัตราภาษีเงินได้นิติบุคคลร้อยละ </w:t>
      </w:r>
      <w:r w:rsidR="00BD527D" w:rsidRPr="004E1932">
        <w:rPr>
          <w:rFonts w:ascii="Angsana New" w:hAnsi="Angsana New" w:hint="cs"/>
          <w:sz w:val="30"/>
          <w:szCs w:val="30"/>
          <w:cs/>
        </w:rPr>
        <w:t>23</w:t>
      </w:r>
      <w:r w:rsidRPr="004E1932">
        <w:rPr>
          <w:rFonts w:ascii="Angsana New" w:hAnsi="Angsana New"/>
          <w:sz w:val="30"/>
          <w:szCs w:val="30"/>
          <w:cs/>
        </w:rPr>
        <w:t xml:space="preserve"> และ</w:t>
      </w:r>
      <w:r w:rsidRPr="004E1932">
        <w:rPr>
          <w:rFonts w:ascii="Angsana New" w:hAnsi="Angsana New" w:hint="cs"/>
          <w:sz w:val="30"/>
          <w:szCs w:val="30"/>
          <w:cs/>
        </w:rPr>
        <w:t>ได้</w:t>
      </w:r>
      <w:r w:rsidRPr="004E1932">
        <w:rPr>
          <w:rFonts w:ascii="Angsana New" w:hAnsi="Angsana New"/>
          <w:sz w:val="30"/>
          <w:szCs w:val="30"/>
          <w:cs/>
        </w:rPr>
        <w:t>จ่ายให้แก่ผู้ถือหุ้นในเดือนมกราคม</w:t>
      </w:r>
      <w:r w:rsidRPr="004E1932">
        <w:rPr>
          <w:rFonts w:ascii="Angsana New" w:hAnsi="Angsana New"/>
          <w:sz w:val="30"/>
          <w:szCs w:val="30"/>
        </w:rPr>
        <w:t xml:space="preserve"> 25</w:t>
      </w:r>
      <w:r w:rsidRPr="004E1932">
        <w:rPr>
          <w:rFonts w:ascii="Angsana New" w:hAnsi="Angsana New"/>
          <w:sz w:val="30"/>
          <w:szCs w:val="30"/>
          <w:cs/>
        </w:rPr>
        <w:t>6</w:t>
      </w:r>
      <w:r w:rsidRPr="004E1932">
        <w:rPr>
          <w:rFonts w:ascii="Angsana New" w:hAnsi="Angsana New"/>
          <w:sz w:val="30"/>
          <w:szCs w:val="30"/>
        </w:rPr>
        <w:t>1</w:t>
      </w:r>
    </w:p>
    <w:p w14:paraId="33C2620E" w14:textId="77777777" w:rsidR="003D4E37" w:rsidRPr="0018058D" w:rsidRDefault="003D4E37" w:rsidP="00E17BC0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highlight w:val="yellow"/>
          <w:lang w:val="en-US" w:bidi="th-TH"/>
        </w:rPr>
      </w:pPr>
    </w:p>
    <w:p w14:paraId="38C8B4A8" w14:textId="4FE0E43C" w:rsidR="00680149" w:rsidRPr="0077154D" w:rsidRDefault="0078387F" w:rsidP="0077154D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E19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ในการประชุมสามัญประจำปีของผู้ถือหุ้นของบริษัทเมื่อวันที่ </w:t>
      </w:r>
      <w:r w:rsidRPr="004E1932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4E1932" w:rsidRPr="004E1932">
        <w:rPr>
          <w:rFonts w:ascii="Angsana New" w:hAnsi="Angsana New" w:cs="Angsana New" w:hint="cs"/>
          <w:sz w:val="30"/>
          <w:szCs w:val="30"/>
          <w:cs/>
          <w:lang w:val="en-US" w:bidi="th-TH"/>
        </w:rPr>
        <w:t>9</w:t>
      </w:r>
      <w:r w:rsidRPr="004E19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กรกฎาคม </w:t>
      </w:r>
      <w:r w:rsidRPr="004E1932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5F4B9E" w:rsidRPr="004E1932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Pr="004E19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ผู้ถือหุ้นของบริษัทได้</w:t>
      </w:r>
      <w:r w:rsidR="00E17BC0" w:rsidRPr="004E1932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4E19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อนุมัติการจัดสรรกำไรเป็นเงินปันผลสำหรับปีสิ้นสุดวันที่ </w:t>
      </w:r>
      <w:r w:rsidRPr="004E1932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4E19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มีนาคม </w:t>
      </w:r>
      <w:r w:rsidR="005F4B9E" w:rsidRPr="004E1932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Pr="004E193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4E1932">
        <w:rPr>
          <w:rFonts w:ascii="Angsana New" w:hAnsi="Angsana New" w:cs="Angsana New"/>
          <w:sz w:val="30"/>
          <w:szCs w:val="30"/>
          <w:cs/>
          <w:lang w:val="en-US" w:bidi="th-TH"/>
        </w:rPr>
        <w:t>จากกำไรสะสมตามอัตราภาษีเงินได้</w:t>
      </w:r>
      <w:r w:rsidR="00E17BC0" w:rsidRPr="004E1932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4E19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นิติบุคคลในอัตราร้อยละ </w:t>
      </w:r>
      <w:r w:rsidRPr="004E1932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Pr="004E19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E17BC0" w:rsidRPr="004E1932">
        <w:rPr>
          <w:rFonts w:ascii="Angsana New" w:hAnsi="Angsana New" w:cs="Angsana New"/>
          <w:sz w:val="30"/>
          <w:szCs w:val="30"/>
          <w:cs/>
          <w:lang w:val="en-US" w:bidi="th-TH"/>
        </w:rPr>
        <w:t>ในอัตราหุ้นละ 2</w:t>
      </w:r>
      <w:r w:rsidR="00E17BC0" w:rsidRPr="004E1932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4E1932" w:rsidRPr="004E1932">
        <w:rPr>
          <w:rFonts w:ascii="Angsana New" w:hAnsi="Angsana New" w:cs="Angsana New" w:hint="cs"/>
          <w:sz w:val="30"/>
          <w:szCs w:val="30"/>
          <w:cs/>
          <w:lang w:val="en-US" w:bidi="th-TH"/>
        </w:rPr>
        <w:t>00</w:t>
      </w:r>
      <w:r w:rsidR="00E17BC0" w:rsidRPr="004E19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บาท</w:t>
      </w:r>
      <w:r w:rsidR="001A45CA" w:rsidRPr="004E193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4E19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สำหรับหุ้นสามัญจำนวน </w:t>
      </w:r>
      <w:r w:rsidR="004E1932" w:rsidRPr="004E1932">
        <w:rPr>
          <w:rFonts w:ascii="Angsana New" w:hAnsi="Angsana New" w:cs="Angsana New" w:hint="cs"/>
          <w:sz w:val="30"/>
          <w:szCs w:val="30"/>
          <w:cs/>
          <w:lang w:val="en-US" w:bidi="th-TH"/>
        </w:rPr>
        <w:t>6.00</w:t>
      </w:r>
      <w:r w:rsidR="00E17BC0" w:rsidRPr="004E19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ล้านหุ้น</w:t>
      </w:r>
      <w:r w:rsidR="001A45CA" w:rsidRPr="004E193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4E1932">
        <w:rPr>
          <w:rFonts w:ascii="Angsana New" w:hAnsi="Angsana New" w:cs="Angsana New"/>
          <w:sz w:val="30"/>
          <w:szCs w:val="30"/>
          <w:cs/>
          <w:lang w:val="en-US" w:bidi="th-TH"/>
        </w:rPr>
        <w:t>เป็นจำนวนเงิน</w:t>
      </w:r>
      <w:r w:rsidR="001D42A8" w:rsidRPr="004E1932"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ทั้งสิ้น</w:t>
      </w:r>
      <w:r w:rsidRPr="004E19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E1932">
        <w:rPr>
          <w:rFonts w:ascii="Angsana New" w:hAnsi="Angsana New" w:cs="Angsana New"/>
          <w:sz w:val="30"/>
          <w:szCs w:val="30"/>
          <w:cs/>
          <w:lang w:val="en-US" w:bidi="th-TH"/>
        </w:rPr>
        <w:br/>
        <w:t>12</w:t>
      </w:r>
      <w:r w:rsidR="004E1932" w:rsidRPr="004E1932">
        <w:rPr>
          <w:rFonts w:ascii="Angsana New" w:hAnsi="Angsana New" w:cs="Angsana New" w:hint="cs"/>
          <w:sz w:val="30"/>
          <w:szCs w:val="30"/>
          <w:cs/>
          <w:lang w:val="en-US" w:bidi="th-TH"/>
        </w:rPr>
        <w:t>.00</w:t>
      </w:r>
      <w:r w:rsidRPr="004E19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 ซึ่งรวมเงินปันผลระหว่างกาลที่จ่ายให้กับผู้</w:t>
      </w:r>
      <w:r w:rsidR="001D42A8" w:rsidRPr="004E1932">
        <w:rPr>
          <w:rFonts w:ascii="Angsana New" w:hAnsi="Angsana New" w:cs="Angsana New"/>
          <w:sz w:val="30"/>
          <w:szCs w:val="30"/>
          <w:cs/>
          <w:lang w:val="en-US" w:bidi="th-TH"/>
        </w:rPr>
        <w:t>ถือหุ้นแล้วเมื่อเดือนมกราคม 25</w:t>
      </w:r>
      <w:r w:rsidR="001D42A8" w:rsidRPr="004E1932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Pr="004E19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ในอัตราหุ้นละ </w:t>
      </w:r>
      <w:r w:rsidRPr="004E1932">
        <w:rPr>
          <w:rFonts w:ascii="Angsana New" w:hAnsi="Angsana New" w:cs="Angsana New"/>
          <w:sz w:val="30"/>
          <w:szCs w:val="30"/>
          <w:lang w:val="en-US" w:bidi="th-TH"/>
        </w:rPr>
        <w:br/>
        <w:t>1</w:t>
      </w:r>
      <w:r w:rsidRPr="004E1932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4E1932" w:rsidRPr="004E1932">
        <w:rPr>
          <w:rFonts w:ascii="Angsana New" w:hAnsi="Angsana New" w:cs="Angsana New" w:hint="cs"/>
          <w:sz w:val="30"/>
          <w:szCs w:val="30"/>
          <w:cs/>
          <w:lang w:val="en-US" w:bidi="th-TH"/>
        </w:rPr>
        <w:t>00</w:t>
      </w:r>
      <w:r w:rsidRPr="004E19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บาท เป็นจำนวนเงิน </w:t>
      </w:r>
      <w:r w:rsidRPr="004E1932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4E1932" w:rsidRPr="004E1932">
        <w:rPr>
          <w:rFonts w:ascii="Angsana New" w:hAnsi="Angsana New" w:cs="Angsana New" w:hint="cs"/>
          <w:sz w:val="30"/>
          <w:szCs w:val="30"/>
          <w:cs/>
          <w:lang w:val="en-US" w:bidi="th-TH"/>
        </w:rPr>
        <w:t>.00</w:t>
      </w:r>
      <w:r w:rsidR="00E17BC0" w:rsidRPr="004E19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 </w:t>
      </w:r>
      <w:r w:rsidR="00E17BC0" w:rsidRPr="004E1932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Pr="004E19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ส่วนที่เหลือในอัตราหุ้นละ </w:t>
      </w:r>
      <w:r w:rsidRPr="004E1932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4E1932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4E1932" w:rsidRPr="004E1932">
        <w:rPr>
          <w:rFonts w:ascii="Angsana New" w:hAnsi="Angsana New" w:cs="Angsana New" w:hint="cs"/>
          <w:sz w:val="30"/>
          <w:szCs w:val="30"/>
          <w:cs/>
          <w:lang w:val="en-US" w:bidi="th-TH"/>
        </w:rPr>
        <w:t>00</w:t>
      </w:r>
      <w:r w:rsidRPr="004E19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บาท เป็นจำนวนเงิน </w:t>
      </w:r>
      <w:r w:rsidRPr="004E1932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4E1932" w:rsidRPr="004E1932">
        <w:rPr>
          <w:rFonts w:ascii="Angsana New" w:hAnsi="Angsana New" w:cs="Angsana New" w:hint="cs"/>
          <w:sz w:val="30"/>
          <w:szCs w:val="30"/>
          <w:cs/>
          <w:lang w:val="en-US" w:bidi="th-TH"/>
        </w:rPr>
        <w:t>.00</w:t>
      </w:r>
      <w:r w:rsidR="00E17BC0" w:rsidRPr="004E19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</w:t>
      </w:r>
      <w:r w:rsidRPr="004E19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ได้จ่ายให้แก่ผู้ถือหุ้นในเดือนสิงหาคม </w:t>
      </w:r>
      <w:r w:rsidRPr="004E1932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1D42A8" w:rsidRPr="004E1932">
        <w:rPr>
          <w:rFonts w:ascii="Angsana New" w:hAnsi="Angsana New" w:cs="Angsana New"/>
          <w:sz w:val="30"/>
          <w:szCs w:val="30"/>
          <w:lang w:val="en-US" w:bidi="th-TH"/>
        </w:rPr>
        <w:t>60</w:t>
      </w:r>
    </w:p>
    <w:p w14:paraId="3915EA58" w14:textId="2DB9472F" w:rsidR="006B4DD5" w:rsidRPr="00C52C41" w:rsidRDefault="001A077B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18058D">
        <w:rPr>
          <w:rFonts w:ascii="Angsana New" w:hAnsi="Angsana New"/>
          <w:b/>
          <w:bCs/>
          <w:sz w:val="30"/>
          <w:szCs w:val="30"/>
        </w:rPr>
        <w:t>3</w:t>
      </w:r>
      <w:r w:rsidR="006B4DD5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D5793A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03CDE730" w14:textId="77777777" w:rsidR="00BF30C0" w:rsidRPr="003C5BB8" w:rsidRDefault="00BF30C0" w:rsidP="00BF3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2F72385" w14:textId="77777777" w:rsidR="006B4DD5" w:rsidRPr="00C52C41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8746184" w14:textId="77777777" w:rsidR="00BF30C0" w:rsidRPr="003C5BB8" w:rsidRDefault="00BF30C0" w:rsidP="00BF3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EC59712" w14:textId="3F914017" w:rsidR="006B4DD5" w:rsidRPr="00C52C41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บริษัทไม่มีการถือหรือออกเครื่องมือทางการ</w:t>
      </w:r>
      <w:r w:rsidR="003C7537">
        <w:rPr>
          <w:rFonts w:ascii="Angsana New" w:hAnsi="Angsana New" w:hint="cs"/>
          <w:sz w:val="30"/>
          <w:szCs w:val="30"/>
          <w:cs/>
        </w:rPr>
        <w:t>เงิน</w:t>
      </w:r>
      <w:r w:rsidR="00842CD2">
        <w:rPr>
          <w:rFonts w:ascii="Angsana New" w:hAnsi="Angsana New"/>
          <w:sz w:val="30"/>
          <w:szCs w:val="30"/>
          <w:cs/>
        </w:rPr>
        <w:t>ที่เป็นตราสารอนุพันธ์</w:t>
      </w:r>
      <w:r w:rsidRPr="00C52C41">
        <w:rPr>
          <w:rFonts w:ascii="Angsana New" w:hAnsi="Angsana New"/>
          <w:sz w:val="30"/>
          <w:szCs w:val="30"/>
          <w:cs/>
        </w:rPr>
        <w:t>เพื่อการเก็งกำไรหรือการค้า</w:t>
      </w:r>
    </w:p>
    <w:p w14:paraId="0F97CEE5" w14:textId="77777777" w:rsidR="003D4E37" w:rsidRPr="003C5BB8" w:rsidRDefault="003D4E37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6B9EA5AA" w14:textId="7E8E6343" w:rsidR="006B4DD5" w:rsidRPr="00C52C41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การบริหารจัดการส่วนทุน</w:t>
      </w:r>
    </w:p>
    <w:p w14:paraId="1A0F3BD6" w14:textId="77777777" w:rsidR="00BF30C0" w:rsidRPr="003C5BB8" w:rsidRDefault="00BF30C0" w:rsidP="00BF3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8349487" w14:textId="0780A46B" w:rsidR="006B4DD5" w:rsidRPr="00C52C41" w:rsidRDefault="006B4DD5" w:rsidP="00842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นโยบายของคณะกรรมการคือการดำรงฐานเงินลงทุนที่แข็งแกร่งเพื่อรักษาความเชื่อมั่นของผู้ลงทุน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เจ้าหนี้ และตลาดและเพื่อการดำเนินงานทางธุรกิจอย่างต่อเนื่องในอนาคต คณะกรรมการ</w:t>
      </w:r>
      <w:r w:rsidR="00842CD2">
        <w:rPr>
          <w:rFonts w:ascii="Angsana New" w:hAnsi="Angsana New" w:hint="cs"/>
          <w:sz w:val="30"/>
          <w:szCs w:val="30"/>
          <w:cs/>
        </w:rPr>
        <w:t>ได้มีการกำกับดูแล</w:t>
      </w:r>
      <w:r w:rsidRPr="00C52C41">
        <w:rPr>
          <w:rFonts w:ascii="Angsana New" w:hAnsi="Angsana New"/>
          <w:sz w:val="30"/>
          <w:szCs w:val="30"/>
          <w:cs/>
        </w:rPr>
        <w:t>ผลตอบแทนจาก</w:t>
      </w:r>
      <w:r w:rsidR="001A45CA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>เงินลงทุนและระดับการจ่ายเงินปันผลให้แก่ผู้ถือหุ้นสามัญ</w:t>
      </w:r>
    </w:p>
    <w:p w14:paraId="01A0BA2D" w14:textId="77777777" w:rsidR="0077154D" w:rsidRPr="003C5BB8" w:rsidRDefault="0077154D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2D30CED" w14:textId="77777777" w:rsidR="006B4DD5" w:rsidRPr="00C52C41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25A3E493" w14:textId="77777777" w:rsidR="006B4DD5" w:rsidRPr="003C5BB8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B849447" w14:textId="0585666C" w:rsidR="006B4DD5" w:rsidRPr="00C52C41" w:rsidRDefault="006B4DD5" w:rsidP="00691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ความเสี่ยงด้านอัตราดอกเบี้ย หมายถึง ความเสี่ยงที่เกิดจากการเปลี่ยนแปลงของอัตราดอกเบี้ยในตลาดในอนาคต ซึ่งส่งผลกระทบต่อการดำเนินงานและกระแสเงินสดของบริษัท บริษัทมีความเสี่ยงด้านอัตราดอกเบี้ยที่เกิดจากเงินกู้ยืม </w:t>
      </w:r>
      <w:r w:rsidRPr="0004557F">
        <w:rPr>
          <w:rFonts w:ascii="Angsana New" w:hAnsi="Angsana New"/>
          <w:sz w:val="30"/>
          <w:szCs w:val="30"/>
          <w:cs/>
        </w:rPr>
        <w:t>(หมายเหตุ</w:t>
      </w:r>
      <w:r w:rsidR="003C7537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="006917AE" w:rsidRPr="006917AE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ที่แสดงเงินลงทุนตามวิธีส่วนได้เสียเพื่อวัตถุประสงค์เฉพาะ</w:t>
      </w:r>
      <w:r w:rsidRPr="0004557F">
        <w:rPr>
          <w:rFonts w:ascii="Angsana New" w:hAnsi="Angsana New"/>
          <w:sz w:val="30"/>
          <w:szCs w:val="30"/>
          <w:cs/>
        </w:rPr>
        <w:t xml:space="preserve">ข้อ </w:t>
      </w:r>
      <w:r w:rsidR="00E30991" w:rsidRPr="0004557F">
        <w:rPr>
          <w:rFonts w:ascii="Angsana New" w:hAnsi="Angsana New"/>
          <w:sz w:val="30"/>
          <w:szCs w:val="30"/>
        </w:rPr>
        <w:t>1</w:t>
      </w:r>
      <w:r w:rsidR="006917AE">
        <w:rPr>
          <w:rFonts w:ascii="Angsana New" w:hAnsi="Angsana New"/>
          <w:sz w:val="30"/>
          <w:szCs w:val="30"/>
        </w:rPr>
        <w:t>1</w:t>
      </w:r>
      <w:r w:rsidRPr="0004557F">
        <w:rPr>
          <w:rFonts w:ascii="Angsana New" w:hAnsi="Angsana New"/>
          <w:sz w:val="30"/>
          <w:szCs w:val="30"/>
          <w:cs/>
        </w:rPr>
        <w:t>) เนื่องจาก</w:t>
      </w:r>
      <w:r w:rsidRPr="00C52C41">
        <w:rPr>
          <w:rFonts w:ascii="Angsana New" w:hAnsi="Angsana New"/>
          <w:sz w:val="30"/>
          <w:szCs w:val="30"/>
          <w:cs/>
        </w:rPr>
        <w:t>เงินกู้ยื</w:t>
      </w:r>
      <w:r w:rsidR="00E5733B">
        <w:rPr>
          <w:rFonts w:ascii="Angsana New" w:hAnsi="Angsana New"/>
          <w:sz w:val="30"/>
          <w:szCs w:val="30"/>
          <w:cs/>
        </w:rPr>
        <w:t>มส่วนใหญ่มีอัตราดอกเบี้ยลอยตัว อย</w:t>
      </w:r>
      <w:r w:rsidR="00E5733B">
        <w:rPr>
          <w:rFonts w:ascii="Angsana New" w:hAnsi="Angsana New" w:hint="cs"/>
          <w:sz w:val="30"/>
          <w:szCs w:val="30"/>
          <w:cs/>
        </w:rPr>
        <w:t>่างไรก็ตาม บริษัทได้</w:t>
      </w:r>
      <w:r w:rsidR="00842CD2">
        <w:rPr>
          <w:rFonts w:ascii="Angsana New" w:hAnsi="Angsana New" w:hint="cs"/>
          <w:sz w:val="30"/>
          <w:szCs w:val="30"/>
          <w:cs/>
        </w:rPr>
        <w:t>ลดความเสี่ยงดังกล่าวโดยการ</w:t>
      </w:r>
      <w:r w:rsidR="00E5733B">
        <w:rPr>
          <w:rFonts w:ascii="Angsana New" w:hAnsi="Angsana New" w:hint="cs"/>
          <w:sz w:val="30"/>
          <w:szCs w:val="30"/>
          <w:cs/>
        </w:rPr>
        <w:t>ทำสัญญาแลกเปลี่ยนอัตราดอกเบี้ย</w:t>
      </w:r>
      <w:r w:rsidR="003C7537">
        <w:rPr>
          <w:rFonts w:ascii="Angsana New" w:hAnsi="Angsana New" w:hint="cs"/>
          <w:sz w:val="30"/>
          <w:szCs w:val="30"/>
          <w:cs/>
        </w:rPr>
        <w:t>เพื่อป้องกันความเสี่ยงที่</w:t>
      </w:r>
      <w:r w:rsidR="00842CD2">
        <w:rPr>
          <w:rFonts w:ascii="Angsana New" w:hAnsi="Angsana New" w:hint="cs"/>
          <w:sz w:val="30"/>
          <w:szCs w:val="30"/>
          <w:cs/>
        </w:rPr>
        <w:t>จะ</w:t>
      </w:r>
      <w:r w:rsidR="003C7537">
        <w:rPr>
          <w:rFonts w:ascii="Angsana New" w:hAnsi="Angsana New" w:hint="cs"/>
          <w:sz w:val="30"/>
          <w:szCs w:val="30"/>
          <w:cs/>
        </w:rPr>
        <w:t>เกิดจากความผันผวนของ</w:t>
      </w:r>
      <w:r w:rsidR="00517AD7">
        <w:rPr>
          <w:rFonts w:ascii="Angsana New" w:hAnsi="Angsana New" w:hint="cs"/>
          <w:sz w:val="30"/>
          <w:szCs w:val="30"/>
          <w:cs/>
        </w:rPr>
        <w:t>อัตราดอกเบี้ยดังกล่าว</w:t>
      </w:r>
    </w:p>
    <w:p w14:paraId="1B421081" w14:textId="77777777" w:rsidR="00842CD2" w:rsidRPr="003C5BB8" w:rsidRDefault="00842CD2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07FDAF6" w14:textId="04E5B940" w:rsidR="00842CD2" w:rsidRDefault="00842CD2" w:rsidP="00213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 และระยะเวลาที่ครบกำหนดชำระมีดังนี้</w:t>
      </w:r>
    </w:p>
    <w:p w14:paraId="65A7C115" w14:textId="77777777" w:rsidR="0077154D" w:rsidRPr="003C5BB8" w:rsidRDefault="0077154D" w:rsidP="00771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pPr w:leftFromText="180" w:rightFromText="180" w:vertAnchor="text" w:horzAnchor="margin" w:tblpY="2"/>
        <w:tblW w:w="9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249"/>
        <w:gridCol w:w="180"/>
        <w:gridCol w:w="1181"/>
        <w:gridCol w:w="180"/>
        <w:gridCol w:w="1181"/>
        <w:gridCol w:w="180"/>
        <w:gridCol w:w="1159"/>
        <w:gridCol w:w="180"/>
        <w:gridCol w:w="1080"/>
      </w:tblGrid>
      <w:tr w:rsidR="00E828D5" w:rsidRPr="005471B4" w14:paraId="0BBC308F" w14:textId="77777777" w:rsidTr="00D25FCE">
        <w:trPr>
          <w:cantSplit/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58F472F7" w14:textId="77777777" w:rsidR="00E828D5" w:rsidRPr="00E828D5" w:rsidRDefault="00E828D5" w:rsidP="00E828D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34EB5DF9" w14:textId="77777777" w:rsidR="00E828D5" w:rsidRPr="00E828D5" w:rsidRDefault="00E828D5" w:rsidP="00F13A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  <w:p w14:paraId="4480F70B" w14:textId="77777777" w:rsidR="00E828D5" w:rsidRPr="00E828D5" w:rsidRDefault="00E828D5" w:rsidP="00F13A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229235D1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E275E14" w14:textId="77777777" w:rsidR="00E828D5" w:rsidRPr="00E828D5" w:rsidRDefault="00E828D5" w:rsidP="00F13A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51063A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A689431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หลังจาก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ปีแต่ภายใน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0A13B0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22A21264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หลังจาก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A85CCC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FCC91C" w14:textId="77777777" w:rsidR="00E828D5" w:rsidRPr="00E828D5" w:rsidRDefault="00E828D5" w:rsidP="00F13A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</w:t>
            </w:r>
            <w:r w:rsidRPr="00E828D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วม</w:t>
            </w:r>
          </w:p>
        </w:tc>
      </w:tr>
      <w:tr w:rsidR="00E828D5" w:rsidRPr="005471B4" w14:paraId="3A2ED044" w14:textId="77777777" w:rsidTr="00D25FCE">
        <w:trPr>
          <w:cantSplit/>
          <w:tblHeader/>
        </w:trPr>
        <w:tc>
          <w:tcPr>
            <w:tcW w:w="3330" w:type="dxa"/>
            <w:shd w:val="clear" w:color="auto" w:fill="auto"/>
          </w:tcPr>
          <w:p w14:paraId="4D9F9B51" w14:textId="77777777" w:rsidR="00E828D5" w:rsidRPr="00A967F7" w:rsidRDefault="00E828D5" w:rsidP="00F13AEF">
            <w:pPr>
              <w:ind w:left="1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7F164332" w14:textId="77777777" w:rsidR="00E828D5" w:rsidRPr="00A967F7" w:rsidRDefault="00E828D5" w:rsidP="00F13AEF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141CCE07" w14:textId="77777777" w:rsidR="00E828D5" w:rsidRPr="00A967F7" w:rsidRDefault="00E828D5" w:rsidP="00F13AEF">
            <w:pPr>
              <w:ind w:left="1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41" w:type="dxa"/>
            <w:gridSpan w:val="7"/>
            <w:shd w:val="clear" w:color="auto" w:fill="auto"/>
          </w:tcPr>
          <w:p w14:paraId="30189592" w14:textId="0FD8C546" w:rsidR="00E828D5" w:rsidRPr="00A967F7" w:rsidRDefault="00A967F7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="00E828D5"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E828D5" w:rsidRPr="005471B4" w14:paraId="1223E4C0" w14:textId="77777777" w:rsidTr="00D25FCE">
        <w:trPr>
          <w:cantSplit/>
        </w:trPr>
        <w:tc>
          <w:tcPr>
            <w:tcW w:w="3330" w:type="dxa"/>
            <w:shd w:val="clear" w:color="auto" w:fill="auto"/>
          </w:tcPr>
          <w:p w14:paraId="30F88C75" w14:textId="656547FC" w:rsidR="00E828D5" w:rsidRPr="00E828D5" w:rsidRDefault="00E828D5" w:rsidP="00CB0D42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E828D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B0D4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49" w:type="dxa"/>
            <w:shd w:val="clear" w:color="auto" w:fill="auto"/>
          </w:tcPr>
          <w:p w14:paraId="4A31307B" w14:textId="48EE4378"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C1DBF91" w14:textId="77777777"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7C4AF231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3A3DCE" w14:textId="77777777"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6F61F95A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A7D2A8" w14:textId="77777777"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6D492C4E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B358BCC" w14:textId="77777777"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040D478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828D5" w:rsidRPr="005471B4" w14:paraId="0523F13A" w14:textId="77777777" w:rsidTr="00D25FCE">
        <w:trPr>
          <w:cantSplit/>
        </w:trPr>
        <w:tc>
          <w:tcPr>
            <w:tcW w:w="3330" w:type="dxa"/>
            <w:shd w:val="clear" w:color="auto" w:fill="auto"/>
          </w:tcPr>
          <w:p w14:paraId="060B5579" w14:textId="77777777" w:rsidR="00E828D5" w:rsidRPr="00E828D5" w:rsidRDefault="00E828D5" w:rsidP="00027F9C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49" w:type="dxa"/>
            <w:shd w:val="clear" w:color="auto" w:fill="auto"/>
          </w:tcPr>
          <w:p w14:paraId="7BDAAD83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3F8164" w14:textId="77777777"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1253841E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001B83" w14:textId="77777777"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042C354E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05941B" w14:textId="77777777"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040F8E14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3CA4691" w14:textId="77777777"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2021672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74DC7" w:rsidRPr="005471B4" w14:paraId="02C3B7DE" w14:textId="77777777" w:rsidTr="00D25FCE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BC022B4" w14:textId="78C169EC" w:rsidR="00C74DC7" w:rsidRPr="00E828D5" w:rsidRDefault="00CC1F81" w:rsidP="00CC1F81">
            <w:pPr>
              <w:tabs>
                <w:tab w:val="clear" w:pos="454"/>
                <w:tab w:val="clear" w:pos="680"/>
                <w:tab w:val="left" w:pos="461"/>
                <w:tab w:val="left" w:pos="641"/>
              </w:tabs>
              <w:ind w:left="46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C74DC7"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9" w:type="dxa"/>
            <w:shd w:val="clear" w:color="auto" w:fill="auto"/>
          </w:tcPr>
          <w:p w14:paraId="25002909" w14:textId="7FC7F45D" w:rsidR="00C74DC7" w:rsidRPr="00E828D5" w:rsidRDefault="001D42A8" w:rsidP="00C74DC7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6.00</w:t>
            </w:r>
          </w:p>
        </w:tc>
        <w:tc>
          <w:tcPr>
            <w:tcW w:w="180" w:type="dxa"/>
            <w:shd w:val="clear" w:color="auto" w:fill="auto"/>
          </w:tcPr>
          <w:p w14:paraId="1233095A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4AFA7552" w14:textId="34F68334" w:rsidR="00C74DC7" w:rsidRPr="00E828D5" w:rsidRDefault="001D42A8" w:rsidP="001D42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19,851</w:t>
            </w:r>
          </w:p>
        </w:tc>
        <w:tc>
          <w:tcPr>
            <w:tcW w:w="180" w:type="dxa"/>
            <w:shd w:val="clear" w:color="auto" w:fill="auto"/>
          </w:tcPr>
          <w:p w14:paraId="0573AA67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415CDC34" w14:textId="27F76426" w:rsidR="00C74DC7" w:rsidRPr="00E828D5" w:rsidRDefault="001D42A8" w:rsidP="001D42A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7885DE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04B45A5D" w14:textId="58C9D873" w:rsidR="00C74DC7" w:rsidRPr="00E828D5" w:rsidRDefault="001D42A8" w:rsidP="002B53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FB448E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381B9D9" w14:textId="52819B07" w:rsidR="00C74DC7" w:rsidRPr="00E828D5" w:rsidRDefault="001D42A8" w:rsidP="00C74D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19,851</w:t>
            </w:r>
          </w:p>
        </w:tc>
      </w:tr>
      <w:tr w:rsidR="00C74DC7" w:rsidRPr="005471B4" w14:paraId="55DDD780" w14:textId="77777777" w:rsidTr="00D25FCE">
        <w:trPr>
          <w:cantSplit/>
        </w:trPr>
        <w:tc>
          <w:tcPr>
            <w:tcW w:w="3330" w:type="dxa"/>
            <w:shd w:val="clear" w:color="auto" w:fill="auto"/>
          </w:tcPr>
          <w:p w14:paraId="648270C0" w14:textId="77777777" w:rsidR="00C74DC7" w:rsidRPr="00E828D5" w:rsidRDefault="00C74DC7" w:rsidP="00027F9C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49" w:type="dxa"/>
            <w:shd w:val="clear" w:color="auto" w:fill="auto"/>
          </w:tcPr>
          <w:p w14:paraId="7B2C5F9F" w14:textId="77777777" w:rsidR="00C74DC7" w:rsidRPr="00E828D5" w:rsidRDefault="00C74DC7" w:rsidP="00C74D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05D49D9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45E70A09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B78CD04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745DF2CF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338DFAA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47E96F53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609293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0E3FFEC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74DC7" w:rsidRPr="005471B4" w14:paraId="2ED4F498" w14:textId="77777777" w:rsidTr="00D25FCE">
        <w:trPr>
          <w:cantSplit/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3AA13061" w14:textId="2F098244" w:rsidR="00C74DC7" w:rsidRPr="00E828D5" w:rsidRDefault="00CC1F81" w:rsidP="00027F9C">
            <w:pPr>
              <w:ind w:left="4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C74DC7"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="00C74DC7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249" w:type="dxa"/>
            <w:shd w:val="clear" w:color="auto" w:fill="auto"/>
          </w:tcPr>
          <w:p w14:paraId="54C9BBC6" w14:textId="12D91327" w:rsidR="00C74DC7" w:rsidRPr="00E828D5" w:rsidRDefault="000A1A14" w:rsidP="00C74DC7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1.83 -</w:t>
            </w:r>
            <w:r w:rsidR="001D42A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2.09</w:t>
            </w:r>
          </w:p>
        </w:tc>
        <w:tc>
          <w:tcPr>
            <w:tcW w:w="180" w:type="dxa"/>
            <w:shd w:val="clear" w:color="auto" w:fill="auto"/>
          </w:tcPr>
          <w:p w14:paraId="5A358028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51826794" w14:textId="08229854" w:rsidR="00C74DC7" w:rsidRPr="00E828D5" w:rsidRDefault="001D42A8" w:rsidP="001D42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CC8BEF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4C210A45" w14:textId="7A59DD14" w:rsidR="00C74DC7" w:rsidRPr="00E828D5" w:rsidRDefault="001D42A8" w:rsidP="001D42A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959,355</w:t>
            </w:r>
          </w:p>
        </w:tc>
        <w:tc>
          <w:tcPr>
            <w:tcW w:w="180" w:type="dxa"/>
            <w:shd w:val="clear" w:color="auto" w:fill="auto"/>
          </w:tcPr>
          <w:p w14:paraId="2A93C69E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0237752B" w14:textId="561A094D" w:rsidR="00C74DC7" w:rsidRPr="00E828D5" w:rsidRDefault="001D42A8" w:rsidP="001D42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9696F7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02A38E1" w14:textId="3DC5B9A4" w:rsidR="00C74DC7" w:rsidRPr="00E828D5" w:rsidRDefault="001D42A8" w:rsidP="00C74D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959,355</w:t>
            </w:r>
          </w:p>
        </w:tc>
      </w:tr>
      <w:tr w:rsidR="00C74DC7" w:rsidRPr="005471B4" w14:paraId="7A8AF26C" w14:textId="77777777" w:rsidTr="003C5BB8">
        <w:trPr>
          <w:cantSplit/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3AB8316D" w14:textId="1AD7242D" w:rsidR="00C74DC7" w:rsidRPr="00E828D5" w:rsidRDefault="00CC1F81" w:rsidP="00027F9C">
            <w:pPr>
              <w:ind w:left="46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C74DC7"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9" w:type="dxa"/>
            <w:shd w:val="clear" w:color="auto" w:fill="auto"/>
          </w:tcPr>
          <w:p w14:paraId="474D0401" w14:textId="6230E087" w:rsidR="00C74DC7" w:rsidRPr="00E828D5" w:rsidRDefault="001D42A8" w:rsidP="00C74DC7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6.00</w:t>
            </w:r>
          </w:p>
        </w:tc>
        <w:tc>
          <w:tcPr>
            <w:tcW w:w="180" w:type="dxa"/>
            <w:shd w:val="clear" w:color="auto" w:fill="auto"/>
          </w:tcPr>
          <w:p w14:paraId="709F794B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30FD37C5" w14:textId="4D853EF9" w:rsidR="00C74DC7" w:rsidRPr="00E828D5" w:rsidRDefault="002B5303" w:rsidP="002B530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514E6A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333A2E25" w14:textId="64834ED6" w:rsidR="00C74DC7" w:rsidRPr="00E828D5" w:rsidRDefault="001D42A8" w:rsidP="001D42A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92,048</w:t>
            </w:r>
          </w:p>
        </w:tc>
        <w:tc>
          <w:tcPr>
            <w:tcW w:w="180" w:type="dxa"/>
            <w:shd w:val="clear" w:color="auto" w:fill="auto"/>
          </w:tcPr>
          <w:p w14:paraId="5A09222C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2B70DEEF" w14:textId="3FE3A930" w:rsidR="00C74DC7" w:rsidRPr="00E828D5" w:rsidRDefault="001D42A8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252,716</w:t>
            </w:r>
          </w:p>
        </w:tc>
        <w:tc>
          <w:tcPr>
            <w:tcW w:w="180" w:type="dxa"/>
            <w:shd w:val="clear" w:color="auto" w:fill="auto"/>
          </w:tcPr>
          <w:p w14:paraId="24252E59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6FD6A9" w14:textId="656F98AD" w:rsidR="00C74DC7" w:rsidRPr="00E828D5" w:rsidRDefault="001D42A8" w:rsidP="00C74D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344,764</w:t>
            </w:r>
          </w:p>
        </w:tc>
      </w:tr>
      <w:tr w:rsidR="00C74DC7" w:rsidRPr="001819D0" w14:paraId="73E0E268" w14:textId="77777777" w:rsidTr="003C5BB8">
        <w:trPr>
          <w:cantSplit/>
        </w:trPr>
        <w:tc>
          <w:tcPr>
            <w:tcW w:w="3330" w:type="dxa"/>
            <w:shd w:val="clear" w:color="auto" w:fill="auto"/>
          </w:tcPr>
          <w:p w14:paraId="0C8BA9FC" w14:textId="77777777" w:rsidR="00C74DC7" w:rsidRPr="00E828D5" w:rsidRDefault="00C74DC7" w:rsidP="00027F9C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shd w:val="clear" w:color="auto" w:fill="auto"/>
          </w:tcPr>
          <w:p w14:paraId="6504EA55" w14:textId="77777777" w:rsidR="00C74DC7" w:rsidRPr="00E828D5" w:rsidRDefault="00C74DC7" w:rsidP="00C74D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9EAB27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8BCB3" w14:textId="345233CD" w:rsidR="00C74DC7" w:rsidRPr="00E828D5" w:rsidRDefault="001D42A8" w:rsidP="00CB6F4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19,851</w:t>
            </w:r>
          </w:p>
        </w:tc>
        <w:tc>
          <w:tcPr>
            <w:tcW w:w="180" w:type="dxa"/>
            <w:shd w:val="clear" w:color="auto" w:fill="auto"/>
          </w:tcPr>
          <w:p w14:paraId="320C0E72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30914" w14:textId="1C744A46" w:rsidR="00C74DC7" w:rsidRPr="00E828D5" w:rsidRDefault="001D42A8" w:rsidP="001D42A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1,051,403</w:t>
            </w:r>
          </w:p>
        </w:tc>
        <w:tc>
          <w:tcPr>
            <w:tcW w:w="180" w:type="dxa"/>
            <w:shd w:val="clear" w:color="auto" w:fill="auto"/>
          </w:tcPr>
          <w:p w14:paraId="0ACFF9B1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AC255" w14:textId="1BDE6497" w:rsidR="00C74DC7" w:rsidRPr="00E828D5" w:rsidRDefault="001D42A8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252,716</w:t>
            </w:r>
          </w:p>
        </w:tc>
        <w:tc>
          <w:tcPr>
            <w:tcW w:w="180" w:type="dxa"/>
            <w:shd w:val="clear" w:color="auto" w:fill="auto"/>
          </w:tcPr>
          <w:p w14:paraId="1CEE1837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23A795" w14:textId="0541055C" w:rsidR="00C74DC7" w:rsidRPr="001819D0" w:rsidRDefault="001D42A8" w:rsidP="00174CE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1,323,970</w:t>
            </w:r>
          </w:p>
        </w:tc>
      </w:tr>
      <w:tr w:rsidR="003C5BB8" w:rsidRPr="001819D0" w14:paraId="7B826FEA" w14:textId="77777777" w:rsidTr="003C5BB8">
        <w:trPr>
          <w:cantSplit/>
        </w:trPr>
        <w:tc>
          <w:tcPr>
            <w:tcW w:w="3330" w:type="dxa"/>
            <w:shd w:val="clear" w:color="auto" w:fill="auto"/>
          </w:tcPr>
          <w:p w14:paraId="05BB4459" w14:textId="77777777" w:rsidR="003C5BB8" w:rsidRPr="003C5BB8" w:rsidRDefault="003C5BB8" w:rsidP="00027F9C">
            <w:pPr>
              <w:ind w:left="46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9" w:type="dxa"/>
            <w:shd w:val="clear" w:color="auto" w:fill="auto"/>
          </w:tcPr>
          <w:p w14:paraId="7C39AF58" w14:textId="77777777" w:rsidR="003C5BB8" w:rsidRPr="003C5BB8" w:rsidRDefault="003C5BB8" w:rsidP="00C74D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C08B8D5" w14:textId="77777777" w:rsidR="003C5BB8" w:rsidRPr="003C5BB8" w:rsidRDefault="003C5BB8" w:rsidP="00C74DC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05A79295" w14:textId="77777777" w:rsidR="003C5BB8" w:rsidRPr="003C5BB8" w:rsidRDefault="003C5BB8" w:rsidP="00CB6F4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AF1162" w14:textId="77777777" w:rsidR="003C5BB8" w:rsidRPr="003C5BB8" w:rsidRDefault="003C5BB8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3F3A995E" w14:textId="77777777" w:rsidR="003C5BB8" w:rsidRPr="003C5BB8" w:rsidRDefault="003C5BB8" w:rsidP="001D42A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1A90E7" w14:textId="77777777" w:rsidR="003C5BB8" w:rsidRPr="003C5BB8" w:rsidRDefault="003C5BB8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</w:tcPr>
          <w:p w14:paraId="0435BB06" w14:textId="77777777" w:rsidR="003C5BB8" w:rsidRPr="003C5BB8" w:rsidRDefault="003C5BB8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548523" w14:textId="77777777" w:rsidR="003C5BB8" w:rsidRPr="003C5BB8" w:rsidRDefault="003C5BB8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1844CC7" w14:textId="77777777" w:rsidR="003C5BB8" w:rsidRPr="003C5BB8" w:rsidRDefault="003C5BB8" w:rsidP="00174CE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4004A0" w:rsidRPr="001819D0" w14:paraId="6E182F40" w14:textId="77777777" w:rsidTr="003C5BB8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C7645A0" w14:textId="77777777" w:rsidR="004004A0" w:rsidRPr="003C5BB8" w:rsidRDefault="004004A0" w:rsidP="003C5BB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14:paraId="304E482E" w14:textId="77777777" w:rsidR="004004A0" w:rsidRPr="00E828D5" w:rsidRDefault="004004A0" w:rsidP="003C5BB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  <w:p w14:paraId="605A0422" w14:textId="4633DE02" w:rsidR="004004A0" w:rsidRPr="004004A0" w:rsidRDefault="004004A0" w:rsidP="003C5BB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785D73AD" w14:textId="77777777" w:rsidR="004004A0" w:rsidRPr="004004A0" w:rsidRDefault="004004A0" w:rsidP="003C5BB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42BA032" w14:textId="4ED8CFA3" w:rsidR="004004A0" w:rsidRPr="004004A0" w:rsidRDefault="004004A0" w:rsidP="003C5BB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AD6AD2" w14:textId="77777777" w:rsidR="004004A0" w:rsidRPr="004004A0" w:rsidRDefault="004004A0" w:rsidP="003C5BB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FE7A6CB" w14:textId="6EA2830B" w:rsidR="004004A0" w:rsidRPr="004004A0" w:rsidRDefault="004004A0" w:rsidP="003C5BB8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หลังจาก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ปีแต่ภายใน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F6B5E6" w14:textId="77777777" w:rsidR="004004A0" w:rsidRPr="004004A0" w:rsidRDefault="004004A0" w:rsidP="003C5BB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7AD3802" w14:textId="6B8A2D3D" w:rsidR="004004A0" w:rsidRPr="004004A0" w:rsidRDefault="004004A0" w:rsidP="003C5BB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หลังจาก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4A7D85" w14:textId="77777777" w:rsidR="004004A0" w:rsidRPr="004004A0" w:rsidRDefault="004004A0" w:rsidP="003C5BB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BE1429" w14:textId="2EF65AE6" w:rsidR="004004A0" w:rsidRPr="004004A0" w:rsidRDefault="004004A0" w:rsidP="003C5B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</w:t>
            </w:r>
            <w:r w:rsidRPr="00E828D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วม</w:t>
            </w:r>
          </w:p>
        </w:tc>
      </w:tr>
      <w:tr w:rsidR="004004A0" w:rsidRPr="001819D0" w14:paraId="144FDB62" w14:textId="77777777" w:rsidTr="004B4098">
        <w:trPr>
          <w:cantSplit/>
        </w:trPr>
        <w:tc>
          <w:tcPr>
            <w:tcW w:w="3330" w:type="dxa"/>
            <w:shd w:val="clear" w:color="auto" w:fill="auto"/>
          </w:tcPr>
          <w:p w14:paraId="3EBCACAC" w14:textId="77777777" w:rsidR="004004A0" w:rsidRPr="00842CD2" w:rsidRDefault="004004A0" w:rsidP="004004A0">
            <w:pPr>
              <w:ind w:left="46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9" w:type="dxa"/>
            <w:shd w:val="clear" w:color="auto" w:fill="auto"/>
          </w:tcPr>
          <w:p w14:paraId="67390B50" w14:textId="62CA3E0F" w:rsidR="004004A0" w:rsidRPr="00842CD2" w:rsidRDefault="004004A0" w:rsidP="004004A0">
            <w:pPr>
              <w:pStyle w:val="acctfourfigures"/>
              <w:tabs>
                <w:tab w:val="clear" w:pos="765"/>
              </w:tabs>
              <w:spacing w:line="240" w:lineRule="atLeast"/>
              <w:ind w:left="11" w:right="-90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(</w:t>
            </w: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ร้อยละต่อปี</w:t>
            </w: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273EB2F" w14:textId="77777777" w:rsidR="004004A0" w:rsidRPr="00842CD2" w:rsidRDefault="004004A0" w:rsidP="004004A0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5141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42A02247" w14:textId="1D3118E9" w:rsidR="004004A0" w:rsidRPr="00842CD2" w:rsidRDefault="004004A0" w:rsidP="004004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74DC7" w:rsidRPr="005471B4" w14:paraId="7877A7BD" w14:textId="77777777" w:rsidTr="00D25FCE">
        <w:trPr>
          <w:cantSplit/>
        </w:trPr>
        <w:tc>
          <w:tcPr>
            <w:tcW w:w="3330" w:type="dxa"/>
            <w:shd w:val="clear" w:color="auto" w:fill="auto"/>
          </w:tcPr>
          <w:p w14:paraId="22E644CF" w14:textId="5E9F02E3" w:rsidR="00C74DC7" w:rsidRPr="00E828D5" w:rsidRDefault="00C74DC7" w:rsidP="00CB0D42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E828D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96789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B0D4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49" w:type="dxa"/>
            <w:shd w:val="clear" w:color="auto" w:fill="auto"/>
          </w:tcPr>
          <w:p w14:paraId="76EA6D1F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6939BF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51D9150D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096433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5355AF26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2D2E9B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7561B610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0928823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07D7829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74DC7" w:rsidRPr="005471B4" w14:paraId="70D9E20E" w14:textId="77777777" w:rsidTr="00D25FCE">
        <w:trPr>
          <w:cantSplit/>
        </w:trPr>
        <w:tc>
          <w:tcPr>
            <w:tcW w:w="3330" w:type="dxa"/>
            <w:shd w:val="clear" w:color="auto" w:fill="auto"/>
          </w:tcPr>
          <w:p w14:paraId="216AFE9D" w14:textId="77777777" w:rsidR="00C74DC7" w:rsidRPr="00E828D5" w:rsidRDefault="00C74DC7" w:rsidP="00027F9C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49" w:type="dxa"/>
            <w:shd w:val="clear" w:color="auto" w:fill="auto"/>
          </w:tcPr>
          <w:p w14:paraId="20B697BE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E80B2C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3C0164D6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863505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63ACBB09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902747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593FB4EB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C0C8B63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84C4403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B0D42" w:rsidRPr="005471B4" w14:paraId="401F7CCB" w14:textId="77777777" w:rsidTr="00D25FCE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6AFA77A" w14:textId="2939930A" w:rsidR="00CB0D42" w:rsidRPr="00E828D5" w:rsidRDefault="00CB0D42" w:rsidP="00CB0D42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49" w:type="dxa"/>
            <w:shd w:val="clear" w:color="auto" w:fill="auto"/>
          </w:tcPr>
          <w:p w14:paraId="0BB8BF27" w14:textId="1B0DE4FB" w:rsidR="00CB0D42" w:rsidRPr="00E828D5" w:rsidRDefault="00CB0D42" w:rsidP="00CB0D42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1.50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2.18</w:t>
            </w:r>
          </w:p>
        </w:tc>
        <w:tc>
          <w:tcPr>
            <w:tcW w:w="180" w:type="dxa"/>
            <w:shd w:val="clear" w:color="auto" w:fill="auto"/>
          </w:tcPr>
          <w:p w14:paraId="4989E7C0" w14:textId="77777777" w:rsidR="00CB0D42" w:rsidRPr="00E828D5" w:rsidRDefault="00CB0D42" w:rsidP="00CB0D4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4A8C8D83" w14:textId="12B0F4BB" w:rsidR="00CB0D42" w:rsidRPr="00E828D5" w:rsidRDefault="00CB0D42" w:rsidP="00CB0D4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314,063</w:t>
            </w:r>
          </w:p>
        </w:tc>
        <w:tc>
          <w:tcPr>
            <w:tcW w:w="180" w:type="dxa"/>
            <w:shd w:val="clear" w:color="auto" w:fill="auto"/>
          </w:tcPr>
          <w:p w14:paraId="0D1DAF7D" w14:textId="77777777"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46E1FA2B" w14:textId="6051E3BF" w:rsidR="00CB0D42" w:rsidRPr="00E828D5" w:rsidRDefault="00CB0D42" w:rsidP="001D42A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472075" w14:textId="77777777"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51B5045E" w14:textId="1731C261" w:rsidR="00CB0D42" w:rsidRPr="00E828D5" w:rsidRDefault="00CB0D42" w:rsidP="001D42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755827" w14:textId="77777777"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8C38704" w14:textId="2E2C6892"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314,063</w:t>
            </w:r>
          </w:p>
        </w:tc>
      </w:tr>
      <w:tr w:rsidR="00CB0D42" w:rsidRPr="005471B4" w14:paraId="48B1DF08" w14:textId="77777777" w:rsidTr="00D25FCE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1C2316A" w14:textId="1AA611E5" w:rsidR="00CB0D42" w:rsidRPr="00E828D5" w:rsidRDefault="00CB0D42" w:rsidP="00CB0D42">
            <w:pPr>
              <w:ind w:left="4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9" w:type="dxa"/>
            <w:shd w:val="clear" w:color="auto" w:fill="auto"/>
          </w:tcPr>
          <w:p w14:paraId="41EE92F0" w14:textId="3C0E7173" w:rsidR="00CB0D42" w:rsidRPr="00E828D5" w:rsidRDefault="00CB0D42" w:rsidP="00CB0D42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6.00</w:t>
            </w:r>
          </w:p>
        </w:tc>
        <w:tc>
          <w:tcPr>
            <w:tcW w:w="180" w:type="dxa"/>
            <w:shd w:val="clear" w:color="auto" w:fill="auto"/>
          </w:tcPr>
          <w:p w14:paraId="7887DC86" w14:textId="77777777" w:rsidR="00CB0D42" w:rsidRPr="00E828D5" w:rsidRDefault="00CB0D42" w:rsidP="00CB0D4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0F23EAA2" w14:textId="0D4CC98E" w:rsidR="00CB0D42" w:rsidRPr="00E828D5" w:rsidRDefault="00CB0D42" w:rsidP="00CB0D4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18,727</w:t>
            </w:r>
          </w:p>
        </w:tc>
        <w:tc>
          <w:tcPr>
            <w:tcW w:w="180" w:type="dxa"/>
            <w:shd w:val="clear" w:color="auto" w:fill="auto"/>
          </w:tcPr>
          <w:p w14:paraId="6FECF655" w14:textId="77777777"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70B2FE88" w14:textId="1AE7F105" w:rsidR="00CB0D42" w:rsidRPr="00E828D5" w:rsidRDefault="00CB0D42" w:rsidP="00CB0D4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DB97BA" w14:textId="77777777"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0C5878D7" w14:textId="1DA2660E" w:rsidR="00CB0D42" w:rsidRPr="00E828D5" w:rsidRDefault="00CB0D42" w:rsidP="001D42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208169" w14:textId="77777777"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F11608D" w14:textId="65D9D523"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18,727</w:t>
            </w:r>
          </w:p>
        </w:tc>
      </w:tr>
      <w:tr w:rsidR="00CB0D42" w:rsidRPr="005471B4" w14:paraId="101EF7FF" w14:textId="77777777" w:rsidTr="00D25FCE">
        <w:trPr>
          <w:cantSplit/>
        </w:trPr>
        <w:tc>
          <w:tcPr>
            <w:tcW w:w="3330" w:type="dxa"/>
            <w:shd w:val="clear" w:color="auto" w:fill="auto"/>
          </w:tcPr>
          <w:p w14:paraId="6A9590ED" w14:textId="77777777" w:rsidR="00CB0D42" w:rsidRPr="00E828D5" w:rsidRDefault="00CB0D42" w:rsidP="00CB0D42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49" w:type="dxa"/>
            <w:shd w:val="clear" w:color="auto" w:fill="auto"/>
          </w:tcPr>
          <w:p w14:paraId="06E5CF82" w14:textId="77777777" w:rsidR="00CB0D42" w:rsidRPr="00E828D5" w:rsidRDefault="00CB0D42" w:rsidP="00CB0D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95667EC" w14:textId="77777777" w:rsidR="00CB0D42" w:rsidRPr="00E828D5" w:rsidRDefault="00CB0D42" w:rsidP="00CB0D4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42DD9D54" w14:textId="77777777"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AE97C20" w14:textId="77777777"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7A4BC4F1" w14:textId="77777777"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CF5247" w14:textId="77777777"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77944A07" w14:textId="77777777" w:rsidR="00CB0D42" w:rsidRPr="00E828D5" w:rsidRDefault="00CB0D42" w:rsidP="00CB0D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E8DF63" w14:textId="77777777"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6CEA1B9" w14:textId="77777777"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B0D42" w:rsidRPr="005471B4" w14:paraId="6E89DF2E" w14:textId="77777777" w:rsidTr="00D25FCE">
        <w:trPr>
          <w:cantSplit/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7463C49C" w14:textId="70093676" w:rsidR="00CB0D42" w:rsidRPr="00033A8E" w:rsidRDefault="00CB0D42" w:rsidP="00CB0D42">
            <w:pPr>
              <w:ind w:left="46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249" w:type="dxa"/>
            <w:shd w:val="clear" w:color="auto" w:fill="auto"/>
          </w:tcPr>
          <w:p w14:paraId="327A87D6" w14:textId="5925E4DF" w:rsidR="00CB0D42" w:rsidRDefault="00CB0D42" w:rsidP="00CB0D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1.83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2.09</w:t>
            </w:r>
          </w:p>
        </w:tc>
        <w:tc>
          <w:tcPr>
            <w:tcW w:w="180" w:type="dxa"/>
            <w:shd w:val="clear" w:color="auto" w:fill="auto"/>
          </w:tcPr>
          <w:p w14:paraId="21B9FDA0" w14:textId="77777777" w:rsidR="00CB0D42" w:rsidRPr="00E828D5" w:rsidRDefault="00CB0D42" w:rsidP="00CB0D4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7743B7A4" w14:textId="70B48BFF" w:rsidR="00CB0D42" w:rsidRDefault="00CB0D42" w:rsidP="001D42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E90A95" w14:textId="77777777"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3647E7A5" w14:textId="146B0803" w:rsidR="00CB0D42" w:rsidRDefault="00CB0D42" w:rsidP="001D42A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942,189</w:t>
            </w:r>
          </w:p>
        </w:tc>
        <w:tc>
          <w:tcPr>
            <w:tcW w:w="180" w:type="dxa"/>
            <w:shd w:val="clear" w:color="auto" w:fill="auto"/>
          </w:tcPr>
          <w:p w14:paraId="7F8E85F8" w14:textId="77777777"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19B683EA" w14:textId="66620F26" w:rsidR="00CB0D42" w:rsidRDefault="00CB0D42" w:rsidP="001D42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EF7590" w14:textId="77777777"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7DC8B7" w14:textId="2E29C85C" w:rsidR="00CB0D42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942,189</w:t>
            </w:r>
          </w:p>
        </w:tc>
      </w:tr>
      <w:tr w:rsidR="00CB0D42" w:rsidRPr="005471B4" w14:paraId="2FAD123E" w14:textId="77777777" w:rsidTr="00D25FCE">
        <w:trPr>
          <w:cantSplit/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0F1CB78C" w14:textId="2C7B3685" w:rsidR="00CB0D42" w:rsidRPr="00E828D5" w:rsidRDefault="00CB0D42" w:rsidP="00CB0D42">
            <w:pPr>
              <w:ind w:left="4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9" w:type="dxa"/>
            <w:shd w:val="clear" w:color="auto" w:fill="auto"/>
          </w:tcPr>
          <w:p w14:paraId="5BBA3B64" w14:textId="35D10D82" w:rsidR="00CB0D42" w:rsidRPr="00E828D5" w:rsidRDefault="00CB0D42" w:rsidP="00CB0D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6.00</w:t>
            </w:r>
          </w:p>
        </w:tc>
        <w:tc>
          <w:tcPr>
            <w:tcW w:w="180" w:type="dxa"/>
            <w:shd w:val="clear" w:color="auto" w:fill="auto"/>
          </w:tcPr>
          <w:p w14:paraId="12855AC0" w14:textId="77777777" w:rsidR="00CB0D42" w:rsidRPr="00E828D5" w:rsidRDefault="00CB0D42" w:rsidP="00CB0D4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20F72F0D" w14:textId="096B3EEB" w:rsidR="00CB0D42" w:rsidRPr="00E828D5" w:rsidRDefault="00CB0D42" w:rsidP="001D42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D4BB26" w14:textId="77777777"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0D1C67D7" w14:textId="6AE97669" w:rsidR="00CB0D42" w:rsidRPr="00E828D5" w:rsidRDefault="00CB0D42" w:rsidP="001D42A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86,838</w:t>
            </w:r>
          </w:p>
        </w:tc>
        <w:tc>
          <w:tcPr>
            <w:tcW w:w="180" w:type="dxa"/>
            <w:shd w:val="clear" w:color="auto" w:fill="auto"/>
          </w:tcPr>
          <w:p w14:paraId="15C85E14" w14:textId="77777777"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42CDD6DE" w14:textId="0B494ED9" w:rsidR="00CB0D42" w:rsidRPr="00E828D5" w:rsidRDefault="00CB0D42" w:rsidP="00CB0D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277,777</w:t>
            </w:r>
          </w:p>
        </w:tc>
        <w:tc>
          <w:tcPr>
            <w:tcW w:w="180" w:type="dxa"/>
            <w:shd w:val="clear" w:color="auto" w:fill="auto"/>
          </w:tcPr>
          <w:p w14:paraId="6DB8E5ED" w14:textId="77777777"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959A8C9" w14:textId="5DF75E80"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364,615</w:t>
            </w:r>
          </w:p>
        </w:tc>
      </w:tr>
      <w:tr w:rsidR="00CB0D42" w:rsidRPr="001819D0" w14:paraId="3D606456" w14:textId="77777777" w:rsidTr="00D25FCE">
        <w:trPr>
          <w:cantSplit/>
        </w:trPr>
        <w:tc>
          <w:tcPr>
            <w:tcW w:w="3330" w:type="dxa"/>
            <w:shd w:val="clear" w:color="auto" w:fill="auto"/>
          </w:tcPr>
          <w:p w14:paraId="5697C9FA" w14:textId="77777777" w:rsidR="00CB0D42" w:rsidRPr="00E828D5" w:rsidRDefault="00CB0D42" w:rsidP="00CB0D42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shd w:val="clear" w:color="auto" w:fill="auto"/>
          </w:tcPr>
          <w:p w14:paraId="182C52AA" w14:textId="77777777" w:rsidR="00CB0D42" w:rsidRPr="00E828D5" w:rsidRDefault="00CB0D42" w:rsidP="00CB0D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76C0B3D" w14:textId="77777777" w:rsidR="00CB0D42" w:rsidRPr="00E828D5" w:rsidRDefault="00CB0D42" w:rsidP="00CB0D4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807F1" w14:textId="41186AF1" w:rsidR="00CB0D42" w:rsidRPr="0089679E" w:rsidRDefault="00CB0D42" w:rsidP="00CB0D4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332,790</w:t>
            </w:r>
          </w:p>
        </w:tc>
        <w:tc>
          <w:tcPr>
            <w:tcW w:w="180" w:type="dxa"/>
            <w:shd w:val="clear" w:color="auto" w:fill="auto"/>
          </w:tcPr>
          <w:p w14:paraId="745567DD" w14:textId="77777777"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E75C9" w14:textId="776A551A" w:rsidR="00CB0D42" w:rsidRPr="00E828D5" w:rsidRDefault="00CB0D42" w:rsidP="001D42A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1,029,027</w:t>
            </w:r>
          </w:p>
        </w:tc>
        <w:tc>
          <w:tcPr>
            <w:tcW w:w="180" w:type="dxa"/>
            <w:shd w:val="clear" w:color="auto" w:fill="auto"/>
          </w:tcPr>
          <w:p w14:paraId="0D795419" w14:textId="77777777" w:rsidR="00CB0D42" w:rsidRPr="00E828D5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BFFC7" w14:textId="20ACDE3E" w:rsidR="00CB0D42" w:rsidRPr="007B6EC6" w:rsidRDefault="00CB0D42" w:rsidP="00CB0D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277,777</w:t>
            </w:r>
          </w:p>
        </w:tc>
        <w:tc>
          <w:tcPr>
            <w:tcW w:w="180" w:type="dxa"/>
            <w:shd w:val="clear" w:color="auto" w:fill="auto"/>
          </w:tcPr>
          <w:p w14:paraId="35B02DB7" w14:textId="77777777" w:rsidR="00CB0D42" w:rsidRPr="007B6EC6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696B5" w14:textId="23329993" w:rsidR="00CB0D42" w:rsidRPr="001819D0" w:rsidRDefault="00CB0D42" w:rsidP="00CB0D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1,639,594</w:t>
            </w:r>
          </w:p>
        </w:tc>
      </w:tr>
    </w:tbl>
    <w:p w14:paraId="6FA7400E" w14:textId="77777777" w:rsidR="0077154D" w:rsidRPr="003C5BB8" w:rsidRDefault="0077154D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111A0A9" w14:textId="77777777" w:rsidR="006B4DD5" w:rsidRPr="00C52C41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2C4D5C98" w14:textId="77777777" w:rsidR="006B4DD5" w:rsidRPr="003C5BB8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654D48B" w14:textId="4338856F" w:rsidR="00CC295C" w:rsidRDefault="006B4DD5" w:rsidP="00970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 บริษัทได้ทำสัญญาซื้อขายเงินตราต่างประเทศล่วงหน้า ซึ่งรายการดังกล่าวจะมีอายุไม่เกินหนึ่งปี</w:t>
      </w:r>
      <w:r w:rsidR="00031529">
        <w:rPr>
          <w:rFonts w:ascii="Angsana New" w:hAnsi="Angsana New" w:hint="cs"/>
          <w:sz w:val="30"/>
          <w:szCs w:val="30"/>
          <w:cs/>
        </w:rPr>
        <w:t>และสัญญาแลกเปลี่ยนเงินตราต่างประเทศ</w:t>
      </w:r>
      <w:r w:rsidRPr="00C52C41">
        <w:rPr>
          <w:rFonts w:ascii="Angsana New" w:hAnsi="Angsana New"/>
          <w:sz w:val="30"/>
          <w:szCs w:val="30"/>
          <w:cs/>
        </w:rPr>
        <w:t xml:space="preserve"> เพื่อป้องกันความเสี่ยงของสินทรัพย์และหนี้สินทางการเงินที่เป็นเงินตราต่างประเทศ  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</w:t>
      </w:r>
    </w:p>
    <w:p w14:paraId="6A0036FE" w14:textId="77777777" w:rsidR="00480B52" w:rsidRPr="003C5BB8" w:rsidRDefault="00480B52" w:rsidP="00304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3496D757" w14:textId="1C2A2579" w:rsidR="006B4DD5" w:rsidRDefault="006B4DD5" w:rsidP="00304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0181B">
        <w:rPr>
          <w:rFonts w:ascii="Angsana New" w:hAnsi="Angsana New" w:hint="cs"/>
          <w:sz w:val="30"/>
          <w:szCs w:val="30"/>
          <w:cs/>
        </w:rPr>
        <w:t xml:space="preserve">31 มีนาคม </w:t>
      </w:r>
      <w:r w:rsidRPr="00C52C41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</w:t>
      </w:r>
      <w:r w:rsidR="00304295">
        <w:rPr>
          <w:rFonts w:ascii="Angsana New" w:hAnsi="Angsana New"/>
          <w:sz w:val="30"/>
          <w:szCs w:val="30"/>
          <w:cs/>
        </w:rPr>
        <w:t>ต่างประเทศ</w:t>
      </w:r>
      <w:r w:rsidR="00785935">
        <w:rPr>
          <w:rFonts w:ascii="Angsana New" w:hAnsi="Angsana New"/>
          <w:sz w:val="30"/>
          <w:szCs w:val="30"/>
        </w:rPr>
        <w:t xml:space="preserve"> </w:t>
      </w:r>
      <w:r w:rsidR="006D3361">
        <w:rPr>
          <w:rFonts w:ascii="Angsana New" w:hAnsi="Angsana New" w:hint="cs"/>
          <w:sz w:val="30"/>
          <w:szCs w:val="30"/>
          <w:cs/>
        </w:rPr>
        <w:t>มี</w:t>
      </w:r>
      <w:r w:rsidRPr="00C52C41">
        <w:rPr>
          <w:rFonts w:ascii="Angsana New" w:hAnsi="Angsana New"/>
          <w:sz w:val="30"/>
          <w:szCs w:val="30"/>
          <w:cs/>
        </w:rPr>
        <w:t>ดังนี้</w:t>
      </w:r>
    </w:p>
    <w:p w14:paraId="19CFF754" w14:textId="77777777" w:rsidR="002B454B" w:rsidRDefault="002B454B" w:rsidP="00281C5A">
      <w:pPr>
        <w:pStyle w:val="BodyText2"/>
        <w:spacing w:line="200" w:lineRule="atLeast"/>
        <w:ind w:left="0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E0B1F83" w14:textId="77777777" w:rsidR="003C5BB8" w:rsidRDefault="003C5BB8" w:rsidP="00281C5A">
      <w:pPr>
        <w:pStyle w:val="BodyText2"/>
        <w:spacing w:line="200" w:lineRule="atLeast"/>
        <w:ind w:left="0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BC4E05F" w14:textId="77777777" w:rsidR="003C5BB8" w:rsidRDefault="003C5BB8" w:rsidP="00281C5A">
      <w:pPr>
        <w:pStyle w:val="BodyText2"/>
        <w:spacing w:line="200" w:lineRule="atLeast"/>
        <w:ind w:left="0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E0790D" w14:textId="77777777" w:rsidR="003C5BB8" w:rsidRDefault="003C5BB8" w:rsidP="00281C5A">
      <w:pPr>
        <w:pStyle w:val="BodyText2"/>
        <w:spacing w:line="200" w:lineRule="atLeast"/>
        <w:ind w:left="0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90A7B6" w14:textId="77777777" w:rsidR="003C5BB8" w:rsidRDefault="003C5BB8" w:rsidP="00281C5A">
      <w:pPr>
        <w:pStyle w:val="BodyText2"/>
        <w:spacing w:line="200" w:lineRule="atLeast"/>
        <w:ind w:left="0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7ECF9B" w14:textId="77777777" w:rsidR="003C5BB8" w:rsidRDefault="003C5BB8" w:rsidP="00281C5A">
      <w:pPr>
        <w:pStyle w:val="BodyText2"/>
        <w:spacing w:line="200" w:lineRule="atLeast"/>
        <w:ind w:left="0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EF22A9" w14:textId="77777777" w:rsidR="003C5BB8" w:rsidRDefault="003C5BB8" w:rsidP="00281C5A">
      <w:pPr>
        <w:pStyle w:val="BodyText2"/>
        <w:spacing w:line="200" w:lineRule="atLeast"/>
        <w:ind w:left="0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116D76" w14:textId="77777777" w:rsidR="003C5BB8" w:rsidRPr="003C5BB8" w:rsidRDefault="003C5BB8" w:rsidP="00281C5A">
      <w:pPr>
        <w:pStyle w:val="BodyText2"/>
        <w:spacing w:line="200" w:lineRule="atLeast"/>
        <w:ind w:left="0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88"/>
        <w:gridCol w:w="810"/>
        <w:gridCol w:w="1710"/>
        <w:gridCol w:w="246"/>
        <w:gridCol w:w="1734"/>
      </w:tblGrid>
      <w:tr w:rsidR="00101007" w:rsidRPr="007B32AC" w14:paraId="5520EC5C" w14:textId="77777777" w:rsidTr="00CC295C">
        <w:trPr>
          <w:tblHeader/>
        </w:trPr>
        <w:tc>
          <w:tcPr>
            <w:tcW w:w="4788" w:type="dxa"/>
          </w:tcPr>
          <w:p w14:paraId="47B40F10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1B2B353" w14:textId="5F6AD387" w:rsidR="00101007" w:rsidRPr="00C52C41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96612E" w14:textId="452544BE" w:rsidR="00101007" w:rsidRPr="007B32AC" w:rsidRDefault="005A5A90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B0D4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6" w:type="dxa"/>
          </w:tcPr>
          <w:p w14:paraId="671AD602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B9102B1" w14:textId="26B8E81A" w:rsidR="00101007" w:rsidRPr="007B32AC" w:rsidRDefault="005A5A90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470E66">
              <w:rPr>
                <w:rFonts w:ascii="Angsana New" w:hAnsi="Angsana New"/>
                <w:sz w:val="30"/>
                <w:szCs w:val="30"/>
              </w:rPr>
              <w:t>6</w:t>
            </w:r>
            <w:r w:rsidR="00CB0D4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01007" w:rsidRPr="007B32AC" w14:paraId="5682DB5F" w14:textId="77777777" w:rsidTr="00CC295C">
        <w:trPr>
          <w:tblHeader/>
        </w:trPr>
        <w:tc>
          <w:tcPr>
            <w:tcW w:w="4788" w:type="dxa"/>
          </w:tcPr>
          <w:p w14:paraId="6B1857C4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FEBEBF2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38C77290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1007" w:rsidRPr="007B32AC" w14:paraId="7AF91AB1" w14:textId="77777777" w:rsidTr="00CC295C">
        <w:tc>
          <w:tcPr>
            <w:tcW w:w="4788" w:type="dxa"/>
          </w:tcPr>
          <w:p w14:paraId="7526BC47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810" w:type="dxa"/>
          </w:tcPr>
          <w:p w14:paraId="6A11D7CB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906515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4382A468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5E9F217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D42" w:rsidRPr="007B32AC" w14:paraId="3E0D51D0" w14:textId="77777777" w:rsidTr="00CC295C">
        <w:tc>
          <w:tcPr>
            <w:tcW w:w="4788" w:type="dxa"/>
          </w:tcPr>
          <w:p w14:paraId="4181FD4C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</w:tcPr>
          <w:p w14:paraId="32DF3656" w14:textId="2041C5A0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8344008" w14:textId="3C4A0D4B" w:rsidR="00CB0D42" w:rsidRPr="007B32AC" w:rsidRDefault="001D42A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80,777</w:t>
            </w:r>
          </w:p>
        </w:tc>
        <w:tc>
          <w:tcPr>
            <w:tcW w:w="246" w:type="dxa"/>
          </w:tcPr>
          <w:p w14:paraId="478954FD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A8E3ED4" w14:textId="02A9B684" w:rsidR="00CB0D42" w:rsidRPr="0068014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680149">
              <w:rPr>
                <w:rFonts w:ascii="Angsana New" w:hAnsi="Angsana New"/>
                <w:sz w:val="30"/>
                <w:szCs w:val="30"/>
              </w:rPr>
              <w:t>20,608</w:t>
            </w:r>
          </w:p>
        </w:tc>
      </w:tr>
      <w:tr w:rsidR="00CB0D42" w:rsidRPr="007B32AC" w14:paraId="42239B1B" w14:textId="77777777" w:rsidTr="00CC295C">
        <w:tc>
          <w:tcPr>
            <w:tcW w:w="4788" w:type="dxa"/>
          </w:tcPr>
          <w:p w14:paraId="200869B6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7DCC3A17" w14:textId="16474DF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EDD6F6E" w14:textId="51588EA7" w:rsidR="00CB0D42" w:rsidRPr="007B32AC" w:rsidRDefault="00D25FC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613,122</w:t>
            </w:r>
          </w:p>
        </w:tc>
        <w:tc>
          <w:tcPr>
            <w:tcW w:w="246" w:type="dxa"/>
          </w:tcPr>
          <w:p w14:paraId="3008982B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54C26EDB" w14:textId="49961376" w:rsidR="00CB0D42" w:rsidRPr="00680149" w:rsidRDefault="006917A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535,252</w:t>
            </w:r>
          </w:p>
        </w:tc>
      </w:tr>
      <w:tr w:rsidR="00CB0D42" w:rsidRPr="007B32AC" w14:paraId="56EBEE6F" w14:textId="77777777" w:rsidTr="00CC295C">
        <w:tc>
          <w:tcPr>
            <w:tcW w:w="4788" w:type="dxa"/>
          </w:tcPr>
          <w:p w14:paraId="6B022296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 </w:t>
            </w:r>
          </w:p>
        </w:tc>
        <w:tc>
          <w:tcPr>
            <w:tcW w:w="810" w:type="dxa"/>
          </w:tcPr>
          <w:p w14:paraId="4BF5D525" w14:textId="4886B11B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FEC1A3" w14:textId="117D9C9D" w:rsidR="00CB0D42" w:rsidRPr="007B32AC" w:rsidRDefault="00D25FC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1,106</w:t>
            </w:r>
          </w:p>
        </w:tc>
        <w:tc>
          <w:tcPr>
            <w:tcW w:w="246" w:type="dxa"/>
          </w:tcPr>
          <w:p w14:paraId="385751D9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8EBBE30" w14:textId="28727F8C" w:rsidR="00CB0D42" w:rsidRPr="0068014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680149">
              <w:rPr>
                <w:rFonts w:ascii="Angsana New" w:hAnsi="Angsana New"/>
                <w:sz w:val="30"/>
                <w:szCs w:val="30"/>
              </w:rPr>
              <w:t>1,089</w:t>
            </w:r>
          </w:p>
        </w:tc>
      </w:tr>
      <w:tr w:rsidR="00CB0D42" w:rsidRPr="007B32AC" w14:paraId="741C606E" w14:textId="77777777" w:rsidTr="00CC295C">
        <w:tc>
          <w:tcPr>
            <w:tcW w:w="4788" w:type="dxa"/>
          </w:tcPr>
          <w:p w14:paraId="3426FE9A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810" w:type="dxa"/>
          </w:tcPr>
          <w:p w14:paraId="57023176" w14:textId="7245315F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A305BB4" w14:textId="273BE2E6" w:rsidR="00CB0D42" w:rsidRPr="007B32AC" w:rsidRDefault="001D42A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(959,355)</w:t>
            </w:r>
          </w:p>
        </w:tc>
        <w:tc>
          <w:tcPr>
            <w:tcW w:w="246" w:type="dxa"/>
          </w:tcPr>
          <w:p w14:paraId="7C3AC814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61A903D" w14:textId="06D47CBA" w:rsidR="00CB0D42" w:rsidRPr="0068014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680149">
              <w:rPr>
                <w:rFonts w:ascii="Angsana New" w:hAnsi="Angsana New"/>
                <w:sz w:val="30"/>
                <w:szCs w:val="30"/>
              </w:rPr>
              <w:t>(1,256,252)</w:t>
            </w:r>
          </w:p>
        </w:tc>
      </w:tr>
      <w:tr w:rsidR="00CB0D42" w:rsidRPr="007B32AC" w14:paraId="203AB6B9" w14:textId="77777777" w:rsidTr="00CC295C">
        <w:tc>
          <w:tcPr>
            <w:tcW w:w="4788" w:type="dxa"/>
          </w:tcPr>
          <w:p w14:paraId="7FAC47EE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14:paraId="0F506BED" w14:textId="6383FE2C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491D52" w14:textId="6B7FF081" w:rsidR="00CB0D42" w:rsidRPr="007B32AC" w:rsidRDefault="00D25FC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(71,631)</w:t>
            </w:r>
          </w:p>
        </w:tc>
        <w:tc>
          <w:tcPr>
            <w:tcW w:w="246" w:type="dxa"/>
          </w:tcPr>
          <w:p w14:paraId="5EF68B6F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33500774" w14:textId="495EC9AF" w:rsidR="00CB0D42" w:rsidRPr="00680149" w:rsidRDefault="001D42A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680149">
              <w:rPr>
                <w:rFonts w:ascii="Angsana New" w:hAnsi="Angsana New"/>
                <w:sz w:val="30"/>
                <w:szCs w:val="30"/>
              </w:rPr>
              <w:t>(</w:t>
            </w:r>
            <w:r w:rsidR="006917AE">
              <w:rPr>
                <w:rFonts w:ascii="Angsana New" w:hAnsi="Angsana New"/>
                <w:sz w:val="30"/>
                <w:szCs w:val="30"/>
              </w:rPr>
              <w:t>125,509</w:t>
            </w:r>
            <w:r w:rsidR="00CB0D42" w:rsidRPr="0068014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B0D42" w:rsidRPr="007B32AC" w14:paraId="1152EF22" w14:textId="77777777" w:rsidTr="00CC295C">
        <w:tc>
          <w:tcPr>
            <w:tcW w:w="4788" w:type="dxa"/>
          </w:tcPr>
          <w:p w14:paraId="078098EC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10" w:type="dxa"/>
          </w:tcPr>
          <w:p w14:paraId="6B7754AC" w14:textId="59BAD724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BF83A80" w14:textId="543AD653" w:rsidR="00CB0D42" w:rsidRPr="007B32AC" w:rsidRDefault="00D25FC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(13,567)</w:t>
            </w:r>
          </w:p>
        </w:tc>
        <w:tc>
          <w:tcPr>
            <w:tcW w:w="246" w:type="dxa"/>
          </w:tcPr>
          <w:p w14:paraId="5CE92F9E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14:paraId="78D4A88C" w14:textId="0810954F" w:rsidR="00CB0D42" w:rsidRPr="00680149" w:rsidRDefault="001D42A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680149">
              <w:rPr>
                <w:rFonts w:ascii="Angsana New" w:hAnsi="Angsana New"/>
                <w:sz w:val="30"/>
                <w:szCs w:val="30"/>
              </w:rPr>
              <w:t>(</w:t>
            </w:r>
            <w:r w:rsidR="006917AE">
              <w:rPr>
                <w:rFonts w:ascii="Angsana New" w:hAnsi="Angsana New"/>
                <w:sz w:val="30"/>
                <w:szCs w:val="30"/>
              </w:rPr>
              <w:t>15,374</w:t>
            </w:r>
            <w:r w:rsidR="00CB0D42" w:rsidRPr="0068014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B0D42" w:rsidRPr="007B32AC" w14:paraId="0B91EEA2" w14:textId="77777777" w:rsidTr="00CC295C">
        <w:tc>
          <w:tcPr>
            <w:tcW w:w="4788" w:type="dxa"/>
          </w:tcPr>
          <w:p w14:paraId="35ACB0F6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810" w:type="dxa"/>
          </w:tcPr>
          <w:p w14:paraId="3D0D9D64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E5BDEDE" w14:textId="368655B8" w:rsidR="00CB0D42" w:rsidRPr="007B32AC" w:rsidRDefault="00D25FC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(349,548)</w:t>
            </w:r>
          </w:p>
        </w:tc>
        <w:tc>
          <w:tcPr>
            <w:tcW w:w="246" w:type="dxa"/>
          </w:tcPr>
          <w:p w14:paraId="3581C6D0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14:paraId="4EB4DD13" w14:textId="064233F7" w:rsidR="00CB0D42" w:rsidRPr="00680149" w:rsidRDefault="001D42A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014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D7A2B">
              <w:rPr>
                <w:rFonts w:ascii="Angsana New" w:hAnsi="Angsana New"/>
                <w:b/>
                <w:bCs/>
                <w:sz w:val="30"/>
                <w:szCs w:val="30"/>
              </w:rPr>
              <w:t>840,186</w:t>
            </w:r>
            <w:r w:rsidR="00CB0D42" w:rsidRPr="0068014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CB0D42" w:rsidRPr="007B32AC" w14:paraId="7EBE433F" w14:textId="77777777" w:rsidTr="00CC295C">
        <w:tc>
          <w:tcPr>
            <w:tcW w:w="4788" w:type="dxa"/>
          </w:tcPr>
          <w:p w14:paraId="787C7053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810" w:type="dxa"/>
          </w:tcPr>
          <w:p w14:paraId="58EE1830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22C2FA" w14:textId="3CD22793" w:rsidR="00CB0D42" w:rsidRPr="007B32AC" w:rsidRDefault="001D42A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1,056,600</w:t>
            </w:r>
          </w:p>
        </w:tc>
        <w:tc>
          <w:tcPr>
            <w:tcW w:w="246" w:type="dxa"/>
          </w:tcPr>
          <w:p w14:paraId="6D9ECCFB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02AA310" w14:textId="6F20EE29" w:rsidR="00CB0D42" w:rsidRPr="0068014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680149">
              <w:rPr>
                <w:rFonts w:ascii="Angsana New" w:hAnsi="Angsana New"/>
                <w:sz w:val="30"/>
                <w:szCs w:val="30"/>
              </w:rPr>
              <w:t>1,056,600</w:t>
            </w:r>
          </w:p>
        </w:tc>
      </w:tr>
      <w:tr w:rsidR="00CB0D42" w:rsidRPr="007B32AC" w14:paraId="2C9DEB72" w14:textId="77777777" w:rsidTr="00CC295C">
        <w:tc>
          <w:tcPr>
            <w:tcW w:w="4788" w:type="dxa"/>
          </w:tcPr>
          <w:p w14:paraId="6426CF0F" w14:textId="2F62059C" w:rsidR="00CB0D42" w:rsidRPr="007B32AC" w:rsidRDefault="00CA1D4C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8701BD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CB0D42" w:rsidRPr="007B32AC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810" w:type="dxa"/>
          </w:tcPr>
          <w:p w14:paraId="3FE24E63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7E600EE" w14:textId="040B6FA9" w:rsidR="00CB0D42" w:rsidRPr="007B32AC" w:rsidRDefault="00D25FC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(485,193)</w:t>
            </w:r>
          </w:p>
        </w:tc>
        <w:tc>
          <w:tcPr>
            <w:tcW w:w="246" w:type="dxa"/>
          </w:tcPr>
          <w:p w14:paraId="7DBEA9E9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14:paraId="16894EBA" w14:textId="40FF3E73" w:rsidR="00CB0D42" w:rsidRPr="0068014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680149">
              <w:rPr>
                <w:rFonts w:ascii="Angsana New" w:hAnsi="Angsana New"/>
                <w:sz w:val="30"/>
                <w:szCs w:val="30"/>
              </w:rPr>
              <w:t>(</w:t>
            </w:r>
            <w:r w:rsidR="006917AE">
              <w:rPr>
                <w:rFonts w:ascii="Angsana New" w:hAnsi="Angsana New"/>
                <w:sz w:val="30"/>
                <w:szCs w:val="30"/>
              </w:rPr>
              <w:t>147,173</w:t>
            </w:r>
            <w:r w:rsidRPr="0068014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B0D42" w:rsidRPr="007B32AC" w14:paraId="5A6C8F5C" w14:textId="77777777" w:rsidTr="00CC295C">
        <w:tc>
          <w:tcPr>
            <w:tcW w:w="4788" w:type="dxa"/>
          </w:tcPr>
          <w:p w14:paraId="415E3EE5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ยอดรวมความเสี่ยงคงเหลือสุทธิ</w:t>
            </w:r>
          </w:p>
        </w:tc>
        <w:tc>
          <w:tcPr>
            <w:tcW w:w="810" w:type="dxa"/>
          </w:tcPr>
          <w:p w14:paraId="579F9FCC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1C22F53" w14:textId="5FD44027" w:rsidR="00CB0D42" w:rsidRPr="007B32AC" w:rsidRDefault="00D25FC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221,859</w:t>
            </w:r>
          </w:p>
        </w:tc>
        <w:tc>
          <w:tcPr>
            <w:tcW w:w="246" w:type="dxa"/>
          </w:tcPr>
          <w:p w14:paraId="319E514E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</w:tcPr>
          <w:p w14:paraId="21A1E21F" w14:textId="7F99FE8F" w:rsidR="00CB0D42" w:rsidRPr="00680149" w:rsidRDefault="006917A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69,241</w:t>
            </w:r>
          </w:p>
        </w:tc>
      </w:tr>
      <w:tr w:rsidR="00CB0D42" w:rsidRPr="003C5BB8" w14:paraId="7ECB87B4" w14:textId="77777777" w:rsidTr="00CC295C">
        <w:trPr>
          <w:trHeight w:val="172"/>
        </w:trPr>
        <w:tc>
          <w:tcPr>
            <w:tcW w:w="4788" w:type="dxa"/>
          </w:tcPr>
          <w:p w14:paraId="11C49CEF" w14:textId="77777777" w:rsidR="00CB0D42" w:rsidRPr="003C5BB8" w:rsidRDefault="00CB0D42" w:rsidP="003C5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810" w:type="dxa"/>
          </w:tcPr>
          <w:p w14:paraId="3EC52E81" w14:textId="77777777" w:rsidR="00CB0D42" w:rsidRPr="003C5BB8" w:rsidRDefault="00CB0D42" w:rsidP="003C5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710" w:type="dxa"/>
          </w:tcPr>
          <w:p w14:paraId="2D95CEC0" w14:textId="77777777" w:rsidR="00CB0D42" w:rsidRPr="003C5BB8" w:rsidRDefault="00CB0D42" w:rsidP="003C5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140" w:lineRule="exact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46" w:type="dxa"/>
          </w:tcPr>
          <w:p w14:paraId="672964F4" w14:textId="77777777" w:rsidR="00CB0D42" w:rsidRPr="003C5BB8" w:rsidRDefault="00CB0D42" w:rsidP="003C5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140" w:lineRule="exact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734" w:type="dxa"/>
          </w:tcPr>
          <w:p w14:paraId="3A12D03D" w14:textId="77777777" w:rsidR="00CB0D42" w:rsidRPr="003C5BB8" w:rsidRDefault="00CB0D42" w:rsidP="003C5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140" w:lineRule="exact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</w:p>
        </w:tc>
      </w:tr>
      <w:tr w:rsidR="00CB0D42" w:rsidRPr="007B32AC" w14:paraId="3E135BF1" w14:textId="77777777" w:rsidTr="00CC295C">
        <w:tc>
          <w:tcPr>
            <w:tcW w:w="4788" w:type="dxa"/>
          </w:tcPr>
          <w:p w14:paraId="6121F289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สกุลเงินเยนญี่ปุ่น</w:t>
            </w:r>
          </w:p>
        </w:tc>
        <w:tc>
          <w:tcPr>
            <w:tcW w:w="810" w:type="dxa"/>
          </w:tcPr>
          <w:p w14:paraId="6E624C35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12704F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7A6B65A1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526D704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D42" w:rsidRPr="007B32AC" w14:paraId="39DA55A5" w14:textId="77777777" w:rsidTr="00CC295C">
        <w:tc>
          <w:tcPr>
            <w:tcW w:w="4788" w:type="dxa"/>
          </w:tcPr>
          <w:p w14:paraId="07BAFBD4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2B5BAE3D" w14:textId="6FDC7543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3812CE" w14:textId="545B8D0D" w:rsidR="00CB0D42" w:rsidRPr="007B32AC" w:rsidRDefault="00D25FC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9,291</w:t>
            </w:r>
          </w:p>
        </w:tc>
        <w:tc>
          <w:tcPr>
            <w:tcW w:w="246" w:type="dxa"/>
          </w:tcPr>
          <w:p w14:paraId="3D364EF7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67802362" w14:textId="2A803C29" w:rsidR="00CB0D42" w:rsidRPr="00680149" w:rsidRDefault="006917A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18,630</w:t>
            </w:r>
          </w:p>
        </w:tc>
      </w:tr>
      <w:tr w:rsidR="00CB0D42" w:rsidRPr="007B32AC" w14:paraId="3D248EFE" w14:textId="77777777" w:rsidTr="00CC295C">
        <w:tc>
          <w:tcPr>
            <w:tcW w:w="4788" w:type="dxa"/>
          </w:tcPr>
          <w:p w14:paraId="08147C21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14EAA1A8" w14:textId="778B8ED6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8486F32" w14:textId="38A67CF0" w:rsidR="00CB0D42" w:rsidRPr="007B32AC" w:rsidRDefault="00C36BF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763</w:t>
            </w:r>
          </w:p>
        </w:tc>
        <w:tc>
          <w:tcPr>
            <w:tcW w:w="246" w:type="dxa"/>
          </w:tcPr>
          <w:p w14:paraId="5DDE7760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3A969024" w14:textId="798F8DE6" w:rsidR="00CB0D42" w:rsidRPr="00680149" w:rsidRDefault="006917A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1,859</w:t>
            </w:r>
          </w:p>
        </w:tc>
      </w:tr>
      <w:tr w:rsidR="00CB0D42" w:rsidRPr="007B32AC" w14:paraId="45F6173D" w14:textId="77777777" w:rsidTr="00CC295C">
        <w:tc>
          <w:tcPr>
            <w:tcW w:w="4788" w:type="dxa"/>
          </w:tcPr>
          <w:p w14:paraId="3E8E7EEA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14:paraId="7BA7AC46" w14:textId="3FF39F8E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A88EE64" w14:textId="65FDF480" w:rsidR="00CB0D42" w:rsidRPr="007B32AC" w:rsidRDefault="00C36BF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</w:t>
            </w:r>
            <w:r w:rsidR="00DE37E8">
              <w:rPr>
                <w:rFonts w:ascii="Angsana New" w:hAnsi="Angsana New"/>
                <w:sz w:val="30"/>
                <w:szCs w:val="30"/>
              </w:rPr>
              <w:t>503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222E6100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684BFB57" w14:textId="5FF8B120" w:rsidR="00CB0D42" w:rsidRPr="00680149" w:rsidRDefault="002B5303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680149">
              <w:rPr>
                <w:rFonts w:ascii="Angsana New" w:hAnsi="Angsana New"/>
                <w:sz w:val="30"/>
                <w:szCs w:val="30"/>
              </w:rPr>
              <w:t>(238,900</w:t>
            </w:r>
            <w:r w:rsidR="00CB0D42" w:rsidRPr="0068014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B0D42" w:rsidRPr="007B32AC" w14:paraId="22417F44" w14:textId="77777777" w:rsidTr="00CC295C">
        <w:tc>
          <w:tcPr>
            <w:tcW w:w="4788" w:type="dxa"/>
          </w:tcPr>
          <w:p w14:paraId="0CE668D0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10" w:type="dxa"/>
          </w:tcPr>
          <w:p w14:paraId="7E4FAB61" w14:textId="003CCF26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16EB4CE" w14:textId="58961441" w:rsidR="00CB0D42" w:rsidRPr="007B32AC" w:rsidRDefault="00C36BF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E37E8">
              <w:rPr>
                <w:rFonts w:ascii="Angsana New" w:hAnsi="Angsana New"/>
                <w:sz w:val="30"/>
                <w:szCs w:val="30"/>
              </w:rPr>
              <w:t>27,414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1F1B1363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14:paraId="6CC37A8E" w14:textId="084D791A" w:rsidR="00CB0D42" w:rsidRPr="00680149" w:rsidRDefault="002B5303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680149">
              <w:rPr>
                <w:rFonts w:ascii="Angsana New" w:hAnsi="Angsana New"/>
                <w:sz w:val="30"/>
                <w:szCs w:val="30"/>
              </w:rPr>
              <w:t>(</w:t>
            </w:r>
            <w:r w:rsidR="006917AE">
              <w:rPr>
                <w:rFonts w:ascii="Angsana New" w:hAnsi="Angsana New"/>
                <w:sz w:val="30"/>
                <w:szCs w:val="30"/>
              </w:rPr>
              <w:t>22,288</w:t>
            </w:r>
            <w:r w:rsidR="00CB0D42" w:rsidRPr="0068014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B0D42" w:rsidRPr="007B32AC" w14:paraId="44D5B933" w14:textId="77777777" w:rsidTr="00CC295C">
        <w:tc>
          <w:tcPr>
            <w:tcW w:w="4788" w:type="dxa"/>
          </w:tcPr>
          <w:p w14:paraId="45BC19E9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810" w:type="dxa"/>
          </w:tcPr>
          <w:p w14:paraId="5C3AE10D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9D88EA8" w14:textId="78070BED" w:rsidR="00CB0D42" w:rsidRPr="007B32AC" w:rsidRDefault="00C36BF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E37E8">
              <w:rPr>
                <w:rFonts w:ascii="Angsana New" w:hAnsi="Angsana New"/>
                <w:b/>
                <w:bCs/>
                <w:sz w:val="30"/>
                <w:szCs w:val="30"/>
              </w:rPr>
              <w:t>50,863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63E5A230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14:paraId="7B8BFF80" w14:textId="5A09CFCC" w:rsidR="00CB0D42" w:rsidRPr="0068014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014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917AE">
              <w:rPr>
                <w:rFonts w:ascii="Angsana New" w:hAnsi="Angsana New"/>
                <w:b/>
                <w:bCs/>
                <w:sz w:val="30"/>
                <w:szCs w:val="30"/>
              </w:rPr>
              <w:t>240,699</w:t>
            </w:r>
            <w:r w:rsidRPr="0068014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CB0D42" w:rsidRPr="007B32AC" w14:paraId="4A195051" w14:textId="77777777" w:rsidTr="00903187">
        <w:tc>
          <w:tcPr>
            <w:tcW w:w="4788" w:type="dxa"/>
          </w:tcPr>
          <w:p w14:paraId="562EC25A" w14:textId="1A564C3F" w:rsidR="00CB0D42" w:rsidRPr="007B32AC" w:rsidRDefault="00CC1F81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CB0D42" w:rsidRPr="007B32AC">
              <w:rPr>
                <w:rFonts w:ascii="Angsana New" w:hAnsi="Angsana New"/>
                <w:sz w:val="30"/>
                <w:szCs w:val="30"/>
                <w:cs/>
              </w:rPr>
              <w:t>ขายเงินตราต่างประเทศ</w:t>
            </w:r>
          </w:p>
        </w:tc>
        <w:tc>
          <w:tcPr>
            <w:tcW w:w="810" w:type="dxa"/>
          </w:tcPr>
          <w:p w14:paraId="5AE2D4F4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B1081D0" w14:textId="3B3EFBC3" w:rsidR="00CB0D42" w:rsidRPr="007B32AC" w:rsidRDefault="00C36BF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57,850</w:t>
            </w:r>
          </w:p>
        </w:tc>
        <w:tc>
          <w:tcPr>
            <w:tcW w:w="246" w:type="dxa"/>
          </w:tcPr>
          <w:p w14:paraId="5350D4FD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vAlign w:val="bottom"/>
          </w:tcPr>
          <w:p w14:paraId="5F07D23D" w14:textId="3A5A8233" w:rsidR="00CB0D42" w:rsidRPr="00480B52" w:rsidRDefault="00CB0D42" w:rsidP="00174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480B52">
              <w:rPr>
                <w:rFonts w:ascii="Angsana New" w:hAnsi="Angsana New"/>
                <w:sz w:val="30"/>
                <w:szCs w:val="30"/>
              </w:rPr>
              <w:t>102,581</w:t>
            </w:r>
          </w:p>
        </w:tc>
      </w:tr>
      <w:tr w:rsidR="00CB0D42" w:rsidRPr="007B32AC" w14:paraId="38CA6164" w14:textId="77777777" w:rsidTr="00903187">
        <w:tc>
          <w:tcPr>
            <w:tcW w:w="4788" w:type="dxa"/>
          </w:tcPr>
          <w:p w14:paraId="482B0B51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ยอดรวมความเสี่ยงคงเหลือสุทธิ</w:t>
            </w:r>
          </w:p>
        </w:tc>
        <w:tc>
          <w:tcPr>
            <w:tcW w:w="810" w:type="dxa"/>
          </w:tcPr>
          <w:p w14:paraId="365DFEBD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F026A1B" w14:textId="1AF8094E" w:rsidR="00CB0D42" w:rsidRPr="007B32AC" w:rsidRDefault="00DE37E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6,987</w:t>
            </w:r>
          </w:p>
        </w:tc>
        <w:tc>
          <w:tcPr>
            <w:tcW w:w="246" w:type="dxa"/>
          </w:tcPr>
          <w:p w14:paraId="2AAD78A8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</w:tcPr>
          <w:p w14:paraId="5BFA9F9E" w14:textId="0506D39A" w:rsidR="00CB0D42" w:rsidRPr="00480B5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B5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917AE">
              <w:rPr>
                <w:rFonts w:ascii="Angsana New" w:hAnsi="Angsana New"/>
                <w:b/>
                <w:bCs/>
                <w:sz w:val="30"/>
                <w:szCs w:val="30"/>
              </w:rPr>
              <w:t>138,118</w:t>
            </w:r>
            <w:r w:rsidRPr="00480B5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CB0D42" w:rsidRPr="003C5BB8" w14:paraId="30DE7ADC" w14:textId="77777777" w:rsidTr="00903187">
        <w:trPr>
          <w:trHeight w:val="199"/>
        </w:trPr>
        <w:tc>
          <w:tcPr>
            <w:tcW w:w="4788" w:type="dxa"/>
          </w:tcPr>
          <w:p w14:paraId="4FD036BC" w14:textId="77777777" w:rsidR="00CB0D42" w:rsidRPr="003C5BB8" w:rsidRDefault="00CB0D42" w:rsidP="003C5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810" w:type="dxa"/>
          </w:tcPr>
          <w:p w14:paraId="01D0A08B" w14:textId="77777777" w:rsidR="00CB0D42" w:rsidRPr="003C5BB8" w:rsidRDefault="00CB0D42" w:rsidP="003C5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710" w:type="dxa"/>
          </w:tcPr>
          <w:p w14:paraId="3BABAA98" w14:textId="77777777" w:rsidR="00CB0D42" w:rsidRPr="003C5BB8" w:rsidRDefault="00CB0D42" w:rsidP="003C5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140" w:lineRule="exact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46" w:type="dxa"/>
          </w:tcPr>
          <w:p w14:paraId="43BC689B" w14:textId="77777777" w:rsidR="00CB0D42" w:rsidRPr="003C5BB8" w:rsidRDefault="00CB0D42" w:rsidP="003C5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140" w:lineRule="exact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734" w:type="dxa"/>
          </w:tcPr>
          <w:p w14:paraId="2E05D58E" w14:textId="77777777" w:rsidR="00CB0D42" w:rsidRPr="003C5BB8" w:rsidRDefault="00CB0D42" w:rsidP="003C5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140" w:lineRule="exact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</w:p>
        </w:tc>
      </w:tr>
      <w:tr w:rsidR="00CB0D42" w:rsidRPr="007B32AC" w14:paraId="13FAFA47" w14:textId="77777777" w:rsidTr="00CC295C">
        <w:tc>
          <w:tcPr>
            <w:tcW w:w="4788" w:type="dxa"/>
          </w:tcPr>
          <w:p w14:paraId="6F77D896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810" w:type="dxa"/>
          </w:tcPr>
          <w:p w14:paraId="63BCEBCD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AEF44F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FDF5691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608A051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D42" w:rsidRPr="007B32AC" w14:paraId="04999BC2" w14:textId="77777777" w:rsidTr="00CC295C">
        <w:tc>
          <w:tcPr>
            <w:tcW w:w="4788" w:type="dxa"/>
          </w:tcPr>
          <w:p w14:paraId="1E6027C6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69E29053" w14:textId="66B6F311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3C79F3D" w14:textId="7D9347C6" w:rsidR="00CB0D42" w:rsidRPr="007B32AC" w:rsidRDefault="00C36BFE" w:rsidP="0051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4,144</w:t>
            </w:r>
          </w:p>
        </w:tc>
        <w:tc>
          <w:tcPr>
            <w:tcW w:w="246" w:type="dxa"/>
          </w:tcPr>
          <w:p w14:paraId="0C34ADE5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5BFFEFA6" w14:textId="4BA136F0" w:rsidR="00CB0D42" w:rsidRPr="007B32AC" w:rsidRDefault="00CB0D42" w:rsidP="0051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1,591</w:t>
            </w:r>
          </w:p>
        </w:tc>
      </w:tr>
      <w:tr w:rsidR="00CB0D42" w:rsidRPr="007B32AC" w14:paraId="728CFEB7" w14:textId="77777777" w:rsidTr="00CC295C">
        <w:tc>
          <w:tcPr>
            <w:tcW w:w="4788" w:type="dxa"/>
          </w:tcPr>
          <w:p w14:paraId="13F91CE6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56D6589A" w14:textId="1397C1D9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11FCDC" w14:textId="1635629B" w:rsidR="00CB0D42" w:rsidRPr="007B32AC" w:rsidRDefault="00C36BFE" w:rsidP="0051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46" w:type="dxa"/>
          </w:tcPr>
          <w:p w14:paraId="651E79DB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5D35C32A" w14:textId="6B4F9091" w:rsidR="00CB0D42" w:rsidRPr="007B32AC" w:rsidRDefault="00CB0D42" w:rsidP="0051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CB0D42" w:rsidRPr="006C109C" w14:paraId="27E01377" w14:textId="77777777" w:rsidTr="00CC295C">
        <w:tc>
          <w:tcPr>
            <w:tcW w:w="4788" w:type="dxa"/>
          </w:tcPr>
          <w:p w14:paraId="2614B83B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14:paraId="03EC6BC1" w14:textId="3FF4602C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EE870F" w14:textId="19148889" w:rsidR="00CB0D42" w:rsidRPr="007B32AC" w:rsidRDefault="00C36BFE" w:rsidP="0051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(46)</w:t>
            </w:r>
          </w:p>
        </w:tc>
        <w:tc>
          <w:tcPr>
            <w:tcW w:w="246" w:type="dxa"/>
          </w:tcPr>
          <w:p w14:paraId="1CC009EA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E492A15" w14:textId="0A0886D5" w:rsidR="00CB0D42" w:rsidRPr="007B32AC" w:rsidRDefault="00CB0D42" w:rsidP="0051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(450)</w:t>
            </w:r>
          </w:p>
        </w:tc>
      </w:tr>
      <w:tr w:rsidR="00CB0D42" w:rsidRPr="007B32AC" w14:paraId="687343A1" w14:textId="77777777" w:rsidTr="00CC295C">
        <w:tc>
          <w:tcPr>
            <w:tcW w:w="4788" w:type="dxa"/>
          </w:tcPr>
          <w:p w14:paraId="2E373F5B" w14:textId="0B3B494C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บัญชีในงบแสดงฐานะการเงินที่มีความเสี่ยง</w:t>
            </w:r>
          </w:p>
        </w:tc>
        <w:tc>
          <w:tcPr>
            <w:tcW w:w="810" w:type="dxa"/>
          </w:tcPr>
          <w:p w14:paraId="1886593B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519F7BC" w14:textId="39E9B199" w:rsidR="00CB0D42" w:rsidRPr="007B32AC" w:rsidRDefault="00C36BFE" w:rsidP="0051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4,118</w:t>
            </w:r>
          </w:p>
        </w:tc>
        <w:tc>
          <w:tcPr>
            <w:tcW w:w="246" w:type="dxa"/>
          </w:tcPr>
          <w:p w14:paraId="0041D632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</w:tcPr>
          <w:p w14:paraId="78C2E90B" w14:textId="14B6F040" w:rsidR="00CB0D42" w:rsidRPr="007B32AC" w:rsidRDefault="00CB0D42" w:rsidP="0051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1,216</w:t>
            </w:r>
          </w:p>
        </w:tc>
      </w:tr>
      <w:tr w:rsidR="00480B52" w:rsidRPr="003C5BB8" w14:paraId="398227A9" w14:textId="77777777" w:rsidTr="00480B52">
        <w:tc>
          <w:tcPr>
            <w:tcW w:w="4788" w:type="dxa"/>
          </w:tcPr>
          <w:p w14:paraId="32A44E5A" w14:textId="77777777" w:rsidR="00480B52" w:rsidRPr="003C5BB8" w:rsidRDefault="00480B52" w:rsidP="003C5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10" w:type="dxa"/>
          </w:tcPr>
          <w:p w14:paraId="645E9228" w14:textId="77777777" w:rsidR="00480B52" w:rsidRPr="003C5BB8" w:rsidRDefault="00480B52" w:rsidP="003C5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B1A02F7" w14:textId="77777777" w:rsidR="00480B52" w:rsidRPr="003C5BB8" w:rsidRDefault="00480B52" w:rsidP="003C5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140" w:lineRule="exac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46" w:type="dxa"/>
          </w:tcPr>
          <w:p w14:paraId="4FF08FED" w14:textId="77777777" w:rsidR="00480B52" w:rsidRPr="003C5BB8" w:rsidRDefault="00480B52" w:rsidP="003C5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140" w:lineRule="exac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14:paraId="5ACE5AE7" w14:textId="77777777" w:rsidR="00480B52" w:rsidRPr="003C5BB8" w:rsidRDefault="00480B52" w:rsidP="003C5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140" w:lineRule="exac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CB0D42" w:rsidRPr="00C52C41" w14:paraId="7F302EBC" w14:textId="77777777" w:rsidTr="00CC295C">
        <w:tc>
          <w:tcPr>
            <w:tcW w:w="4788" w:type="dxa"/>
          </w:tcPr>
          <w:p w14:paraId="28F670A6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</w:t>
            </w:r>
            <w:proofErr w:type="spellStart"/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เงินฟรังก์</w:t>
            </w:r>
            <w:proofErr w:type="spellEnd"/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สวิส</w:t>
            </w:r>
          </w:p>
        </w:tc>
        <w:tc>
          <w:tcPr>
            <w:tcW w:w="810" w:type="dxa"/>
          </w:tcPr>
          <w:p w14:paraId="114C5F22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9EA5220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6D5D66FF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33452884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B0D42" w:rsidRPr="00C52C41" w14:paraId="1C6197E2" w14:textId="77777777" w:rsidTr="00CC295C">
        <w:trPr>
          <w:trHeight w:val="128"/>
        </w:trPr>
        <w:tc>
          <w:tcPr>
            <w:tcW w:w="4788" w:type="dxa"/>
          </w:tcPr>
          <w:p w14:paraId="550B83F6" w14:textId="00897E38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14:paraId="35D25720" w14:textId="5AEF0B8B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1652989" w14:textId="554F0C8D" w:rsidR="00CB0D42" w:rsidRDefault="00C36BFE" w:rsidP="00C3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00F74E7B" w14:textId="77777777" w:rsidR="00CB0D42" w:rsidRPr="007B32AC" w:rsidRDefault="00CB0D42" w:rsidP="00CB0D42">
            <w:pPr>
              <w:pStyle w:val="acctfourfigures"/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34" w:type="dxa"/>
          </w:tcPr>
          <w:p w14:paraId="2A8A72C4" w14:textId="2443C0EB" w:rsidR="00CB0D42" w:rsidRDefault="00CB0D42" w:rsidP="0051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(150)</w:t>
            </w:r>
          </w:p>
        </w:tc>
      </w:tr>
      <w:tr w:rsidR="00CB0D42" w:rsidRPr="008278CC" w14:paraId="5CA24B61" w14:textId="77777777" w:rsidTr="00CC295C">
        <w:tc>
          <w:tcPr>
            <w:tcW w:w="4788" w:type="dxa"/>
          </w:tcPr>
          <w:p w14:paraId="1D99D337" w14:textId="71851835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810" w:type="dxa"/>
          </w:tcPr>
          <w:p w14:paraId="31489FCD" w14:textId="77777777" w:rsidR="00CB0D42" w:rsidRPr="007B32AC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A274580" w14:textId="439CACBD" w:rsidR="00CB0D42" w:rsidRPr="0064525B" w:rsidRDefault="00C36BFE" w:rsidP="00C36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5FA22B05" w14:textId="77777777" w:rsidR="00CB0D42" w:rsidRPr="0064525B" w:rsidRDefault="00CB0D42" w:rsidP="00CB0D42">
            <w:pPr>
              <w:pStyle w:val="acctfourfigures"/>
              <w:tabs>
                <w:tab w:val="decimal" w:pos="93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</w:tcPr>
          <w:p w14:paraId="6B5951C1" w14:textId="569394E2" w:rsidR="00CB0D42" w:rsidRPr="0064525B" w:rsidRDefault="00CB0D42" w:rsidP="0051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(150)</w:t>
            </w:r>
          </w:p>
        </w:tc>
      </w:tr>
      <w:tr w:rsidR="00480B52" w:rsidRPr="00480B52" w14:paraId="70870E98" w14:textId="77777777" w:rsidTr="00480B52">
        <w:tc>
          <w:tcPr>
            <w:tcW w:w="4788" w:type="dxa"/>
          </w:tcPr>
          <w:p w14:paraId="4A4DC9D9" w14:textId="77777777" w:rsidR="00480B52" w:rsidRPr="00480B52" w:rsidRDefault="00480B52" w:rsidP="003C5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10" w:type="dxa"/>
          </w:tcPr>
          <w:p w14:paraId="254556C9" w14:textId="77777777" w:rsidR="00480B52" w:rsidRPr="00480B52" w:rsidRDefault="00480B52" w:rsidP="003C5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01F2566" w14:textId="77777777" w:rsidR="00480B52" w:rsidRPr="00480B52" w:rsidRDefault="00480B52" w:rsidP="003C5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40" w:lineRule="exac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46" w:type="dxa"/>
            <w:vAlign w:val="bottom"/>
          </w:tcPr>
          <w:p w14:paraId="75EAA5B9" w14:textId="77777777" w:rsidR="00480B52" w:rsidRPr="00480B52" w:rsidRDefault="00480B52" w:rsidP="003C5BB8">
            <w:pPr>
              <w:pStyle w:val="acctfourfigures"/>
              <w:tabs>
                <w:tab w:val="decimal" w:pos="932"/>
              </w:tabs>
              <w:spacing w:line="140" w:lineRule="exact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14:paraId="45E4AB29" w14:textId="77777777" w:rsidR="00480B52" w:rsidRPr="00480B52" w:rsidRDefault="00480B52" w:rsidP="003C5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140" w:lineRule="exac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480B52" w:rsidRPr="008278CC" w14:paraId="66C82FBB" w14:textId="77777777" w:rsidTr="00480B52">
        <w:tc>
          <w:tcPr>
            <w:tcW w:w="4788" w:type="dxa"/>
          </w:tcPr>
          <w:p w14:paraId="56AE0CAF" w14:textId="3BEEF7A6" w:rsidR="00480B52" w:rsidRPr="007B32AC" w:rsidRDefault="00480B52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ความเสี่ยง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6E2972C8" w14:textId="77777777" w:rsidR="00480B52" w:rsidRPr="007B32AC" w:rsidRDefault="00480B52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725615C" w14:textId="600B9FD0" w:rsidR="00480B52" w:rsidRPr="0064525B" w:rsidRDefault="00480B52" w:rsidP="00480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2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232,964</w:t>
            </w:r>
          </w:p>
        </w:tc>
        <w:tc>
          <w:tcPr>
            <w:tcW w:w="246" w:type="dxa"/>
            <w:vAlign w:val="bottom"/>
          </w:tcPr>
          <w:p w14:paraId="0014E642" w14:textId="77777777" w:rsidR="00480B52" w:rsidRPr="0064525B" w:rsidRDefault="00480B52" w:rsidP="001A2708">
            <w:pPr>
              <w:pStyle w:val="acctfourfigures"/>
              <w:tabs>
                <w:tab w:val="decimal" w:pos="93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34" w:type="dxa"/>
            <w:tcBorders>
              <w:bottom w:val="double" w:sz="4" w:space="0" w:color="auto"/>
            </w:tcBorders>
          </w:tcPr>
          <w:p w14:paraId="3CD231AB" w14:textId="6F3B1CEE" w:rsidR="00480B52" w:rsidRPr="0064525B" w:rsidRDefault="00480B52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917AE">
              <w:rPr>
                <w:rFonts w:ascii="Angsana New" w:hAnsi="Angsana New"/>
                <w:b/>
                <w:bCs/>
                <w:sz w:val="30"/>
                <w:szCs w:val="30"/>
              </w:rPr>
              <w:t>67,811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7462EB10" w14:textId="77777777" w:rsidR="009F74BB" w:rsidRPr="00480B52" w:rsidRDefault="009F74BB" w:rsidP="00574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12"/>
          <w:szCs w:val="12"/>
        </w:rPr>
      </w:pPr>
    </w:p>
    <w:p w14:paraId="11E0BF19" w14:textId="77777777" w:rsidR="006D75D0" w:rsidRPr="00B0181B" w:rsidRDefault="006D75D0" w:rsidP="00574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B0181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760FE657" w14:textId="77777777" w:rsidR="006D75D0" w:rsidRPr="003C5BB8" w:rsidRDefault="006D75D0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B0483A7" w14:textId="77777777" w:rsidR="006D75D0" w:rsidRPr="00B0181B" w:rsidRDefault="006D75D0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ความเสี่ยงที่ลูกค้าหรือคู่สัญญาไม่สามารถชำระหนี้แก่บริษัทตามเงื่อนไขที่ตกลงไว้เมื่อครบกำหนด</w:t>
      </w:r>
    </w:p>
    <w:p w14:paraId="573B74CF" w14:textId="77777777" w:rsidR="00D36973" w:rsidRPr="003C5BB8" w:rsidRDefault="00D36973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FD0C8E" w14:textId="320AE486" w:rsidR="006D75D0" w:rsidRPr="00B0181B" w:rsidRDefault="006D75D0" w:rsidP="009C6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</w:t>
      </w:r>
      <w:r w:rsidR="00BC7CF0">
        <w:rPr>
          <w:rFonts w:ascii="Angsana New" w:hAnsi="Angsana New"/>
          <w:sz w:val="30"/>
          <w:szCs w:val="30"/>
          <w:cs/>
        </w:rPr>
        <w:t>ม่ำเสมอ</w:t>
      </w:r>
      <w:r w:rsidRPr="00B0181B">
        <w:rPr>
          <w:rFonts w:ascii="Angsana New" w:hAnsi="Angsana New"/>
          <w:sz w:val="30"/>
          <w:szCs w:val="30"/>
          <w:cs/>
        </w:rPr>
        <w:t xml:space="preserve"> </w:t>
      </w:r>
      <w:r w:rsidR="00D51E50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B0181B">
        <w:rPr>
          <w:rFonts w:ascii="Angsana New" w:hAnsi="Angsana New"/>
          <w:sz w:val="30"/>
          <w:szCs w:val="30"/>
          <w:cs/>
        </w:rPr>
        <w:t>โดยการวิเคราะห์ฐานะทางการเงินของลูกค้า</w:t>
      </w:r>
      <w:r w:rsidR="009C6BFF">
        <w:rPr>
          <w:rFonts w:ascii="Angsana New" w:hAnsi="Angsana New" w:hint="cs"/>
          <w:sz w:val="30"/>
          <w:szCs w:val="30"/>
          <w:cs/>
        </w:rPr>
        <w:t>ทุกรายที่ขอวงเงินสินเชื่อในระดับหนึ่งๆ</w:t>
      </w:r>
      <w:r w:rsidR="009C6BFF">
        <w:rPr>
          <w:rFonts w:ascii="Angsana New" w:hAnsi="Angsana New"/>
          <w:sz w:val="30"/>
          <w:szCs w:val="30"/>
          <w:cs/>
        </w:rPr>
        <w:t xml:space="preserve">  ณ วันที่ในรายงาน</w:t>
      </w:r>
      <w:r w:rsidRPr="00B0181B">
        <w:rPr>
          <w:rFonts w:ascii="Angsana New" w:hAnsi="Angsana New"/>
          <w:sz w:val="30"/>
          <w:szCs w:val="30"/>
          <w:cs/>
        </w:rPr>
        <w:t>ไม่</w:t>
      </w:r>
      <w:r w:rsidR="009C6BFF">
        <w:rPr>
          <w:rFonts w:ascii="Angsana New" w:hAnsi="Angsana New" w:hint="cs"/>
          <w:sz w:val="30"/>
          <w:szCs w:val="30"/>
          <w:cs/>
        </w:rPr>
        <w:t>พบว่า</w:t>
      </w:r>
      <w:r w:rsidR="009C6BFF">
        <w:rPr>
          <w:rFonts w:ascii="Angsana New" w:hAnsi="Angsana New"/>
          <w:sz w:val="30"/>
          <w:szCs w:val="30"/>
          <w:cs/>
        </w:rPr>
        <w:t>มีความเสี่ยง</w:t>
      </w:r>
      <w:r w:rsidR="009C6BFF">
        <w:rPr>
          <w:rFonts w:ascii="Angsana New" w:hAnsi="Angsana New" w:hint="cs"/>
          <w:sz w:val="30"/>
          <w:szCs w:val="30"/>
          <w:cs/>
        </w:rPr>
        <w:t>ทางด้าน</w:t>
      </w:r>
      <w:r w:rsidRPr="00B0181B">
        <w:rPr>
          <w:rFonts w:ascii="Angsana New" w:hAnsi="Angsana New"/>
          <w:sz w:val="30"/>
          <w:szCs w:val="30"/>
          <w:cs/>
        </w:rPr>
        <w:t>สินเชื่อที่เป็นสาระสำคัญ ความเสี่ยง</w:t>
      </w:r>
      <w:r w:rsidR="009C6BFF">
        <w:rPr>
          <w:rFonts w:ascii="Angsana New" w:hAnsi="Angsana New" w:hint="cs"/>
          <w:sz w:val="30"/>
          <w:szCs w:val="30"/>
          <w:cs/>
        </w:rPr>
        <w:t>สูงสุด</w:t>
      </w:r>
      <w:r w:rsidRPr="00B0181B">
        <w:rPr>
          <w:rFonts w:ascii="Angsana New" w:hAnsi="Angsana New"/>
          <w:sz w:val="30"/>
          <w:szCs w:val="30"/>
          <w:cs/>
        </w:rPr>
        <w:t>ทางด้านสินเชื่อแสดงไว้ในราคาตามบัญชีของสินทรัพย์ทางกา</w:t>
      </w:r>
      <w:r w:rsidR="005C2368">
        <w:rPr>
          <w:rFonts w:ascii="Angsana New" w:hAnsi="Angsana New"/>
          <w:sz w:val="30"/>
          <w:szCs w:val="30"/>
          <w:cs/>
        </w:rPr>
        <w:t>รเงินแต่ละรายการ</w:t>
      </w:r>
      <w:r w:rsidR="007F1BFE" w:rsidRPr="00B0181B">
        <w:rPr>
          <w:rFonts w:ascii="Angsana New" w:hAnsi="Angsana New" w:hint="cs"/>
          <w:sz w:val="30"/>
          <w:szCs w:val="30"/>
          <w:cs/>
        </w:rPr>
        <w:t>ใน</w:t>
      </w:r>
      <w:r w:rsidRPr="00B0181B">
        <w:rPr>
          <w:rFonts w:ascii="Angsana New" w:hAnsi="Angsana New"/>
          <w:sz w:val="30"/>
          <w:szCs w:val="30"/>
          <w:cs/>
        </w:rPr>
        <w:t xml:space="preserve">งบแสดงฐานะการเงิน </w:t>
      </w:r>
      <w:r w:rsidR="009C6BFF" w:rsidRPr="009C6BFF">
        <w:rPr>
          <w:rFonts w:ascii="Angsana New" w:hAnsi="Angsana New"/>
          <w:sz w:val="30"/>
          <w:szCs w:val="30"/>
          <w:cs/>
        </w:rPr>
        <w:t>อย่างไรก็ตามเนื่องจาก</w:t>
      </w:r>
      <w:r w:rsidR="009C6BFF" w:rsidRPr="009C6BFF">
        <w:rPr>
          <w:rFonts w:ascii="Angsana New" w:hAnsi="Angsana New" w:hint="cs"/>
          <w:sz w:val="30"/>
          <w:szCs w:val="30"/>
          <w:cs/>
        </w:rPr>
        <w:t>บริษัท</w:t>
      </w:r>
      <w:r w:rsidR="009C6BFF" w:rsidRPr="009C6BFF">
        <w:rPr>
          <w:rFonts w:ascii="Angsana New" w:hAnsi="Angsana New"/>
          <w:sz w:val="30"/>
          <w:szCs w:val="30"/>
          <w:cs/>
        </w:rPr>
        <w:t>มี</w:t>
      </w:r>
      <w:r w:rsidR="009C6BFF" w:rsidRPr="009C6BFF">
        <w:rPr>
          <w:rFonts w:ascii="Angsana New" w:hAnsi="Angsana New" w:hint="cs"/>
          <w:sz w:val="30"/>
          <w:szCs w:val="30"/>
          <w:cs/>
        </w:rPr>
        <w:t>ฐาน</w:t>
      </w:r>
      <w:r w:rsidR="009C6BFF" w:rsidRPr="009C6BFF">
        <w:rPr>
          <w:rFonts w:ascii="Angsana New" w:hAnsi="Angsana New"/>
          <w:sz w:val="30"/>
          <w:szCs w:val="30"/>
          <w:cs/>
        </w:rPr>
        <w:t>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2E658FAA" w14:textId="77777777" w:rsidR="003C5BB8" w:rsidRDefault="003C5BB8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15A4E61" w14:textId="77777777" w:rsidR="006D75D0" w:rsidRPr="00B0181B" w:rsidRDefault="006D75D0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607DC7D6" w14:textId="77777777" w:rsidR="006D75D0" w:rsidRPr="00480B52" w:rsidRDefault="006D75D0" w:rsidP="00480B52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highlight w:val="cyan"/>
          <w:lang w:bidi="th-TH"/>
        </w:rPr>
      </w:pPr>
    </w:p>
    <w:p w14:paraId="54684C76" w14:textId="35D302CA" w:rsidR="006D75D0" w:rsidRPr="00B0181B" w:rsidRDefault="006D75D0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sz w:val="30"/>
          <w:szCs w:val="30"/>
          <w:cs/>
        </w:rPr>
        <w:t>บริษัทมีการควบคุมความเสี่ยงจากการขาดสภาพคล่อง</w:t>
      </w:r>
      <w:r w:rsidRPr="00B0181B">
        <w:rPr>
          <w:rFonts w:ascii="Angsana New" w:hAnsi="Angsana New"/>
          <w:sz w:val="30"/>
          <w:szCs w:val="30"/>
        </w:rPr>
        <w:t xml:space="preserve"> </w:t>
      </w:r>
      <w:r w:rsidRPr="00B0181B">
        <w:rPr>
          <w:rFonts w:ascii="Angsana New" w:hAnsi="Angsana New"/>
          <w:sz w:val="30"/>
          <w:szCs w:val="30"/>
          <w:cs/>
        </w:rPr>
        <w:t>โดยการรักษาระดับของเงินสดและรายการเทียบเท่าเงินสดให</w:t>
      </w:r>
      <w:r w:rsidR="00C74DC7">
        <w:rPr>
          <w:rFonts w:ascii="Angsana New" w:hAnsi="Angsana New"/>
          <w:sz w:val="30"/>
          <w:szCs w:val="30"/>
          <w:cs/>
        </w:rPr>
        <w:t>้เพียงพอต่อการดำเนินงานของบริษัท</w:t>
      </w:r>
      <w:r w:rsidRPr="00B0181B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14:paraId="0CB1A767" w14:textId="4FC86750" w:rsidR="008F0FF8" w:rsidRDefault="008F0FF8" w:rsidP="00480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66F30EF" w14:textId="7531A5C7" w:rsidR="009F74BB" w:rsidRPr="009F74BB" w:rsidRDefault="009F74BB" w:rsidP="009C6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F74BB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2B52FB8" w14:textId="77777777" w:rsidR="009F74BB" w:rsidRDefault="009F74BB" w:rsidP="009F74B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highlight w:val="cyan"/>
          <w:lang w:bidi="th-TH"/>
        </w:rPr>
      </w:pPr>
    </w:p>
    <w:p w14:paraId="1BF47917" w14:textId="013C6E42" w:rsidR="000E11FF" w:rsidRDefault="009F74BB" w:rsidP="009F7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F74BB">
        <w:rPr>
          <w:rFonts w:ascii="Angsana New" w:hAnsi="Angsana New"/>
          <w:sz w:val="30"/>
          <w:szCs w:val="30"/>
          <w:cs/>
        </w:rPr>
        <w:t>มูลค่ายุติธรรมของสินทรัพย์</w:t>
      </w:r>
      <w:r w:rsidRPr="006D32E8">
        <w:rPr>
          <w:rFonts w:ascii="Angsana New" w:hAnsi="Angsana New" w:hint="cs"/>
          <w:sz w:val="30"/>
          <w:szCs w:val="30"/>
          <w:cs/>
        </w:rPr>
        <w:t>และหนี้สิน</w:t>
      </w:r>
      <w:r w:rsidRPr="009F74BB">
        <w:rPr>
          <w:rFonts w:ascii="Angsana New" w:hAnsi="Angsana New"/>
          <w:sz w:val="30"/>
          <w:szCs w:val="30"/>
          <w:cs/>
        </w:rPr>
        <w:t>ทางการเงินรวมถึง</w:t>
      </w:r>
      <w:r w:rsidR="009C6BFF">
        <w:rPr>
          <w:rFonts w:ascii="Angsana New" w:hAnsi="Angsana New" w:hint="cs"/>
          <w:sz w:val="30"/>
          <w:szCs w:val="30"/>
          <w:cs/>
        </w:rPr>
        <w:t>ลำดับชั้นมูลค่ายุติธรรมและ</w:t>
      </w:r>
      <w:r w:rsidRPr="009F74BB">
        <w:rPr>
          <w:rFonts w:ascii="Angsana New" w:hAnsi="Angsana New"/>
          <w:sz w:val="30"/>
          <w:szCs w:val="30"/>
          <w:cs/>
        </w:rPr>
        <w:t>มูลค่าตามบัญชีในงบแสดงฐานะการเงิน</w:t>
      </w:r>
      <w:r w:rsidR="00995A1F" w:rsidRPr="00995A1F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9F74BB">
        <w:rPr>
          <w:rFonts w:ascii="Angsana New" w:hAnsi="Angsana New"/>
          <w:sz w:val="30"/>
          <w:szCs w:val="30"/>
          <w:cs/>
        </w:rPr>
        <w:t xml:space="preserve">และงบแสดงฐานะการเงินเฉพาะกิจการ </w:t>
      </w:r>
      <w:r w:rsidR="00BC7CF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C7CF0">
        <w:rPr>
          <w:rFonts w:ascii="Angsana New" w:hAnsi="Angsana New"/>
          <w:sz w:val="30"/>
          <w:szCs w:val="30"/>
        </w:rPr>
        <w:t xml:space="preserve">31 </w:t>
      </w:r>
      <w:r w:rsidR="00BC7CF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9F74BB">
        <w:rPr>
          <w:rFonts w:ascii="Angsana New" w:hAnsi="Angsana New"/>
          <w:sz w:val="30"/>
          <w:szCs w:val="30"/>
          <w:cs/>
        </w:rPr>
        <w:t>มีดังนี้</w:t>
      </w:r>
    </w:p>
    <w:p w14:paraId="0CD639A1" w14:textId="77777777" w:rsidR="005A5A90" w:rsidRDefault="005A5A90" w:rsidP="009F7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1170"/>
        <w:gridCol w:w="180"/>
        <w:gridCol w:w="979"/>
        <w:gridCol w:w="184"/>
        <w:gridCol w:w="1166"/>
        <w:gridCol w:w="180"/>
        <w:gridCol w:w="900"/>
        <w:gridCol w:w="180"/>
        <w:gridCol w:w="1350"/>
      </w:tblGrid>
      <w:tr w:rsidR="005A5A90" w:rsidRPr="00A36F32" w14:paraId="58602E12" w14:textId="77777777" w:rsidTr="00476B31">
        <w:trPr>
          <w:cantSplit/>
          <w:trHeight w:val="453"/>
          <w:tblHeader/>
        </w:trPr>
        <w:tc>
          <w:tcPr>
            <w:tcW w:w="2981" w:type="dxa"/>
            <w:shd w:val="clear" w:color="auto" w:fill="auto"/>
            <w:vAlign w:val="bottom"/>
          </w:tcPr>
          <w:p w14:paraId="2145AE40" w14:textId="77777777" w:rsidR="005A5A90" w:rsidRPr="009F74BB" w:rsidRDefault="005A5A90" w:rsidP="00A421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3AA2BF" w14:textId="77777777" w:rsidR="005A5A90" w:rsidRPr="009F74BB" w:rsidRDefault="005A5A90" w:rsidP="00A42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</w:t>
            </w:r>
          </w:p>
          <w:p w14:paraId="29823688" w14:textId="77777777" w:rsidR="005A5A90" w:rsidRPr="009F74BB" w:rsidRDefault="005A5A90" w:rsidP="00A42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0372BB47" w14:textId="77777777" w:rsidR="005A5A90" w:rsidRPr="009F74BB" w:rsidRDefault="005A5A90" w:rsidP="00A42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74B49" w14:textId="77777777" w:rsidR="005A5A90" w:rsidRPr="009F74BB" w:rsidRDefault="005A5A90" w:rsidP="00A42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A5A90" w:rsidRPr="00A36F32" w14:paraId="3B4B68B9" w14:textId="77777777" w:rsidTr="00476B31">
        <w:trPr>
          <w:cantSplit/>
          <w:tblHeader/>
        </w:trPr>
        <w:tc>
          <w:tcPr>
            <w:tcW w:w="2981" w:type="dxa"/>
            <w:shd w:val="clear" w:color="auto" w:fill="auto"/>
          </w:tcPr>
          <w:p w14:paraId="7CD460B8" w14:textId="77777777" w:rsidR="005A5A90" w:rsidRPr="009F74BB" w:rsidRDefault="005A5A90" w:rsidP="00A4217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8F8088" w14:textId="77777777" w:rsidR="005A5A90" w:rsidRPr="009F74BB" w:rsidRDefault="005A5A90" w:rsidP="00A421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42CDD3" w14:textId="77777777" w:rsidR="005A5A90" w:rsidRPr="009F74BB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13DF1190" w14:textId="77777777" w:rsidR="005A5A90" w:rsidRPr="009F74BB" w:rsidRDefault="005A5A90" w:rsidP="00A4217E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6FB1892B" w14:textId="77777777" w:rsidR="005A5A90" w:rsidRPr="009F74BB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08E817E2" w14:textId="77777777" w:rsidR="005A5A90" w:rsidRPr="009F74BB" w:rsidRDefault="005A5A90" w:rsidP="00A4217E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AE8E3E3" w14:textId="77777777" w:rsidR="005A5A90" w:rsidRPr="009F74BB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37B4A70" w14:textId="77777777" w:rsidR="005A5A90" w:rsidRPr="009F74BB" w:rsidRDefault="005A5A90" w:rsidP="00A4217E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BE395C3" w14:textId="77777777" w:rsidR="005A5A90" w:rsidRPr="009F74BB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4F522F9" w14:textId="77777777" w:rsidR="005A5A90" w:rsidRPr="009F74BB" w:rsidRDefault="005A5A90" w:rsidP="00A4217E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A5A90" w:rsidRPr="00A36F32" w14:paraId="5AF2E677" w14:textId="77777777" w:rsidTr="00476B31">
        <w:trPr>
          <w:cantSplit/>
          <w:tblHeader/>
        </w:trPr>
        <w:tc>
          <w:tcPr>
            <w:tcW w:w="2981" w:type="dxa"/>
            <w:shd w:val="clear" w:color="auto" w:fill="auto"/>
          </w:tcPr>
          <w:p w14:paraId="56FD58DF" w14:textId="77777777" w:rsidR="005A5A90" w:rsidRPr="009F74BB" w:rsidRDefault="005A5A90" w:rsidP="00A4217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14:paraId="504750C8" w14:textId="77777777" w:rsidR="005A5A90" w:rsidRPr="009F74BB" w:rsidRDefault="005A5A90" w:rsidP="00A4217E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A5A90" w:rsidRPr="00C40E7D" w14:paraId="15D0656E" w14:textId="77777777" w:rsidTr="00C805DC">
        <w:trPr>
          <w:cantSplit/>
        </w:trPr>
        <w:tc>
          <w:tcPr>
            <w:tcW w:w="2981" w:type="dxa"/>
            <w:shd w:val="clear" w:color="auto" w:fill="auto"/>
          </w:tcPr>
          <w:p w14:paraId="33804CF5" w14:textId="166C8947" w:rsidR="005A5A90" w:rsidRPr="002C402E" w:rsidRDefault="005A5A90" w:rsidP="00CB0D42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B0D4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5C1511CB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2F587AD4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706CE7F0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1D0AC29F" w14:textId="77777777"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40D91EE9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64839F9E" w14:textId="77777777"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88F5B79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1EB4FA17" w14:textId="77777777"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1FEB02A0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5A5A90" w:rsidRPr="00C40E7D" w14:paraId="132B43E3" w14:textId="77777777" w:rsidTr="00C805DC">
        <w:trPr>
          <w:cantSplit/>
        </w:trPr>
        <w:tc>
          <w:tcPr>
            <w:tcW w:w="2981" w:type="dxa"/>
            <w:shd w:val="clear" w:color="auto" w:fill="auto"/>
          </w:tcPr>
          <w:p w14:paraId="76CFF45D" w14:textId="77777777" w:rsidR="009B5B04" w:rsidRDefault="009B5B04" w:rsidP="009B5B04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</w:pPr>
            <w:r w:rsidRPr="00AD76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</w:t>
            </w:r>
            <w:r w:rsidRPr="00033A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ทรัพย์ทางการเงิน</w:t>
            </w:r>
            <w:r w:rsidRPr="00AD7677"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และหนี้สิน</w:t>
            </w:r>
          </w:p>
          <w:p w14:paraId="22DE97F6" w14:textId="77777777" w:rsidR="009B5B04" w:rsidRDefault="009B5B04" w:rsidP="009B5B04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ทางการเงินที่วัดมูลค่าด้วยมูลค่า</w:t>
            </w:r>
          </w:p>
          <w:p w14:paraId="50787BBA" w14:textId="77777777" w:rsidR="005A5A90" w:rsidRPr="002C402E" w:rsidRDefault="009B5B04" w:rsidP="009B5B04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0" w:type="dxa"/>
          </w:tcPr>
          <w:p w14:paraId="392F73B9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C776249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3B0281CE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6A3A9C44" w14:textId="77777777"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6589D423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739C3115" w14:textId="77777777"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4A13E1D2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77CB2468" w14:textId="77777777"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474091EE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5400C3" w:rsidRPr="00C40E7D" w14:paraId="34A7097B" w14:textId="77777777" w:rsidTr="00C805D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7DD80891" w14:textId="1CC1DAA2" w:rsidR="005400C3" w:rsidRPr="00033A8E" w:rsidRDefault="006917AE" w:rsidP="005400C3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5400C3" w:rsidRPr="009A57B8">
              <w:rPr>
                <w:rFonts w:ascii="Angsana New" w:hAnsi="Angsana New" w:hint="cs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170" w:type="dxa"/>
          </w:tcPr>
          <w:p w14:paraId="63CDB037" w14:textId="684B27A1" w:rsidR="005400C3" w:rsidRPr="00F45CA3" w:rsidRDefault="00C36BFE" w:rsidP="005400C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</w:t>
            </w:r>
            <w:r w:rsidR="00DE37E8">
              <w:rPr>
                <w:rFonts w:ascii="Angsana New" w:hAnsi="Angsana New"/>
                <w:sz w:val="30"/>
                <w:szCs w:val="30"/>
              </w:rPr>
              <w:t>774</w:t>
            </w:r>
          </w:p>
        </w:tc>
        <w:tc>
          <w:tcPr>
            <w:tcW w:w="180" w:type="dxa"/>
          </w:tcPr>
          <w:p w14:paraId="64EE0C77" w14:textId="77777777" w:rsidR="005400C3" w:rsidRPr="00F45CA3" w:rsidRDefault="005400C3" w:rsidP="005400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1B610CF2" w14:textId="357694BB" w:rsidR="005400C3" w:rsidRPr="00F45CA3" w:rsidRDefault="00C36BFE" w:rsidP="005400C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</w:t>
            </w:r>
            <w:r w:rsidR="00DE37E8">
              <w:rPr>
                <w:rFonts w:ascii="Angsana New" w:hAnsi="Angsana New"/>
                <w:sz w:val="30"/>
                <w:szCs w:val="30"/>
              </w:rPr>
              <w:t>774</w:t>
            </w:r>
          </w:p>
        </w:tc>
        <w:tc>
          <w:tcPr>
            <w:tcW w:w="184" w:type="dxa"/>
            <w:shd w:val="clear" w:color="auto" w:fill="auto"/>
          </w:tcPr>
          <w:p w14:paraId="753A5FFA" w14:textId="77777777" w:rsidR="005400C3" w:rsidRPr="00C40E7D" w:rsidRDefault="005400C3" w:rsidP="005400C3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B80DF46" w14:textId="3835F1B3" w:rsidR="005400C3" w:rsidRPr="009D1F69" w:rsidRDefault="00C36BFE" w:rsidP="002B5303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02582B" w14:textId="77777777" w:rsidR="005400C3" w:rsidRPr="006B2166" w:rsidRDefault="005400C3" w:rsidP="005400C3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6FD5E5C" w14:textId="1D0EAFBD" w:rsidR="005400C3" w:rsidRPr="006B2166" w:rsidRDefault="00C36BFE" w:rsidP="00C36BF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19C944" w14:textId="77777777" w:rsidR="005400C3" w:rsidRPr="006B2166" w:rsidRDefault="005400C3" w:rsidP="005400C3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54AE103" w14:textId="5B20FE28" w:rsidR="005400C3" w:rsidRPr="006B2166" w:rsidRDefault="00C36BFE" w:rsidP="005400C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</w:t>
            </w:r>
            <w:r w:rsidR="00DE37E8">
              <w:rPr>
                <w:rFonts w:ascii="Angsana New" w:hAnsi="Angsana New"/>
                <w:sz w:val="30"/>
                <w:szCs w:val="30"/>
              </w:rPr>
              <w:t>774</w:t>
            </w:r>
          </w:p>
        </w:tc>
      </w:tr>
      <w:tr w:rsidR="005400C3" w:rsidRPr="00C40E7D" w14:paraId="57C783C8" w14:textId="77777777" w:rsidTr="00C805D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07238D60" w14:textId="77777777" w:rsidR="005400C3" w:rsidRPr="00033A8E" w:rsidRDefault="005400C3" w:rsidP="005400C3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79F35F9B" w14:textId="6309AA2F" w:rsidR="005400C3" w:rsidRPr="00903187" w:rsidRDefault="00C36BFE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(101,3</w:t>
            </w:r>
            <w:r w:rsidR="003C5BB8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8A7C54F" w14:textId="77777777" w:rsidR="005400C3" w:rsidRPr="00C40E7D" w:rsidRDefault="005400C3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7490EE3" w14:textId="3DEEF9B3" w:rsidR="005400C3" w:rsidRPr="009D1F69" w:rsidRDefault="00C36BFE" w:rsidP="002B530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8CCF43B" w14:textId="77777777" w:rsidR="005400C3" w:rsidRPr="009D1F69" w:rsidRDefault="005400C3" w:rsidP="005400C3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9C24624" w14:textId="6F8F8B0D" w:rsidR="005400C3" w:rsidRPr="006B2166" w:rsidRDefault="003C5BB8" w:rsidP="005400C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(101,334</w:t>
            </w:r>
            <w:r w:rsidR="00C36BF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098A3A" w14:textId="77777777" w:rsidR="005400C3" w:rsidRPr="006B2166" w:rsidRDefault="005400C3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08A0ED" w14:textId="5778B9CE" w:rsidR="005400C3" w:rsidRPr="006B2166" w:rsidRDefault="00C36BFE" w:rsidP="00C36BF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124D02" w14:textId="77777777" w:rsidR="005400C3" w:rsidRPr="006B2166" w:rsidRDefault="005400C3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212650" w14:textId="5BCBA429" w:rsidR="005400C3" w:rsidRPr="006B2166" w:rsidRDefault="003C5BB8" w:rsidP="005400C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(101,334</w:t>
            </w:r>
            <w:r w:rsidR="00C36BF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400C3" w:rsidRPr="00C40E7D" w14:paraId="6C68C72B" w14:textId="77777777" w:rsidTr="00C805D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1C177CC1" w14:textId="72FFA60F" w:rsidR="005400C3" w:rsidRPr="009A57B8" w:rsidRDefault="004874F6" w:rsidP="005400C3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t>31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4C19BD92" w14:textId="77777777" w:rsidR="005400C3" w:rsidRPr="00C40E7D" w:rsidRDefault="005400C3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28A727E" w14:textId="77777777" w:rsidR="005400C3" w:rsidRPr="00C40E7D" w:rsidRDefault="005400C3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4570731" w14:textId="77777777" w:rsidR="005400C3" w:rsidRPr="00C40E7D" w:rsidRDefault="005400C3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9BBBE36" w14:textId="77777777" w:rsidR="005400C3" w:rsidRPr="00C40E7D" w:rsidRDefault="005400C3" w:rsidP="005400C3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27D0E89" w14:textId="77777777" w:rsidR="005400C3" w:rsidRPr="006B2166" w:rsidRDefault="005400C3" w:rsidP="005400C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A36D6C" w14:textId="77777777" w:rsidR="005400C3" w:rsidRPr="006B2166" w:rsidRDefault="005400C3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A97EEE" w14:textId="77777777" w:rsidR="005400C3" w:rsidRPr="006B2166" w:rsidRDefault="005400C3" w:rsidP="005400C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77613B" w14:textId="77777777" w:rsidR="005400C3" w:rsidRPr="006B2166" w:rsidRDefault="005400C3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D9ED13" w14:textId="77777777" w:rsidR="005400C3" w:rsidRPr="006B2166" w:rsidRDefault="005400C3" w:rsidP="005400C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00C3" w:rsidRPr="00C40E7D" w14:paraId="0519B94A" w14:textId="77777777" w:rsidTr="00C805D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0AADB196" w14:textId="77777777" w:rsidR="005400C3" w:rsidRDefault="005400C3" w:rsidP="005400C3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</w:pPr>
            <w:r w:rsidRPr="00AD76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  <w:r w:rsidRPr="00AD7677"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และหนี้สิน</w:t>
            </w:r>
          </w:p>
          <w:p w14:paraId="44828FCC" w14:textId="77777777" w:rsidR="005400C3" w:rsidRDefault="005400C3" w:rsidP="005400C3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ทางการเงินที่</w:t>
            </w:r>
            <w:r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ไม่ได้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วัดมูลค่าด้วย</w:t>
            </w:r>
          </w:p>
          <w:p w14:paraId="5FD369D0" w14:textId="77777777" w:rsidR="005400C3" w:rsidRPr="00210569" w:rsidRDefault="005400C3" w:rsidP="005400C3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4C8F2F32" w14:textId="77777777" w:rsidR="005400C3" w:rsidRPr="00210569" w:rsidRDefault="005400C3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127AD1" w14:textId="77777777" w:rsidR="005400C3" w:rsidRPr="00C40E7D" w:rsidRDefault="005400C3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BFE5BBF" w14:textId="77777777" w:rsidR="005400C3" w:rsidRPr="00C40E7D" w:rsidRDefault="005400C3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8129497" w14:textId="77777777" w:rsidR="005400C3" w:rsidRPr="00C40E7D" w:rsidRDefault="005400C3" w:rsidP="005400C3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BDB3568" w14:textId="77777777" w:rsidR="005400C3" w:rsidRPr="006B2166" w:rsidRDefault="005400C3" w:rsidP="005400C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9C945F" w14:textId="77777777" w:rsidR="005400C3" w:rsidRPr="006B2166" w:rsidRDefault="005400C3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F4E630" w14:textId="77777777" w:rsidR="005400C3" w:rsidRPr="006B2166" w:rsidRDefault="005400C3" w:rsidP="005400C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2FAC02" w14:textId="77777777" w:rsidR="005400C3" w:rsidRPr="006B2166" w:rsidRDefault="005400C3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E6AA23" w14:textId="77777777" w:rsidR="005400C3" w:rsidRPr="006B2166" w:rsidRDefault="005400C3" w:rsidP="005400C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3187" w:rsidRPr="00C40E7D" w14:paraId="26B7E143" w14:textId="77777777" w:rsidTr="00C805D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46E604AE" w14:textId="77777777" w:rsidR="00903187" w:rsidRDefault="00903187" w:rsidP="00903187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  <w:p w14:paraId="014E54EA" w14:textId="77777777" w:rsidR="00903187" w:rsidRPr="00033A8E" w:rsidRDefault="00903187" w:rsidP="00903187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0" w:type="dxa"/>
            <w:vAlign w:val="bottom"/>
          </w:tcPr>
          <w:p w14:paraId="351C5659" w14:textId="01DAA382" w:rsidR="00903187" w:rsidRPr="00210569" w:rsidRDefault="00C36BFE" w:rsidP="0090318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(959,355)</w:t>
            </w:r>
          </w:p>
        </w:tc>
        <w:tc>
          <w:tcPr>
            <w:tcW w:w="180" w:type="dxa"/>
            <w:vAlign w:val="bottom"/>
          </w:tcPr>
          <w:p w14:paraId="1B2956CC" w14:textId="77777777" w:rsidR="00903187" w:rsidRPr="00C40E7D" w:rsidRDefault="00903187" w:rsidP="0090318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BF39383" w14:textId="17B03FD0" w:rsidR="00903187" w:rsidRPr="009D1F69" w:rsidRDefault="00C36BFE" w:rsidP="00C36BF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A6EB7AE" w14:textId="77777777" w:rsidR="00903187" w:rsidRPr="00C40E7D" w:rsidRDefault="00903187" w:rsidP="00903187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489816A" w14:textId="15D21881" w:rsidR="00903187" w:rsidRPr="007A4CC0" w:rsidRDefault="00C36BFE" w:rsidP="0090318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(923,281)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369095" w14:textId="77777777" w:rsidR="00903187" w:rsidRPr="009D1F69" w:rsidRDefault="00903187" w:rsidP="00903187">
            <w:pPr>
              <w:pStyle w:val="acctfourfigures"/>
              <w:tabs>
                <w:tab w:val="decimal" w:pos="91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556C23" w14:textId="458CB002" w:rsidR="00903187" w:rsidRPr="00515CBE" w:rsidRDefault="00C36BFE" w:rsidP="002B5303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22438B" w14:textId="77777777" w:rsidR="00903187" w:rsidRPr="009D1F69" w:rsidRDefault="00903187" w:rsidP="00903187">
            <w:pPr>
              <w:pStyle w:val="acctfourfigures"/>
              <w:tabs>
                <w:tab w:val="decimal" w:pos="91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861A9E" w14:textId="6BB1E9DE" w:rsidR="00903187" w:rsidRPr="00B05826" w:rsidRDefault="00C36BFE" w:rsidP="00903187">
            <w:pPr>
              <w:pStyle w:val="acctfourfigures"/>
              <w:tabs>
                <w:tab w:val="clear" w:pos="765"/>
                <w:tab w:val="decimal" w:pos="912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(923,281)</w:t>
            </w:r>
          </w:p>
        </w:tc>
      </w:tr>
      <w:tr w:rsidR="00903187" w:rsidRPr="00C40E7D" w14:paraId="26351359" w14:textId="77777777" w:rsidTr="00C805D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77499437" w14:textId="77777777" w:rsidR="00903187" w:rsidRPr="004F7A6E" w:rsidRDefault="00903187" w:rsidP="00903187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5CC7E9C1" w14:textId="39BBAFE9" w:rsidR="00903187" w:rsidRPr="00210569" w:rsidRDefault="00C36BFE" w:rsidP="0090318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(364,615)</w:t>
            </w:r>
          </w:p>
        </w:tc>
        <w:tc>
          <w:tcPr>
            <w:tcW w:w="180" w:type="dxa"/>
            <w:vAlign w:val="bottom"/>
          </w:tcPr>
          <w:p w14:paraId="7C5F80FA" w14:textId="77777777" w:rsidR="00903187" w:rsidRPr="00C40E7D" w:rsidRDefault="00903187" w:rsidP="0090318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6E3FE4A" w14:textId="5F8CD0DF" w:rsidR="00903187" w:rsidRPr="009D1F69" w:rsidRDefault="00C36BFE" w:rsidP="00C36BF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39F464F" w14:textId="77777777" w:rsidR="00903187" w:rsidRPr="00C40E7D" w:rsidRDefault="00903187" w:rsidP="00903187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0590E0E" w14:textId="3802B82C" w:rsidR="00903187" w:rsidRPr="007A4CC0" w:rsidRDefault="00C36BFE" w:rsidP="0090318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(517,931)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7D0241" w14:textId="77777777" w:rsidR="00903187" w:rsidRPr="009D1F69" w:rsidRDefault="00903187" w:rsidP="00903187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CC6947" w14:textId="41490CC0" w:rsidR="00903187" w:rsidRPr="00515CBE" w:rsidRDefault="00C36BFE" w:rsidP="00C36BF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EFB7B0" w14:textId="77777777" w:rsidR="00903187" w:rsidRPr="009D1F69" w:rsidRDefault="00903187" w:rsidP="00903187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66AE2F" w14:textId="2365DCBE" w:rsidR="00903187" w:rsidRPr="00B05826" w:rsidRDefault="00C36BFE" w:rsidP="00903187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(517,931)</w:t>
            </w:r>
          </w:p>
        </w:tc>
      </w:tr>
    </w:tbl>
    <w:p w14:paraId="5D3401BD" w14:textId="09452D46" w:rsidR="00CF3C5D" w:rsidRPr="00476B31" w:rsidRDefault="00CF3C5D" w:rsidP="00476B31">
      <w:pPr>
        <w:pStyle w:val="block"/>
        <w:spacing w:after="0" w:line="120" w:lineRule="exact"/>
        <w:ind w:left="562"/>
        <w:jc w:val="thaiDistribute"/>
        <w:rPr>
          <w:sz w:val="10"/>
          <w:szCs w:val="1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1178"/>
        <w:gridCol w:w="182"/>
        <w:gridCol w:w="969"/>
        <w:gridCol w:w="184"/>
        <w:gridCol w:w="1166"/>
        <w:gridCol w:w="180"/>
        <w:gridCol w:w="900"/>
        <w:gridCol w:w="180"/>
        <w:gridCol w:w="1350"/>
      </w:tblGrid>
      <w:tr w:rsidR="00CF3C5D" w:rsidRPr="00C40E7D" w14:paraId="626A3C5B" w14:textId="77777777" w:rsidTr="000B40C9">
        <w:trPr>
          <w:cantSplit/>
        </w:trPr>
        <w:tc>
          <w:tcPr>
            <w:tcW w:w="2981" w:type="dxa"/>
            <w:shd w:val="clear" w:color="auto" w:fill="auto"/>
          </w:tcPr>
          <w:p w14:paraId="5E7230D9" w14:textId="276E9DAE" w:rsidR="00CF3C5D" w:rsidRPr="002C402E" w:rsidRDefault="00CF3C5D" w:rsidP="00470E6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 w:rsidR="00470E6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B0D4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8" w:type="dxa"/>
            <w:vAlign w:val="bottom"/>
          </w:tcPr>
          <w:p w14:paraId="5DC8EDD7" w14:textId="77777777" w:rsidR="00CF3C5D" w:rsidRPr="00210569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059385C" w14:textId="77777777" w:rsidR="00CF3C5D" w:rsidRPr="00C40E7D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9D3E06F" w14:textId="77777777" w:rsidR="00CF3C5D" w:rsidRPr="002B11FE" w:rsidRDefault="00CF3C5D" w:rsidP="00CF3C5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055F950" w14:textId="77777777" w:rsidR="00CF3C5D" w:rsidRPr="00C40E7D" w:rsidRDefault="00CF3C5D" w:rsidP="00CF3C5D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D4A4503" w14:textId="77777777" w:rsidR="00CF3C5D" w:rsidRPr="007A4CC0" w:rsidRDefault="00CF3C5D" w:rsidP="00CF3C5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463A7C" w14:textId="77777777" w:rsidR="00CF3C5D" w:rsidRPr="00C40E7D" w:rsidRDefault="00CF3C5D" w:rsidP="00CF3C5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3EA24E" w14:textId="77777777" w:rsidR="00CF3C5D" w:rsidRPr="00515CBE" w:rsidRDefault="00CF3C5D" w:rsidP="00CF3C5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E55C88" w14:textId="77777777" w:rsidR="00CF3C5D" w:rsidRPr="00C40E7D" w:rsidRDefault="00CF3C5D" w:rsidP="00CF3C5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1BB137" w14:textId="77777777" w:rsidR="00CF3C5D" w:rsidRPr="00B05826" w:rsidRDefault="00CF3C5D" w:rsidP="00CF3C5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C5D" w:rsidRPr="00C40E7D" w14:paraId="6FCC080D" w14:textId="77777777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209A63CD" w14:textId="77777777" w:rsidR="00CF3C5D" w:rsidRDefault="00CF3C5D" w:rsidP="00CF3C5D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</w:pPr>
            <w:r w:rsidRPr="00AD76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</w:t>
            </w:r>
            <w:r w:rsidRPr="00033A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ทรัพย์ทางการเงิน</w:t>
            </w:r>
            <w:r w:rsidRPr="00AD7677"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และหนี้สิน</w:t>
            </w:r>
          </w:p>
          <w:p w14:paraId="5DF362CC" w14:textId="77777777" w:rsidR="00CF3C5D" w:rsidRDefault="00CF3C5D" w:rsidP="00CF3C5D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ทางการเงินที่วัดมูลค่าด้วยมูลค่า</w:t>
            </w:r>
          </w:p>
          <w:p w14:paraId="5D221635" w14:textId="77777777" w:rsidR="00CF3C5D" w:rsidRPr="00AD7677" w:rsidRDefault="00CF3C5D" w:rsidP="00CF3C5D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8" w:type="dxa"/>
            <w:vAlign w:val="bottom"/>
          </w:tcPr>
          <w:p w14:paraId="7FBAD0E2" w14:textId="77777777" w:rsidR="00CF3C5D" w:rsidRPr="00210569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3CEC61F1" w14:textId="77777777" w:rsidR="00CF3C5D" w:rsidRPr="00C40E7D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3762D7F" w14:textId="77777777" w:rsidR="00CF3C5D" w:rsidRPr="002B11FE" w:rsidRDefault="00CF3C5D" w:rsidP="00CF3C5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7BC3DE5" w14:textId="77777777" w:rsidR="00CF3C5D" w:rsidRPr="00C40E7D" w:rsidRDefault="00CF3C5D" w:rsidP="00CF3C5D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B9F7574" w14:textId="77777777" w:rsidR="00CF3C5D" w:rsidRPr="007A4CC0" w:rsidRDefault="00CF3C5D" w:rsidP="00CF3C5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698EF8" w14:textId="77777777" w:rsidR="00CF3C5D" w:rsidRPr="00C40E7D" w:rsidRDefault="00CF3C5D" w:rsidP="00CF3C5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9ECA44" w14:textId="77777777" w:rsidR="00CF3C5D" w:rsidRPr="00515CBE" w:rsidRDefault="00CF3C5D" w:rsidP="00CF3C5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C24414" w14:textId="77777777" w:rsidR="00CF3C5D" w:rsidRPr="00C40E7D" w:rsidRDefault="00CF3C5D" w:rsidP="00CF3C5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BAA802" w14:textId="77777777" w:rsidR="00CF3C5D" w:rsidRPr="00B05826" w:rsidRDefault="00CF3C5D" w:rsidP="00CF3C5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D42" w:rsidRPr="00C40E7D" w14:paraId="0C84A823" w14:textId="77777777" w:rsidTr="006C00B3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015DC4D3" w14:textId="10647BE5" w:rsidR="00CB0D42" w:rsidRPr="00033A8E" w:rsidRDefault="006917AE" w:rsidP="00CB0D42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CB0D42" w:rsidRPr="009A57B8">
              <w:rPr>
                <w:rFonts w:ascii="Angsana New" w:hAnsi="Angsana New" w:hint="cs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178" w:type="dxa"/>
          </w:tcPr>
          <w:p w14:paraId="05548DED" w14:textId="06043A7C" w:rsidR="00CB0D42" w:rsidRPr="009E3952" w:rsidRDefault="009E3952" w:rsidP="00CB0D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,113</w:t>
            </w:r>
          </w:p>
        </w:tc>
        <w:tc>
          <w:tcPr>
            <w:tcW w:w="182" w:type="dxa"/>
          </w:tcPr>
          <w:p w14:paraId="17D56437" w14:textId="77777777" w:rsidR="00CB0D42" w:rsidRPr="00C40E7D" w:rsidRDefault="00CB0D42" w:rsidP="00CB0D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</w:tcPr>
          <w:p w14:paraId="707249E8" w14:textId="6810DF7F" w:rsidR="00CB0D42" w:rsidRPr="002B11FE" w:rsidRDefault="009E3952" w:rsidP="00CB0D4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,113</w:t>
            </w:r>
          </w:p>
        </w:tc>
        <w:tc>
          <w:tcPr>
            <w:tcW w:w="184" w:type="dxa"/>
            <w:shd w:val="clear" w:color="auto" w:fill="auto"/>
          </w:tcPr>
          <w:p w14:paraId="6B8A457E" w14:textId="77777777" w:rsidR="00CB0D42" w:rsidRPr="00C40E7D" w:rsidRDefault="00CB0D42" w:rsidP="00CB0D42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298DAB3" w14:textId="13A5BB51" w:rsidR="00CB0D42" w:rsidRPr="007A4CC0" w:rsidRDefault="00CB0D42" w:rsidP="002B5303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0ADC78" w14:textId="77777777" w:rsidR="00CB0D42" w:rsidRPr="00C40E7D" w:rsidRDefault="00CB0D42" w:rsidP="00CB0D4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4B8C076" w14:textId="7164325C" w:rsidR="00CB0D42" w:rsidRPr="00515CBE" w:rsidRDefault="00CB0D42" w:rsidP="00535C29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BC32AE" w14:textId="77777777" w:rsidR="00CB0D42" w:rsidRPr="00C40E7D" w:rsidRDefault="00CB0D42" w:rsidP="00CB0D4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64F0FF72" w14:textId="3E1D24D3" w:rsidR="00CB0D42" w:rsidRPr="00B05826" w:rsidRDefault="009E3952" w:rsidP="00535C29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,113</w:t>
            </w:r>
          </w:p>
        </w:tc>
      </w:tr>
      <w:tr w:rsidR="00CB0D42" w:rsidRPr="00C40E7D" w14:paraId="25647713" w14:textId="77777777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5832F385" w14:textId="77777777" w:rsidR="00CB0D42" w:rsidRPr="00033A8E" w:rsidRDefault="00CB0D42" w:rsidP="00CB0D42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8" w:type="dxa"/>
            <w:vAlign w:val="bottom"/>
          </w:tcPr>
          <w:p w14:paraId="35B526FC" w14:textId="7FE8F8DD" w:rsidR="00CB0D42" w:rsidRPr="00210569" w:rsidRDefault="00CB0D42" w:rsidP="00CB0D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03187">
              <w:rPr>
                <w:rFonts w:ascii="Angsana New" w:hAnsi="Angsana New"/>
                <w:sz w:val="30"/>
                <w:szCs w:val="30"/>
              </w:rPr>
              <w:t>(120,</w:t>
            </w:r>
            <w:r w:rsidR="004874F6">
              <w:rPr>
                <w:rFonts w:ascii="Angsana New" w:hAnsi="Angsana New"/>
                <w:sz w:val="30"/>
                <w:szCs w:val="30"/>
              </w:rPr>
              <w:t>547</w:t>
            </w:r>
            <w:r w:rsidRPr="0090318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01A55A15" w14:textId="77777777" w:rsidR="00CB0D42" w:rsidRPr="00C40E7D" w:rsidRDefault="00CB0D42" w:rsidP="00CB0D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F7D8483" w14:textId="2B2AD744" w:rsidR="00CB0D42" w:rsidRPr="002B11FE" w:rsidRDefault="00CB0D42" w:rsidP="00C36BFE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D5167DD" w14:textId="77777777" w:rsidR="00CB0D42" w:rsidRPr="00C40E7D" w:rsidRDefault="00CB0D42" w:rsidP="00CB0D42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70A5929" w14:textId="0B6058C1" w:rsidR="00CB0D42" w:rsidRPr="007A4CC0" w:rsidRDefault="00DE37E8" w:rsidP="00CB0D4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03187">
              <w:rPr>
                <w:rFonts w:ascii="Angsana New" w:hAnsi="Angsana New"/>
                <w:sz w:val="30"/>
                <w:szCs w:val="30"/>
              </w:rPr>
              <w:t>(120,</w:t>
            </w:r>
            <w:r w:rsidR="004874F6">
              <w:rPr>
                <w:rFonts w:ascii="Angsana New" w:hAnsi="Angsana New"/>
                <w:sz w:val="30"/>
                <w:szCs w:val="30"/>
              </w:rPr>
              <w:t xml:space="preserve"> 547</w:t>
            </w:r>
            <w:r w:rsidRPr="0090318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0B457F" w14:textId="77777777" w:rsidR="00CB0D42" w:rsidRPr="00C40E7D" w:rsidRDefault="00CB0D42" w:rsidP="00CB0D4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75FD8B" w14:textId="0D437970" w:rsidR="00CB0D42" w:rsidRPr="00515CBE" w:rsidRDefault="00CB0D42" w:rsidP="00535C29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8C8042" w14:textId="77777777" w:rsidR="00CB0D42" w:rsidRPr="00C40E7D" w:rsidRDefault="00CB0D42" w:rsidP="00CB0D4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2137BF" w14:textId="23ADB2A8" w:rsidR="00CB0D42" w:rsidRPr="00B05826" w:rsidRDefault="00DE37E8" w:rsidP="00535C29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03187">
              <w:rPr>
                <w:rFonts w:ascii="Angsana New" w:hAnsi="Angsana New"/>
                <w:sz w:val="30"/>
                <w:szCs w:val="30"/>
              </w:rPr>
              <w:t>(120,</w:t>
            </w:r>
            <w:r w:rsidR="004874F6">
              <w:rPr>
                <w:rFonts w:ascii="Angsana New" w:hAnsi="Angsana New"/>
                <w:sz w:val="30"/>
                <w:szCs w:val="30"/>
              </w:rPr>
              <w:t xml:space="preserve"> 547</w:t>
            </w:r>
            <w:r w:rsidRPr="0090318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B0D42" w:rsidRPr="00476B31" w14:paraId="37DA49AE" w14:textId="77777777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1A38E1D5" w14:textId="77777777" w:rsidR="00CB0D42" w:rsidRPr="00476B31" w:rsidRDefault="00CB0D42" w:rsidP="00476B31">
            <w:pPr>
              <w:spacing w:line="100" w:lineRule="exact"/>
              <w:ind w:left="11" w:firstLine="1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178" w:type="dxa"/>
            <w:vAlign w:val="bottom"/>
          </w:tcPr>
          <w:p w14:paraId="133C5843" w14:textId="77777777" w:rsidR="00CB0D42" w:rsidRPr="00476B31" w:rsidRDefault="00CB0D42" w:rsidP="00476B31">
            <w:pPr>
              <w:pStyle w:val="acctfourfigures"/>
              <w:tabs>
                <w:tab w:val="clear" w:pos="765"/>
                <w:tab w:val="decimal" w:pos="912"/>
              </w:tabs>
              <w:spacing w:line="100" w:lineRule="exact"/>
              <w:ind w:right="1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2" w:type="dxa"/>
            <w:vAlign w:val="bottom"/>
          </w:tcPr>
          <w:p w14:paraId="0D12B871" w14:textId="77777777" w:rsidR="00CB0D42" w:rsidRPr="00476B31" w:rsidRDefault="00CB0D42" w:rsidP="00476B31">
            <w:pPr>
              <w:pStyle w:val="acctfourfigures"/>
              <w:tabs>
                <w:tab w:val="clear" w:pos="765"/>
                <w:tab w:val="decimal" w:pos="912"/>
              </w:tabs>
              <w:spacing w:line="100" w:lineRule="exact"/>
              <w:ind w:right="11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23A8013" w14:textId="77777777" w:rsidR="00CB0D42" w:rsidRPr="00476B31" w:rsidRDefault="00CB0D42" w:rsidP="00476B31">
            <w:pPr>
              <w:pStyle w:val="acctfourfigures"/>
              <w:tabs>
                <w:tab w:val="clear" w:pos="765"/>
                <w:tab w:val="decimal" w:pos="440"/>
              </w:tabs>
              <w:spacing w:line="100" w:lineRule="exact"/>
              <w:ind w:right="1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9501525" w14:textId="77777777" w:rsidR="00CB0D42" w:rsidRPr="00476B31" w:rsidRDefault="00CB0D42" w:rsidP="00476B31">
            <w:pPr>
              <w:pStyle w:val="acctfourfigures"/>
              <w:tabs>
                <w:tab w:val="decimal" w:pos="912"/>
              </w:tabs>
              <w:spacing w:line="100" w:lineRule="exact"/>
              <w:ind w:right="101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04807C7" w14:textId="77777777" w:rsidR="00CB0D42" w:rsidRPr="00476B31" w:rsidRDefault="00CB0D42" w:rsidP="00476B31">
            <w:pPr>
              <w:pStyle w:val="acctfourfigures"/>
              <w:tabs>
                <w:tab w:val="clear" w:pos="765"/>
                <w:tab w:val="decimal" w:pos="907"/>
              </w:tabs>
              <w:spacing w:line="100" w:lineRule="exact"/>
              <w:ind w:right="1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5F473D" w14:textId="77777777" w:rsidR="00CB0D42" w:rsidRPr="00476B31" w:rsidRDefault="00CB0D42" w:rsidP="00476B31">
            <w:pPr>
              <w:pStyle w:val="acctfourfigures"/>
              <w:spacing w:line="100" w:lineRule="exact"/>
              <w:ind w:right="101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3CE938" w14:textId="77777777" w:rsidR="00CB0D42" w:rsidRPr="00476B31" w:rsidRDefault="00CB0D42" w:rsidP="00476B31">
            <w:pPr>
              <w:pStyle w:val="acctfourfigures"/>
              <w:tabs>
                <w:tab w:val="clear" w:pos="765"/>
                <w:tab w:val="decimal" w:pos="382"/>
              </w:tabs>
              <w:spacing w:line="100" w:lineRule="exact"/>
              <w:ind w:right="1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CBDF22" w14:textId="77777777" w:rsidR="00CB0D42" w:rsidRPr="00476B31" w:rsidRDefault="00CB0D42" w:rsidP="00476B31">
            <w:pPr>
              <w:pStyle w:val="acctfourfigures"/>
              <w:spacing w:line="100" w:lineRule="exact"/>
              <w:ind w:right="101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3C1ABB" w14:textId="77777777" w:rsidR="00CB0D42" w:rsidRPr="00476B31" w:rsidRDefault="00CB0D42" w:rsidP="00476B31">
            <w:pPr>
              <w:pStyle w:val="acctfourfigures"/>
              <w:tabs>
                <w:tab w:val="clear" w:pos="765"/>
                <w:tab w:val="decimal" w:pos="1102"/>
              </w:tabs>
              <w:spacing w:line="100" w:lineRule="exact"/>
              <w:ind w:right="11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B0D42" w:rsidRPr="00C40E7D" w14:paraId="6CDE9616" w14:textId="77777777" w:rsidTr="006C00B3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4C497891" w14:textId="77777777" w:rsidR="00CB0D42" w:rsidRDefault="00CB0D42" w:rsidP="00CB0D42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</w:pPr>
            <w:r w:rsidRPr="00AD76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  <w:r w:rsidRPr="00AD7677"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และหนี้สิน</w:t>
            </w:r>
          </w:p>
          <w:p w14:paraId="39A34325" w14:textId="77777777" w:rsidR="00CB0D42" w:rsidRDefault="00CB0D42" w:rsidP="00CB0D42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ทางการเงินที่</w:t>
            </w:r>
            <w:r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ไม่ได้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วัดมูลค่าด้วย</w:t>
            </w:r>
          </w:p>
          <w:p w14:paraId="4753AE92" w14:textId="77777777" w:rsidR="00CB0D42" w:rsidRPr="00210569" w:rsidRDefault="00CB0D42" w:rsidP="00CB0D42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8" w:type="dxa"/>
            <w:vAlign w:val="bottom"/>
          </w:tcPr>
          <w:p w14:paraId="705CDF7E" w14:textId="77777777" w:rsidR="00CB0D42" w:rsidRPr="00C40E7D" w:rsidRDefault="00CB0D42" w:rsidP="00CB0D4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  <w:vAlign w:val="bottom"/>
          </w:tcPr>
          <w:p w14:paraId="35F6D76A" w14:textId="77777777" w:rsidR="00CB0D42" w:rsidRPr="00C40E7D" w:rsidRDefault="00CB0D42" w:rsidP="00CB0D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9B2D40C" w14:textId="77777777" w:rsidR="00CB0D42" w:rsidRPr="00C40E7D" w:rsidRDefault="00CB0D42" w:rsidP="00CB0D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C7DC8B2" w14:textId="77777777" w:rsidR="00CB0D42" w:rsidRPr="00C40E7D" w:rsidRDefault="00CB0D42" w:rsidP="00CB0D4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0892390" w14:textId="77777777" w:rsidR="00CB0D42" w:rsidRPr="00C40E7D" w:rsidRDefault="00CB0D42" w:rsidP="00CB0D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262F6A" w14:textId="77777777" w:rsidR="00CB0D42" w:rsidRPr="00C40E7D" w:rsidRDefault="00CB0D42" w:rsidP="00CB0D4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F5E920" w14:textId="77777777" w:rsidR="00CB0D42" w:rsidRPr="00C40E7D" w:rsidRDefault="00CB0D42" w:rsidP="00535C29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FD2E84" w14:textId="77777777" w:rsidR="00CB0D42" w:rsidRPr="00C40E7D" w:rsidRDefault="00CB0D42" w:rsidP="00CB0D4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EE5924" w14:textId="77777777" w:rsidR="00CB0D42" w:rsidRPr="00C40E7D" w:rsidRDefault="00CB0D42" w:rsidP="00535C29">
            <w:pPr>
              <w:pStyle w:val="acctfourfigures"/>
              <w:tabs>
                <w:tab w:val="clear" w:pos="765"/>
                <w:tab w:val="decimal" w:pos="731"/>
                <w:tab w:val="decimal" w:pos="1102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CB0D42" w:rsidRPr="00C40E7D" w14:paraId="7BBD3810" w14:textId="77777777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16BF5809" w14:textId="77777777" w:rsidR="00CB0D42" w:rsidRDefault="00CB0D42" w:rsidP="00CB0D42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  <w:p w14:paraId="3230CC4B" w14:textId="45A101C0" w:rsidR="00CB0D42" w:rsidRPr="00210569" w:rsidRDefault="00CB0D42" w:rsidP="00CB0D42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8" w:type="dxa"/>
            <w:vAlign w:val="bottom"/>
          </w:tcPr>
          <w:p w14:paraId="151A2E4B" w14:textId="412A6FE9" w:rsidR="00CB0D42" w:rsidRPr="00210569" w:rsidRDefault="00CB0D42" w:rsidP="00CB0D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(942,189)</w:t>
            </w:r>
          </w:p>
        </w:tc>
        <w:tc>
          <w:tcPr>
            <w:tcW w:w="182" w:type="dxa"/>
            <w:vAlign w:val="bottom"/>
          </w:tcPr>
          <w:p w14:paraId="286EACF1" w14:textId="77777777" w:rsidR="00CB0D42" w:rsidRPr="00C40E7D" w:rsidRDefault="00CB0D42" w:rsidP="00CB0D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8ED6E25" w14:textId="5FE757F6" w:rsidR="00CB0D42" w:rsidRPr="002B11FE" w:rsidRDefault="00CB0D42" w:rsidP="00CB0D4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A75E0E" w14:textId="77777777" w:rsidR="00CB0D42" w:rsidRPr="00C40E7D" w:rsidRDefault="00CB0D42" w:rsidP="00CB0D42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AD0060B" w14:textId="60D8AE25" w:rsidR="00CB0D42" w:rsidRPr="007A4CC0" w:rsidRDefault="00CB0D42" w:rsidP="00CB0D4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(889,334)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84AE5C" w14:textId="77777777" w:rsidR="00CB0D42" w:rsidRPr="00C40E7D" w:rsidRDefault="00CB0D42" w:rsidP="00CB0D4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21DB82" w14:textId="02C7CEE6" w:rsidR="00CB0D42" w:rsidRPr="00515CBE" w:rsidRDefault="00CB0D42" w:rsidP="002B5303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EEED21" w14:textId="77777777" w:rsidR="00CB0D42" w:rsidRPr="00C40E7D" w:rsidRDefault="00CB0D42" w:rsidP="00CB0D4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0C0234" w14:textId="5E52EF8C" w:rsidR="00CB0D42" w:rsidRPr="00B05826" w:rsidRDefault="00CB0D42" w:rsidP="00535C29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(889,334)</w:t>
            </w:r>
          </w:p>
        </w:tc>
      </w:tr>
      <w:tr w:rsidR="00CB0D42" w:rsidRPr="00C40E7D" w14:paraId="1117B0BA" w14:textId="77777777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7A151320" w14:textId="4CCCEA3B" w:rsidR="00CB0D42" w:rsidRPr="00210569" w:rsidRDefault="00CB0D42" w:rsidP="00CB0D42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8" w:type="dxa"/>
            <w:vAlign w:val="bottom"/>
          </w:tcPr>
          <w:p w14:paraId="158BB48E" w14:textId="17912328" w:rsidR="00CB0D42" w:rsidRPr="009D1F69" w:rsidRDefault="00CB0D42" w:rsidP="00CB0D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(383,342)</w:t>
            </w:r>
          </w:p>
        </w:tc>
        <w:tc>
          <w:tcPr>
            <w:tcW w:w="182" w:type="dxa"/>
            <w:vAlign w:val="bottom"/>
          </w:tcPr>
          <w:p w14:paraId="2B9A5DDD" w14:textId="77777777" w:rsidR="00CB0D42" w:rsidRPr="00C40E7D" w:rsidRDefault="00CB0D42" w:rsidP="00CB0D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C0FBC8D" w14:textId="7F53BDC3" w:rsidR="00CB0D42" w:rsidRDefault="00CB0D42" w:rsidP="00CB0D4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2C1622F" w14:textId="77777777" w:rsidR="00CB0D42" w:rsidRPr="00C40E7D" w:rsidRDefault="00CB0D42" w:rsidP="00CB0D42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FE093AB" w14:textId="0A9403A6" w:rsidR="00CB0D42" w:rsidRPr="009D1F69" w:rsidRDefault="00CB0D42" w:rsidP="00CB0D4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(558,553)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8DE4DB" w14:textId="77777777" w:rsidR="00CB0D42" w:rsidRPr="00C40E7D" w:rsidRDefault="00CB0D42" w:rsidP="00CB0D4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918850" w14:textId="5C9AB1A1" w:rsidR="00CB0D42" w:rsidRDefault="00CB0D42" w:rsidP="00535C29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274E56" w14:textId="77777777" w:rsidR="00CB0D42" w:rsidRPr="00C40E7D" w:rsidRDefault="00CB0D42" w:rsidP="00CB0D4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F51AF2" w14:textId="700AD910" w:rsidR="00CB0D42" w:rsidRPr="009D1F69" w:rsidRDefault="00CB0D42" w:rsidP="00535C29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(558,553)</w:t>
            </w:r>
          </w:p>
        </w:tc>
      </w:tr>
    </w:tbl>
    <w:p w14:paraId="251CC057" w14:textId="77777777" w:rsidR="00C63E54" w:rsidRPr="00476B31" w:rsidRDefault="00C63E54" w:rsidP="00476B31">
      <w:pPr>
        <w:pStyle w:val="block"/>
        <w:spacing w:after="0" w:line="120" w:lineRule="exact"/>
        <w:ind w:left="562"/>
        <w:jc w:val="both"/>
        <w:rPr>
          <w:rFonts w:ascii="Angsana New" w:hAnsi="Angsana New" w:cs="Angsana New"/>
          <w:b/>
          <w:bCs/>
          <w:sz w:val="10"/>
          <w:szCs w:val="10"/>
          <w:lang w:bidi="th-TH"/>
        </w:rPr>
      </w:pPr>
    </w:p>
    <w:p w14:paraId="5FF7DD67" w14:textId="30D3E7B4" w:rsidR="009C6BFF" w:rsidRPr="009C6BFF" w:rsidRDefault="009C6BFF" w:rsidP="009C6BFF">
      <w:pPr>
        <w:pStyle w:val="block"/>
        <w:spacing w:after="0" w:line="240" w:lineRule="atLeast"/>
        <w:ind w:left="0" w:right="-7" w:firstLine="56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การ</w:t>
      </w:r>
      <w:r w:rsidRPr="00C960DF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วัดมูลค่า</w:t>
      </w:r>
      <w:r w:rsidRPr="00C960DF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ยุติธรรม</w:t>
      </w:r>
    </w:p>
    <w:p w14:paraId="62043F21" w14:textId="77777777" w:rsidR="009C6BFF" w:rsidRPr="00476B31" w:rsidRDefault="009C6BFF" w:rsidP="00476B31">
      <w:pPr>
        <w:pStyle w:val="block"/>
        <w:spacing w:after="0" w:line="120" w:lineRule="exact"/>
        <w:ind w:left="562"/>
        <w:jc w:val="thaiDistribute"/>
        <w:rPr>
          <w:rFonts w:ascii="Angsana New" w:hAnsi="Angsana New" w:cs="Angsana New"/>
          <w:b/>
          <w:bCs/>
          <w:sz w:val="10"/>
          <w:szCs w:val="10"/>
          <w:lang w:bidi="th-TH"/>
        </w:rPr>
      </w:pPr>
    </w:p>
    <w:p w14:paraId="05009D26" w14:textId="11BDFBF3" w:rsidR="00F13AEF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8F1957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0F40EF03" w14:textId="77777777" w:rsidR="002A0546" w:rsidRPr="00476B31" w:rsidRDefault="002A0546" w:rsidP="00476B31">
      <w:pPr>
        <w:pStyle w:val="block"/>
        <w:spacing w:after="0" w:line="120" w:lineRule="exact"/>
        <w:ind w:left="562"/>
        <w:jc w:val="thaiDistribute"/>
        <w:rPr>
          <w:rFonts w:ascii="Angsana New" w:hAnsi="Angsana New" w:cs="Angsana New"/>
          <w:b/>
          <w:bCs/>
          <w:sz w:val="10"/>
          <w:szCs w:val="10"/>
          <w:lang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510"/>
        <w:gridCol w:w="236"/>
        <w:gridCol w:w="5614"/>
      </w:tblGrid>
      <w:tr w:rsidR="00392402" w:rsidRPr="004542C3" w14:paraId="4A405383" w14:textId="77777777" w:rsidTr="00535C29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03996418" w14:textId="77777777" w:rsidR="00392402" w:rsidRPr="00D43290" w:rsidRDefault="00392402" w:rsidP="008A59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A1A36B" w14:textId="77777777" w:rsidR="00392402" w:rsidRPr="00D43290" w:rsidRDefault="00392402" w:rsidP="00F13AE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614" w:type="dxa"/>
            <w:shd w:val="clear" w:color="auto" w:fill="auto"/>
            <w:vAlign w:val="bottom"/>
          </w:tcPr>
          <w:p w14:paraId="0A070A47" w14:textId="77777777" w:rsidR="00392402" w:rsidRPr="00D43290" w:rsidRDefault="00392402" w:rsidP="008A59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92402" w:rsidRPr="004542C3" w14:paraId="621C912E" w14:textId="77777777" w:rsidTr="00535C29">
        <w:tc>
          <w:tcPr>
            <w:tcW w:w="3510" w:type="dxa"/>
            <w:shd w:val="clear" w:color="auto" w:fill="auto"/>
          </w:tcPr>
          <w:p w14:paraId="20D09F22" w14:textId="1BCEC4D2" w:rsidR="00392402" w:rsidRPr="007579FF" w:rsidRDefault="00392402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  <w:r w:rsidRPr="007579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ตราสารอนุพันธ์</w:t>
            </w:r>
          </w:p>
        </w:tc>
        <w:tc>
          <w:tcPr>
            <w:tcW w:w="236" w:type="dxa"/>
            <w:shd w:val="clear" w:color="auto" w:fill="auto"/>
          </w:tcPr>
          <w:p w14:paraId="7E75AD52" w14:textId="77777777" w:rsidR="00392402" w:rsidRPr="00D43290" w:rsidRDefault="00392402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5614" w:type="dxa"/>
            <w:shd w:val="clear" w:color="auto" w:fill="auto"/>
          </w:tcPr>
          <w:p w14:paraId="0387180E" w14:textId="10C49930" w:rsidR="00392402" w:rsidRPr="008A59E9" w:rsidRDefault="00535C29" w:rsidP="00535C29">
            <w:pPr>
              <w:pStyle w:val="block"/>
              <w:spacing w:after="0" w:line="240" w:lineRule="atLeast"/>
              <w:ind w:left="376" w:right="-108" w:hanging="45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235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มูลค่ายุติธรรมอ้างอิงราคาเสน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ซื้อขายจากนายหน้า สัญญาแบบเดียวกันที่มีการซื้อขายในตลาด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</w:t>
            </w:r>
            <w:r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สภาพคล่องและราคา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เสนอซื้อขายสะท้อนลักษณะรายการที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่แท้จริ</w:t>
            </w:r>
            <w:r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งสำหรับเครื่องมือทางการเงินที่เหมือนกัน</w:t>
            </w:r>
          </w:p>
        </w:tc>
      </w:tr>
    </w:tbl>
    <w:p w14:paraId="30F68FA0" w14:textId="77777777" w:rsidR="00F13AEF" w:rsidRPr="002A0546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2A0546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>เครื่องมือทางการเงินที่</w:t>
      </w:r>
      <w:r w:rsidRPr="002A0546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ไม่ได้</w:t>
      </w:r>
      <w:r w:rsidRPr="002A0546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วัดมูลค่าด้วยมูลค่ายุติธรรม</w:t>
      </w:r>
    </w:p>
    <w:p w14:paraId="7DF0B4AE" w14:textId="77777777" w:rsidR="00F13AEF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3510"/>
        <w:gridCol w:w="236"/>
        <w:gridCol w:w="5443"/>
      </w:tblGrid>
      <w:tr w:rsidR="00F13AEF" w:rsidRPr="005E1231" w14:paraId="5F93AD18" w14:textId="77777777" w:rsidTr="00CC1F81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165062F6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F132A3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43" w:type="dxa"/>
            <w:shd w:val="clear" w:color="auto" w:fill="auto"/>
            <w:vAlign w:val="bottom"/>
          </w:tcPr>
          <w:p w14:paraId="543064B1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13AEF" w14:paraId="1CD5C768" w14:textId="77777777" w:rsidTr="00CC1F81">
        <w:tc>
          <w:tcPr>
            <w:tcW w:w="3510" w:type="dxa"/>
            <w:shd w:val="clear" w:color="auto" w:fill="auto"/>
          </w:tcPr>
          <w:p w14:paraId="166FC14F" w14:textId="77777777" w:rsidR="00F13AEF" w:rsidRDefault="002A0546" w:rsidP="00F13AEF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0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เงินกู้ยืม</w:t>
            </w:r>
            <w:r w:rsidR="00027F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ระยะยาว</w:t>
            </w:r>
            <w:r w:rsidRPr="002A0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จากสถาบันการเงิน</w:t>
            </w:r>
          </w:p>
          <w:p w14:paraId="3F6466E8" w14:textId="7725AF35" w:rsidR="008F0FF8" w:rsidRPr="00D43290" w:rsidRDefault="008F0FF8" w:rsidP="008F0FF8">
            <w:pPr>
              <w:pStyle w:val="block"/>
              <w:spacing w:after="0" w:line="240" w:lineRule="atLeast"/>
              <w:ind w:left="252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Pr="002A05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36" w:type="dxa"/>
            <w:shd w:val="clear" w:color="auto" w:fill="auto"/>
          </w:tcPr>
          <w:p w14:paraId="09CCAF6C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443" w:type="dxa"/>
            <w:shd w:val="clear" w:color="auto" w:fill="auto"/>
          </w:tcPr>
          <w:p w14:paraId="0C726D3F" w14:textId="61358F91" w:rsidR="00F13AEF" w:rsidRPr="009C6BFF" w:rsidRDefault="00F13AEF" w:rsidP="00535C29">
            <w:pPr>
              <w:pStyle w:val="block"/>
              <w:spacing w:after="0" w:line="240" w:lineRule="atLeast"/>
              <w:ind w:left="286" w:right="-108" w:hanging="286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B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การคิดลดกระแสเงินสด</w:t>
            </w:r>
            <w:r w:rsidR="009C6BFF"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มูลค่ายุติธรรมคำนวณจากมูลค่าปัจจุบัน</w:t>
            </w:r>
            <w:r w:rsidR="00535C29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="009C6BFF"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ของกระแสเงินสดในอนาคตของเงินต้น</w:t>
            </w:r>
            <w:r w:rsidR="009C6BFF" w:rsidRPr="009C6BFF">
              <w:rPr>
                <w:sz w:val="30"/>
                <w:szCs w:val="30"/>
                <w:rtl/>
                <w:cs/>
              </w:rPr>
              <w:t xml:space="preserve"> </w:t>
            </w:r>
            <w:r w:rsidR="009C6BFF"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ซึ่งคิดลดโดยใช้อัตราดอกเบี้ยในท้องตลาด</w:t>
            </w:r>
            <w:r w:rsidR="009C6BFF" w:rsidRPr="009C6BFF">
              <w:rPr>
                <w:rFonts w:hint="cs"/>
                <w:sz w:val="30"/>
                <w:szCs w:val="30"/>
                <w:rtl/>
                <w:cs/>
              </w:rPr>
              <w:t xml:space="preserve"> </w:t>
            </w:r>
            <w:r w:rsidR="009C6BFF"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ณ</w:t>
            </w:r>
            <w:r w:rsidR="009C6BFF" w:rsidRPr="009C6BFF">
              <w:rPr>
                <w:sz w:val="30"/>
                <w:szCs w:val="30"/>
                <w:rtl/>
                <w:cs/>
              </w:rPr>
              <w:t xml:space="preserve"> </w:t>
            </w:r>
            <w:r w:rsidR="009C6BFF"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วันที่ในรายงาน</w:t>
            </w:r>
          </w:p>
        </w:tc>
      </w:tr>
    </w:tbl>
    <w:p w14:paraId="2AE0DDB2" w14:textId="77777777" w:rsidR="005552B1" w:rsidRPr="00476B31" w:rsidRDefault="005552B1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  <w:lang w:val="en-GB"/>
        </w:rPr>
      </w:pPr>
    </w:p>
    <w:p w14:paraId="5B0B8D44" w14:textId="63DFE5E8" w:rsidR="000064CE" w:rsidRPr="0027095B" w:rsidRDefault="000064CE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มูลค่ายุติธรรมของ</w:t>
      </w:r>
      <w:r w:rsidR="00F357F2">
        <w:rPr>
          <w:rFonts w:ascii="Angsana New" w:hAnsi="Angsana New" w:hint="cs"/>
          <w:sz w:val="30"/>
          <w:szCs w:val="30"/>
          <w:cs/>
          <w:lang w:val="en-GB"/>
        </w:rPr>
        <w:t>ลูกหนี้และเจ้าหนี้การค้า</w:t>
      </w:r>
      <w:r w:rsidR="008C40AA">
        <w:rPr>
          <w:rFonts w:ascii="Angsana New" w:hAnsi="Angsana New" w:hint="cs"/>
          <w:sz w:val="30"/>
          <w:szCs w:val="30"/>
          <w:cs/>
          <w:lang w:val="en-GB"/>
        </w:rPr>
        <w:t>และ</w:t>
      </w:r>
      <w:r>
        <w:rPr>
          <w:rFonts w:ascii="Angsana New" w:hAnsi="Angsana New" w:hint="cs"/>
          <w:sz w:val="30"/>
          <w:szCs w:val="30"/>
          <w:cs/>
          <w:lang w:val="en-GB"/>
        </w:rPr>
        <w:t>สินทรัพย์และหนี้ส</w:t>
      </w:r>
      <w:r w:rsidR="009C6BFF">
        <w:rPr>
          <w:rFonts w:ascii="Angsana New" w:hAnsi="Angsana New" w:hint="cs"/>
          <w:sz w:val="30"/>
          <w:szCs w:val="30"/>
          <w:cs/>
          <w:lang w:val="en-GB"/>
        </w:rPr>
        <w:t>ินทางการเงินส่วนที่หมุนเวียนมี</w:t>
      </w:r>
      <w:r>
        <w:rPr>
          <w:rFonts w:ascii="Angsana New" w:hAnsi="Angsana New" w:hint="cs"/>
          <w:sz w:val="30"/>
          <w:szCs w:val="30"/>
          <w:cs/>
          <w:lang w:val="en-GB"/>
        </w:rPr>
        <w:t>มูลค่าที่ใกล้เคียงกับมูลค่าตามบัญชีเนื่องจากเครื่องมือทางการเงินเหล่านี้จะครบกำหนดในระยะเวลาอันสั้น</w:t>
      </w:r>
    </w:p>
    <w:p w14:paraId="087B3C6A" w14:textId="77777777" w:rsidR="00EE7652" w:rsidRPr="00476B31" w:rsidRDefault="00EE7652" w:rsidP="00270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14"/>
          <w:szCs w:val="14"/>
          <w:lang w:val="en-GB"/>
        </w:rPr>
      </w:pPr>
    </w:p>
    <w:p w14:paraId="19BE1DDC" w14:textId="63406457" w:rsidR="00686A2E" w:rsidRPr="00C52C41" w:rsidRDefault="00DE37E8" w:rsidP="0072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24</w:t>
      </w:r>
      <w:r w:rsidR="00686A2E" w:rsidRPr="00C52C41">
        <w:rPr>
          <w:rFonts w:ascii="Angsana New" w:hAnsi="Angsana New"/>
          <w:b/>
          <w:bCs/>
          <w:sz w:val="30"/>
          <w:szCs w:val="30"/>
        </w:rPr>
        <w:tab/>
      </w:r>
      <w:r w:rsidR="00686A2E" w:rsidRPr="00C52C41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187EEF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D8C4D93" w14:textId="77777777" w:rsidR="00686A2E" w:rsidRPr="00476B31" w:rsidRDefault="00686A2E" w:rsidP="00686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4"/>
          <w:szCs w:val="1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620"/>
      </w:tblGrid>
      <w:tr w:rsidR="00B0181B" w:rsidRPr="00C52C41" w14:paraId="2FD04752" w14:textId="77777777" w:rsidTr="00D83DF9">
        <w:trPr>
          <w:tblHeader/>
        </w:trPr>
        <w:tc>
          <w:tcPr>
            <w:tcW w:w="5670" w:type="dxa"/>
          </w:tcPr>
          <w:p w14:paraId="767879C2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6E3F434" w14:textId="7E858C09" w:rsidR="00B0181B" w:rsidRPr="00D47FE8" w:rsidRDefault="005A5A90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B0D4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1C1194" w14:textId="77777777" w:rsidR="00B0181B" w:rsidRPr="00D47FE8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DB5ECA" w14:textId="715550A3" w:rsidR="00B0181B" w:rsidRPr="00D47FE8" w:rsidRDefault="005A5A90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470E66">
              <w:rPr>
                <w:rFonts w:ascii="Angsana New" w:hAnsi="Angsana New"/>
                <w:sz w:val="30"/>
                <w:szCs w:val="30"/>
              </w:rPr>
              <w:t>6</w:t>
            </w:r>
            <w:r w:rsidR="00CB0D4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0181B" w:rsidRPr="00C52C41" w14:paraId="11A6E365" w14:textId="77777777" w:rsidTr="00D83DF9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670" w:type="dxa"/>
          </w:tcPr>
          <w:p w14:paraId="644CE9C1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75B09090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181B" w:rsidRPr="00C52C41" w14:paraId="5C68879C" w14:textId="77777777" w:rsidTr="00D83DF9">
        <w:tc>
          <w:tcPr>
            <w:tcW w:w="5670" w:type="dxa"/>
          </w:tcPr>
          <w:p w14:paraId="4A6E4F91" w14:textId="77777777" w:rsidR="00B0181B" w:rsidRPr="00C52C41" w:rsidRDefault="00B0181B" w:rsidP="00BF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04EF3829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A1F22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995BED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181B" w:rsidRPr="00C52C41" w14:paraId="49FEF141" w14:textId="77777777" w:rsidTr="00D83DF9">
        <w:tc>
          <w:tcPr>
            <w:tcW w:w="5670" w:type="dxa"/>
          </w:tcPr>
          <w:p w14:paraId="312756E5" w14:textId="77777777" w:rsidR="00B0181B" w:rsidRPr="00C52C41" w:rsidRDefault="00B0181B" w:rsidP="00BF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14:paraId="4D3D6642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88CE5D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6619E33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D42" w:rsidRPr="00C52C41" w14:paraId="48A35BF0" w14:textId="77777777" w:rsidTr="00D83DF9">
        <w:tc>
          <w:tcPr>
            <w:tcW w:w="5670" w:type="dxa"/>
          </w:tcPr>
          <w:p w14:paraId="547A2593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6D0065DF" w14:textId="5D91B29B" w:rsidR="00CB0D42" w:rsidRPr="00C52C41" w:rsidRDefault="00DE37E8" w:rsidP="002B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46,657</w:t>
            </w:r>
          </w:p>
        </w:tc>
        <w:tc>
          <w:tcPr>
            <w:tcW w:w="270" w:type="dxa"/>
          </w:tcPr>
          <w:p w14:paraId="43510450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61F44E9" w14:textId="2D2268A8" w:rsidR="00CB0D42" w:rsidRPr="00C52C41" w:rsidRDefault="00DE37E8" w:rsidP="006D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16,565</w:t>
            </w:r>
          </w:p>
        </w:tc>
      </w:tr>
      <w:tr w:rsidR="00CB0D42" w:rsidRPr="00476B31" w14:paraId="4943FC73" w14:textId="77777777" w:rsidTr="00D83DF9">
        <w:tc>
          <w:tcPr>
            <w:tcW w:w="5670" w:type="dxa"/>
          </w:tcPr>
          <w:p w14:paraId="3E0ACFFE" w14:textId="77777777" w:rsidR="00CB0D42" w:rsidRPr="00476B3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FDA19E4" w14:textId="77777777" w:rsidR="00CB0D42" w:rsidRPr="00476B3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2D2018C5" w14:textId="77777777" w:rsidR="00CB0D42" w:rsidRPr="00476B3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3630858" w14:textId="77777777" w:rsidR="00CB0D42" w:rsidRPr="00476B3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CB0D42" w:rsidRPr="0057423C" w14:paraId="5723D395" w14:textId="77777777" w:rsidTr="00D83DF9">
        <w:tc>
          <w:tcPr>
            <w:tcW w:w="5670" w:type="dxa"/>
          </w:tcPr>
          <w:p w14:paraId="5DF9D27E" w14:textId="5CCBB089" w:rsidR="00CB0D42" w:rsidRPr="00935250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10"/>
                <w:szCs w:val="10"/>
                <w:cs/>
              </w:rPr>
            </w:pPr>
            <w:r w:rsidRPr="009352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620" w:type="dxa"/>
          </w:tcPr>
          <w:p w14:paraId="540D0278" w14:textId="77777777" w:rsidR="00CB0D42" w:rsidRPr="00AC4BC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48625" w14:textId="77777777" w:rsidR="00CB0D42" w:rsidRPr="00AC4BC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E3AF709" w14:textId="77777777" w:rsidR="00CB0D42" w:rsidRPr="00AC4BC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B0D42" w:rsidRPr="00C52C41" w14:paraId="2941F25C" w14:textId="77777777" w:rsidTr="00D83DF9">
        <w:tc>
          <w:tcPr>
            <w:tcW w:w="5670" w:type="dxa"/>
          </w:tcPr>
          <w:p w14:paraId="50389182" w14:textId="58357F55" w:rsidR="00CB0D42" w:rsidRPr="007F1BFE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firstLine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620" w:type="dxa"/>
          </w:tcPr>
          <w:p w14:paraId="2532F7E1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C2970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DAE7816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B0D42" w:rsidRPr="00C52C41" w14:paraId="326C549D" w14:textId="77777777" w:rsidTr="00D83DF9">
        <w:tc>
          <w:tcPr>
            <w:tcW w:w="5670" w:type="dxa"/>
          </w:tcPr>
          <w:p w14:paraId="61FB6B64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620" w:type="dxa"/>
          </w:tcPr>
          <w:p w14:paraId="0553CF79" w14:textId="0D00D382" w:rsidR="00CB0D42" w:rsidRPr="00AC4BC9" w:rsidRDefault="00DE37E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5,882</w:t>
            </w:r>
          </w:p>
        </w:tc>
        <w:tc>
          <w:tcPr>
            <w:tcW w:w="270" w:type="dxa"/>
          </w:tcPr>
          <w:p w14:paraId="7B4AF6E5" w14:textId="77777777" w:rsidR="00CB0D42" w:rsidRPr="00AC4BC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EEBA43" w14:textId="6027CD30" w:rsidR="00CB0D42" w:rsidRPr="00AC4BC9" w:rsidRDefault="00DE37E8" w:rsidP="006D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6,122</w:t>
            </w:r>
          </w:p>
        </w:tc>
      </w:tr>
      <w:tr w:rsidR="00CB0D42" w:rsidRPr="00C52C41" w14:paraId="02974BB2" w14:textId="77777777" w:rsidTr="00D83DF9">
        <w:tc>
          <w:tcPr>
            <w:tcW w:w="5670" w:type="dxa"/>
          </w:tcPr>
          <w:p w14:paraId="00F6CE53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755FDFA" w14:textId="7AEC191C" w:rsidR="00CB0D42" w:rsidRPr="00AC4BC9" w:rsidRDefault="00DE37E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8,907</w:t>
            </w:r>
          </w:p>
        </w:tc>
        <w:tc>
          <w:tcPr>
            <w:tcW w:w="270" w:type="dxa"/>
          </w:tcPr>
          <w:p w14:paraId="58FD1FA9" w14:textId="77777777" w:rsidR="00CB0D42" w:rsidRPr="00AC4BC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1B47273" w14:textId="5E1489E7" w:rsidR="00CB0D42" w:rsidRPr="00AC4BC9" w:rsidRDefault="00DE37E8" w:rsidP="006D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6,912</w:t>
            </w:r>
          </w:p>
        </w:tc>
      </w:tr>
      <w:tr w:rsidR="00CB0D42" w:rsidRPr="00C52C41" w14:paraId="71EE9567" w14:textId="77777777" w:rsidTr="00D83DF9">
        <w:tc>
          <w:tcPr>
            <w:tcW w:w="5670" w:type="dxa"/>
          </w:tcPr>
          <w:p w14:paraId="013F9BB3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044D6B4" w14:textId="40F174FA" w:rsidR="00CB0D42" w:rsidRPr="00AC4BC9" w:rsidRDefault="00DE37E8" w:rsidP="006D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14,789</w:t>
            </w:r>
          </w:p>
        </w:tc>
        <w:tc>
          <w:tcPr>
            <w:tcW w:w="270" w:type="dxa"/>
          </w:tcPr>
          <w:p w14:paraId="6BED5779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B41AF4B" w14:textId="39263D18" w:rsidR="00CB0D42" w:rsidRPr="00AC4BC9" w:rsidRDefault="00DE37E8" w:rsidP="006D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13,034</w:t>
            </w:r>
          </w:p>
        </w:tc>
      </w:tr>
    </w:tbl>
    <w:p w14:paraId="763CA6F4" w14:textId="77777777" w:rsidR="000E5B05" w:rsidRPr="00476B31" w:rsidRDefault="000E5B05" w:rsidP="001A0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484A3719" w14:textId="3A725997" w:rsidR="001A077B" w:rsidRDefault="009D17CB" w:rsidP="001A0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บริษัทมี</w:t>
      </w:r>
      <w:r w:rsidR="007F1BFE">
        <w:rPr>
          <w:rFonts w:ascii="Angsana New" w:hAnsi="Angsana New" w:hint="cs"/>
          <w:sz w:val="30"/>
          <w:szCs w:val="30"/>
          <w:cs/>
        </w:rPr>
        <w:t>สัญญาเช่า</w:t>
      </w:r>
      <w:r w:rsidR="00D83DF9">
        <w:rPr>
          <w:rFonts w:ascii="Angsana New" w:hAnsi="Angsana New"/>
          <w:sz w:val="30"/>
          <w:szCs w:val="30"/>
          <w:cs/>
        </w:rPr>
        <w:t>ยานพาหนะ</w:t>
      </w:r>
      <w:r w:rsidRPr="00C52C41">
        <w:rPr>
          <w:rFonts w:ascii="Angsana New" w:hAnsi="Angsana New"/>
          <w:sz w:val="30"/>
          <w:szCs w:val="30"/>
          <w:cs/>
        </w:rPr>
        <w:t>กับบริษัท</w:t>
      </w:r>
      <w:r w:rsidR="007F1BFE">
        <w:rPr>
          <w:rFonts w:ascii="Angsana New" w:hAnsi="Angsana New" w:hint="cs"/>
          <w:sz w:val="30"/>
          <w:szCs w:val="30"/>
          <w:cs/>
        </w:rPr>
        <w:t>ในประเทศ</w:t>
      </w:r>
      <w:r w:rsidR="00CA2084">
        <w:rPr>
          <w:rFonts w:ascii="Angsana New" w:hAnsi="Angsana New" w:hint="cs"/>
          <w:sz w:val="30"/>
          <w:szCs w:val="30"/>
          <w:cs/>
        </w:rPr>
        <w:t>หลายแห่ง</w:t>
      </w:r>
      <w:r w:rsidRPr="00C52C41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="009E3952">
        <w:rPr>
          <w:rFonts w:ascii="Angsana New" w:hAnsi="Angsana New"/>
          <w:sz w:val="30"/>
          <w:szCs w:val="30"/>
        </w:rPr>
        <w:t>1</w:t>
      </w:r>
      <w:r w:rsidR="000C67EB">
        <w:rPr>
          <w:rFonts w:ascii="Angsana New" w:hAnsi="Angsana New" w:hint="cs"/>
          <w:sz w:val="30"/>
          <w:szCs w:val="30"/>
          <w:cs/>
        </w:rPr>
        <w:t xml:space="preserve"> ถึง</w:t>
      </w:r>
      <w:r w:rsidR="00535C29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5</w:t>
      </w:r>
      <w:r w:rsidRPr="00C52C41">
        <w:rPr>
          <w:rFonts w:ascii="Angsana New" w:hAnsi="Angsana New"/>
          <w:sz w:val="30"/>
          <w:szCs w:val="30"/>
          <w:cs/>
        </w:rPr>
        <w:t xml:space="preserve"> ปี ซึ่งจะ</w:t>
      </w:r>
      <w:r w:rsidR="007F1BFE">
        <w:rPr>
          <w:rFonts w:ascii="Angsana New" w:hAnsi="Angsana New" w:hint="cs"/>
          <w:sz w:val="30"/>
          <w:szCs w:val="30"/>
          <w:cs/>
        </w:rPr>
        <w:t>ครบกำหนด</w:t>
      </w:r>
      <w:r w:rsidRPr="00C52C41">
        <w:rPr>
          <w:rFonts w:ascii="Angsana New" w:hAnsi="Angsana New"/>
          <w:sz w:val="30"/>
          <w:szCs w:val="30"/>
          <w:cs/>
        </w:rPr>
        <w:t>ในช่วง</w:t>
      </w:r>
      <w:r w:rsidR="000C67EB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 xml:space="preserve">ปี </w:t>
      </w:r>
      <w:r w:rsidR="00535C29">
        <w:rPr>
          <w:rFonts w:ascii="Angsana New" w:hAnsi="Angsana New"/>
          <w:sz w:val="30"/>
          <w:szCs w:val="30"/>
        </w:rPr>
        <w:t>2562</w:t>
      </w:r>
      <w:r w:rsidR="00B936A2">
        <w:rPr>
          <w:rFonts w:ascii="Angsana New" w:hAnsi="Angsana New"/>
          <w:sz w:val="30"/>
          <w:szCs w:val="30"/>
        </w:rPr>
        <w:t xml:space="preserve"> </w:t>
      </w:r>
      <w:r w:rsidR="00D83DF9">
        <w:rPr>
          <w:rFonts w:ascii="Angsana New" w:hAnsi="Angsana New" w:hint="cs"/>
          <w:sz w:val="30"/>
          <w:szCs w:val="30"/>
          <w:cs/>
        </w:rPr>
        <w:t>ถึง</w:t>
      </w:r>
      <w:r w:rsidR="001A45CA">
        <w:rPr>
          <w:rFonts w:ascii="Angsana New" w:hAnsi="Angsana New" w:hint="cs"/>
          <w:sz w:val="30"/>
          <w:szCs w:val="30"/>
          <w:cs/>
        </w:rPr>
        <w:t>ปี</w:t>
      </w:r>
      <w:r w:rsidR="00535C29">
        <w:rPr>
          <w:rFonts w:ascii="Angsana New" w:hAnsi="Angsana New"/>
          <w:sz w:val="30"/>
          <w:szCs w:val="30"/>
        </w:rPr>
        <w:t xml:space="preserve"> 2566</w:t>
      </w:r>
    </w:p>
    <w:p w14:paraId="54D56C29" w14:textId="7ED47984" w:rsidR="00DC4310" w:rsidRPr="00476B31" w:rsidRDefault="00DC4310" w:rsidP="001A0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14"/>
          <w:szCs w:val="14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620"/>
      </w:tblGrid>
      <w:tr w:rsidR="00D83DF9" w:rsidRPr="00C52C41" w14:paraId="1C4A231F" w14:textId="77777777" w:rsidTr="000D38A6">
        <w:tc>
          <w:tcPr>
            <w:tcW w:w="5670" w:type="dxa"/>
          </w:tcPr>
          <w:p w14:paraId="22FE118A" w14:textId="469484B9" w:rsidR="00D83DF9" w:rsidRPr="00C52C41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7F3AB9C" w14:textId="4352D759" w:rsidR="00D83DF9" w:rsidRPr="00AC4BC9" w:rsidRDefault="00D83DF9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B0D4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A0B364C" w14:textId="77777777" w:rsidR="00D83DF9" w:rsidRPr="00C52C41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0B2EC50C" w14:textId="42BC3CD5" w:rsidR="00D83DF9" w:rsidRDefault="00D83DF9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B0D4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83DF9" w:rsidRPr="00C52C41" w14:paraId="72AA713E" w14:textId="77777777" w:rsidTr="000D38A6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670" w:type="dxa"/>
          </w:tcPr>
          <w:p w14:paraId="47C6996E" w14:textId="77777777" w:rsidR="00D83DF9" w:rsidRPr="00C52C41" w:rsidRDefault="00D83DF9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28F8FA63" w14:textId="77777777" w:rsidR="00D83DF9" w:rsidRPr="00C52C41" w:rsidRDefault="00D83DF9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3DF9" w:rsidRPr="00C52C41" w14:paraId="6A3CBE65" w14:textId="77777777" w:rsidTr="000D38A6">
        <w:tc>
          <w:tcPr>
            <w:tcW w:w="5670" w:type="dxa"/>
          </w:tcPr>
          <w:p w14:paraId="3E989107" w14:textId="5AAA1651" w:rsidR="00D83DF9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7E008E22" w14:textId="77777777" w:rsidR="00D83DF9" w:rsidRPr="00AC4BC9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9B153" w14:textId="77777777" w:rsidR="00D83DF9" w:rsidRPr="00C52C41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9F4AA78" w14:textId="77777777" w:rsidR="00D83DF9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B0D42" w:rsidRPr="00C52C41" w14:paraId="2841D8D9" w14:textId="77777777" w:rsidTr="000D38A6">
        <w:tc>
          <w:tcPr>
            <w:tcW w:w="5670" w:type="dxa"/>
          </w:tcPr>
          <w:p w14:paraId="33B1B2FC" w14:textId="77777777" w:rsidR="00CB0D42" w:rsidRPr="002620CD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25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หนังสือค้ำประกันค่าไฟฟ้าจาก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620" w:type="dxa"/>
          </w:tcPr>
          <w:p w14:paraId="432C29F0" w14:textId="3EF29F0C" w:rsidR="00CB0D42" w:rsidRPr="00A13831" w:rsidRDefault="00DE37E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116,100</w:t>
            </w:r>
          </w:p>
        </w:tc>
        <w:tc>
          <w:tcPr>
            <w:tcW w:w="270" w:type="dxa"/>
          </w:tcPr>
          <w:p w14:paraId="1051C577" w14:textId="77777777" w:rsidR="00CB0D42" w:rsidRPr="00A1383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112193" w14:textId="2EEF3E0D" w:rsidR="00CB0D42" w:rsidRPr="008F7775" w:rsidRDefault="00DE37E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116,100</w:t>
            </w:r>
          </w:p>
        </w:tc>
      </w:tr>
      <w:tr w:rsidR="00CB0D42" w:rsidRPr="00C52C41" w14:paraId="72A6A753" w14:textId="77777777" w:rsidTr="00D83DF9">
        <w:tc>
          <w:tcPr>
            <w:tcW w:w="5670" w:type="dxa"/>
          </w:tcPr>
          <w:p w14:paraId="0128CB83" w14:textId="77777777" w:rsidR="00CB0D42" w:rsidRPr="002620CD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ภาระผูกพันเกี่ยวกับการซื้อวัตถุดิบ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514096E" w14:textId="6C0A40E1" w:rsidR="00CB0D42" w:rsidRPr="00A13831" w:rsidRDefault="00DE37E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66,804</w:t>
            </w:r>
          </w:p>
        </w:tc>
        <w:tc>
          <w:tcPr>
            <w:tcW w:w="270" w:type="dxa"/>
          </w:tcPr>
          <w:p w14:paraId="3CBA7437" w14:textId="77777777" w:rsidR="00CB0D42" w:rsidRPr="00A1383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8092A3F" w14:textId="713DA102" w:rsidR="00CB0D42" w:rsidRPr="008F7775" w:rsidRDefault="00DE37E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22,616</w:t>
            </w:r>
          </w:p>
        </w:tc>
      </w:tr>
      <w:tr w:rsidR="00CB0D42" w:rsidRPr="00C52C41" w14:paraId="08B25715" w14:textId="77777777" w:rsidTr="00D83DF9">
        <w:trPr>
          <w:trHeight w:val="289"/>
        </w:trPr>
        <w:tc>
          <w:tcPr>
            <w:tcW w:w="5670" w:type="dxa"/>
          </w:tcPr>
          <w:p w14:paraId="7E6DFF54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CE9342C" w14:textId="1CF89299" w:rsidR="00CB0D42" w:rsidRDefault="00DE37E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182,904</w:t>
            </w:r>
          </w:p>
        </w:tc>
        <w:tc>
          <w:tcPr>
            <w:tcW w:w="270" w:type="dxa"/>
          </w:tcPr>
          <w:p w14:paraId="79836328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07FFA4E" w14:textId="2EF2422F" w:rsidR="00CB0D42" w:rsidRPr="008F7775" w:rsidRDefault="00DE37E8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138,716</w:t>
            </w:r>
          </w:p>
        </w:tc>
      </w:tr>
    </w:tbl>
    <w:p w14:paraId="785CB939" w14:textId="77777777" w:rsidR="00476B31" w:rsidRDefault="00476B31" w:rsidP="00535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3AB5A6" w14:textId="77777777" w:rsidR="00476B31" w:rsidRDefault="00476B31" w:rsidP="00535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D68787" w14:textId="57B5E69B" w:rsidR="00535C29" w:rsidRPr="00C52C41" w:rsidRDefault="00DE37E8" w:rsidP="00535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25</w:t>
      </w:r>
      <w:r w:rsidR="00535C29" w:rsidRPr="00C52C41">
        <w:rPr>
          <w:rFonts w:ascii="Angsana New" w:hAnsi="Angsana New"/>
          <w:b/>
          <w:bCs/>
          <w:sz w:val="30"/>
          <w:szCs w:val="30"/>
        </w:rPr>
        <w:tab/>
      </w:r>
      <w:r w:rsidR="00535C29" w:rsidRPr="00535C29">
        <w:rPr>
          <w:b/>
          <w:bCs/>
          <w:szCs w:val="30"/>
          <w:cs/>
        </w:rPr>
        <w:t>เหตุการณ์ภายหลัง</w:t>
      </w:r>
      <w:r w:rsidR="00535C29" w:rsidRPr="00535C29">
        <w:rPr>
          <w:rFonts w:hint="cs"/>
          <w:b/>
          <w:bCs/>
          <w:szCs w:val="30"/>
          <w:cs/>
        </w:rPr>
        <w:t>รอบระยะเวลาที่รายงาน</w:t>
      </w:r>
    </w:p>
    <w:p w14:paraId="5569FC2D" w14:textId="77777777" w:rsidR="00FF7D98" w:rsidRDefault="00FF7D98" w:rsidP="00151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808818" w14:textId="1BAA9616" w:rsidR="00151284" w:rsidRPr="00FF7D98" w:rsidRDefault="00151284" w:rsidP="000C6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5128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151284">
        <w:rPr>
          <w:rFonts w:ascii="Angsana New" w:hAnsi="Angsana New"/>
          <w:sz w:val="30"/>
          <w:szCs w:val="30"/>
        </w:rPr>
        <w:t xml:space="preserve">5 </w:t>
      </w:r>
      <w:r w:rsidRPr="00151284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151284">
        <w:rPr>
          <w:rFonts w:ascii="Angsana New" w:hAnsi="Angsana New"/>
          <w:sz w:val="30"/>
          <w:szCs w:val="30"/>
        </w:rPr>
        <w:t xml:space="preserve">2562 </w:t>
      </w:r>
      <w:r w:rsidRPr="00151284">
        <w:rPr>
          <w:rFonts w:ascii="Angsana New" w:hAnsi="Angsana New" w:hint="cs"/>
          <w:sz w:val="30"/>
          <w:szCs w:val="30"/>
          <w:cs/>
        </w:rPr>
        <w:t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</w:t>
      </w:r>
      <w:r w:rsidRPr="00151284">
        <w:rPr>
          <w:rFonts w:ascii="Angsana New" w:hAnsi="Angsana New"/>
          <w:sz w:val="30"/>
          <w:szCs w:val="30"/>
        </w:rPr>
        <w:t xml:space="preserve"> </w:t>
      </w:r>
      <w:r w:rsidRPr="00151284">
        <w:rPr>
          <w:rFonts w:ascii="Angsana New" w:hAnsi="Angsana New" w:hint="cs"/>
          <w:sz w:val="30"/>
          <w:szCs w:val="30"/>
          <w:cs/>
        </w:rPr>
        <w:t xml:space="preserve">หากลูกจ้างทำงานติดต่อกันครบ </w:t>
      </w:r>
      <w:r w:rsidRPr="00151284">
        <w:rPr>
          <w:rFonts w:ascii="Angsana New" w:hAnsi="Angsana New"/>
          <w:sz w:val="30"/>
          <w:szCs w:val="30"/>
        </w:rPr>
        <w:t>20</w:t>
      </w:r>
      <w:r w:rsidRPr="00151284">
        <w:rPr>
          <w:rFonts w:ascii="Angsana New" w:hAnsi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151284">
        <w:rPr>
          <w:rFonts w:ascii="Angsana New" w:hAnsi="Angsana New"/>
          <w:sz w:val="30"/>
          <w:szCs w:val="30"/>
        </w:rPr>
        <w:t>400</w:t>
      </w:r>
      <w:r w:rsidRPr="00151284">
        <w:rPr>
          <w:rFonts w:ascii="Angsana New" w:hAnsi="Angsana New" w:hint="cs"/>
          <w:sz w:val="30"/>
          <w:szCs w:val="30"/>
          <w:cs/>
        </w:rPr>
        <w:t xml:space="preserve"> วัน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="000C67EB">
        <w:rPr>
          <w:rFonts w:ascii="Angsana New" w:hAnsi="Angsana New" w:hint="cs"/>
          <w:sz w:val="30"/>
          <w:szCs w:val="30"/>
          <w:cs/>
        </w:rPr>
        <w:t>จะ</w:t>
      </w:r>
      <w:r w:rsidRPr="00151284">
        <w:rPr>
          <w:rFonts w:ascii="Angsana New" w:hAnsi="Angsana New" w:hint="cs"/>
          <w:sz w:val="30"/>
          <w:szCs w:val="30"/>
          <w:cs/>
        </w:rPr>
        <w:t>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</w:t>
      </w:r>
      <w:r w:rsidR="000C67EB">
        <w:rPr>
          <w:rFonts w:ascii="Angsana New" w:hAnsi="Angsana New" w:hint="cs"/>
          <w:sz w:val="30"/>
          <w:szCs w:val="30"/>
          <w:cs/>
        </w:rPr>
        <w:t>เมื่อพระราชบัญญัตินี้มีผลบังคับใช้ ทั้งนี้</w:t>
      </w:r>
      <w:r w:rsidR="00FF7D98">
        <w:rPr>
          <w:rFonts w:ascii="Angsana New" w:hAnsi="Angsana New" w:hint="cs"/>
          <w:sz w:val="30"/>
          <w:szCs w:val="30"/>
          <w:cs/>
        </w:rPr>
        <w:t>บริษัท</w:t>
      </w:r>
      <w:r w:rsidR="000C67EB">
        <w:rPr>
          <w:rFonts w:ascii="Angsana New" w:hAnsi="Angsana New" w:hint="cs"/>
          <w:sz w:val="30"/>
          <w:szCs w:val="30"/>
          <w:cs/>
        </w:rPr>
        <w:t>จะ</w:t>
      </w:r>
      <w:r w:rsidR="00FF7D98" w:rsidRPr="00151284">
        <w:rPr>
          <w:rFonts w:ascii="Angsana New" w:hAnsi="Angsana New" w:hint="cs"/>
          <w:sz w:val="30"/>
          <w:szCs w:val="30"/>
          <w:cs/>
        </w:rPr>
        <w:t>รับรู้ประมาณการหนี้สินผลประโยชน์เมื่อเกษียณอายุ</w:t>
      </w:r>
      <w:r w:rsidR="003D070E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3D070E">
        <w:rPr>
          <w:rFonts w:ascii="Angsana New" w:hAnsi="Angsana New"/>
          <w:sz w:val="30"/>
          <w:szCs w:val="30"/>
        </w:rPr>
        <w:t xml:space="preserve">30 </w:t>
      </w:r>
      <w:r w:rsidR="003D070E">
        <w:rPr>
          <w:rFonts w:ascii="Angsana New" w:hAnsi="Angsana New" w:hint="cs"/>
          <w:sz w:val="30"/>
          <w:szCs w:val="30"/>
          <w:cs/>
        </w:rPr>
        <w:t>มิถุนายน</w:t>
      </w:r>
      <w:r w:rsidR="00DE687F">
        <w:rPr>
          <w:rFonts w:ascii="Angsana New" w:hAnsi="Angsana New"/>
          <w:sz w:val="30"/>
          <w:szCs w:val="30"/>
        </w:rPr>
        <w:t xml:space="preserve"> 2562</w:t>
      </w:r>
      <w:r w:rsidR="00FF7D98" w:rsidRPr="00151284">
        <w:rPr>
          <w:rFonts w:ascii="Angsana New" w:hAnsi="Angsana New" w:hint="cs"/>
          <w:sz w:val="30"/>
          <w:szCs w:val="30"/>
          <w:cs/>
        </w:rPr>
        <w:t xml:space="preserve"> </w:t>
      </w:r>
      <w:r w:rsidR="00FF7D98">
        <w:rPr>
          <w:rFonts w:ascii="Angsana New" w:hAnsi="Angsana New" w:hint="cs"/>
          <w:sz w:val="30"/>
          <w:szCs w:val="30"/>
          <w:cs/>
        </w:rPr>
        <w:t>และ</w:t>
      </w:r>
      <w:r w:rsidR="00FF7D98" w:rsidRPr="00151284">
        <w:rPr>
          <w:rFonts w:ascii="Angsana New" w:hAnsi="Angsana New" w:hint="cs"/>
          <w:sz w:val="30"/>
          <w:szCs w:val="30"/>
          <w:cs/>
        </w:rPr>
        <w:t>ต้นทุนบริการในอดีต</w:t>
      </w:r>
      <w:r w:rsidR="003D070E">
        <w:rPr>
          <w:rFonts w:ascii="Angsana New" w:hAnsi="Angsana New" w:hint="cs"/>
          <w:sz w:val="30"/>
          <w:szCs w:val="30"/>
          <w:cs/>
        </w:rPr>
        <w:t>สำหรับงวดสามเดือนสิ้นสุด</w:t>
      </w:r>
      <w:r w:rsidR="00DE687F">
        <w:rPr>
          <w:rFonts w:ascii="Angsana New" w:hAnsi="Angsana New"/>
          <w:sz w:val="30"/>
          <w:szCs w:val="30"/>
        </w:rPr>
        <w:br/>
      </w:r>
      <w:r w:rsidR="003D070E">
        <w:rPr>
          <w:rFonts w:ascii="Angsana New" w:hAnsi="Angsana New" w:hint="cs"/>
          <w:sz w:val="30"/>
          <w:szCs w:val="30"/>
          <w:cs/>
        </w:rPr>
        <w:t>วันเดียวกัน</w:t>
      </w:r>
      <w:r w:rsidR="00FF7D98" w:rsidRPr="00151284">
        <w:rPr>
          <w:rFonts w:ascii="Angsana New" w:hAnsi="Angsana New" w:hint="cs"/>
          <w:sz w:val="30"/>
          <w:szCs w:val="30"/>
          <w:cs/>
        </w:rPr>
        <w:t>เพิ่มขึ้นใน</w:t>
      </w:r>
      <w:r w:rsidR="00FF7D98">
        <w:rPr>
          <w:rFonts w:ascii="Angsana New" w:hAnsi="Angsana New" w:hint="cs"/>
          <w:sz w:val="30"/>
          <w:szCs w:val="30"/>
          <w:cs/>
        </w:rPr>
        <w:t>งบการเงิน</w:t>
      </w:r>
      <w:r w:rsidR="007B15F4">
        <w:rPr>
          <w:rFonts w:ascii="Angsana New" w:hAnsi="Angsana New" w:hint="cs"/>
          <w:sz w:val="30"/>
          <w:szCs w:val="30"/>
          <w:cs/>
        </w:rPr>
        <w:t>ที่</w:t>
      </w:r>
      <w:r w:rsidR="000C67EB" w:rsidRPr="000C67EB">
        <w:rPr>
          <w:rFonts w:ascii="Angsana New" w:hAnsi="Angsana New"/>
          <w:sz w:val="30"/>
          <w:szCs w:val="30"/>
          <w:cs/>
        </w:rPr>
        <w:t>แสดงเงินลงทุนตามวิธีส่วนได้เสีย</w:t>
      </w:r>
      <w:r w:rsidR="00FF7D98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917AE">
        <w:rPr>
          <w:rFonts w:ascii="Angsana New" w:hAnsi="Angsana New" w:hint="cs"/>
          <w:sz w:val="30"/>
          <w:szCs w:val="30"/>
          <w:cs/>
        </w:rPr>
        <w:t>45.76</w:t>
      </w:r>
      <w:r w:rsidR="00476B31">
        <w:rPr>
          <w:rFonts w:ascii="Angsana New" w:hAnsi="Angsana New" w:hint="cs"/>
          <w:sz w:val="30"/>
          <w:szCs w:val="30"/>
          <w:cs/>
        </w:rPr>
        <w:t xml:space="preserve"> </w:t>
      </w:r>
      <w:r w:rsidR="00FF7D98">
        <w:rPr>
          <w:rFonts w:ascii="Angsana New" w:hAnsi="Angsana New" w:hint="cs"/>
          <w:sz w:val="30"/>
          <w:szCs w:val="30"/>
          <w:cs/>
        </w:rPr>
        <w:t>ล้านบาท</w:t>
      </w:r>
    </w:p>
    <w:p w14:paraId="16F1C92D" w14:textId="77777777" w:rsidR="00151284" w:rsidRDefault="00151284" w:rsidP="00151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B81E37" w14:textId="7A7F560F" w:rsidR="00FF7D98" w:rsidRDefault="00DE37E8" w:rsidP="00FF7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26</w:t>
      </w:r>
      <w:r w:rsidR="00FF7D98" w:rsidRPr="00C52C41">
        <w:rPr>
          <w:rFonts w:ascii="Angsana New" w:hAnsi="Angsana New"/>
          <w:b/>
          <w:bCs/>
          <w:sz w:val="30"/>
          <w:szCs w:val="30"/>
        </w:rPr>
        <w:tab/>
      </w:r>
      <w:r w:rsidR="00FF7D98" w:rsidRPr="00FF7D98">
        <w:rPr>
          <w:b/>
          <w:bCs/>
          <w:szCs w:val="30"/>
          <w:cs/>
        </w:rPr>
        <w:t>มาตรฐานการรายงานทางการเงินที่ยังไม่ได้ใช้</w:t>
      </w:r>
    </w:p>
    <w:p w14:paraId="15E03550" w14:textId="77777777" w:rsidR="00FF7D98" w:rsidRDefault="00FF7D98" w:rsidP="00FF7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7054017" w14:textId="4BB2E707" w:rsidR="00FF7D98" w:rsidRDefault="00FF7D98" w:rsidP="00E74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F7D9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FF7D98">
        <w:rPr>
          <w:rFonts w:ascii="Angsana New" w:hAnsi="Angsana New" w:hint="cs"/>
          <w:sz w:val="30"/>
          <w:szCs w:val="30"/>
          <w:cs/>
        </w:rPr>
        <w:t>ที่ออกและปรับปรุงใหม่ที่เกี่ยวกับการดำเนินงานของ</w:t>
      </w:r>
      <w:r w:rsidRPr="00FF7D98">
        <w:rPr>
          <w:rFonts w:ascii="Angsana New" w:hAnsi="Angsana New" w:hint="cs"/>
          <w:sz w:val="30"/>
          <w:szCs w:val="30"/>
          <w:rtl/>
          <w:cs/>
        </w:rPr>
        <w:t>บริษัท</w:t>
      </w:r>
      <w:r w:rsidRPr="00FF7D98">
        <w:rPr>
          <w:rFonts w:ascii="Angsana New" w:hAnsi="Angsana New" w:hint="cs"/>
          <w:sz w:val="30"/>
          <w:szCs w:val="30"/>
          <w:cs/>
        </w:rPr>
        <w:t xml:space="preserve"> ซึ่งคาดว่าจะมีผลกระทบที่มีสาระสำคัญต่องบการเงินของบริษัท เมื่อนำมาถือปฏิบัติเป็นครั้งแรก</w:t>
      </w:r>
      <w:r w:rsidRPr="00FF7D98">
        <w:rPr>
          <w:rFonts w:ascii="Angsana New" w:hAnsi="Angsana New"/>
          <w:sz w:val="30"/>
          <w:szCs w:val="30"/>
        </w:rPr>
        <w:t xml:space="preserve"> </w:t>
      </w:r>
      <w:r w:rsidRPr="00FF7D9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FF7D98">
        <w:rPr>
          <w:rFonts w:ascii="Angsana New" w:hAnsi="Angsana New"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FF7D98">
        <w:rPr>
          <w:rFonts w:ascii="Angsana New" w:hAnsi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FF7D98">
        <w:rPr>
          <w:rFonts w:ascii="Angsana New" w:hAnsi="Angsana New"/>
          <w:sz w:val="30"/>
          <w:szCs w:val="30"/>
        </w:rPr>
        <w:t xml:space="preserve"> 1</w:t>
      </w:r>
      <w:r w:rsidRPr="00FF7D98">
        <w:rPr>
          <w:rFonts w:ascii="Angsana New" w:hAnsi="Angsana New"/>
          <w:sz w:val="30"/>
          <w:szCs w:val="30"/>
          <w:cs/>
        </w:rPr>
        <w:t xml:space="preserve"> มกราคม </w:t>
      </w:r>
      <w:r w:rsidRPr="00FF7D98">
        <w:rPr>
          <w:rFonts w:ascii="Angsana New" w:hAnsi="Angsana New" w:hint="cs"/>
          <w:sz w:val="30"/>
          <w:szCs w:val="30"/>
          <w:cs/>
        </w:rPr>
        <w:t>ในปีดังต่อไปนี้</w:t>
      </w:r>
    </w:p>
    <w:p w14:paraId="2955CCE3" w14:textId="77777777" w:rsidR="006D3361" w:rsidRDefault="006D3361" w:rsidP="00E74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3870"/>
        <w:gridCol w:w="1260"/>
      </w:tblGrid>
      <w:tr w:rsidR="00FF7D98" w:rsidRPr="007D527D" w14:paraId="4A80387B" w14:textId="77777777" w:rsidTr="00E02331">
        <w:trPr>
          <w:tblHeader/>
        </w:trPr>
        <w:tc>
          <w:tcPr>
            <w:tcW w:w="4050" w:type="dxa"/>
            <w:vAlign w:val="bottom"/>
          </w:tcPr>
          <w:p w14:paraId="13C23FBD" w14:textId="77777777"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F7D98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870" w:type="dxa"/>
            <w:vAlign w:val="bottom"/>
          </w:tcPr>
          <w:p w14:paraId="1E13EE88" w14:textId="77777777"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</w:tcPr>
          <w:p w14:paraId="7DB2AC12" w14:textId="77777777"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FF7D98" w:rsidRPr="004A797F" w14:paraId="6D8297FC" w14:textId="77777777" w:rsidTr="00E02331">
        <w:tc>
          <w:tcPr>
            <w:tcW w:w="4050" w:type="dxa"/>
          </w:tcPr>
          <w:p w14:paraId="3403AFF5" w14:textId="6994881D" w:rsidR="00FF7D98" w:rsidRPr="00FF7D98" w:rsidRDefault="00FF7D98" w:rsidP="00E74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FF7D98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3870" w:type="dxa"/>
          </w:tcPr>
          <w:p w14:paraId="0C822BB7" w14:textId="77777777"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260" w:type="dxa"/>
          </w:tcPr>
          <w:p w14:paraId="78D3B98F" w14:textId="77777777"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FF7D98" w:rsidRPr="004A797F" w14:paraId="5141E2DA" w14:textId="77777777" w:rsidTr="00E02331">
        <w:tc>
          <w:tcPr>
            <w:tcW w:w="4050" w:type="dxa"/>
          </w:tcPr>
          <w:p w14:paraId="460D9442" w14:textId="0236B979" w:rsidR="00FF7D98" w:rsidRPr="00FF7D98" w:rsidRDefault="00FF7D98" w:rsidP="00E74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FF7D98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3870" w:type="dxa"/>
          </w:tcPr>
          <w:p w14:paraId="11FD8F9B" w14:textId="77777777"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</w:tcPr>
          <w:p w14:paraId="477AE8CD" w14:textId="77777777"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FF7D98" w:rsidRPr="004A797F" w14:paraId="5B8DA213" w14:textId="77777777" w:rsidTr="00E02331">
        <w:tc>
          <w:tcPr>
            <w:tcW w:w="4050" w:type="dxa"/>
          </w:tcPr>
          <w:p w14:paraId="67A8B1FD" w14:textId="087610E1" w:rsidR="00FF7D98" w:rsidRPr="00FF7D98" w:rsidRDefault="00FF7D98" w:rsidP="00E74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F7D9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FF7D98">
              <w:rPr>
                <w:rFonts w:ascii="Angsana New" w:eastAsia="Calibri" w:hAnsi="Angsana New" w:cs="Angsana New"/>
                <w:sz w:val="30"/>
                <w:szCs w:val="30"/>
              </w:rPr>
              <w:t>15</w:t>
            </w:r>
          </w:p>
        </w:tc>
        <w:tc>
          <w:tcPr>
            <w:tcW w:w="3870" w:type="dxa"/>
          </w:tcPr>
          <w:p w14:paraId="4DC12D39" w14:textId="77777777"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260" w:type="dxa"/>
          </w:tcPr>
          <w:p w14:paraId="06F0B648" w14:textId="77777777"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F7D98">
              <w:rPr>
                <w:rFonts w:ascii="Angsana New" w:eastAsia="Calibri" w:hAnsi="Angsana New" w:cs="Angsana New"/>
                <w:sz w:val="30"/>
                <w:szCs w:val="30"/>
              </w:rPr>
              <w:t>2562</w:t>
            </w:r>
          </w:p>
        </w:tc>
      </w:tr>
      <w:tr w:rsidR="00FF7D98" w14:paraId="07D6E5B1" w14:textId="77777777" w:rsidTr="00E02331">
        <w:tc>
          <w:tcPr>
            <w:tcW w:w="4050" w:type="dxa"/>
          </w:tcPr>
          <w:p w14:paraId="638F9C66" w14:textId="34724AE1" w:rsidR="00FF7D98" w:rsidRPr="00FF7D98" w:rsidRDefault="00FF7D98" w:rsidP="00E74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FF7D98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3870" w:type="dxa"/>
          </w:tcPr>
          <w:p w14:paraId="176FEBAB" w14:textId="77777777"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F7D9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60" w:type="dxa"/>
          </w:tcPr>
          <w:p w14:paraId="3BB0C734" w14:textId="77777777"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FF7D98" w14:paraId="65F18811" w14:textId="77777777" w:rsidTr="00E02331">
        <w:tc>
          <w:tcPr>
            <w:tcW w:w="4050" w:type="dxa"/>
          </w:tcPr>
          <w:p w14:paraId="5A367BEF" w14:textId="1FAF5A9E" w:rsidR="00FF7D98" w:rsidRPr="00FF7D98" w:rsidRDefault="00FF7D98" w:rsidP="00E74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FF7D98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3870" w:type="dxa"/>
          </w:tcPr>
          <w:p w14:paraId="773D6859" w14:textId="77777777"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260" w:type="dxa"/>
          </w:tcPr>
          <w:p w14:paraId="09D90716" w14:textId="77777777"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FF7D98" w14:paraId="002496BC" w14:textId="77777777" w:rsidTr="00E02331">
        <w:tc>
          <w:tcPr>
            <w:tcW w:w="4050" w:type="dxa"/>
          </w:tcPr>
          <w:p w14:paraId="7DFDF367" w14:textId="62E90681" w:rsidR="00FF7D98" w:rsidRPr="00FF7D98" w:rsidRDefault="00FF7D98" w:rsidP="00E74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</w:t>
            </w:r>
            <w:r w:rsidR="00E74817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FF7D98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3870" w:type="dxa"/>
          </w:tcPr>
          <w:p w14:paraId="126FA098" w14:textId="77777777" w:rsidR="00FF7D98" w:rsidRPr="00FF7D98" w:rsidRDefault="00FF7D98" w:rsidP="00E74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rPr>
                <w:rFonts w:ascii="Angsana New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60" w:type="dxa"/>
          </w:tcPr>
          <w:p w14:paraId="5F70A987" w14:textId="77777777"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FF7D98" w14:paraId="4270D279" w14:textId="77777777" w:rsidTr="00E02331">
        <w:tc>
          <w:tcPr>
            <w:tcW w:w="4050" w:type="dxa"/>
          </w:tcPr>
          <w:p w14:paraId="16B752FC" w14:textId="20AB6027" w:rsidR="00FF7D98" w:rsidRPr="00FF7D98" w:rsidRDefault="00FF7D98" w:rsidP="00E74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</w:t>
            </w:r>
            <w:r w:rsidR="00E74817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FF7D98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3870" w:type="dxa"/>
          </w:tcPr>
          <w:p w14:paraId="11F7593B" w14:textId="5418634A" w:rsidR="00FF7D98" w:rsidRPr="00FF7D98" w:rsidRDefault="00FF7D98" w:rsidP="00E74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rPr>
                <w:rFonts w:ascii="Angsana New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260" w:type="dxa"/>
          </w:tcPr>
          <w:p w14:paraId="5926D972" w14:textId="77777777" w:rsidR="00FF7D98" w:rsidRPr="00FF7D98" w:rsidRDefault="00FF7D98" w:rsidP="0085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F7D98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</w:tbl>
    <w:p w14:paraId="72DA95C8" w14:textId="77777777" w:rsidR="00FF7D98" w:rsidRDefault="00FF7D98" w:rsidP="00FF7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1DEF845C" w14:textId="77777777" w:rsidR="00FF7D98" w:rsidRPr="009D1353" w:rsidRDefault="00FF7D98" w:rsidP="00FF7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D1353">
        <w:rPr>
          <w:rFonts w:ascii="Angsana New" w:hAnsi="Angsana New"/>
          <w:sz w:val="30"/>
          <w:szCs w:val="30"/>
        </w:rPr>
        <w:t xml:space="preserve">* </w:t>
      </w:r>
      <w:r w:rsidRPr="009D1353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1AFAC83E" w14:textId="77777777" w:rsidR="00FF7D98" w:rsidRDefault="00FF7D98" w:rsidP="006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1652165A" w14:textId="77777777" w:rsidR="006D3361" w:rsidRDefault="006D3361" w:rsidP="006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66303390" w14:textId="77777777" w:rsidR="006D3361" w:rsidRDefault="006D3361" w:rsidP="006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62371658" w14:textId="77777777" w:rsidR="006D3361" w:rsidRPr="006D3361" w:rsidRDefault="006D3361" w:rsidP="006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3376DC34" w14:textId="664BCAD4" w:rsidR="00FF7D98" w:rsidRPr="00FF7D98" w:rsidRDefault="00FF7D98" w:rsidP="00FF7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6154C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Pr="00A615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ก)</w:t>
      </w:r>
      <w:r w:rsidRPr="00C52C41">
        <w:rPr>
          <w:rFonts w:ascii="Angsana New" w:hAnsi="Angsana New"/>
          <w:b/>
          <w:bCs/>
          <w:sz w:val="30"/>
          <w:szCs w:val="30"/>
        </w:rPr>
        <w:tab/>
      </w:r>
      <w:r w:rsidR="0038444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</w:t>
      </w:r>
      <w:r w:rsidRPr="002B530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ฉบับที่ </w:t>
      </w:r>
      <w:r w:rsidRPr="002B5303">
        <w:rPr>
          <w:rFonts w:ascii="Angsana New" w:hAnsi="Angsana New"/>
          <w:b/>
          <w:bCs/>
          <w:i/>
          <w:iCs/>
          <w:sz w:val="30"/>
          <w:szCs w:val="30"/>
        </w:rPr>
        <w:t>15</w:t>
      </w:r>
      <w:r w:rsidRPr="002B530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เรื่อง รายได้จากสัญญาที่ทำกับลูกค้า</w:t>
      </w:r>
    </w:p>
    <w:p w14:paraId="438F7DD0" w14:textId="77777777" w:rsidR="00361349" w:rsidRDefault="00361349" w:rsidP="003613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</w:p>
    <w:p w14:paraId="1D78EFAD" w14:textId="288D4687" w:rsidR="00361349" w:rsidRPr="00361349" w:rsidRDefault="00361349" w:rsidP="003613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61349">
        <w:rPr>
          <w:rFonts w:ascii="Angsana New" w:hAnsi="Angsana New" w:hint="cs"/>
          <w:color w:val="000000"/>
          <w:sz w:val="30"/>
          <w:szCs w:val="30"/>
          <w:cs/>
        </w:rPr>
        <w:t xml:space="preserve">มาตรฐานการรายงานทางการเงินฉบับที่ </w:t>
      </w:r>
      <w:r w:rsidRPr="00361349">
        <w:rPr>
          <w:rFonts w:ascii="Angsana New" w:hAnsi="Angsana New"/>
          <w:color w:val="000000"/>
          <w:sz w:val="30"/>
          <w:szCs w:val="30"/>
        </w:rPr>
        <w:t>15</w:t>
      </w:r>
      <w:r w:rsidRPr="00361349">
        <w:rPr>
          <w:rFonts w:ascii="Angsana New" w:hAnsi="Angsana New" w:hint="cs"/>
          <w:color w:val="000000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14:paraId="1C57067B" w14:textId="77777777" w:rsidR="00FF7D98" w:rsidRDefault="00FF7D98" w:rsidP="00FF7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2F7BDE" w14:textId="365DB70B" w:rsidR="00361349" w:rsidRDefault="00E74817" w:rsidP="003613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t>ผู้บริหาร</w:t>
      </w:r>
      <w:r>
        <w:rPr>
          <w:rFonts w:ascii="Angsana New" w:hAnsi="Angsana New" w:hint="cs"/>
          <w:color w:val="000000"/>
          <w:sz w:val="30"/>
          <w:szCs w:val="30"/>
          <w:cs/>
        </w:rPr>
        <w:t>ได้ประเมิน</w:t>
      </w:r>
      <w:r w:rsidR="00361349" w:rsidRPr="002B5303">
        <w:rPr>
          <w:rFonts w:ascii="Angsana New" w:hAnsi="Angsana New"/>
          <w:color w:val="000000"/>
          <w:sz w:val="30"/>
          <w:szCs w:val="30"/>
          <w:cs/>
        </w:rPr>
        <w:t>ถึงผลกระทบ</w:t>
      </w:r>
      <w:r>
        <w:rPr>
          <w:rFonts w:ascii="Angsana New" w:hAnsi="Angsana New" w:hint="cs"/>
          <w:color w:val="000000"/>
          <w:sz w:val="30"/>
          <w:szCs w:val="30"/>
          <w:cs/>
        </w:rPr>
        <w:t>เบื้องต้น</w:t>
      </w:r>
      <w:r w:rsidR="00361349" w:rsidRPr="002B5303">
        <w:rPr>
          <w:rFonts w:ascii="Angsana New" w:hAnsi="Angsana New"/>
          <w:color w:val="000000"/>
          <w:sz w:val="30"/>
          <w:szCs w:val="30"/>
          <w:cs/>
        </w:rPr>
        <w:t>ที่อาจเกิดขึ้นจากการถือปฏิบัติตามมาตรฐานการรายงานทางการเงิน</w:t>
      </w:r>
      <w:r w:rsidR="00E02331">
        <w:rPr>
          <w:rFonts w:ascii="Angsana New" w:hAnsi="Angsana New"/>
          <w:color w:val="000000"/>
          <w:sz w:val="30"/>
          <w:szCs w:val="30"/>
        </w:rPr>
        <w:br/>
      </w:r>
      <w:r w:rsidR="00361349" w:rsidRPr="002B5303">
        <w:rPr>
          <w:rFonts w:ascii="Angsana New" w:hAnsi="Angsana New" w:hint="cs"/>
          <w:color w:val="000000"/>
          <w:sz w:val="30"/>
          <w:szCs w:val="30"/>
          <w:cs/>
        </w:rPr>
        <w:t xml:space="preserve">ฉบับที่ </w:t>
      </w:r>
      <w:r w:rsidR="00361349" w:rsidRPr="002B5303">
        <w:rPr>
          <w:rFonts w:ascii="Angsana New" w:hAnsi="Angsana New"/>
          <w:color w:val="000000"/>
          <w:sz w:val="30"/>
          <w:szCs w:val="30"/>
        </w:rPr>
        <w:t>15</w:t>
      </w:r>
      <w:r w:rsidR="00361349" w:rsidRPr="002B530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61349" w:rsidRPr="002B5303">
        <w:rPr>
          <w:rFonts w:ascii="Angsana New" w:hAnsi="Angsana New"/>
          <w:color w:val="000000"/>
          <w:sz w:val="30"/>
          <w:szCs w:val="30"/>
          <w:cs/>
        </w:rPr>
        <w:t>ต่องบการเงินของบริษัท</w:t>
      </w:r>
      <w:r w:rsidR="002B5303" w:rsidRPr="002B5303">
        <w:rPr>
          <w:rFonts w:ascii="Angsana New" w:hAnsi="Angsana New" w:hint="cs"/>
          <w:color w:val="000000"/>
          <w:sz w:val="30"/>
          <w:szCs w:val="30"/>
          <w:cs/>
        </w:rPr>
        <w:t>และพบว่าไม่มีผลกระทบที่มีสาระสำคัญต่องบการเงินในงวดที่ถือ</w:t>
      </w:r>
      <w:proofErr w:type="spellStart"/>
      <w:r w:rsidR="002B5303" w:rsidRPr="002B5303">
        <w:rPr>
          <w:rFonts w:ascii="Angsana New" w:hAnsi="Angsana New" w:hint="cs"/>
          <w:color w:val="000000"/>
          <w:sz w:val="30"/>
          <w:szCs w:val="30"/>
          <w:cs/>
        </w:rPr>
        <w:t>ปฎิบัติ</w:t>
      </w:r>
      <w:proofErr w:type="spellEnd"/>
    </w:p>
    <w:p w14:paraId="762DAE85" w14:textId="77777777" w:rsidR="00361349" w:rsidRDefault="00361349" w:rsidP="003613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1C978AF" w14:textId="77777777" w:rsidR="00361349" w:rsidRPr="00361349" w:rsidRDefault="00361349" w:rsidP="00384448">
      <w:p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6154C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A615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ข)</w:t>
      </w:r>
      <w:r w:rsidRPr="00361349">
        <w:rPr>
          <w:rFonts w:ascii="Angsana New" w:hAnsi="Angsana New"/>
          <w:b/>
          <w:bCs/>
          <w:sz w:val="30"/>
          <w:szCs w:val="30"/>
        </w:rPr>
        <w:tab/>
      </w:r>
      <w:r w:rsidRPr="0036134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727426B2" w14:textId="2BAA5D49" w:rsidR="00361349" w:rsidRPr="00361349" w:rsidRDefault="00361349" w:rsidP="00361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BEE2FD4" w14:textId="73DB2B0E" w:rsidR="00361349" w:rsidRPr="00361349" w:rsidRDefault="00361349" w:rsidP="003613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1349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</w:t>
      </w:r>
      <w:r w:rsidR="00364A81">
        <w:rPr>
          <w:rFonts w:ascii="Angsana New" w:hAnsi="Angsana New" w:hint="cs"/>
          <w:sz w:val="30"/>
          <w:szCs w:val="30"/>
          <w:cs/>
        </w:rPr>
        <w:t>ินทรัพย์ทางการเงินและหนี้สินทาง</w:t>
      </w:r>
      <w:r w:rsidRPr="00361349">
        <w:rPr>
          <w:rFonts w:ascii="Angsana New" w:hAnsi="Angsana New" w:hint="cs"/>
          <w:sz w:val="30"/>
          <w:szCs w:val="30"/>
          <w:cs/>
        </w:rPr>
        <w:t xml:space="preserve">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14:paraId="7BADD7FD" w14:textId="77777777" w:rsidR="00361349" w:rsidRPr="00690AE0" w:rsidRDefault="00361349" w:rsidP="003613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  <w:highlight w:val="cyan"/>
        </w:rPr>
      </w:pPr>
    </w:p>
    <w:p w14:paraId="518D27BD" w14:textId="48FA4730" w:rsidR="00361349" w:rsidRDefault="00361349" w:rsidP="003613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1349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="004667FF">
        <w:rPr>
          <w:rFonts w:ascii="Angsana New" w:hAnsi="Angsana New"/>
          <w:sz w:val="30"/>
          <w:szCs w:val="30"/>
          <w:cs/>
        </w:rPr>
        <w:br/>
      </w:r>
      <w:r w:rsidRPr="00361349">
        <w:rPr>
          <w:rFonts w:ascii="Angsana New" w:hAnsi="Angsana New" w:hint="cs"/>
          <w:sz w:val="30"/>
          <w:szCs w:val="30"/>
          <w:cs/>
        </w:rPr>
        <w:t>กลุ่มเครื่องมือทางการเงิน</w:t>
      </w:r>
      <w:r w:rsidRPr="00361349">
        <w:rPr>
          <w:rFonts w:ascii="Angsana New" w:hAnsi="Angsana New"/>
          <w:sz w:val="30"/>
          <w:szCs w:val="30"/>
          <w:cs/>
        </w:rPr>
        <w:t>เป็นครั้งแรกต่อ</w:t>
      </w:r>
      <w:r>
        <w:rPr>
          <w:rFonts w:ascii="Angsana New" w:hAnsi="Angsana New" w:hint="cs"/>
          <w:sz w:val="30"/>
          <w:szCs w:val="30"/>
          <w:cs/>
        </w:rPr>
        <w:t>งบการเงินของบริษัท</w:t>
      </w:r>
    </w:p>
    <w:p w14:paraId="4489D501" w14:textId="77777777" w:rsidR="006D3361" w:rsidRDefault="006D3361" w:rsidP="003613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B56DF46" w14:textId="49528DF2" w:rsidR="00361349" w:rsidRPr="00361349" w:rsidRDefault="00361349" w:rsidP="004E7986">
      <w:p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A6154C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A615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361349">
        <w:rPr>
          <w:rFonts w:ascii="Angsana New" w:hAnsi="Angsana New" w:hint="cs"/>
          <w:b/>
          <w:bCs/>
          <w:sz w:val="30"/>
          <w:szCs w:val="30"/>
          <w:cs/>
        </w:rPr>
        <w:t>)</w:t>
      </w:r>
      <w:r w:rsidRPr="00361349">
        <w:rPr>
          <w:rFonts w:ascii="Angsana New" w:hAnsi="Angsana New"/>
          <w:b/>
          <w:bCs/>
          <w:sz w:val="30"/>
          <w:szCs w:val="30"/>
        </w:rPr>
        <w:tab/>
      </w:r>
      <w:r w:rsidRPr="0036134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</w:t>
      </w:r>
      <w:r w:rsidR="0038444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การเงิน</w:t>
      </w:r>
      <w:r w:rsidR="000C67EB" w:rsidRPr="002B530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ฉบับที่ </w:t>
      </w:r>
      <w:r w:rsidR="000C67EB">
        <w:rPr>
          <w:rFonts w:ascii="Angsana New" w:hAnsi="Angsana New"/>
          <w:b/>
          <w:bCs/>
          <w:i/>
          <w:iCs/>
          <w:sz w:val="30"/>
          <w:szCs w:val="30"/>
        </w:rPr>
        <w:t>16</w:t>
      </w:r>
      <w:r w:rsidR="000C67EB" w:rsidRPr="002B530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เรื่อง </w:t>
      </w:r>
      <w:r w:rsidR="000C67E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1E042B61" w14:textId="77777777" w:rsidR="00361349" w:rsidRDefault="00361349" w:rsidP="004E79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ACC99FD" w14:textId="2E4FA8A4" w:rsidR="00361349" w:rsidRPr="00361349" w:rsidRDefault="00E65871" w:rsidP="004E79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</w:t>
      </w:r>
      <w:r w:rsidR="00361349" w:rsidRPr="00361349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361349" w:rsidRPr="00361349">
        <w:rPr>
          <w:rFonts w:asciiTheme="majorBidi" w:hAnsiTheme="majorBidi" w:cstheme="majorBidi"/>
          <w:sz w:val="30"/>
          <w:szCs w:val="30"/>
        </w:rPr>
        <w:t>16</w:t>
      </w:r>
      <w:r w:rsidR="00361349" w:rsidRPr="00361349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="00361349" w:rsidRPr="00361349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 (</w:t>
      </w:r>
      <w:r w:rsidR="00361349" w:rsidRPr="00361349">
        <w:rPr>
          <w:rFonts w:asciiTheme="majorBidi" w:hAnsiTheme="majorBidi" w:cstheme="majorBidi"/>
          <w:color w:val="000000"/>
          <w:sz w:val="30"/>
          <w:szCs w:val="30"/>
        </w:rPr>
        <w:t xml:space="preserve">Single lessee accounting model) </w:t>
      </w:r>
      <w:r w:rsidR="00361349" w:rsidRPr="00361349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</w:t>
      </w:r>
      <w:r w:rsidR="000C67EB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361349" w:rsidRPr="00361349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="00361349" w:rsidRPr="00361349">
        <w:rPr>
          <w:rFonts w:asciiTheme="majorBidi" w:hAnsiTheme="majorBidi" w:cstheme="majorBidi" w:hint="cs"/>
          <w:color w:val="000000"/>
          <w:sz w:val="30"/>
          <w:szCs w:val="30"/>
          <w:cs/>
        </w:rPr>
        <w:t>ไม่แตกต่างจาก</w:t>
      </w:r>
      <w:r w:rsidR="00361349" w:rsidRPr="0036134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="00361349" w:rsidRPr="0036134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763C6290" w14:textId="77777777" w:rsidR="00361349" w:rsidRPr="00A6154C" w:rsidRDefault="00361349" w:rsidP="004E79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 w:hanging="45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3E27D443" w14:textId="4443F4D7" w:rsidR="00361349" w:rsidRDefault="00361349" w:rsidP="004E79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1349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="00E02331">
        <w:rPr>
          <w:rFonts w:ascii="Angsana New" w:hAnsi="Angsana New"/>
          <w:sz w:val="30"/>
          <w:szCs w:val="30"/>
        </w:rPr>
        <w:br/>
      </w:r>
      <w:r w:rsidRPr="00361349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361349">
        <w:rPr>
          <w:rFonts w:ascii="Angsana New" w:hAnsi="Angsana New"/>
          <w:sz w:val="30"/>
          <w:szCs w:val="30"/>
        </w:rPr>
        <w:t>16</w:t>
      </w:r>
      <w:r w:rsidRPr="00361349">
        <w:rPr>
          <w:rFonts w:ascii="Angsana New" w:hAnsi="Angsana New" w:hint="cs"/>
          <w:sz w:val="30"/>
          <w:szCs w:val="30"/>
          <w:cs/>
        </w:rPr>
        <w:t xml:space="preserve"> </w:t>
      </w:r>
      <w:r w:rsidRPr="00361349">
        <w:rPr>
          <w:rFonts w:ascii="Angsana New" w:hAnsi="Angsana New"/>
          <w:sz w:val="30"/>
          <w:szCs w:val="30"/>
          <w:cs/>
        </w:rPr>
        <w:t>เป็นครั้งแรกต่อ</w:t>
      </w:r>
      <w:r>
        <w:rPr>
          <w:rFonts w:ascii="Angsana New" w:hAnsi="Angsana New" w:hint="cs"/>
          <w:sz w:val="30"/>
          <w:szCs w:val="30"/>
          <w:cs/>
        </w:rPr>
        <w:t>งบการเงินของบริษัท</w:t>
      </w:r>
    </w:p>
    <w:sectPr w:rsidR="00361349" w:rsidSect="008E59F6"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582EAB" w14:textId="77777777" w:rsidR="00F558DE" w:rsidRDefault="00F558DE">
      <w:r>
        <w:separator/>
      </w:r>
    </w:p>
  </w:endnote>
  <w:endnote w:type="continuationSeparator" w:id="0">
    <w:p w14:paraId="53EC7234" w14:textId="77777777" w:rsidR="00F558DE" w:rsidRDefault="00F55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D568B" w14:textId="77777777" w:rsidR="00B36760" w:rsidRPr="00804CAF" w:rsidRDefault="00B36760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015DE944" w14:textId="77777777" w:rsidR="00B36760" w:rsidRPr="00804CAF" w:rsidRDefault="00B36760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F45075">
      <w:rPr>
        <w:rStyle w:val="PageNumber"/>
        <w:rFonts w:ascii="Angsana New" w:hAnsi="Angsana New"/>
        <w:noProof/>
        <w:sz w:val="30"/>
        <w:szCs w:val="30"/>
        <w:cs/>
      </w:rPr>
      <w:t>72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CA9638" w14:textId="77777777" w:rsidR="00B36760" w:rsidRPr="001B16E3" w:rsidRDefault="00B36760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A1B9FD" w14:textId="77777777" w:rsidR="00F558DE" w:rsidRDefault="00F558DE">
      <w:r>
        <w:separator/>
      </w:r>
    </w:p>
  </w:footnote>
  <w:footnote w:type="continuationSeparator" w:id="0">
    <w:p w14:paraId="1EA730CE" w14:textId="77777777" w:rsidR="00F558DE" w:rsidRDefault="00F558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93458" w14:textId="46948167" w:rsidR="00B36760" w:rsidRPr="004C2CF4" w:rsidRDefault="00B36760" w:rsidP="00105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hint="cs"/>
        <w:b/>
        <w:bCs/>
        <w:sz w:val="32"/>
        <w:szCs w:val="32"/>
        <w:cs/>
      </w:rPr>
      <w:t>ใหม่</w:t>
    </w:r>
    <w:r w:rsidRPr="004C2CF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22E9E80A" w14:textId="7F72D308" w:rsidR="00B36760" w:rsidRDefault="00B36760" w:rsidP="00105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ที่แสดงเงินลงทุนตามวิธีส่วนได้เสียเพื่อวัตถุประสงค์เฉพาะ</w:t>
    </w:r>
  </w:p>
  <w:p w14:paraId="027799D5" w14:textId="785DA398" w:rsidR="00B36760" w:rsidRPr="009E7F0B" w:rsidRDefault="00B36760" w:rsidP="001057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1506C2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506C2">
      <w:rPr>
        <w:rFonts w:ascii="Angsana New" w:hAnsi="Angsana New"/>
        <w:b/>
        <w:bCs/>
        <w:sz w:val="32"/>
        <w:szCs w:val="32"/>
      </w:rPr>
      <w:t>31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1506C2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2 </w:t>
    </w:r>
    <w:r>
      <w:rPr>
        <w:rFonts w:ascii="Angsana New" w:hAnsi="Angsana New" w:hint="cs"/>
        <w:b/>
        <w:bCs/>
        <w:sz w:val="32"/>
        <w:szCs w:val="32"/>
        <w:cs/>
      </w:rPr>
      <w:t>และ 2561</w:t>
    </w:r>
  </w:p>
  <w:p w14:paraId="41553DD2" w14:textId="77777777" w:rsidR="00B36760" w:rsidRPr="00985A84" w:rsidRDefault="00B36760" w:rsidP="001057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8FFE7B8C"/>
    <w:lvl w:ilvl="0" w:tplc="30A44C4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39B2CF8A"/>
    <w:lvl w:ilvl="0" w:tplc="69C653C8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AD61FE6"/>
    <w:multiLevelType w:val="hybridMultilevel"/>
    <w:tmpl w:val="DEC27A94"/>
    <w:lvl w:ilvl="0" w:tplc="218E9F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0A74C2"/>
    <w:multiLevelType w:val="hybridMultilevel"/>
    <w:tmpl w:val="42DC6AE0"/>
    <w:lvl w:ilvl="0" w:tplc="29FCEFE8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4DB471A"/>
    <w:multiLevelType w:val="hybridMultilevel"/>
    <w:tmpl w:val="03D07D20"/>
    <w:lvl w:ilvl="0" w:tplc="33CECB9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2A42474"/>
    <w:multiLevelType w:val="hybridMultilevel"/>
    <w:tmpl w:val="7CD0D19C"/>
    <w:lvl w:ilvl="0" w:tplc="AE8EFDA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A092228"/>
    <w:multiLevelType w:val="hybridMultilevel"/>
    <w:tmpl w:val="05F04BB4"/>
    <w:lvl w:ilvl="0" w:tplc="512425D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2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74203793"/>
    <w:multiLevelType w:val="multilevel"/>
    <w:tmpl w:val="952A0C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77013899"/>
    <w:multiLevelType w:val="hybridMultilevel"/>
    <w:tmpl w:val="A8E00270"/>
    <w:lvl w:ilvl="0" w:tplc="D39477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6"/>
  </w:num>
  <w:num w:numId="14">
    <w:abstractNumId w:val="18"/>
  </w:num>
  <w:num w:numId="15">
    <w:abstractNumId w:val="20"/>
  </w:num>
  <w:num w:numId="16">
    <w:abstractNumId w:val="23"/>
  </w:num>
  <w:num w:numId="17">
    <w:abstractNumId w:val="10"/>
  </w:num>
  <w:num w:numId="18">
    <w:abstractNumId w:val="24"/>
  </w:num>
  <w:num w:numId="19">
    <w:abstractNumId w:val="21"/>
  </w:num>
  <w:num w:numId="20">
    <w:abstractNumId w:val="27"/>
  </w:num>
  <w:num w:numId="21">
    <w:abstractNumId w:val="33"/>
  </w:num>
  <w:num w:numId="22">
    <w:abstractNumId w:val="12"/>
  </w:num>
  <w:num w:numId="23">
    <w:abstractNumId w:val="25"/>
  </w:num>
  <w:num w:numId="24">
    <w:abstractNumId w:val="28"/>
  </w:num>
  <w:num w:numId="25">
    <w:abstractNumId w:val="32"/>
  </w:num>
  <w:num w:numId="26">
    <w:abstractNumId w:val="12"/>
  </w:num>
  <w:num w:numId="27">
    <w:abstractNumId w:val="14"/>
  </w:num>
  <w:num w:numId="28">
    <w:abstractNumId w:val="16"/>
  </w:num>
  <w:num w:numId="29">
    <w:abstractNumId w:val="11"/>
  </w:num>
  <w:num w:numId="30">
    <w:abstractNumId w:val="13"/>
  </w:num>
  <w:num w:numId="31">
    <w:abstractNumId w:val="30"/>
  </w:num>
  <w:num w:numId="32">
    <w:abstractNumId w:val="31"/>
  </w:num>
  <w:num w:numId="33">
    <w:abstractNumId w:val="34"/>
  </w:num>
  <w:num w:numId="34">
    <w:abstractNumId w:val="17"/>
  </w:num>
  <w:num w:numId="35">
    <w:abstractNumId w:val="35"/>
  </w:num>
  <w:num w:numId="36">
    <w:abstractNumId w:val="29"/>
  </w:num>
  <w:num w:numId="37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44"/>
    <w:rsid w:val="0000137C"/>
    <w:rsid w:val="0000156B"/>
    <w:rsid w:val="0000224D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63F3"/>
    <w:rsid w:val="000064CE"/>
    <w:rsid w:val="00006519"/>
    <w:rsid w:val="00006617"/>
    <w:rsid w:val="00010093"/>
    <w:rsid w:val="00010F84"/>
    <w:rsid w:val="0001155C"/>
    <w:rsid w:val="00011ACB"/>
    <w:rsid w:val="00011E81"/>
    <w:rsid w:val="00012026"/>
    <w:rsid w:val="00012AC1"/>
    <w:rsid w:val="00014EF7"/>
    <w:rsid w:val="00014FE5"/>
    <w:rsid w:val="00015011"/>
    <w:rsid w:val="0001536B"/>
    <w:rsid w:val="00015552"/>
    <w:rsid w:val="000158D3"/>
    <w:rsid w:val="00015C3B"/>
    <w:rsid w:val="000169BD"/>
    <w:rsid w:val="00017605"/>
    <w:rsid w:val="00017710"/>
    <w:rsid w:val="0001793E"/>
    <w:rsid w:val="00021921"/>
    <w:rsid w:val="00021D5B"/>
    <w:rsid w:val="000223BB"/>
    <w:rsid w:val="00022C61"/>
    <w:rsid w:val="0002333E"/>
    <w:rsid w:val="00023C69"/>
    <w:rsid w:val="00024535"/>
    <w:rsid w:val="00024A64"/>
    <w:rsid w:val="00024B29"/>
    <w:rsid w:val="00024DDE"/>
    <w:rsid w:val="00024EBB"/>
    <w:rsid w:val="000253CD"/>
    <w:rsid w:val="000255A1"/>
    <w:rsid w:val="000263AF"/>
    <w:rsid w:val="000271A3"/>
    <w:rsid w:val="00027A08"/>
    <w:rsid w:val="00027F9C"/>
    <w:rsid w:val="0003011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1E5"/>
    <w:rsid w:val="00034C26"/>
    <w:rsid w:val="00035F41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D18"/>
    <w:rsid w:val="00043D66"/>
    <w:rsid w:val="00044BA8"/>
    <w:rsid w:val="00045073"/>
    <w:rsid w:val="0004557F"/>
    <w:rsid w:val="0004690D"/>
    <w:rsid w:val="00046B94"/>
    <w:rsid w:val="00046B98"/>
    <w:rsid w:val="000471E2"/>
    <w:rsid w:val="00047500"/>
    <w:rsid w:val="00047674"/>
    <w:rsid w:val="000479FF"/>
    <w:rsid w:val="0005136F"/>
    <w:rsid w:val="00051896"/>
    <w:rsid w:val="00051C85"/>
    <w:rsid w:val="00052D14"/>
    <w:rsid w:val="000534B4"/>
    <w:rsid w:val="00053DA7"/>
    <w:rsid w:val="00054AEB"/>
    <w:rsid w:val="00054DCE"/>
    <w:rsid w:val="00054F22"/>
    <w:rsid w:val="00055122"/>
    <w:rsid w:val="000565DC"/>
    <w:rsid w:val="0005668F"/>
    <w:rsid w:val="00056FD8"/>
    <w:rsid w:val="0005789C"/>
    <w:rsid w:val="00057B1B"/>
    <w:rsid w:val="00060392"/>
    <w:rsid w:val="0006078C"/>
    <w:rsid w:val="00060B6C"/>
    <w:rsid w:val="00061733"/>
    <w:rsid w:val="000619AF"/>
    <w:rsid w:val="00062042"/>
    <w:rsid w:val="00062DCB"/>
    <w:rsid w:val="00063138"/>
    <w:rsid w:val="00063FCB"/>
    <w:rsid w:val="00064507"/>
    <w:rsid w:val="0006481D"/>
    <w:rsid w:val="00064D9B"/>
    <w:rsid w:val="00065778"/>
    <w:rsid w:val="00067536"/>
    <w:rsid w:val="0006772C"/>
    <w:rsid w:val="0007090F"/>
    <w:rsid w:val="00070916"/>
    <w:rsid w:val="00071233"/>
    <w:rsid w:val="00071427"/>
    <w:rsid w:val="00071D46"/>
    <w:rsid w:val="000721C0"/>
    <w:rsid w:val="0007252D"/>
    <w:rsid w:val="00072F0F"/>
    <w:rsid w:val="00072F40"/>
    <w:rsid w:val="000735C6"/>
    <w:rsid w:val="00073726"/>
    <w:rsid w:val="00074633"/>
    <w:rsid w:val="000758B9"/>
    <w:rsid w:val="00076CA3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B89"/>
    <w:rsid w:val="00081F2F"/>
    <w:rsid w:val="0008204C"/>
    <w:rsid w:val="00082AE8"/>
    <w:rsid w:val="00083A32"/>
    <w:rsid w:val="00083BC2"/>
    <w:rsid w:val="00083C35"/>
    <w:rsid w:val="000851FA"/>
    <w:rsid w:val="000853B7"/>
    <w:rsid w:val="0008546F"/>
    <w:rsid w:val="00086413"/>
    <w:rsid w:val="00086961"/>
    <w:rsid w:val="00090079"/>
    <w:rsid w:val="00090279"/>
    <w:rsid w:val="00090289"/>
    <w:rsid w:val="00090FF5"/>
    <w:rsid w:val="000916F5"/>
    <w:rsid w:val="00091A10"/>
    <w:rsid w:val="00092898"/>
    <w:rsid w:val="00092EB0"/>
    <w:rsid w:val="000934D7"/>
    <w:rsid w:val="00093A44"/>
    <w:rsid w:val="000957F4"/>
    <w:rsid w:val="000959C0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A14"/>
    <w:rsid w:val="000A1CAA"/>
    <w:rsid w:val="000A2B42"/>
    <w:rsid w:val="000A4431"/>
    <w:rsid w:val="000A536B"/>
    <w:rsid w:val="000A5B44"/>
    <w:rsid w:val="000A5C03"/>
    <w:rsid w:val="000A6708"/>
    <w:rsid w:val="000A6820"/>
    <w:rsid w:val="000A7BC0"/>
    <w:rsid w:val="000B10F4"/>
    <w:rsid w:val="000B1939"/>
    <w:rsid w:val="000B2667"/>
    <w:rsid w:val="000B28D1"/>
    <w:rsid w:val="000B3C67"/>
    <w:rsid w:val="000B40C9"/>
    <w:rsid w:val="000B4CAB"/>
    <w:rsid w:val="000B4EEE"/>
    <w:rsid w:val="000B51ED"/>
    <w:rsid w:val="000B53B0"/>
    <w:rsid w:val="000B5749"/>
    <w:rsid w:val="000B5778"/>
    <w:rsid w:val="000B5875"/>
    <w:rsid w:val="000B6E6F"/>
    <w:rsid w:val="000B6FE7"/>
    <w:rsid w:val="000B7674"/>
    <w:rsid w:val="000B76A7"/>
    <w:rsid w:val="000B7E49"/>
    <w:rsid w:val="000C15E7"/>
    <w:rsid w:val="000C1606"/>
    <w:rsid w:val="000C1F08"/>
    <w:rsid w:val="000C2248"/>
    <w:rsid w:val="000C2F72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67EB"/>
    <w:rsid w:val="000C71DC"/>
    <w:rsid w:val="000D067B"/>
    <w:rsid w:val="000D0781"/>
    <w:rsid w:val="000D0E0C"/>
    <w:rsid w:val="000D15D5"/>
    <w:rsid w:val="000D2670"/>
    <w:rsid w:val="000D38A6"/>
    <w:rsid w:val="000D63B7"/>
    <w:rsid w:val="000D6A7B"/>
    <w:rsid w:val="000D6F6B"/>
    <w:rsid w:val="000E0D95"/>
    <w:rsid w:val="000E0FF8"/>
    <w:rsid w:val="000E11FF"/>
    <w:rsid w:val="000E20A7"/>
    <w:rsid w:val="000E23F7"/>
    <w:rsid w:val="000E39A2"/>
    <w:rsid w:val="000E4422"/>
    <w:rsid w:val="000E45F3"/>
    <w:rsid w:val="000E4863"/>
    <w:rsid w:val="000E5015"/>
    <w:rsid w:val="000E528F"/>
    <w:rsid w:val="000E5B05"/>
    <w:rsid w:val="000E6287"/>
    <w:rsid w:val="000E7461"/>
    <w:rsid w:val="000F0724"/>
    <w:rsid w:val="000F078E"/>
    <w:rsid w:val="000F0A5E"/>
    <w:rsid w:val="000F104D"/>
    <w:rsid w:val="000F126F"/>
    <w:rsid w:val="000F172F"/>
    <w:rsid w:val="000F18FA"/>
    <w:rsid w:val="000F1940"/>
    <w:rsid w:val="000F20E1"/>
    <w:rsid w:val="000F23BB"/>
    <w:rsid w:val="000F2594"/>
    <w:rsid w:val="000F2874"/>
    <w:rsid w:val="000F290E"/>
    <w:rsid w:val="000F3DD5"/>
    <w:rsid w:val="000F3EB2"/>
    <w:rsid w:val="000F3ED6"/>
    <w:rsid w:val="000F422A"/>
    <w:rsid w:val="000F5132"/>
    <w:rsid w:val="000F57ED"/>
    <w:rsid w:val="000F5AB4"/>
    <w:rsid w:val="000F691A"/>
    <w:rsid w:val="000F6965"/>
    <w:rsid w:val="000F75F0"/>
    <w:rsid w:val="000F7A0E"/>
    <w:rsid w:val="001003FA"/>
    <w:rsid w:val="00101007"/>
    <w:rsid w:val="00102129"/>
    <w:rsid w:val="0010221C"/>
    <w:rsid w:val="0010251D"/>
    <w:rsid w:val="001028BF"/>
    <w:rsid w:val="00102BB0"/>
    <w:rsid w:val="00103173"/>
    <w:rsid w:val="0010320D"/>
    <w:rsid w:val="001041C0"/>
    <w:rsid w:val="00104218"/>
    <w:rsid w:val="001044F8"/>
    <w:rsid w:val="00105757"/>
    <w:rsid w:val="00105926"/>
    <w:rsid w:val="00105F0D"/>
    <w:rsid w:val="0010607F"/>
    <w:rsid w:val="00106125"/>
    <w:rsid w:val="001064BA"/>
    <w:rsid w:val="0010675A"/>
    <w:rsid w:val="0010762E"/>
    <w:rsid w:val="00107AE9"/>
    <w:rsid w:val="00107D60"/>
    <w:rsid w:val="001105CD"/>
    <w:rsid w:val="00110F5E"/>
    <w:rsid w:val="00110F7D"/>
    <w:rsid w:val="00111550"/>
    <w:rsid w:val="00111D46"/>
    <w:rsid w:val="00111DEC"/>
    <w:rsid w:val="00112022"/>
    <w:rsid w:val="00112148"/>
    <w:rsid w:val="00113DA2"/>
    <w:rsid w:val="00116616"/>
    <w:rsid w:val="001166A8"/>
    <w:rsid w:val="001169AB"/>
    <w:rsid w:val="001172D8"/>
    <w:rsid w:val="0011754C"/>
    <w:rsid w:val="00117589"/>
    <w:rsid w:val="00117926"/>
    <w:rsid w:val="00120351"/>
    <w:rsid w:val="00120B84"/>
    <w:rsid w:val="0012127A"/>
    <w:rsid w:val="00121786"/>
    <w:rsid w:val="00121E8B"/>
    <w:rsid w:val="00122108"/>
    <w:rsid w:val="00122FDB"/>
    <w:rsid w:val="00123130"/>
    <w:rsid w:val="0012397C"/>
    <w:rsid w:val="00123A0E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DBA"/>
    <w:rsid w:val="00132529"/>
    <w:rsid w:val="00132626"/>
    <w:rsid w:val="0013273A"/>
    <w:rsid w:val="00132869"/>
    <w:rsid w:val="00133A7E"/>
    <w:rsid w:val="00133AB4"/>
    <w:rsid w:val="00133D01"/>
    <w:rsid w:val="0013415F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910"/>
    <w:rsid w:val="00142452"/>
    <w:rsid w:val="001429B0"/>
    <w:rsid w:val="00142F91"/>
    <w:rsid w:val="00143074"/>
    <w:rsid w:val="00143BE0"/>
    <w:rsid w:val="00143E81"/>
    <w:rsid w:val="001442C1"/>
    <w:rsid w:val="0014467E"/>
    <w:rsid w:val="001455FA"/>
    <w:rsid w:val="001457F9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6C2"/>
    <w:rsid w:val="00150B4B"/>
    <w:rsid w:val="00150D8C"/>
    <w:rsid w:val="00151284"/>
    <w:rsid w:val="00151752"/>
    <w:rsid w:val="00151A69"/>
    <w:rsid w:val="00152089"/>
    <w:rsid w:val="001520CC"/>
    <w:rsid w:val="001523AF"/>
    <w:rsid w:val="001524B3"/>
    <w:rsid w:val="00152940"/>
    <w:rsid w:val="0015391F"/>
    <w:rsid w:val="00153D36"/>
    <w:rsid w:val="00155C6C"/>
    <w:rsid w:val="00156AFD"/>
    <w:rsid w:val="001570C8"/>
    <w:rsid w:val="00157368"/>
    <w:rsid w:val="00157508"/>
    <w:rsid w:val="00160038"/>
    <w:rsid w:val="001602A1"/>
    <w:rsid w:val="00160BDA"/>
    <w:rsid w:val="0016171D"/>
    <w:rsid w:val="001625D4"/>
    <w:rsid w:val="001628EA"/>
    <w:rsid w:val="00163229"/>
    <w:rsid w:val="00164174"/>
    <w:rsid w:val="001641DC"/>
    <w:rsid w:val="001658BF"/>
    <w:rsid w:val="00165D13"/>
    <w:rsid w:val="00167A46"/>
    <w:rsid w:val="00167ABC"/>
    <w:rsid w:val="0017114F"/>
    <w:rsid w:val="00172795"/>
    <w:rsid w:val="00172ECE"/>
    <w:rsid w:val="00173D76"/>
    <w:rsid w:val="001740D8"/>
    <w:rsid w:val="00174CE4"/>
    <w:rsid w:val="00174DFA"/>
    <w:rsid w:val="00175773"/>
    <w:rsid w:val="001757EC"/>
    <w:rsid w:val="0018058D"/>
    <w:rsid w:val="00180597"/>
    <w:rsid w:val="00180A47"/>
    <w:rsid w:val="00180DC1"/>
    <w:rsid w:val="00181615"/>
    <w:rsid w:val="00181883"/>
    <w:rsid w:val="001819D0"/>
    <w:rsid w:val="00181FC1"/>
    <w:rsid w:val="00182192"/>
    <w:rsid w:val="00183729"/>
    <w:rsid w:val="001837CC"/>
    <w:rsid w:val="001841C5"/>
    <w:rsid w:val="001843E2"/>
    <w:rsid w:val="00184F74"/>
    <w:rsid w:val="00185F8D"/>
    <w:rsid w:val="001863B8"/>
    <w:rsid w:val="001864EE"/>
    <w:rsid w:val="001869D4"/>
    <w:rsid w:val="00186F1F"/>
    <w:rsid w:val="00187146"/>
    <w:rsid w:val="00190C49"/>
    <w:rsid w:val="00191421"/>
    <w:rsid w:val="001939C6"/>
    <w:rsid w:val="00193E06"/>
    <w:rsid w:val="00193F10"/>
    <w:rsid w:val="00194594"/>
    <w:rsid w:val="0019470C"/>
    <w:rsid w:val="00195279"/>
    <w:rsid w:val="00195474"/>
    <w:rsid w:val="00196027"/>
    <w:rsid w:val="001962E4"/>
    <w:rsid w:val="00196CC7"/>
    <w:rsid w:val="00197594"/>
    <w:rsid w:val="001A0639"/>
    <w:rsid w:val="001A077B"/>
    <w:rsid w:val="001A183E"/>
    <w:rsid w:val="001A2708"/>
    <w:rsid w:val="001A2E57"/>
    <w:rsid w:val="001A2FE8"/>
    <w:rsid w:val="001A33C5"/>
    <w:rsid w:val="001A383B"/>
    <w:rsid w:val="001A3CEC"/>
    <w:rsid w:val="001A40BE"/>
    <w:rsid w:val="001A439B"/>
    <w:rsid w:val="001A45CA"/>
    <w:rsid w:val="001A5328"/>
    <w:rsid w:val="001A62C0"/>
    <w:rsid w:val="001A6C45"/>
    <w:rsid w:val="001A6E25"/>
    <w:rsid w:val="001A73B2"/>
    <w:rsid w:val="001A7F94"/>
    <w:rsid w:val="001B0897"/>
    <w:rsid w:val="001B0AFD"/>
    <w:rsid w:val="001B13CF"/>
    <w:rsid w:val="001B16E3"/>
    <w:rsid w:val="001B1936"/>
    <w:rsid w:val="001B1B80"/>
    <w:rsid w:val="001B36A7"/>
    <w:rsid w:val="001B3BB2"/>
    <w:rsid w:val="001B3E0E"/>
    <w:rsid w:val="001B49F2"/>
    <w:rsid w:val="001B4E2B"/>
    <w:rsid w:val="001B53EB"/>
    <w:rsid w:val="001B5438"/>
    <w:rsid w:val="001B562F"/>
    <w:rsid w:val="001B5A7E"/>
    <w:rsid w:val="001B6675"/>
    <w:rsid w:val="001B6DF7"/>
    <w:rsid w:val="001B6EA4"/>
    <w:rsid w:val="001B7688"/>
    <w:rsid w:val="001B7860"/>
    <w:rsid w:val="001C1C5F"/>
    <w:rsid w:val="001C2226"/>
    <w:rsid w:val="001C25B9"/>
    <w:rsid w:val="001C2658"/>
    <w:rsid w:val="001C2747"/>
    <w:rsid w:val="001C3563"/>
    <w:rsid w:val="001C43AD"/>
    <w:rsid w:val="001C474A"/>
    <w:rsid w:val="001C47FE"/>
    <w:rsid w:val="001C4FF9"/>
    <w:rsid w:val="001C5ADE"/>
    <w:rsid w:val="001C5E29"/>
    <w:rsid w:val="001C67FB"/>
    <w:rsid w:val="001C7054"/>
    <w:rsid w:val="001C70EB"/>
    <w:rsid w:val="001C7181"/>
    <w:rsid w:val="001C7511"/>
    <w:rsid w:val="001C78C1"/>
    <w:rsid w:val="001C7C5B"/>
    <w:rsid w:val="001D0EE6"/>
    <w:rsid w:val="001D11A2"/>
    <w:rsid w:val="001D1405"/>
    <w:rsid w:val="001D1437"/>
    <w:rsid w:val="001D1CC9"/>
    <w:rsid w:val="001D29FA"/>
    <w:rsid w:val="001D2BA6"/>
    <w:rsid w:val="001D35F0"/>
    <w:rsid w:val="001D42A8"/>
    <w:rsid w:val="001D4307"/>
    <w:rsid w:val="001D4D58"/>
    <w:rsid w:val="001D4F7C"/>
    <w:rsid w:val="001D51ED"/>
    <w:rsid w:val="001D618C"/>
    <w:rsid w:val="001D6319"/>
    <w:rsid w:val="001D655A"/>
    <w:rsid w:val="001D7037"/>
    <w:rsid w:val="001D74FF"/>
    <w:rsid w:val="001D7B5D"/>
    <w:rsid w:val="001D7DB1"/>
    <w:rsid w:val="001E0BC9"/>
    <w:rsid w:val="001E0CBB"/>
    <w:rsid w:val="001E116E"/>
    <w:rsid w:val="001E178A"/>
    <w:rsid w:val="001E326C"/>
    <w:rsid w:val="001E3842"/>
    <w:rsid w:val="001E5452"/>
    <w:rsid w:val="001E5789"/>
    <w:rsid w:val="001E588B"/>
    <w:rsid w:val="001E5E67"/>
    <w:rsid w:val="001E6C8B"/>
    <w:rsid w:val="001E7AE6"/>
    <w:rsid w:val="001E7CD5"/>
    <w:rsid w:val="001F0E78"/>
    <w:rsid w:val="001F0FEC"/>
    <w:rsid w:val="001F1FB2"/>
    <w:rsid w:val="001F374C"/>
    <w:rsid w:val="001F594D"/>
    <w:rsid w:val="001F6BE7"/>
    <w:rsid w:val="001F726B"/>
    <w:rsid w:val="001F7C1D"/>
    <w:rsid w:val="0020011A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F00"/>
    <w:rsid w:val="002103AA"/>
    <w:rsid w:val="0021043C"/>
    <w:rsid w:val="00210569"/>
    <w:rsid w:val="00210585"/>
    <w:rsid w:val="00210A54"/>
    <w:rsid w:val="00210DDE"/>
    <w:rsid w:val="00211E91"/>
    <w:rsid w:val="00212695"/>
    <w:rsid w:val="002131AC"/>
    <w:rsid w:val="00213342"/>
    <w:rsid w:val="0021354C"/>
    <w:rsid w:val="00213CF9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DD4"/>
    <w:rsid w:val="00216EE5"/>
    <w:rsid w:val="002170ED"/>
    <w:rsid w:val="00217DD3"/>
    <w:rsid w:val="00220829"/>
    <w:rsid w:val="0022094C"/>
    <w:rsid w:val="002209A6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316F"/>
    <w:rsid w:val="00223AFB"/>
    <w:rsid w:val="00223E1D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772"/>
    <w:rsid w:val="00226D97"/>
    <w:rsid w:val="00227D1D"/>
    <w:rsid w:val="002302AA"/>
    <w:rsid w:val="00231500"/>
    <w:rsid w:val="002316E0"/>
    <w:rsid w:val="002319A6"/>
    <w:rsid w:val="0023228A"/>
    <w:rsid w:val="00232600"/>
    <w:rsid w:val="00232632"/>
    <w:rsid w:val="002334E3"/>
    <w:rsid w:val="002336D4"/>
    <w:rsid w:val="00233ABF"/>
    <w:rsid w:val="0023480E"/>
    <w:rsid w:val="00234A27"/>
    <w:rsid w:val="00234EAD"/>
    <w:rsid w:val="00237D56"/>
    <w:rsid w:val="002404BF"/>
    <w:rsid w:val="0024084F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694"/>
    <w:rsid w:val="002449BE"/>
    <w:rsid w:val="00245778"/>
    <w:rsid w:val="00245DF3"/>
    <w:rsid w:val="002460FD"/>
    <w:rsid w:val="0024768F"/>
    <w:rsid w:val="00247C7E"/>
    <w:rsid w:val="002500EF"/>
    <w:rsid w:val="0025108A"/>
    <w:rsid w:val="0025133B"/>
    <w:rsid w:val="002529E1"/>
    <w:rsid w:val="00252C71"/>
    <w:rsid w:val="002535F9"/>
    <w:rsid w:val="00253E2C"/>
    <w:rsid w:val="00254633"/>
    <w:rsid w:val="00254964"/>
    <w:rsid w:val="00254D39"/>
    <w:rsid w:val="0025553B"/>
    <w:rsid w:val="00255667"/>
    <w:rsid w:val="002558FE"/>
    <w:rsid w:val="00255DDE"/>
    <w:rsid w:val="00255E2B"/>
    <w:rsid w:val="00255E41"/>
    <w:rsid w:val="00255F22"/>
    <w:rsid w:val="002561F1"/>
    <w:rsid w:val="0025663B"/>
    <w:rsid w:val="0025742B"/>
    <w:rsid w:val="0025762C"/>
    <w:rsid w:val="00257661"/>
    <w:rsid w:val="00257A71"/>
    <w:rsid w:val="00257E6F"/>
    <w:rsid w:val="00260095"/>
    <w:rsid w:val="002607AA"/>
    <w:rsid w:val="0026088A"/>
    <w:rsid w:val="00261749"/>
    <w:rsid w:val="0026236D"/>
    <w:rsid w:val="00264197"/>
    <w:rsid w:val="0026419B"/>
    <w:rsid w:val="0026427C"/>
    <w:rsid w:val="00264458"/>
    <w:rsid w:val="00265CE2"/>
    <w:rsid w:val="00266416"/>
    <w:rsid w:val="0027095B"/>
    <w:rsid w:val="00271286"/>
    <w:rsid w:val="002723F3"/>
    <w:rsid w:val="00272686"/>
    <w:rsid w:val="00272C86"/>
    <w:rsid w:val="0027344D"/>
    <w:rsid w:val="002735CE"/>
    <w:rsid w:val="00274318"/>
    <w:rsid w:val="00274D53"/>
    <w:rsid w:val="00274EAC"/>
    <w:rsid w:val="00274F48"/>
    <w:rsid w:val="002752AA"/>
    <w:rsid w:val="00275BD8"/>
    <w:rsid w:val="0027618B"/>
    <w:rsid w:val="002767C5"/>
    <w:rsid w:val="002767FC"/>
    <w:rsid w:val="00277084"/>
    <w:rsid w:val="002771D1"/>
    <w:rsid w:val="00281198"/>
    <w:rsid w:val="00281A7B"/>
    <w:rsid w:val="00281B8A"/>
    <w:rsid w:val="00281C5A"/>
    <w:rsid w:val="0028238A"/>
    <w:rsid w:val="00282469"/>
    <w:rsid w:val="00283613"/>
    <w:rsid w:val="00283D92"/>
    <w:rsid w:val="002840DE"/>
    <w:rsid w:val="00284536"/>
    <w:rsid w:val="00284595"/>
    <w:rsid w:val="00285874"/>
    <w:rsid w:val="00285B30"/>
    <w:rsid w:val="00287C0F"/>
    <w:rsid w:val="00290738"/>
    <w:rsid w:val="00290F67"/>
    <w:rsid w:val="0029153D"/>
    <w:rsid w:val="002939DF"/>
    <w:rsid w:val="002944F8"/>
    <w:rsid w:val="002948CA"/>
    <w:rsid w:val="00295606"/>
    <w:rsid w:val="0029754B"/>
    <w:rsid w:val="00297E10"/>
    <w:rsid w:val="00297E18"/>
    <w:rsid w:val="002A0546"/>
    <w:rsid w:val="002A08BD"/>
    <w:rsid w:val="002A0D42"/>
    <w:rsid w:val="002A1080"/>
    <w:rsid w:val="002A137A"/>
    <w:rsid w:val="002A16A1"/>
    <w:rsid w:val="002A2A6D"/>
    <w:rsid w:val="002A2B6B"/>
    <w:rsid w:val="002A2C36"/>
    <w:rsid w:val="002A3153"/>
    <w:rsid w:val="002A3494"/>
    <w:rsid w:val="002A565B"/>
    <w:rsid w:val="002A6A9C"/>
    <w:rsid w:val="002A71AE"/>
    <w:rsid w:val="002A7BE1"/>
    <w:rsid w:val="002B11D9"/>
    <w:rsid w:val="002B11FE"/>
    <w:rsid w:val="002B1282"/>
    <w:rsid w:val="002B13AB"/>
    <w:rsid w:val="002B2E06"/>
    <w:rsid w:val="002B363E"/>
    <w:rsid w:val="002B41D4"/>
    <w:rsid w:val="002B4509"/>
    <w:rsid w:val="002B454B"/>
    <w:rsid w:val="002B49BF"/>
    <w:rsid w:val="002B511A"/>
    <w:rsid w:val="002B5303"/>
    <w:rsid w:val="002B5DA0"/>
    <w:rsid w:val="002B5E1D"/>
    <w:rsid w:val="002B65EF"/>
    <w:rsid w:val="002B6DB4"/>
    <w:rsid w:val="002B7B80"/>
    <w:rsid w:val="002B7DCF"/>
    <w:rsid w:val="002C05A0"/>
    <w:rsid w:val="002C0913"/>
    <w:rsid w:val="002C09A2"/>
    <w:rsid w:val="002C0E2B"/>
    <w:rsid w:val="002C1599"/>
    <w:rsid w:val="002C1849"/>
    <w:rsid w:val="002C30A6"/>
    <w:rsid w:val="002C3B1E"/>
    <w:rsid w:val="002C402E"/>
    <w:rsid w:val="002C4397"/>
    <w:rsid w:val="002C43CC"/>
    <w:rsid w:val="002C4FA8"/>
    <w:rsid w:val="002C564A"/>
    <w:rsid w:val="002C59F5"/>
    <w:rsid w:val="002C5C0E"/>
    <w:rsid w:val="002C6401"/>
    <w:rsid w:val="002C65D3"/>
    <w:rsid w:val="002C6C6C"/>
    <w:rsid w:val="002C6FF8"/>
    <w:rsid w:val="002D0050"/>
    <w:rsid w:val="002D047C"/>
    <w:rsid w:val="002D057F"/>
    <w:rsid w:val="002D09F9"/>
    <w:rsid w:val="002D1A4C"/>
    <w:rsid w:val="002D1F8C"/>
    <w:rsid w:val="002D268C"/>
    <w:rsid w:val="002D2D9F"/>
    <w:rsid w:val="002D2F5D"/>
    <w:rsid w:val="002D3DE1"/>
    <w:rsid w:val="002D4A3F"/>
    <w:rsid w:val="002D4F2E"/>
    <w:rsid w:val="002D586A"/>
    <w:rsid w:val="002D59F3"/>
    <w:rsid w:val="002D5CB6"/>
    <w:rsid w:val="002D5F2E"/>
    <w:rsid w:val="002D6F96"/>
    <w:rsid w:val="002D7F93"/>
    <w:rsid w:val="002E04AD"/>
    <w:rsid w:val="002E122D"/>
    <w:rsid w:val="002E1509"/>
    <w:rsid w:val="002E22B6"/>
    <w:rsid w:val="002E267B"/>
    <w:rsid w:val="002E273C"/>
    <w:rsid w:val="002E2F9F"/>
    <w:rsid w:val="002E4171"/>
    <w:rsid w:val="002E44E5"/>
    <w:rsid w:val="002E4B05"/>
    <w:rsid w:val="002E4B1D"/>
    <w:rsid w:val="002E5111"/>
    <w:rsid w:val="002E518A"/>
    <w:rsid w:val="002E6091"/>
    <w:rsid w:val="002E617D"/>
    <w:rsid w:val="002E6DDD"/>
    <w:rsid w:val="002E7A3F"/>
    <w:rsid w:val="002E7C1E"/>
    <w:rsid w:val="002F0A16"/>
    <w:rsid w:val="002F0DAE"/>
    <w:rsid w:val="002F1100"/>
    <w:rsid w:val="002F1711"/>
    <w:rsid w:val="002F19A0"/>
    <w:rsid w:val="002F243E"/>
    <w:rsid w:val="002F2AB1"/>
    <w:rsid w:val="002F3845"/>
    <w:rsid w:val="002F45AA"/>
    <w:rsid w:val="002F5564"/>
    <w:rsid w:val="002F6BF6"/>
    <w:rsid w:val="002F72C1"/>
    <w:rsid w:val="003002FE"/>
    <w:rsid w:val="00302990"/>
    <w:rsid w:val="00302FB6"/>
    <w:rsid w:val="00303D0C"/>
    <w:rsid w:val="0030421E"/>
    <w:rsid w:val="00304295"/>
    <w:rsid w:val="003042CE"/>
    <w:rsid w:val="00304AFC"/>
    <w:rsid w:val="00304D24"/>
    <w:rsid w:val="003067C3"/>
    <w:rsid w:val="0031063E"/>
    <w:rsid w:val="00311AE5"/>
    <w:rsid w:val="00312BDC"/>
    <w:rsid w:val="00312D2C"/>
    <w:rsid w:val="00312E0E"/>
    <w:rsid w:val="003136C4"/>
    <w:rsid w:val="00313E43"/>
    <w:rsid w:val="003149A0"/>
    <w:rsid w:val="00314A50"/>
    <w:rsid w:val="0031586E"/>
    <w:rsid w:val="003160FB"/>
    <w:rsid w:val="00316264"/>
    <w:rsid w:val="00316337"/>
    <w:rsid w:val="003173E5"/>
    <w:rsid w:val="003175AC"/>
    <w:rsid w:val="003200CA"/>
    <w:rsid w:val="003201A2"/>
    <w:rsid w:val="003214AB"/>
    <w:rsid w:val="003214CA"/>
    <w:rsid w:val="0032179C"/>
    <w:rsid w:val="00322ECE"/>
    <w:rsid w:val="00323D3C"/>
    <w:rsid w:val="0032648B"/>
    <w:rsid w:val="003266DD"/>
    <w:rsid w:val="00326A73"/>
    <w:rsid w:val="00327B0F"/>
    <w:rsid w:val="00327B77"/>
    <w:rsid w:val="00327C6A"/>
    <w:rsid w:val="00330CF5"/>
    <w:rsid w:val="003316A6"/>
    <w:rsid w:val="0033184C"/>
    <w:rsid w:val="00332128"/>
    <w:rsid w:val="00332C97"/>
    <w:rsid w:val="003334F3"/>
    <w:rsid w:val="00333C0E"/>
    <w:rsid w:val="00333DEB"/>
    <w:rsid w:val="00333EA4"/>
    <w:rsid w:val="0033589C"/>
    <w:rsid w:val="00335BC2"/>
    <w:rsid w:val="003362CE"/>
    <w:rsid w:val="003365DC"/>
    <w:rsid w:val="0033675E"/>
    <w:rsid w:val="00336C7B"/>
    <w:rsid w:val="00336CB3"/>
    <w:rsid w:val="00336D62"/>
    <w:rsid w:val="0033736D"/>
    <w:rsid w:val="0033782A"/>
    <w:rsid w:val="00337D25"/>
    <w:rsid w:val="00340053"/>
    <w:rsid w:val="00340587"/>
    <w:rsid w:val="0034127D"/>
    <w:rsid w:val="0034232D"/>
    <w:rsid w:val="00343FE6"/>
    <w:rsid w:val="003446E1"/>
    <w:rsid w:val="00344AC0"/>
    <w:rsid w:val="00345137"/>
    <w:rsid w:val="003454C3"/>
    <w:rsid w:val="003454FC"/>
    <w:rsid w:val="00345822"/>
    <w:rsid w:val="00347579"/>
    <w:rsid w:val="0035067C"/>
    <w:rsid w:val="0035099E"/>
    <w:rsid w:val="0035180D"/>
    <w:rsid w:val="00351CC5"/>
    <w:rsid w:val="00352266"/>
    <w:rsid w:val="00352451"/>
    <w:rsid w:val="003527DB"/>
    <w:rsid w:val="00352DA0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349"/>
    <w:rsid w:val="003614CC"/>
    <w:rsid w:val="003616B1"/>
    <w:rsid w:val="00361AF6"/>
    <w:rsid w:val="0036236E"/>
    <w:rsid w:val="00363245"/>
    <w:rsid w:val="003633FB"/>
    <w:rsid w:val="00363795"/>
    <w:rsid w:val="0036401C"/>
    <w:rsid w:val="003646AC"/>
    <w:rsid w:val="00364A81"/>
    <w:rsid w:val="00364D42"/>
    <w:rsid w:val="0036551D"/>
    <w:rsid w:val="00365C56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221B"/>
    <w:rsid w:val="00372B0E"/>
    <w:rsid w:val="00374AC4"/>
    <w:rsid w:val="00376195"/>
    <w:rsid w:val="00376B40"/>
    <w:rsid w:val="00377241"/>
    <w:rsid w:val="003779C0"/>
    <w:rsid w:val="00377A1F"/>
    <w:rsid w:val="003801B1"/>
    <w:rsid w:val="00380494"/>
    <w:rsid w:val="0038077D"/>
    <w:rsid w:val="003807D4"/>
    <w:rsid w:val="00380A51"/>
    <w:rsid w:val="00380A9D"/>
    <w:rsid w:val="00380B45"/>
    <w:rsid w:val="00382096"/>
    <w:rsid w:val="0038235D"/>
    <w:rsid w:val="00382F87"/>
    <w:rsid w:val="003837D5"/>
    <w:rsid w:val="00384448"/>
    <w:rsid w:val="00385E91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2402"/>
    <w:rsid w:val="003932ED"/>
    <w:rsid w:val="00393364"/>
    <w:rsid w:val="0039344F"/>
    <w:rsid w:val="00394BF6"/>
    <w:rsid w:val="00395B08"/>
    <w:rsid w:val="00395F70"/>
    <w:rsid w:val="003961DB"/>
    <w:rsid w:val="003963DC"/>
    <w:rsid w:val="003967ED"/>
    <w:rsid w:val="00397579"/>
    <w:rsid w:val="003A01FC"/>
    <w:rsid w:val="003A0726"/>
    <w:rsid w:val="003A0785"/>
    <w:rsid w:val="003A12A2"/>
    <w:rsid w:val="003A254A"/>
    <w:rsid w:val="003A343D"/>
    <w:rsid w:val="003A4268"/>
    <w:rsid w:val="003A4417"/>
    <w:rsid w:val="003A4F8D"/>
    <w:rsid w:val="003A759F"/>
    <w:rsid w:val="003A7B8F"/>
    <w:rsid w:val="003A7F16"/>
    <w:rsid w:val="003B1A39"/>
    <w:rsid w:val="003B1A8C"/>
    <w:rsid w:val="003B1C71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843"/>
    <w:rsid w:val="003B5B81"/>
    <w:rsid w:val="003B6947"/>
    <w:rsid w:val="003B6CB5"/>
    <w:rsid w:val="003B7B34"/>
    <w:rsid w:val="003B7F84"/>
    <w:rsid w:val="003C142C"/>
    <w:rsid w:val="003C4853"/>
    <w:rsid w:val="003C4E5B"/>
    <w:rsid w:val="003C5880"/>
    <w:rsid w:val="003C5BB8"/>
    <w:rsid w:val="003C7537"/>
    <w:rsid w:val="003C7B1B"/>
    <w:rsid w:val="003C7F0D"/>
    <w:rsid w:val="003D070E"/>
    <w:rsid w:val="003D2092"/>
    <w:rsid w:val="003D236A"/>
    <w:rsid w:val="003D2EDD"/>
    <w:rsid w:val="003D379E"/>
    <w:rsid w:val="003D3CB3"/>
    <w:rsid w:val="003D40F3"/>
    <w:rsid w:val="003D44F0"/>
    <w:rsid w:val="003D4E37"/>
    <w:rsid w:val="003D5384"/>
    <w:rsid w:val="003D696E"/>
    <w:rsid w:val="003D7D7F"/>
    <w:rsid w:val="003E00B5"/>
    <w:rsid w:val="003E0CC1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B14"/>
    <w:rsid w:val="003E5BFB"/>
    <w:rsid w:val="003E6956"/>
    <w:rsid w:val="003E6CDC"/>
    <w:rsid w:val="003E6E37"/>
    <w:rsid w:val="003E7E70"/>
    <w:rsid w:val="003F043D"/>
    <w:rsid w:val="003F0BE1"/>
    <w:rsid w:val="003F0FE4"/>
    <w:rsid w:val="003F0FED"/>
    <w:rsid w:val="003F1420"/>
    <w:rsid w:val="003F185F"/>
    <w:rsid w:val="003F2B45"/>
    <w:rsid w:val="003F2BD9"/>
    <w:rsid w:val="003F2C41"/>
    <w:rsid w:val="003F3C80"/>
    <w:rsid w:val="003F422C"/>
    <w:rsid w:val="003F46ED"/>
    <w:rsid w:val="003F538B"/>
    <w:rsid w:val="003F57AD"/>
    <w:rsid w:val="003F5946"/>
    <w:rsid w:val="003F594E"/>
    <w:rsid w:val="003F6B74"/>
    <w:rsid w:val="004004A0"/>
    <w:rsid w:val="00400601"/>
    <w:rsid w:val="00400840"/>
    <w:rsid w:val="00401C1F"/>
    <w:rsid w:val="0040237B"/>
    <w:rsid w:val="00402C00"/>
    <w:rsid w:val="00402F5B"/>
    <w:rsid w:val="0040381C"/>
    <w:rsid w:val="00403A8E"/>
    <w:rsid w:val="00403BA1"/>
    <w:rsid w:val="00403EFD"/>
    <w:rsid w:val="00404303"/>
    <w:rsid w:val="00404486"/>
    <w:rsid w:val="00405417"/>
    <w:rsid w:val="004058BE"/>
    <w:rsid w:val="00406AC2"/>
    <w:rsid w:val="004076EA"/>
    <w:rsid w:val="00407ACA"/>
    <w:rsid w:val="00407CA0"/>
    <w:rsid w:val="00410AC0"/>
    <w:rsid w:val="00410D20"/>
    <w:rsid w:val="004119FE"/>
    <w:rsid w:val="00411AF1"/>
    <w:rsid w:val="0041257F"/>
    <w:rsid w:val="00413556"/>
    <w:rsid w:val="00413C7D"/>
    <w:rsid w:val="00413E65"/>
    <w:rsid w:val="004145FA"/>
    <w:rsid w:val="00414912"/>
    <w:rsid w:val="00415339"/>
    <w:rsid w:val="00416E85"/>
    <w:rsid w:val="00416F4A"/>
    <w:rsid w:val="00417044"/>
    <w:rsid w:val="00417829"/>
    <w:rsid w:val="00420722"/>
    <w:rsid w:val="00420E3C"/>
    <w:rsid w:val="00420FC8"/>
    <w:rsid w:val="0042108B"/>
    <w:rsid w:val="00421742"/>
    <w:rsid w:val="00421ADA"/>
    <w:rsid w:val="004222E1"/>
    <w:rsid w:val="00422AA2"/>
    <w:rsid w:val="00423081"/>
    <w:rsid w:val="00423275"/>
    <w:rsid w:val="004247CB"/>
    <w:rsid w:val="00424F32"/>
    <w:rsid w:val="00425185"/>
    <w:rsid w:val="00427588"/>
    <w:rsid w:val="00427FE8"/>
    <w:rsid w:val="00430140"/>
    <w:rsid w:val="00430A0E"/>
    <w:rsid w:val="00431613"/>
    <w:rsid w:val="0043192F"/>
    <w:rsid w:val="00431D68"/>
    <w:rsid w:val="00432694"/>
    <w:rsid w:val="00432E9C"/>
    <w:rsid w:val="0043332C"/>
    <w:rsid w:val="0043408D"/>
    <w:rsid w:val="004349F8"/>
    <w:rsid w:val="00435923"/>
    <w:rsid w:val="00436A95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E87"/>
    <w:rsid w:val="00445625"/>
    <w:rsid w:val="00445AC6"/>
    <w:rsid w:val="00445B5E"/>
    <w:rsid w:val="00445F09"/>
    <w:rsid w:val="00446472"/>
    <w:rsid w:val="0044694E"/>
    <w:rsid w:val="00447597"/>
    <w:rsid w:val="004476D1"/>
    <w:rsid w:val="00447767"/>
    <w:rsid w:val="00447BC7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3F0"/>
    <w:rsid w:val="004541FF"/>
    <w:rsid w:val="00454BB4"/>
    <w:rsid w:val="00454F08"/>
    <w:rsid w:val="00455556"/>
    <w:rsid w:val="004576BB"/>
    <w:rsid w:val="00460944"/>
    <w:rsid w:val="00461BF1"/>
    <w:rsid w:val="004627ED"/>
    <w:rsid w:val="00462891"/>
    <w:rsid w:val="00463292"/>
    <w:rsid w:val="00463AFF"/>
    <w:rsid w:val="00464552"/>
    <w:rsid w:val="0046460F"/>
    <w:rsid w:val="00465018"/>
    <w:rsid w:val="00465130"/>
    <w:rsid w:val="00465441"/>
    <w:rsid w:val="0046581A"/>
    <w:rsid w:val="00465E8B"/>
    <w:rsid w:val="00466184"/>
    <w:rsid w:val="004667FF"/>
    <w:rsid w:val="004670D3"/>
    <w:rsid w:val="004679E4"/>
    <w:rsid w:val="00467F81"/>
    <w:rsid w:val="004706DB"/>
    <w:rsid w:val="00470E66"/>
    <w:rsid w:val="004711D8"/>
    <w:rsid w:val="00471671"/>
    <w:rsid w:val="00471853"/>
    <w:rsid w:val="00473168"/>
    <w:rsid w:val="004735BE"/>
    <w:rsid w:val="00473D2C"/>
    <w:rsid w:val="00473F95"/>
    <w:rsid w:val="0047402D"/>
    <w:rsid w:val="0047406E"/>
    <w:rsid w:val="004743F7"/>
    <w:rsid w:val="00474AF1"/>
    <w:rsid w:val="00475305"/>
    <w:rsid w:val="004759F6"/>
    <w:rsid w:val="00475EF4"/>
    <w:rsid w:val="00476972"/>
    <w:rsid w:val="00476B31"/>
    <w:rsid w:val="00476E1E"/>
    <w:rsid w:val="00476EDC"/>
    <w:rsid w:val="00477EC5"/>
    <w:rsid w:val="0048004F"/>
    <w:rsid w:val="00480B52"/>
    <w:rsid w:val="0048344F"/>
    <w:rsid w:val="00483BA0"/>
    <w:rsid w:val="00484477"/>
    <w:rsid w:val="004849E1"/>
    <w:rsid w:val="004851BD"/>
    <w:rsid w:val="0048556F"/>
    <w:rsid w:val="0048567C"/>
    <w:rsid w:val="00485AA2"/>
    <w:rsid w:val="00485B81"/>
    <w:rsid w:val="00485DE5"/>
    <w:rsid w:val="00486D6C"/>
    <w:rsid w:val="00486DC2"/>
    <w:rsid w:val="004874F6"/>
    <w:rsid w:val="00487A3C"/>
    <w:rsid w:val="00487BB9"/>
    <w:rsid w:val="00487F3F"/>
    <w:rsid w:val="00490F72"/>
    <w:rsid w:val="0049217C"/>
    <w:rsid w:val="00492427"/>
    <w:rsid w:val="00492D7E"/>
    <w:rsid w:val="00492E57"/>
    <w:rsid w:val="00492EE7"/>
    <w:rsid w:val="00493246"/>
    <w:rsid w:val="00494EA5"/>
    <w:rsid w:val="00495013"/>
    <w:rsid w:val="00496D71"/>
    <w:rsid w:val="00497685"/>
    <w:rsid w:val="004A0C6D"/>
    <w:rsid w:val="004A176B"/>
    <w:rsid w:val="004A2B4C"/>
    <w:rsid w:val="004A380F"/>
    <w:rsid w:val="004A395B"/>
    <w:rsid w:val="004A3C1B"/>
    <w:rsid w:val="004A49B3"/>
    <w:rsid w:val="004A4A8A"/>
    <w:rsid w:val="004A4C81"/>
    <w:rsid w:val="004A4EA7"/>
    <w:rsid w:val="004A58B3"/>
    <w:rsid w:val="004A5C71"/>
    <w:rsid w:val="004A613F"/>
    <w:rsid w:val="004A61C4"/>
    <w:rsid w:val="004A6307"/>
    <w:rsid w:val="004A6690"/>
    <w:rsid w:val="004A6819"/>
    <w:rsid w:val="004A6B6C"/>
    <w:rsid w:val="004A6DB1"/>
    <w:rsid w:val="004A73E6"/>
    <w:rsid w:val="004A79D6"/>
    <w:rsid w:val="004A7A2E"/>
    <w:rsid w:val="004B046B"/>
    <w:rsid w:val="004B1F47"/>
    <w:rsid w:val="004B24B1"/>
    <w:rsid w:val="004B25C2"/>
    <w:rsid w:val="004B2686"/>
    <w:rsid w:val="004B361A"/>
    <w:rsid w:val="004B3811"/>
    <w:rsid w:val="004B3918"/>
    <w:rsid w:val="004B39CA"/>
    <w:rsid w:val="004B3EB1"/>
    <w:rsid w:val="004B4098"/>
    <w:rsid w:val="004B4799"/>
    <w:rsid w:val="004B53D3"/>
    <w:rsid w:val="004B55E2"/>
    <w:rsid w:val="004B565C"/>
    <w:rsid w:val="004B5775"/>
    <w:rsid w:val="004B5BFB"/>
    <w:rsid w:val="004B7569"/>
    <w:rsid w:val="004B7CE6"/>
    <w:rsid w:val="004C0605"/>
    <w:rsid w:val="004C1677"/>
    <w:rsid w:val="004C1BB9"/>
    <w:rsid w:val="004C2012"/>
    <w:rsid w:val="004C2145"/>
    <w:rsid w:val="004C2CF4"/>
    <w:rsid w:val="004C375F"/>
    <w:rsid w:val="004C3B43"/>
    <w:rsid w:val="004C3C24"/>
    <w:rsid w:val="004C440C"/>
    <w:rsid w:val="004C4CE6"/>
    <w:rsid w:val="004C57E9"/>
    <w:rsid w:val="004C5E2F"/>
    <w:rsid w:val="004C6411"/>
    <w:rsid w:val="004C648F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8AC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1932"/>
    <w:rsid w:val="004E2483"/>
    <w:rsid w:val="004E338A"/>
    <w:rsid w:val="004E3FC5"/>
    <w:rsid w:val="004E4137"/>
    <w:rsid w:val="004E576B"/>
    <w:rsid w:val="004E63F0"/>
    <w:rsid w:val="004E6E63"/>
    <w:rsid w:val="004E6E64"/>
    <w:rsid w:val="004E6F70"/>
    <w:rsid w:val="004E7807"/>
    <w:rsid w:val="004E7986"/>
    <w:rsid w:val="004E7C25"/>
    <w:rsid w:val="004F110C"/>
    <w:rsid w:val="004F2375"/>
    <w:rsid w:val="004F3004"/>
    <w:rsid w:val="004F3929"/>
    <w:rsid w:val="004F4ADC"/>
    <w:rsid w:val="004F4BE9"/>
    <w:rsid w:val="004F522E"/>
    <w:rsid w:val="004F67A7"/>
    <w:rsid w:val="004F739D"/>
    <w:rsid w:val="004F77A7"/>
    <w:rsid w:val="004F7817"/>
    <w:rsid w:val="004F7AD7"/>
    <w:rsid w:val="004F7CB6"/>
    <w:rsid w:val="00500117"/>
    <w:rsid w:val="00500672"/>
    <w:rsid w:val="00500A41"/>
    <w:rsid w:val="00500A97"/>
    <w:rsid w:val="005029F4"/>
    <w:rsid w:val="0050310F"/>
    <w:rsid w:val="00503461"/>
    <w:rsid w:val="005043BB"/>
    <w:rsid w:val="00504689"/>
    <w:rsid w:val="0050507A"/>
    <w:rsid w:val="005059CB"/>
    <w:rsid w:val="00505D4B"/>
    <w:rsid w:val="00506182"/>
    <w:rsid w:val="00506344"/>
    <w:rsid w:val="00506A9A"/>
    <w:rsid w:val="0050770F"/>
    <w:rsid w:val="00507818"/>
    <w:rsid w:val="00507824"/>
    <w:rsid w:val="00507C9F"/>
    <w:rsid w:val="00510A43"/>
    <w:rsid w:val="00510E49"/>
    <w:rsid w:val="005111B5"/>
    <w:rsid w:val="00511758"/>
    <w:rsid w:val="00512253"/>
    <w:rsid w:val="00512C47"/>
    <w:rsid w:val="00512D07"/>
    <w:rsid w:val="00513EF6"/>
    <w:rsid w:val="005149C9"/>
    <w:rsid w:val="005153A1"/>
    <w:rsid w:val="00515465"/>
    <w:rsid w:val="005155DD"/>
    <w:rsid w:val="005159D9"/>
    <w:rsid w:val="00515C3D"/>
    <w:rsid w:val="00515CBE"/>
    <w:rsid w:val="00517424"/>
    <w:rsid w:val="00517AD7"/>
    <w:rsid w:val="00520716"/>
    <w:rsid w:val="005208B4"/>
    <w:rsid w:val="005212D8"/>
    <w:rsid w:val="005214AC"/>
    <w:rsid w:val="005218BF"/>
    <w:rsid w:val="00521A91"/>
    <w:rsid w:val="00521E00"/>
    <w:rsid w:val="00522287"/>
    <w:rsid w:val="00522617"/>
    <w:rsid w:val="0052295F"/>
    <w:rsid w:val="00522B8A"/>
    <w:rsid w:val="005232F4"/>
    <w:rsid w:val="005239B0"/>
    <w:rsid w:val="00523FC3"/>
    <w:rsid w:val="00524133"/>
    <w:rsid w:val="005245E8"/>
    <w:rsid w:val="005250CB"/>
    <w:rsid w:val="00526203"/>
    <w:rsid w:val="0052669F"/>
    <w:rsid w:val="0052680A"/>
    <w:rsid w:val="00527740"/>
    <w:rsid w:val="00527C23"/>
    <w:rsid w:val="00527F0D"/>
    <w:rsid w:val="0053017A"/>
    <w:rsid w:val="0053032F"/>
    <w:rsid w:val="00530C0D"/>
    <w:rsid w:val="00532EE8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C28"/>
    <w:rsid w:val="00542BAA"/>
    <w:rsid w:val="00543BE3"/>
    <w:rsid w:val="0054488A"/>
    <w:rsid w:val="005448DD"/>
    <w:rsid w:val="00544D34"/>
    <w:rsid w:val="00544E42"/>
    <w:rsid w:val="00545AFE"/>
    <w:rsid w:val="00545B54"/>
    <w:rsid w:val="00545D7D"/>
    <w:rsid w:val="00546276"/>
    <w:rsid w:val="0054670F"/>
    <w:rsid w:val="005469B3"/>
    <w:rsid w:val="00546C41"/>
    <w:rsid w:val="0054729B"/>
    <w:rsid w:val="00547476"/>
    <w:rsid w:val="0054784A"/>
    <w:rsid w:val="00547B4A"/>
    <w:rsid w:val="00547D00"/>
    <w:rsid w:val="0055038E"/>
    <w:rsid w:val="0055146B"/>
    <w:rsid w:val="00551A8A"/>
    <w:rsid w:val="00552216"/>
    <w:rsid w:val="005528AD"/>
    <w:rsid w:val="00554042"/>
    <w:rsid w:val="00554769"/>
    <w:rsid w:val="0055512A"/>
    <w:rsid w:val="005552B1"/>
    <w:rsid w:val="00555E8B"/>
    <w:rsid w:val="00556F0F"/>
    <w:rsid w:val="00557A7D"/>
    <w:rsid w:val="00557F68"/>
    <w:rsid w:val="0056034F"/>
    <w:rsid w:val="005603FE"/>
    <w:rsid w:val="00560C59"/>
    <w:rsid w:val="00561345"/>
    <w:rsid w:val="005613CA"/>
    <w:rsid w:val="00561B3A"/>
    <w:rsid w:val="00561C56"/>
    <w:rsid w:val="00562516"/>
    <w:rsid w:val="005627C8"/>
    <w:rsid w:val="00562AE2"/>
    <w:rsid w:val="005633CA"/>
    <w:rsid w:val="005635B1"/>
    <w:rsid w:val="0056396D"/>
    <w:rsid w:val="00563D41"/>
    <w:rsid w:val="0056422F"/>
    <w:rsid w:val="00564B3A"/>
    <w:rsid w:val="00564B6C"/>
    <w:rsid w:val="00564D72"/>
    <w:rsid w:val="00564FBE"/>
    <w:rsid w:val="0056506B"/>
    <w:rsid w:val="00565538"/>
    <w:rsid w:val="005667DB"/>
    <w:rsid w:val="00566A60"/>
    <w:rsid w:val="00566A9D"/>
    <w:rsid w:val="0056763E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A5F"/>
    <w:rsid w:val="00572B5C"/>
    <w:rsid w:val="005730A6"/>
    <w:rsid w:val="005735F9"/>
    <w:rsid w:val="005737FF"/>
    <w:rsid w:val="00573C95"/>
    <w:rsid w:val="00573EFD"/>
    <w:rsid w:val="00573F06"/>
    <w:rsid w:val="0057404D"/>
    <w:rsid w:val="0057423C"/>
    <w:rsid w:val="00575BB6"/>
    <w:rsid w:val="00576ECB"/>
    <w:rsid w:val="00577526"/>
    <w:rsid w:val="00580277"/>
    <w:rsid w:val="00581523"/>
    <w:rsid w:val="00581896"/>
    <w:rsid w:val="005830FD"/>
    <w:rsid w:val="0058318D"/>
    <w:rsid w:val="00583721"/>
    <w:rsid w:val="0058387D"/>
    <w:rsid w:val="005843D6"/>
    <w:rsid w:val="00584A9F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DE1"/>
    <w:rsid w:val="00590F45"/>
    <w:rsid w:val="005915F0"/>
    <w:rsid w:val="00591A96"/>
    <w:rsid w:val="00592221"/>
    <w:rsid w:val="00592DC5"/>
    <w:rsid w:val="005934E5"/>
    <w:rsid w:val="00593D38"/>
    <w:rsid w:val="00594475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A0612"/>
    <w:rsid w:val="005A0ADC"/>
    <w:rsid w:val="005A0BD1"/>
    <w:rsid w:val="005A1548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8FC"/>
    <w:rsid w:val="005A6F62"/>
    <w:rsid w:val="005A7289"/>
    <w:rsid w:val="005B0274"/>
    <w:rsid w:val="005B0839"/>
    <w:rsid w:val="005B11E3"/>
    <w:rsid w:val="005B1332"/>
    <w:rsid w:val="005B199F"/>
    <w:rsid w:val="005B275A"/>
    <w:rsid w:val="005B2DDF"/>
    <w:rsid w:val="005B338F"/>
    <w:rsid w:val="005B3CF0"/>
    <w:rsid w:val="005B4739"/>
    <w:rsid w:val="005B4909"/>
    <w:rsid w:val="005B4AFC"/>
    <w:rsid w:val="005B5F60"/>
    <w:rsid w:val="005B5FE3"/>
    <w:rsid w:val="005B6164"/>
    <w:rsid w:val="005B6228"/>
    <w:rsid w:val="005B65AB"/>
    <w:rsid w:val="005B6A0D"/>
    <w:rsid w:val="005B7122"/>
    <w:rsid w:val="005B7133"/>
    <w:rsid w:val="005B769F"/>
    <w:rsid w:val="005B7E44"/>
    <w:rsid w:val="005C178C"/>
    <w:rsid w:val="005C2368"/>
    <w:rsid w:val="005C25D5"/>
    <w:rsid w:val="005C2929"/>
    <w:rsid w:val="005C2B7C"/>
    <w:rsid w:val="005C3053"/>
    <w:rsid w:val="005C326F"/>
    <w:rsid w:val="005C3C4F"/>
    <w:rsid w:val="005C41A6"/>
    <w:rsid w:val="005C4DA0"/>
    <w:rsid w:val="005C4F66"/>
    <w:rsid w:val="005C7A15"/>
    <w:rsid w:val="005C7B12"/>
    <w:rsid w:val="005D012D"/>
    <w:rsid w:val="005D058A"/>
    <w:rsid w:val="005D0959"/>
    <w:rsid w:val="005D16A6"/>
    <w:rsid w:val="005D24A7"/>
    <w:rsid w:val="005D3664"/>
    <w:rsid w:val="005D48A6"/>
    <w:rsid w:val="005D4D44"/>
    <w:rsid w:val="005D52BC"/>
    <w:rsid w:val="005D56B4"/>
    <w:rsid w:val="005D5D22"/>
    <w:rsid w:val="005D5D44"/>
    <w:rsid w:val="005D5E37"/>
    <w:rsid w:val="005D679F"/>
    <w:rsid w:val="005D6E1D"/>
    <w:rsid w:val="005D6EDA"/>
    <w:rsid w:val="005D73E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2138"/>
    <w:rsid w:val="005E252C"/>
    <w:rsid w:val="005E2DD4"/>
    <w:rsid w:val="005E3D31"/>
    <w:rsid w:val="005E4444"/>
    <w:rsid w:val="005E5492"/>
    <w:rsid w:val="005E5E2E"/>
    <w:rsid w:val="005E68EA"/>
    <w:rsid w:val="005E74AD"/>
    <w:rsid w:val="005E7502"/>
    <w:rsid w:val="005E75DB"/>
    <w:rsid w:val="005F0987"/>
    <w:rsid w:val="005F0A93"/>
    <w:rsid w:val="005F1DB3"/>
    <w:rsid w:val="005F2999"/>
    <w:rsid w:val="005F2D4C"/>
    <w:rsid w:val="005F2E9D"/>
    <w:rsid w:val="005F3939"/>
    <w:rsid w:val="005F3C12"/>
    <w:rsid w:val="005F3D74"/>
    <w:rsid w:val="005F41ED"/>
    <w:rsid w:val="005F4403"/>
    <w:rsid w:val="005F49C8"/>
    <w:rsid w:val="005F4B9E"/>
    <w:rsid w:val="005F54DC"/>
    <w:rsid w:val="005F5A50"/>
    <w:rsid w:val="005F5BAA"/>
    <w:rsid w:val="005F650A"/>
    <w:rsid w:val="005F65F4"/>
    <w:rsid w:val="005F7A9A"/>
    <w:rsid w:val="005F7D8E"/>
    <w:rsid w:val="0060037E"/>
    <w:rsid w:val="006003EB"/>
    <w:rsid w:val="00600949"/>
    <w:rsid w:val="00600B14"/>
    <w:rsid w:val="00601E31"/>
    <w:rsid w:val="006026E8"/>
    <w:rsid w:val="006028D7"/>
    <w:rsid w:val="00602B65"/>
    <w:rsid w:val="00603098"/>
    <w:rsid w:val="0060439B"/>
    <w:rsid w:val="00604A0F"/>
    <w:rsid w:val="00604CC2"/>
    <w:rsid w:val="00605A6F"/>
    <w:rsid w:val="00605ACF"/>
    <w:rsid w:val="00605B85"/>
    <w:rsid w:val="00606E98"/>
    <w:rsid w:val="0060760A"/>
    <w:rsid w:val="00607A98"/>
    <w:rsid w:val="006103AE"/>
    <w:rsid w:val="00610545"/>
    <w:rsid w:val="00610D6B"/>
    <w:rsid w:val="006123C2"/>
    <w:rsid w:val="00612455"/>
    <w:rsid w:val="00612D6A"/>
    <w:rsid w:val="00612DDE"/>
    <w:rsid w:val="006132C6"/>
    <w:rsid w:val="00613DA2"/>
    <w:rsid w:val="00613FA4"/>
    <w:rsid w:val="00615312"/>
    <w:rsid w:val="006156D5"/>
    <w:rsid w:val="00615C75"/>
    <w:rsid w:val="006161EA"/>
    <w:rsid w:val="00616B84"/>
    <w:rsid w:val="0061731B"/>
    <w:rsid w:val="006177A1"/>
    <w:rsid w:val="00617C16"/>
    <w:rsid w:val="006206F5"/>
    <w:rsid w:val="0062149D"/>
    <w:rsid w:val="0062203F"/>
    <w:rsid w:val="0062363C"/>
    <w:rsid w:val="00623C92"/>
    <w:rsid w:val="00623DAA"/>
    <w:rsid w:val="0062435D"/>
    <w:rsid w:val="006246E7"/>
    <w:rsid w:val="00624A86"/>
    <w:rsid w:val="00624BE5"/>
    <w:rsid w:val="00624D4A"/>
    <w:rsid w:val="00625410"/>
    <w:rsid w:val="00625979"/>
    <w:rsid w:val="006261A3"/>
    <w:rsid w:val="00626918"/>
    <w:rsid w:val="00626A7A"/>
    <w:rsid w:val="00626BDF"/>
    <w:rsid w:val="0062784C"/>
    <w:rsid w:val="00630B14"/>
    <w:rsid w:val="006316DA"/>
    <w:rsid w:val="00631757"/>
    <w:rsid w:val="006317C3"/>
    <w:rsid w:val="00631AE4"/>
    <w:rsid w:val="00631F5D"/>
    <w:rsid w:val="0063350A"/>
    <w:rsid w:val="006342BB"/>
    <w:rsid w:val="006347D5"/>
    <w:rsid w:val="00634FC7"/>
    <w:rsid w:val="00635686"/>
    <w:rsid w:val="006356B2"/>
    <w:rsid w:val="006360C1"/>
    <w:rsid w:val="006362B4"/>
    <w:rsid w:val="006406E9"/>
    <w:rsid w:val="0064093C"/>
    <w:rsid w:val="00641798"/>
    <w:rsid w:val="00642390"/>
    <w:rsid w:val="006427F5"/>
    <w:rsid w:val="00643B45"/>
    <w:rsid w:val="00643B70"/>
    <w:rsid w:val="00643EB8"/>
    <w:rsid w:val="00643FCC"/>
    <w:rsid w:val="006446BD"/>
    <w:rsid w:val="00644BB6"/>
    <w:rsid w:val="00644EAE"/>
    <w:rsid w:val="0064525B"/>
    <w:rsid w:val="00646467"/>
    <w:rsid w:val="00646F4F"/>
    <w:rsid w:val="00647358"/>
    <w:rsid w:val="006503FC"/>
    <w:rsid w:val="00650E1F"/>
    <w:rsid w:val="006510CD"/>
    <w:rsid w:val="00651D19"/>
    <w:rsid w:val="00651DB2"/>
    <w:rsid w:val="00652879"/>
    <w:rsid w:val="006537D1"/>
    <w:rsid w:val="00653B12"/>
    <w:rsid w:val="006542F6"/>
    <w:rsid w:val="00654D68"/>
    <w:rsid w:val="00655849"/>
    <w:rsid w:val="00656815"/>
    <w:rsid w:val="006571E1"/>
    <w:rsid w:val="00657926"/>
    <w:rsid w:val="006601C6"/>
    <w:rsid w:val="00660563"/>
    <w:rsid w:val="00660AB2"/>
    <w:rsid w:val="00660CB0"/>
    <w:rsid w:val="00660FE2"/>
    <w:rsid w:val="00661DD5"/>
    <w:rsid w:val="00662B67"/>
    <w:rsid w:val="00662E63"/>
    <w:rsid w:val="00663160"/>
    <w:rsid w:val="00663E42"/>
    <w:rsid w:val="00664947"/>
    <w:rsid w:val="00664E94"/>
    <w:rsid w:val="00665B20"/>
    <w:rsid w:val="00665E16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215E"/>
    <w:rsid w:val="00672FDA"/>
    <w:rsid w:val="00673087"/>
    <w:rsid w:val="0067310E"/>
    <w:rsid w:val="006735F1"/>
    <w:rsid w:val="00673717"/>
    <w:rsid w:val="006737C2"/>
    <w:rsid w:val="0067412F"/>
    <w:rsid w:val="006750AF"/>
    <w:rsid w:val="00675228"/>
    <w:rsid w:val="00675B4A"/>
    <w:rsid w:val="00675F32"/>
    <w:rsid w:val="006766C5"/>
    <w:rsid w:val="0067677A"/>
    <w:rsid w:val="0067703F"/>
    <w:rsid w:val="006772FA"/>
    <w:rsid w:val="00677B16"/>
    <w:rsid w:val="00680149"/>
    <w:rsid w:val="00680560"/>
    <w:rsid w:val="006807C6"/>
    <w:rsid w:val="00680A0D"/>
    <w:rsid w:val="006815DF"/>
    <w:rsid w:val="0068180E"/>
    <w:rsid w:val="00682E1F"/>
    <w:rsid w:val="00682FEB"/>
    <w:rsid w:val="006831B6"/>
    <w:rsid w:val="00683A6B"/>
    <w:rsid w:val="00684316"/>
    <w:rsid w:val="006843C2"/>
    <w:rsid w:val="00684A8F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1493"/>
    <w:rsid w:val="00691734"/>
    <w:rsid w:val="006917AE"/>
    <w:rsid w:val="00692067"/>
    <w:rsid w:val="006920B4"/>
    <w:rsid w:val="0069283C"/>
    <w:rsid w:val="00692B48"/>
    <w:rsid w:val="00692C78"/>
    <w:rsid w:val="006931CE"/>
    <w:rsid w:val="006932EF"/>
    <w:rsid w:val="006937EC"/>
    <w:rsid w:val="00693854"/>
    <w:rsid w:val="00694070"/>
    <w:rsid w:val="006952DD"/>
    <w:rsid w:val="00695F55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4D5"/>
    <w:rsid w:val="006A1514"/>
    <w:rsid w:val="006A2A06"/>
    <w:rsid w:val="006A2B8C"/>
    <w:rsid w:val="006A3376"/>
    <w:rsid w:val="006A444F"/>
    <w:rsid w:val="006A4ED0"/>
    <w:rsid w:val="006A5B22"/>
    <w:rsid w:val="006A5C88"/>
    <w:rsid w:val="006A5F6F"/>
    <w:rsid w:val="006A74DC"/>
    <w:rsid w:val="006A77B4"/>
    <w:rsid w:val="006A79A3"/>
    <w:rsid w:val="006A7BC3"/>
    <w:rsid w:val="006B1016"/>
    <w:rsid w:val="006B212B"/>
    <w:rsid w:val="006B2166"/>
    <w:rsid w:val="006B241D"/>
    <w:rsid w:val="006B2840"/>
    <w:rsid w:val="006B4DD5"/>
    <w:rsid w:val="006B53F7"/>
    <w:rsid w:val="006B572F"/>
    <w:rsid w:val="006B5F22"/>
    <w:rsid w:val="006B6357"/>
    <w:rsid w:val="006B7922"/>
    <w:rsid w:val="006C00B3"/>
    <w:rsid w:val="006C07A5"/>
    <w:rsid w:val="006C0B39"/>
    <w:rsid w:val="006C0C84"/>
    <w:rsid w:val="006C109C"/>
    <w:rsid w:val="006C113C"/>
    <w:rsid w:val="006C2129"/>
    <w:rsid w:val="006C398D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1020"/>
    <w:rsid w:val="006D149A"/>
    <w:rsid w:val="006D1AFD"/>
    <w:rsid w:val="006D1B2B"/>
    <w:rsid w:val="006D2A31"/>
    <w:rsid w:val="006D2B69"/>
    <w:rsid w:val="006D3033"/>
    <w:rsid w:val="006D3361"/>
    <w:rsid w:val="006D3480"/>
    <w:rsid w:val="006D354A"/>
    <w:rsid w:val="006D36F7"/>
    <w:rsid w:val="006D3C96"/>
    <w:rsid w:val="006D3E80"/>
    <w:rsid w:val="006D462F"/>
    <w:rsid w:val="006D497D"/>
    <w:rsid w:val="006D4A25"/>
    <w:rsid w:val="006D5981"/>
    <w:rsid w:val="006D5997"/>
    <w:rsid w:val="006D5BA5"/>
    <w:rsid w:val="006D6F70"/>
    <w:rsid w:val="006D6FF0"/>
    <w:rsid w:val="006D7287"/>
    <w:rsid w:val="006D755C"/>
    <w:rsid w:val="006D75D0"/>
    <w:rsid w:val="006D7AAE"/>
    <w:rsid w:val="006E01F0"/>
    <w:rsid w:val="006E1009"/>
    <w:rsid w:val="006E1463"/>
    <w:rsid w:val="006E17C0"/>
    <w:rsid w:val="006E28AF"/>
    <w:rsid w:val="006E3496"/>
    <w:rsid w:val="006E34EC"/>
    <w:rsid w:val="006E40ED"/>
    <w:rsid w:val="006E4A5E"/>
    <w:rsid w:val="006E4BBF"/>
    <w:rsid w:val="006E4F5B"/>
    <w:rsid w:val="006E5544"/>
    <w:rsid w:val="006E5778"/>
    <w:rsid w:val="006E5819"/>
    <w:rsid w:val="006E5C9F"/>
    <w:rsid w:val="006E69E9"/>
    <w:rsid w:val="006E6A8F"/>
    <w:rsid w:val="006E761B"/>
    <w:rsid w:val="006E7988"/>
    <w:rsid w:val="006F0A3A"/>
    <w:rsid w:val="006F0ED4"/>
    <w:rsid w:val="006F1D64"/>
    <w:rsid w:val="006F2D8A"/>
    <w:rsid w:val="006F3357"/>
    <w:rsid w:val="006F3887"/>
    <w:rsid w:val="006F3B1B"/>
    <w:rsid w:val="006F42EC"/>
    <w:rsid w:val="006F45AC"/>
    <w:rsid w:val="006F4C9D"/>
    <w:rsid w:val="006F4DDA"/>
    <w:rsid w:val="006F6F01"/>
    <w:rsid w:val="006F7171"/>
    <w:rsid w:val="006F719B"/>
    <w:rsid w:val="006F71A4"/>
    <w:rsid w:val="006F76B1"/>
    <w:rsid w:val="006F7C13"/>
    <w:rsid w:val="0070058E"/>
    <w:rsid w:val="007009A9"/>
    <w:rsid w:val="0070147D"/>
    <w:rsid w:val="0070152C"/>
    <w:rsid w:val="00701F7B"/>
    <w:rsid w:val="0070202E"/>
    <w:rsid w:val="007044D3"/>
    <w:rsid w:val="00704D56"/>
    <w:rsid w:val="007050CC"/>
    <w:rsid w:val="00705633"/>
    <w:rsid w:val="0070670B"/>
    <w:rsid w:val="00706A74"/>
    <w:rsid w:val="00706EEA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80A"/>
    <w:rsid w:val="00713F0E"/>
    <w:rsid w:val="007155F7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13B"/>
    <w:rsid w:val="00722A82"/>
    <w:rsid w:val="007232F9"/>
    <w:rsid w:val="007238F2"/>
    <w:rsid w:val="00725D2F"/>
    <w:rsid w:val="00725FEB"/>
    <w:rsid w:val="00726062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F90"/>
    <w:rsid w:val="00731350"/>
    <w:rsid w:val="0073218C"/>
    <w:rsid w:val="00733160"/>
    <w:rsid w:val="007350CA"/>
    <w:rsid w:val="00735465"/>
    <w:rsid w:val="007355D5"/>
    <w:rsid w:val="00735D4E"/>
    <w:rsid w:val="00736CAE"/>
    <w:rsid w:val="007375CD"/>
    <w:rsid w:val="0073793C"/>
    <w:rsid w:val="007411A9"/>
    <w:rsid w:val="0074130C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A9D"/>
    <w:rsid w:val="0074510A"/>
    <w:rsid w:val="00745E0D"/>
    <w:rsid w:val="007473B7"/>
    <w:rsid w:val="0075106F"/>
    <w:rsid w:val="00751DAA"/>
    <w:rsid w:val="00751E52"/>
    <w:rsid w:val="00752DAA"/>
    <w:rsid w:val="00754830"/>
    <w:rsid w:val="00754B2F"/>
    <w:rsid w:val="00754B3E"/>
    <w:rsid w:val="007553D7"/>
    <w:rsid w:val="00755D5A"/>
    <w:rsid w:val="0075645E"/>
    <w:rsid w:val="00756791"/>
    <w:rsid w:val="00756795"/>
    <w:rsid w:val="00756A6D"/>
    <w:rsid w:val="00757273"/>
    <w:rsid w:val="007574CC"/>
    <w:rsid w:val="00757681"/>
    <w:rsid w:val="007579FF"/>
    <w:rsid w:val="00757C54"/>
    <w:rsid w:val="00757F0B"/>
    <w:rsid w:val="0076089A"/>
    <w:rsid w:val="00760D17"/>
    <w:rsid w:val="007612ED"/>
    <w:rsid w:val="00761346"/>
    <w:rsid w:val="00761485"/>
    <w:rsid w:val="00761531"/>
    <w:rsid w:val="00761875"/>
    <w:rsid w:val="007625AB"/>
    <w:rsid w:val="00762A77"/>
    <w:rsid w:val="00762D20"/>
    <w:rsid w:val="007640F3"/>
    <w:rsid w:val="00764531"/>
    <w:rsid w:val="007647E0"/>
    <w:rsid w:val="007648E3"/>
    <w:rsid w:val="007651B7"/>
    <w:rsid w:val="007656E2"/>
    <w:rsid w:val="0076575A"/>
    <w:rsid w:val="00765CF5"/>
    <w:rsid w:val="00765D53"/>
    <w:rsid w:val="00766246"/>
    <w:rsid w:val="0076665B"/>
    <w:rsid w:val="00766739"/>
    <w:rsid w:val="00766E60"/>
    <w:rsid w:val="00767967"/>
    <w:rsid w:val="00770185"/>
    <w:rsid w:val="007713DD"/>
    <w:rsid w:val="007714C5"/>
    <w:rsid w:val="0077151D"/>
    <w:rsid w:val="0077154D"/>
    <w:rsid w:val="007719BA"/>
    <w:rsid w:val="007736A1"/>
    <w:rsid w:val="0077410C"/>
    <w:rsid w:val="007745D3"/>
    <w:rsid w:val="007755C4"/>
    <w:rsid w:val="00776DC9"/>
    <w:rsid w:val="00777067"/>
    <w:rsid w:val="00777163"/>
    <w:rsid w:val="007771AB"/>
    <w:rsid w:val="00777299"/>
    <w:rsid w:val="00782789"/>
    <w:rsid w:val="00782CC3"/>
    <w:rsid w:val="00782EB9"/>
    <w:rsid w:val="00783281"/>
    <w:rsid w:val="007833DD"/>
    <w:rsid w:val="007837E9"/>
    <w:rsid w:val="00783801"/>
    <w:rsid w:val="0078387F"/>
    <w:rsid w:val="00783C96"/>
    <w:rsid w:val="007844E9"/>
    <w:rsid w:val="007847F9"/>
    <w:rsid w:val="00784D5C"/>
    <w:rsid w:val="00784EB3"/>
    <w:rsid w:val="00785925"/>
    <w:rsid w:val="00785935"/>
    <w:rsid w:val="00785E36"/>
    <w:rsid w:val="00785F08"/>
    <w:rsid w:val="00786C5F"/>
    <w:rsid w:val="00786DB0"/>
    <w:rsid w:val="007875BB"/>
    <w:rsid w:val="007903D3"/>
    <w:rsid w:val="00790482"/>
    <w:rsid w:val="007908D2"/>
    <w:rsid w:val="00790B2B"/>
    <w:rsid w:val="00790D54"/>
    <w:rsid w:val="00790E7D"/>
    <w:rsid w:val="007910AD"/>
    <w:rsid w:val="00792061"/>
    <w:rsid w:val="00792654"/>
    <w:rsid w:val="00792B9A"/>
    <w:rsid w:val="00793201"/>
    <w:rsid w:val="007937C0"/>
    <w:rsid w:val="00793C00"/>
    <w:rsid w:val="0079419D"/>
    <w:rsid w:val="007942FB"/>
    <w:rsid w:val="0079453E"/>
    <w:rsid w:val="00794618"/>
    <w:rsid w:val="007946E8"/>
    <w:rsid w:val="00794780"/>
    <w:rsid w:val="00795EDF"/>
    <w:rsid w:val="00796ED0"/>
    <w:rsid w:val="00797296"/>
    <w:rsid w:val="007A07DB"/>
    <w:rsid w:val="007A0E40"/>
    <w:rsid w:val="007A1819"/>
    <w:rsid w:val="007A1A37"/>
    <w:rsid w:val="007A208A"/>
    <w:rsid w:val="007A2103"/>
    <w:rsid w:val="007A2723"/>
    <w:rsid w:val="007A2A72"/>
    <w:rsid w:val="007A2D49"/>
    <w:rsid w:val="007A2DAC"/>
    <w:rsid w:val="007A3856"/>
    <w:rsid w:val="007A4830"/>
    <w:rsid w:val="007A48F4"/>
    <w:rsid w:val="007A48F5"/>
    <w:rsid w:val="007A4CB2"/>
    <w:rsid w:val="007A4CC0"/>
    <w:rsid w:val="007A4EE6"/>
    <w:rsid w:val="007A5348"/>
    <w:rsid w:val="007A5C2D"/>
    <w:rsid w:val="007A5CD8"/>
    <w:rsid w:val="007A5E84"/>
    <w:rsid w:val="007A613F"/>
    <w:rsid w:val="007A7010"/>
    <w:rsid w:val="007A709C"/>
    <w:rsid w:val="007A7475"/>
    <w:rsid w:val="007A7D54"/>
    <w:rsid w:val="007B094B"/>
    <w:rsid w:val="007B15F4"/>
    <w:rsid w:val="007B1FE9"/>
    <w:rsid w:val="007B2560"/>
    <w:rsid w:val="007B28AE"/>
    <w:rsid w:val="007B314A"/>
    <w:rsid w:val="007B32AC"/>
    <w:rsid w:val="007B3E36"/>
    <w:rsid w:val="007B4E90"/>
    <w:rsid w:val="007B552D"/>
    <w:rsid w:val="007B5786"/>
    <w:rsid w:val="007B6EC6"/>
    <w:rsid w:val="007B782E"/>
    <w:rsid w:val="007C03D8"/>
    <w:rsid w:val="007C0FB2"/>
    <w:rsid w:val="007C10E4"/>
    <w:rsid w:val="007C2021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0AAF"/>
    <w:rsid w:val="007D1DF2"/>
    <w:rsid w:val="007D321B"/>
    <w:rsid w:val="007D4397"/>
    <w:rsid w:val="007D5604"/>
    <w:rsid w:val="007D637B"/>
    <w:rsid w:val="007D63C2"/>
    <w:rsid w:val="007D69CB"/>
    <w:rsid w:val="007D7831"/>
    <w:rsid w:val="007D7920"/>
    <w:rsid w:val="007D7AA2"/>
    <w:rsid w:val="007E0BB9"/>
    <w:rsid w:val="007E0F41"/>
    <w:rsid w:val="007E1ED9"/>
    <w:rsid w:val="007E31AC"/>
    <w:rsid w:val="007E47B4"/>
    <w:rsid w:val="007E5A80"/>
    <w:rsid w:val="007E67DE"/>
    <w:rsid w:val="007E69DF"/>
    <w:rsid w:val="007F036E"/>
    <w:rsid w:val="007F106A"/>
    <w:rsid w:val="007F1A18"/>
    <w:rsid w:val="007F1BFE"/>
    <w:rsid w:val="007F1D7A"/>
    <w:rsid w:val="007F2DA3"/>
    <w:rsid w:val="007F31FA"/>
    <w:rsid w:val="007F36A9"/>
    <w:rsid w:val="007F3AFE"/>
    <w:rsid w:val="007F44FA"/>
    <w:rsid w:val="007F4946"/>
    <w:rsid w:val="007F4E51"/>
    <w:rsid w:val="007F5576"/>
    <w:rsid w:val="007F5AAE"/>
    <w:rsid w:val="007F5B0A"/>
    <w:rsid w:val="007F5C05"/>
    <w:rsid w:val="007F68B6"/>
    <w:rsid w:val="0080008B"/>
    <w:rsid w:val="008009C4"/>
    <w:rsid w:val="00800D50"/>
    <w:rsid w:val="00800FA7"/>
    <w:rsid w:val="008012B6"/>
    <w:rsid w:val="00802C5C"/>
    <w:rsid w:val="00802F59"/>
    <w:rsid w:val="00803422"/>
    <w:rsid w:val="00804046"/>
    <w:rsid w:val="008045AB"/>
    <w:rsid w:val="00804CAF"/>
    <w:rsid w:val="0080537F"/>
    <w:rsid w:val="00805B10"/>
    <w:rsid w:val="00805FB7"/>
    <w:rsid w:val="00806416"/>
    <w:rsid w:val="008065DF"/>
    <w:rsid w:val="00806BAC"/>
    <w:rsid w:val="00806BDD"/>
    <w:rsid w:val="00806E4C"/>
    <w:rsid w:val="00806FD6"/>
    <w:rsid w:val="008070D5"/>
    <w:rsid w:val="00810DF8"/>
    <w:rsid w:val="00811555"/>
    <w:rsid w:val="00812011"/>
    <w:rsid w:val="008122B7"/>
    <w:rsid w:val="008122D0"/>
    <w:rsid w:val="00813AF1"/>
    <w:rsid w:val="00814713"/>
    <w:rsid w:val="00814AB7"/>
    <w:rsid w:val="008152F3"/>
    <w:rsid w:val="008154FB"/>
    <w:rsid w:val="00815EEF"/>
    <w:rsid w:val="00816741"/>
    <w:rsid w:val="00816CB6"/>
    <w:rsid w:val="00816FF5"/>
    <w:rsid w:val="008172AC"/>
    <w:rsid w:val="00817521"/>
    <w:rsid w:val="00817D98"/>
    <w:rsid w:val="00820677"/>
    <w:rsid w:val="00820D4C"/>
    <w:rsid w:val="00820D83"/>
    <w:rsid w:val="00820EF8"/>
    <w:rsid w:val="008226DE"/>
    <w:rsid w:val="00822A90"/>
    <w:rsid w:val="00822C77"/>
    <w:rsid w:val="00822D84"/>
    <w:rsid w:val="008231B9"/>
    <w:rsid w:val="008231D9"/>
    <w:rsid w:val="008235F7"/>
    <w:rsid w:val="00823E65"/>
    <w:rsid w:val="00823F77"/>
    <w:rsid w:val="008242ED"/>
    <w:rsid w:val="00824AC1"/>
    <w:rsid w:val="008268A2"/>
    <w:rsid w:val="00826A5C"/>
    <w:rsid w:val="00827275"/>
    <w:rsid w:val="00827370"/>
    <w:rsid w:val="008278CC"/>
    <w:rsid w:val="0082790D"/>
    <w:rsid w:val="00830748"/>
    <w:rsid w:val="008313A7"/>
    <w:rsid w:val="008319B8"/>
    <w:rsid w:val="0083249E"/>
    <w:rsid w:val="0083351B"/>
    <w:rsid w:val="00833562"/>
    <w:rsid w:val="00835BD4"/>
    <w:rsid w:val="00835D9A"/>
    <w:rsid w:val="00835E1E"/>
    <w:rsid w:val="008367FB"/>
    <w:rsid w:val="00840749"/>
    <w:rsid w:val="00841582"/>
    <w:rsid w:val="00841D36"/>
    <w:rsid w:val="00842957"/>
    <w:rsid w:val="00842CD2"/>
    <w:rsid w:val="00842DFF"/>
    <w:rsid w:val="00843565"/>
    <w:rsid w:val="00843A27"/>
    <w:rsid w:val="00843AC8"/>
    <w:rsid w:val="00843C9B"/>
    <w:rsid w:val="00845170"/>
    <w:rsid w:val="00845414"/>
    <w:rsid w:val="008459EB"/>
    <w:rsid w:val="00845DC6"/>
    <w:rsid w:val="00845FB8"/>
    <w:rsid w:val="008461FB"/>
    <w:rsid w:val="00850E69"/>
    <w:rsid w:val="008517DE"/>
    <w:rsid w:val="00851A86"/>
    <w:rsid w:val="0085220E"/>
    <w:rsid w:val="008524C0"/>
    <w:rsid w:val="008525A7"/>
    <w:rsid w:val="00852D4F"/>
    <w:rsid w:val="008542A2"/>
    <w:rsid w:val="00854834"/>
    <w:rsid w:val="00855279"/>
    <w:rsid w:val="00857391"/>
    <w:rsid w:val="00857AF2"/>
    <w:rsid w:val="00860A56"/>
    <w:rsid w:val="00861C1F"/>
    <w:rsid w:val="00861EBC"/>
    <w:rsid w:val="00861FC2"/>
    <w:rsid w:val="008625EB"/>
    <w:rsid w:val="00862BA3"/>
    <w:rsid w:val="00862DCB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926"/>
    <w:rsid w:val="00867B22"/>
    <w:rsid w:val="008701BD"/>
    <w:rsid w:val="008704E4"/>
    <w:rsid w:val="00870985"/>
    <w:rsid w:val="00871DE8"/>
    <w:rsid w:val="0087212C"/>
    <w:rsid w:val="008725A8"/>
    <w:rsid w:val="008725CE"/>
    <w:rsid w:val="00872E7B"/>
    <w:rsid w:val="00873201"/>
    <w:rsid w:val="00873D54"/>
    <w:rsid w:val="00874875"/>
    <w:rsid w:val="00874A12"/>
    <w:rsid w:val="00874F75"/>
    <w:rsid w:val="0087503A"/>
    <w:rsid w:val="0087580C"/>
    <w:rsid w:val="0087653E"/>
    <w:rsid w:val="008768E7"/>
    <w:rsid w:val="00876C66"/>
    <w:rsid w:val="00876E27"/>
    <w:rsid w:val="008779C6"/>
    <w:rsid w:val="008811AB"/>
    <w:rsid w:val="0088140D"/>
    <w:rsid w:val="0088174A"/>
    <w:rsid w:val="008819AE"/>
    <w:rsid w:val="00881DC4"/>
    <w:rsid w:val="00882685"/>
    <w:rsid w:val="008826D7"/>
    <w:rsid w:val="00882D87"/>
    <w:rsid w:val="00883699"/>
    <w:rsid w:val="00883952"/>
    <w:rsid w:val="00883957"/>
    <w:rsid w:val="008850F1"/>
    <w:rsid w:val="008858D6"/>
    <w:rsid w:val="00885BDB"/>
    <w:rsid w:val="008866F7"/>
    <w:rsid w:val="00887A40"/>
    <w:rsid w:val="0089032A"/>
    <w:rsid w:val="008910AC"/>
    <w:rsid w:val="008911AD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DB1"/>
    <w:rsid w:val="0089679E"/>
    <w:rsid w:val="0089785D"/>
    <w:rsid w:val="008A0435"/>
    <w:rsid w:val="008A0526"/>
    <w:rsid w:val="008A0DCC"/>
    <w:rsid w:val="008A12AB"/>
    <w:rsid w:val="008A1FF2"/>
    <w:rsid w:val="008A2493"/>
    <w:rsid w:val="008A263A"/>
    <w:rsid w:val="008A392A"/>
    <w:rsid w:val="008A3E00"/>
    <w:rsid w:val="008A3F48"/>
    <w:rsid w:val="008A4C33"/>
    <w:rsid w:val="008A4FBB"/>
    <w:rsid w:val="008A59E9"/>
    <w:rsid w:val="008A5FD1"/>
    <w:rsid w:val="008A6602"/>
    <w:rsid w:val="008A7434"/>
    <w:rsid w:val="008B0272"/>
    <w:rsid w:val="008B0365"/>
    <w:rsid w:val="008B0897"/>
    <w:rsid w:val="008B09F8"/>
    <w:rsid w:val="008B0E8F"/>
    <w:rsid w:val="008B176F"/>
    <w:rsid w:val="008B1F80"/>
    <w:rsid w:val="008B40F4"/>
    <w:rsid w:val="008B4D80"/>
    <w:rsid w:val="008B5F25"/>
    <w:rsid w:val="008B6A02"/>
    <w:rsid w:val="008B6C77"/>
    <w:rsid w:val="008B6E49"/>
    <w:rsid w:val="008B7605"/>
    <w:rsid w:val="008B79B2"/>
    <w:rsid w:val="008B7A00"/>
    <w:rsid w:val="008B7B69"/>
    <w:rsid w:val="008C0D0D"/>
    <w:rsid w:val="008C1CA6"/>
    <w:rsid w:val="008C1DBE"/>
    <w:rsid w:val="008C1F5C"/>
    <w:rsid w:val="008C2596"/>
    <w:rsid w:val="008C2A7F"/>
    <w:rsid w:val="008C2DF6"/>
    <w:rsid w:val="008C40AA"/>
    <w:rsid w:val="008C48C1"/>
    <w:rsid w:val="008C5253"/>
    <w:rsid w:val="008C6135"/>
    <w:rsid w:val="008C65C9"/>
    <w:rsid w:val="008C67E6"/>
    <w:rsid w:val="008C6A37"/>
    <w:rsid w:val="008C7205"/>
    <w:rsid w:val="008C72A0"/>
    <w:rsid w:val="008C77C3"/>
    <w:rsid w:val="008C7EE3"/>
    <w:rsid w:val="008D07EE"/>
    <w:rsid w:val="008D0ADA"/>
    <w:rsid w:val="008D0E96"/>
    <w:rsid w:val="008D1791"/>
    <w:rsid w:val="008D2A86"/>
    <w:rsid w:val="008D33E2"/>
    <w:rsid w:val="008D366D"/>
    <w:rsid w:val="008D39B2"/>
    <w:rsid w:val="008D3EEF"/>
    <w:rsid w:val="008D4283"/>
    <w:rsid w:val="008D4C94"/>
    <w:rsid w:val="008D4F16"/>
    <w:rsid w:val="008D5562"/>
    <w:rsid w:val="008D683D"/>
    <w:rsid w:val="008D688C"/>
    <w:rsid w:val="008D7CCA"/>
    <w:rsid w:val="008E0327"/>
    <w:rsid w:val="008E044E"/>
    <w:rsid w:val="008E0489"/>
    <w:rsid w:val="008E13CB"/>
    <w:rsid w:val="008E14F5"/>
    <w:rsid w:val="008E1752"/>
    <w:rsid w:val="008E1FE8"/>
    <w:rsid w:val="008E3122"/>
    <w:rsid w:val="008E343E"/>
    <w:rsid w:val="008E447E"/>
    <w:rsid w:val="008E495D"/>
    <w:rsid w:val="008E4A3B"/>
    <w:rsid w:val="008E4DC5"/>
    <w:rsid w:val="008E4E49"/>
    <w:rsid w:val="008E5049"/>
    <w:rsid w:val="008E52CB"/>
    <w:rsid w:val="008E59F6"/>
    <w:rsid w:val="008E5BF5"/>
    <w:rsid w:val="008E6B10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3D7A"/>
    <w:rsid w:val="008F449C"/>
    <w:rsid w:val="008F4635"/>
    <w:rsid w:val="008F544C"/>
    <w:rsid w:val="008F568F"/>
    <w:rsid w:val="008F5A29"/>
    <w:rsid w:val="008F6443"/>
    <w:rsid w:val="008F6584"/>
    <w:rsid w:val="008F69B2"/>
    <w:rsid w:val="008F6DEB"/>
    <w:rsid w:val="008F7357"/>
    <w:rsid w:val="008F7427"/>
    <w:rsid w:val="008F788F"/>
    <w:rsid w:val="009005F0"/>
    <w:rsid w:val="0090078B"/>
    <w:rsid w:val="00900BA1"/>
    <w:rsid w:val="00900C7D"/>
    <w:rsid w:val="00900CFD"/>
    <w:rsid w:val="00901023"/>
    <w:rsid w:val="009015EB"/>
    <w:rsid w:val="00901D6E"/>
    <w:rsid w:val="00902192"/>
    <w:rsid w:val="009025D0"/>
    <w:rsid w:val="00902F17"/>
    <w:rsid w:val="00903187"/>
    <w:rsid w:val="00903259"/>
    <w:rsid w:val="009039A3"/>
    <w:rsid w:val="00903D77"/>
    <w:rsid w:val="00903F00"/>
    <w:rsid w:val="00904491"/>
    <w:rsid w:val="009048AB"/>
    <w:rsid w:val="0090522B"/>
    <w:rsid w:val="0090566E"/>
    <w:rsid w:val="00905806"/>
    <w:rsid w:val="00905A5C"/>
    <w:rsid w:val="00905E24"/>
    <w:rsid w:val="00906F63"/>
    <w:rsid w:val="00907C8B"/>
    <w:rsid w:val="00910739"/>
    <w:rsid w:val="00911138"/>
    <w:rsid w:val="009113B5"/>
    <w:rsid w:val="009119FB"/>
    <w:rsid w:val="00911DEA"/>
    <w:rsid w:val="0091219B"/>
    <w:rsid w:val="0091236A"/>
    <w:rsid w:val="00913139"/>
    <w:rsid w:val="009135BD"/>
    <w:rsid w:val="00913FA1"/>
    <w:rsid w:val="00914353"/>
    <w:rsid w:val="00914B2F"/>
    <w:rsid w:val="00915B0C"/>
    <w:rsid w:val="00915B46"/>
    <w:rsid w:val="00915EC7"/>
    <w:rsid w:val="009160F3"/>
    <w:rsid w:val="0091681D"/>
    <w:rsid w:val="0091698F"/>
    <w:rsid w:val="00917E26"/>
    <w:rsid w:val="00917E61"/>
    <w:rsid w:val="00917F8F"/>
    <w:rsid w:val="0092000E"/>
    <w:rsid w:val="00920D5A"/>
    <w:rsid w:val="00920FE7"/>
    <w:rsid w:val="00921854"/>
    <w:rsid w:val="009219D0"/>
    <w:rsid w:val="00921FDF"/>
    <w:rsid w:val="00923030"/>
    <w:rsid w:val="00923422"/>
    <w:rsid w:val="009239D1"/>
    <w:rsid w:val="00925829"/>
    <w:rsid w:val="009261D7"/>
    <w:rsid w:val="0092626A"/>
    <w:rsid w:val="009271C9"/>
    <w:rsid w:val="00927247"/>
    <w:rsid w:val="0092773E"/>
    <w:rsid w:val="00927BBF"/>
    <w:rsid w:val="009302C5"/>
    <w:rsid w:val="00930589"/>
    <w:rsid w:val="00930DE0"/>
    <w:rsid w:val="00931260"/>
    <w:rsid w:val="009319B0"/>
    <w:rsid w:val="00931A5B"/>
    <w:rsid w:val="0093229A"/>
    <w:rsid w:val="00932954"/>
    <w:rsid w:val="00932FBB"/>
    <w:rsid w:val="009332DD"/>
    <w:rsid w:val="009338BD"/>
    <w:rsid w:val="0093432B"/>
    <w:rsid w:val="00935220"/>
    <w:rsid w:val="00935250"/>
    <w:rsid w:val="00935327"/>
    <w:rsid w:val="009354D1"/>
    <w:rsid w:val="009362C1"/>
    <w:rsid w:val="0094127C"/>
    <w:rsid w:val="009414F3"/>
    <w:rsid w:val="00941619"/>
    <w:rsid w:val="00942623"/>
    <w:rsid w:val="009437C2"/>
    <w:rsid w:val="00943CDB"/>
    <w:rsid w:val="00944045"/>
    <w:rsid w:val="00944384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25D6"/>
    <w:rsid w:val="00952676"/>
    <w:rsid w:val="0095295D"/>
    <w:rsid w:val="0095302F"/>
    <w:rsid w:val="00954EAF"/>
    <w:rsid w:val="0095591D"/>
    <w:rsid w:val="009564F9"/>
    <w:rsid w:val="00956825"/>
    <w:rsid w:val="00956A7C"/>
    <w:rsid w:val="00956E9C"/>
    <w:rsid w:val="00957358"/>
    <w:rsid w:val="00957455"/>
    <w:rsid w:val="009576F0"/>
    <w:rsid w:val="00957D6A"/>
    <w:rsid w:val="00957FB3"/>
    <w:rsid w:val="009601BB"/>
    <w:rsid w:val="0096089B"/>
    <w:rsid w:val="009618C5"/>
    <w:rsid w:val="009618D5"/>
    <w:rsid w:val="00962314"/>
    <w:rsid w:val="009644E6"/>
    <w:rsid w:val="00966939"/>
    <w:rsid w:val="00966E4E"/>
    <w:rsid w:val="00966F22"/>
    <w:rsid w:val="0096706C"/>
    <w:rsid w:val="009674E2"/>
    <w:rsid w:val="00967774"/>
    <w:rsid w:val="00967896"/>
    <w:rsid w:val="00967C69"/>
    <w:rsid w:val="009705B5"/>
    <w:rsid w:val="009707E3"/>
    <w:rsid w:val="00972490"/>
    <w:rsid w:val="009725BB"/>
    <w:rsid w:val="00974610"/>
    <w:rsid w:val="00976521"/>
    <w:rsid w:val="0097667C"/>
    <w:rsid w:val="00976BA9"/>
    <w:rsid w:val="00977656"/>
    <w:rsid w:val="00980449"/>
    <w:rsid w:val="00980A53"/>
    <w:rsid w:val="00981098"/>
    <w:rsid w:val="00981134"/>
    <w:rsid w:val="00981A4B"/>
    <w:rsid w:val="00981BAA"/>
    <w:rsid w:val="009825A3"/>
    <w:rsid w:val="009825A5"/>
    <w:rsid w:val="009832F1"/>
    <w:rsid w:val="009838CC"/>
    <w:rsid w:val="00984CC5"/>
    <w:rsid w:val="00985738"/>
    <w:rsid w:val="00985A84"/>
    <w:rsid w:val="00985AD7"/>
    <w:rsid w:val="00985E86"/>
    <w:rsid w:val="0098657C"/>
    <w:rsid w:val="00986FAE"/>
    <w:rsid w:val="00987D60"/>
    <w:rsid w:val="009904F8"/>
    <w:rsid w:val="00991134"/>
    <w:rsid w:val="00991B1E"/>
    <w:rsid w:val="009922BF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8FD"/>
    <w:rsid w:val="00997E28"/>
    <w:rsid w:val="009A0060"/>
    <w:rsid w:val="009A0221"/>
    <w:rsid w:val="009A0549"/>
    <w:rsid w:val="009A1233"/>
    <w:rsid w:val="009A154D"/>
    <w:rsid w:val="009A1E10"/>
    <w:rsid w:val="009A1F5A"/>
    <w:rsid w:val="009A238C"/>
    <w:rsid w:val="009A2B00"/>
    <w:rsid w:val="009A2C56"/>
    <w:rsid w:val="009A3E7A"/>
    <w:rsid w:val="009A41DC"/>
    <w:rsid w:val="009A5E81"/>
    <w:rsid w:val="009A645A"/>
    <w:rsid w:val="009B04CA"/>
    <w:rsid w:val="009B092C"/>
    <w:rsid w:val="009B0A6B"/>
    <w:rsid w:val="009B0DFD"/>
    <w:rsid w:val="009B1323"/>
    <w:rsid w:val="009B25C4"/>
    <w:rsid w:val="009B2E0F"/>
    <w:rsid w:val="009B2E4A"/>
    <w:rsid w:val="009B2F08"/>
    <w:rsid w:val="009B33E8"/>
    <w:rsid w:val="009B3614"/>
    <w:rsid w:val="009B3AB8"/>
    <w:rsid w:val="009B3B1C"/>
    <w:rsid w:val="009B42E8"/>
    <w:rsid w:val="009B4530"/>
    <w:rsid w:val="009B475B"/>
    <w:rsid w:val="009B4BB2"/>
    <w:rsid w:val="009B5696"/>
    <w:rsid w:val="009B5AC0"/>
    <w:rsid w:val="009B5B04"/>
    <w:rsid w:val="009B7B4A"/>
    <w:rsid w:val="009B7D95"/>
    <w:rsid w:val="009C08DC"/>
    <w:rsid w:val="009C0C35"/>
    <w:rsid w:val="009C18A3"/>
    <w:rsid w:val="009C18F2"/>
    <w:rsid w:val="009C2DE8"/>
    <w:rsid w:val="009C39A7"/>
    <w:rsid w:val="009C40DA"/>
    <w:rsid w:val="009C42AD"/>
    <w:rsid w:val="009C4E0A"/>
    <w:rsid w:val="009C61A9"/>
    <w:rsid w:val="009C6BFF"/>
    <w:rsid w:val="009C6C2E"/>
    <w:rsid w:val="009C7000"/>
    <w:rsid w:val="009C79A7"/>
    <w:rsid w:val="009D0217"/>
    <w:rsid w:val="009D057E"/>
    <w:rsid w:val="009D1353"/>
    <w:rsid w:val="009D17CB"/>
    <w:rsid w:val="009D1F69"/>
    <w:rsid w:val="009D27BA"/>
    <w:rsid w:val="009D2CA3"/>
    <w:rsid w:val="009D2F95"/>
    <w:rsid w:val="009D327A"/>
    <w:rsid w:val="009D3B55"/>
    <w:rsid w:val="009D3D04"/>
    <w:rsid w:val="009D426E"/>
    <w:rsid w:val="009D517F"/>
    <w:rsid w:val="009D53F2"/>
    <w:rsid w:val="009D586D"/>
    <w:rsid w:val="009D6083"/>
    <w:rsid w:val="009D6518"/>
    <w:rsid w:val="009D698F"/>
    <w:rsid w:val="009D6A34"/>
    <w:rsid w:val="009D6B0D"/>
    <w:rsid w:val="009D7144"/>
    <w:rsid w:val="009D78A6"/>
    <w:rsid w:val="009D7C90"/>
    <w:rsid w:val="009D7CAE"/>
    <w:rsid w:val="009D7FAF"/>
    <w:rsid w:val="009E01EE"/>
    <w:rsid w:val="009E023D"/>
    <w:rsid w:val="009E0D48"/>
    <w:rsid w:val="009E0F16"/>
    <w:rsid w:val="009E21E6"/>
    <w:rsid w:val="009E3391"/>
    <w:rsid w:val="009E3952"/>
    <w:rsid w:val="009E418F"/>
    <w:rsid w:val="009E4281"/>
    <w:rsid w:val="009E47C4"/>
    <w:rsid w:val="009E4D07"/>
    <w:rsid w:val="009E502E"/>
    <w:rsid w:val="009E66FC"/>
    <w:rsid w:val="009E673F"/>
    <w:rsid w:val="009E715C"/>
    <w:rsid w:val="009F0307"/>
    <w:rsid w:val="009F0796"/>
    <w:rsid w:val="009F0A1E"/>
    <w:rsid w:val="009F21CF"/>
    <w:rsid w:val="009F2AE9"/>
    <w:rsid w:val="009F3D19"/>
    <w:rsid w:val="009F445E"/>
    <w:rsid w:val="009F4473"/>
    <w:rsid w:val="009F4B01"/>
    <w:rsid w:val="009F5226"/>
    <w:rsid w:val="009F60DF"/>
    <w:rsid w:val="009F61EC"/>
    <w:rsid w:val="009F6A06"/>
    <w:rsid w:val="009F6C34"/>
    <w:rsid w:val="009F73C8"/>
    <w:rsid w:val="009F74BB"/>
    <w:rsid w:val="009F74D9"/>
    <w:rsid w:val="009F77E5"/>
    <w:rsid w:val="00A017B3"/>
    <w:rsid w:val="00A01854"/>
    <w:rsid w:val="00A027BB"/>
    <w:rsid w:val="00A02887"/>
    <w:rsid w:val="00A02A93"/>
    <w:rsid w:val="00A02EB0"/>
    <w:rsid w:val="00A03079"/>
    <w:rsid w:val="00A032A1"/>
    <w:rsid w:val="00A037D3"/>
    <w:rsid w:val="00A039A2"/>
    <w:rsid w:val="00A04B53"/>
    <w:rsid w:val="00A05330"/>
    <w:rsid w:val="00A055C1"/>
    <w:rsid w:val="00A05D95"/>
    <w:rsid w:val="00A0641B"/>
    <w:rsid w:val="00A07C39"/>
    <w:rsid w:val="00A10E82"/>
    <w:rsid w:val="00A10F8F"/>
    <w:rsid w:val="00A115E5"/>
    <w:rsid w:val="00A1236A"/>
    <w:rsid w:val="00A129A6"/>
    <w:rsid w:val="00A130A7"/>
    <w:rsid w:val="00A133A4"/>
    <w:rsid w:val="00A13ED7"/>
    <w:rsid w:val="00A144FE"/>
    <w:rsid w:val="00A1485B"/>
    <w:rsid w:val="00A1523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E04"/>
    <w:rsid w:val="00A24D0F"/>
    <w:rsid w:val="00A24D82"/>
    <w:rsid w:val="00A25300"/>
    <w:rsid w:val="00A254C0"/>
    <w:rsid w:val="00A255EC"/>
    <w:rsid w:val="00A263D5"/>
    <w:rsid w:val="00A26595"/>
    <w:rsid w:val="00A26710"/>
    <w:rsid w:val="00A27250"/>
    <w:rsid w:val="00A27699"/>
    <w:rsid w:val="00A278C4"/>
    <w:rsid w:val="00A2797E"/>
    <w:rsid w:val="00A3006E"/>
    <w:rsid w:val="00A309B9"/>
    <w:rsid w:val="00A311CA"/>
    <w:rsid w:val="00A31221"/>
    <w:rsid w:val="00A32321"/>
    <w:rsid w:val="00A32546"/>
    <w:rsid w:val="00A34460"/>
    <w:rsid w:val="00A34906"/>
    <w:rsid w:val="00A34F71"/>
    <w:rsid w:val="00A35B4A"/>
    <w:rsid w:val="00A35DAA"/>
    <w:rsid w:val="00A365A0"/>
    <w:rsid w:val="00A367EF"/>
    <w:rsid w:val="00A36D8C"/>
    <w:rsid w:val="00A40DDC"/>
    <w:rsid w:val="00A41AA3"/>
    <w:rsid w:val="00A41D01"/>
    <w:rsid w:val="00A4217E"/>
    <w:rsid w:val="00A4286E"/>
    <w:rsid w:val="00A42B63"/>
    <w:rsid w:val="00A42D3A"/>
    <w:rsid w:val="00A42DAC"/>
    <w:rsid w:val="00A4330D"/>
    <w:rsid w:val="00A434A3"/>
    <w:rsid w:val="00A43DBC"/>
    <w:rsid w:val="00A4436E"/>
    <w:rsid w:val="00A44688"/>
    <w:rsid w:val="00A44CDE"/>
    <w:rsid w:val="00A45FF2"/>
    <w:rsid w:val="00A5189E"/>
    <w:rsid w:val="00A53A4C"/>
    <w:rsid w:val="00A53BF6"/>
    <w:rsid w:val="00A53FEF"/>
    <w:rsid w:val="00A54144"/>
    <w:rsid w:val="00A55020"/>
    <w:rsid w:val="00A55398"/>
    <w:rsid w:val="00A55845"/>
    <w:rsid w:val="00A56855"/>
    <w:rsid w:val="00A56FCE"/>
    <w:rsid w:val="00A57739"/>
    <w:rsid w:val="00A601AD"/>
    <w:rsid w:val="00A601D4"/>
    <w:rsid w:val="00A6154C"/>
    <w:rsid w:val="00A61828"/>
    <w:rsid w:val="00A61856"/>
    <w:rsid w:val="00A62328"/>
    <w:rsid w:val="00A6242B"/>
    <w:rsid w:val="00A62857"/>
    <w:rsid w:val="00A63857"/>
    <w:rsid w:val="00A63A06"/>
    <w:rsid w:val="00A64363"/>
    <w:rsid w:val="00A652FF"/>
    <w:rsid w:val="00A66227"/>
    <w:rsid w:val="00A6629A"/>
    <w:rsid w:val="00A6694B"/>
    <w:rsid w:val="00A67FDC"/>
    <w:rsid w:val="00A70793"/>
    <w:rsid w:val="00A709E3"/>
    <w:rsid w:val="00A70FFE"/>
    <w:rsid w:val="00A725B6"/>
    <w:rsid w:val="00A72747"/>
    <w:rsid w:val="00A73474"/>
    <w:rsid w:val="00A73E5C"/>
    <w:rsid w:val="00A74810"/>
    <w:rsid w:val="00A75194"/>
    <w:rsid w:val="00A75238"/>
    <w:rsid w:val="00A75BB6"/>
    <w:rsid w:val="00A762D5"/>
    <w:rsid w:val="00A7646E"/>
    <w:rsid w:val="00A7679F"/>
    <w:rsid w:val="00A77263"/>
    <w:rsid w:val="00A7749F"/>
    <w:rsid w:val="00A806B8"/>
    <w:rsid w:val="00A812B4"/>
    <w:rsid w:val="00A81815"/>
    <w:rsid w:val="00A83C59"/>
    <w:rsid w:val="00A868F6"/>
    <w:rsid w:val="00A875BB"/>
    <w:rsid w:val="00A87D3A"/>
    <w:rsid w:val="00A9061E"/>
    <w:rsid w:val="00A90D3A"/>
    <w:rsid w:val="00A92121"/>
    <w:rsid w:val="00A92275"/>
    <w:rsid w:val="00A93C8E"/>
    <w:rsid w:val="00A942AC"/>
    <w:rsid w:val="00A942D1"/>
    <w:rsid w:val="00A95F2B"/>
    <w:rsid w:val="00A966B4"/>
    <w:rsid w:val="00A967F7"/>
    <w:rsid w:val="00A97624"/>
    <w:rsid w:val="00A977AD"/>
    <w:rsid w:val="00A9783A"/>
    <w:rsid w:val="00A97CFD"/>
    <w:rsid w:val="00AA0764"/>
    <w:rsid w:val="00AA20EB"/>
    <w:rsid w:val="00AA2124"/>
    <w:rsid w:val="00AA2887"/>
    <w:rsid w:val="00AA2EF6"/>
    <w:rsid w:val="00AA2F87"/>
    <w:rsid w:val="00AA3672"/>
    <w:rsid w:val="00AA3A9E"/>
    <w:rsid w:val="00AA466C"/>
    <w:rsid w:val="00AA5767"/>
    <w:rsid w:val="00AA5ABF"/>
    <w:rsid w:val="00AA6BB2"/>
    <w:rsid w:val="00AA6FBD"/>
    <w:rsid w:val="00AA7310"/>
    <w:rsid w:val="00AA75A0"/>
    <w:rsid w:val="00AA7630"/>
    <w:rsid w:val="00AA7D76"/>
    <w:rsid w:val="00AB041D"/>
    <w:rsid w:val="00AB08D6"/>
    <w:rsid w:val="00AB0CB8"/>
    <w:rsid w:val="00AB0D8C"/>
    <w:rsid w:val="00AB1ACF"/>
    <w:rsid w:val="00AB1DE7"/>
    <w:rsid w:val="00AB1FFB"/>
    <w:rsid w:val="00AB2013"/>
    <w:rsid w:val="00AB241F"/>
    <w:rsid w:val="00AB3DD4"/>
    <w:rsid w:val="00AB421E"/>
    <w:rsid w:val="00AB59AF"/>
    <w:rsid w:val="00AB5E93"/>
    <w:rsid w:val="00AB6BEE"/>
    <w:rsid w:val="00AB6CEB"/>
    <w:rsid w:val="00AB6EF7"/>
    <w:rsid w:val="00AB76CB"/>
    <w:rsid w:val="00AB7913"/>
    <w:rsid w:val="00AC09FD"/>
    <w:rsid w:val="00AC0EEB"/>
    <w:rsid w:val="00AC13C0"/>
    <w:rsid w:val="00AC1576"/>
    <w:rsid w:val="00AC2FC0"/>
    <w:rsid w:val="00AC309E"/>
    <w:rsid w:val="00AC384F"/>
    <w:rsid w:val="00AC4BC9"/>
    <w:rsid w:val="00AC4DE1"/>
    <w:rsid w:val="00AC5A32"/>
    <w:rsid w:val="00AC6E16"/>
    <w:rsid w:val="00AC7126"/>
    <w:rsid w:val="00AC714C"/>
    <w:rsid w:val="00AD0E5F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8F8"/>
    <w:rsid w:val="00AD4F26"/>
    <w:rsid w:val="00AD5A96"/>
    <w:rsid w:val="00AD5F54"/>
    <w:rsid w:val="00AD68E3"/>
    <w:rsid w:val="00AD78C0"/>
    <w:rsid w:val="00AE02B2"/>
    <w:rsid w:val="00AE1206"/>
    <w:rsid w:val="00AE1A39"/>
    <w:rsid w:val="00AE1BEB"/>
    <w:rsid w:val="00AE27F6"/>
    <w:rsid w:val="00AE289A"/>
    <w:rsid w:val="00AE28E5"/>
    <w:rsid w:val="00AE2D50"/>
    <w:rsid w:val="00AE31E4"/>
    <w:rsid w:val="00AE3699"/>
    <w:rsid w:val="00AE48D1"/>
    <w:rsid w:val="00AE4E21"/>
    <w:rsid w:val="00AE52D1"/>
    <w:rsid w:val="00AE5479"/>
    <w:rsid w:val="00AE5485"/>
    <w:rsid w:val="00AE5720"/>
    <w:rsid w:val="00AE636C"/>
    <w:rsid w:val="00AE64F3"/>
    <w:rsid w:val="00AE6DEC"/>
    <w:rsid w:val="00AE7785"/>
    <w:rsid w:val="00AF0584"/>
    <w:rsid w:val="00AF068C"/>
    <w:rsid w:val="00AF1418"/>
    <w:rsid w:val="00AF1555"/>
    <w:rsid w:val="00AF2208"/>
    <w:rsid w:val="00AF22F1"/>
    <w:rsid w:val="00AF2742"/>
    <w:rsid w:val="00AF2943"/>
    <w:rsid w:val="00AF31E9"/>
    <w:rsid w:val="00AF3D02"/>
    <w:rsid w:val="00AF3DB6"/>
    <w:rsid w:val="00AF453B"/>
    <w:rsid w:val="00AF4740"/>
    <w:rsid w:val="00AF50A6"/>
    <w:rsid w:val="00AF55E9"/>
    <w:rsid w:val="00AF5F29"/>
    <w:rsid w:val="00B00682"/>
    <w:rsid w:val="00B00A45"/>
    <w:rsid w:val="00B014AE"/>
    <w:rsid w:val="00B0181B"/>
    <w:rsid w:val="00B01F68"/>
    <w:rsid w:val="00B04076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77C5"/>
    <w:rsid w:val="00B07CFE"/>
    <w:rsid w:val="00B100AF"/>
    <w:rsid w:val="00B10E8F"/>
    <w:rsid w:val="00B10EF6"/>
    <w:rsid w:val="00B11AAB"/>
    <w:rsid w:val="00B11F4E"/>
    <w:rsid w:val="00B121A1"/>
    <w:rsid w:val="00B12576"/>
    <w:rsid w:val="00B12BC3"/>
    <w:rsid w:val="00B136E8"/>
    <w:rsid w:val="00B13822"/>
    <w:rsid w:val="00B141DA"/>
    <w:rsid w:val="00B142DF"/>
    <w:rsid w:val="00B147B4"/>
    <w:rsid w:val="00B14903"/>
    <w:rsid w:val="00B15482"/>
    <w:rsid w:val="00B1564C"/>
    <w:rsid w:val="00B159C8"/>
    <w:rsid w:val="00B16794"/>
    <w:rsid w:val="00B16A83"/>
    <w:rsid w:val="00B17EE4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408A"/>
    <w:rsid w:val="00B245FA"/>
    <w:rsid w:val="00B24675"/>
    <w:rsid w:val="00B2591B"/>
    <w:rsid w:val="00B26D92"/>
    <w:rsid w:val="00B26F21"/>
    <w:rsid w:val="00B27B82"/>
    <w:rsid w:val="00B3058A"/>
    <w:rsid w:val="00B3068E"/>
    <w:rsid w:val="00B3119F"/>
    <w:rsid w:val="00B31568"/>
    <w:rsid w:val="00B31953"/>
    <w:rsid w:val="00B32035"/>
    <w:rsid w:val="00B330B5"/>
    <w:rsid w:val="00B3374B"/>
    <w:rsid w:val="00B3486F"/>
    <w:rsid w:val="00B34A5D"/>
    <w:rsid w:val="00B34E83"/>
    <w:rsid w:val="00B35CD7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F42"/>
    <w:rsid w:val="00B4248E"/>
    <w:rsid w:val="00B43443"/>
    <w:rsid w:val="00B437C1"/>
    <w:rsid w:val="00B4380C"/>
    <w:rsid w:val="00B439F6"/>
    <w:rsid w:val="00B44A8A"/>
    <w:rsid w:val="00B44DD5"/>
    <w:rsid w:val="00B44E1E"/>
    <w:rsid w:val="00B451F3"/>
    <w:rsid w:val="00B46472"/>
    <w:rsid w:val="00B47C6D"/>
    <w:rsid w:val="00B47CE6"/>
    <w:rsid w:val="00B47D98"/>
    <w:rsid w:val="00B50B99"/>
    <w:rsid w:val="00B5195B"/>
    <w:rsid w:val="00B51993"/>
    <w:rsid w:val="00B52828"/>
    <w:rsid w:val="00B528AC"/>
    <w:rsid w:val="00B529F2"/>
    <w:rsid w:val="00B52ED1"/>
    <w:rsid w:val="00B54A72"/>
    <w:rsid w:val="00B56295"/>
    <w:rsid w:val="00B57734"/>
    <w:rsid w:val="00B60ADB"/>
    <w:rsid w:val="00B60B2F"/>
    <w:rsid w:val="00B618FE"/>
    <w:rsid w:val="00B6289D"/>
    <w:rsid w:val="00B628A2"/>
    <w:rsid w:val="00B63B53"/>
    <w:rsid w:val="00B64A7D"/>
    <w:rsid w:val="00B650EB"/>
    <w:rsid w:val="00B662D1"/>
    <w:rsid w:val="00B668D8"/>
    <w:rsid w:val="00B66AF9"/>
    <w:rsid w:val="00B672A5"/>
    <w:rsid w:val="00B67B47"/>
    <w:rsid w:val="00B67BA4"/>
    <w:rsid w:val="00B7037C"/>
    <w:rsid w:val="00B706B0"/>
    <w:rsid w:val="00B72217"/>
    <w:rsid w:val="00B72902"/>
    <w:rsid w:val="00B72C52"/>
    <w:rsid w:val="00B72F8D"/>
    <w:rsid w:val="00B734D6"/>
    <w:rsid w:val="00B738F8"/>
    <w:rsid w:val="00B73CD3"/>
    <w:rsid w:val="00B7404F"/>
    <w:rsid w:val="00B74860"/>
    <w:rsid w:val="00B74A95"/>
    <w:rsid w:val="00B75B99"/>
    <w:rsid w:val="00B75DBB"/>
    <w:rsid w:val="00B75EF8"/>
    <w:rsid w:val="00B76462"/>
    <w:rsid w:val="00B7732D"/>
    <w:rsid w:val="00B80F69"/>
    <w:rsid w:val="00B81711"/>
    <w:rsid w:val="00B81DF5"/>
    <w:rsid w:val="00B8263C"/>
    <w:rsid w:val="00B83B55"/>
    <w:rsid w:val="00B83D6A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603A"/>
    <w:rsid w:val="00B86127"/>
    <w:rsid w:val="00B87A64"/>
    <w:rsid w:val="00B87D7A"/>
    <w:rsid w:val="00B87F01"/>
    <w:rsid w:val="00B90518"/>
    <w:rsid w:val="00B90EDF"/>
    <w:rsid w:val="00B91A34"/>
    <w:rsid w:val="00B92467"/>
    <w:rsid w:val="00B926D3"/>
    <w:rsid w:val="00B92989"/>
    <w:rsid w:val="00B936A2"/>
    <w:rsid w:val="00B937FD"/>
    <w:rsid w:val="00B93989"/>
    <w:rsid w:val="00B942DE"/>
    <w:rsid w:val="00B9526B"/>
    <w:rsid w:val="00B95377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185F"/>
    <w:rsid w:val="00BA2883"/>
    <w:rsid w:val="00BA2F2C"/>
    <w:rsid w:val="00BA320C"/>
    <w:rsid w:val="00BA37AB"/>
    <w:rsid w:val="00BA38E0"/>
    <w:rsid w:val="00BA3D98"/>
    <w:rsid w:val="00BA4820"/>
    <w:rsid w:val="00BA4847"/>
    <w:rsid w:val="00BA4E9F"/>
    <w:rsid w:val="00BA649B"/>
    <w:rsid w:val="00BA6FB2"/>
    <w:rsid w:val="00BA71A7"/>
    <w:rsid w:val="00BA740B"/>
    <w:rsid w:val="00BB05A4"/>
    <w:rsid w:val="00BB0903"/>
    <w:rsid w:val="00BB09A9"/>
    <w:rsid w:val="00BB0F3C"/>
    <w:rsid w:val="00BB177E"/>
    <w:rsid w:val="00BB1AB5"/>
    <w:rsid w:val="00BB1D06"/>
    <w:rsid w:val="00BB25B8"/>
    <w:rsid w:val="00BB286A"/>
    <w:rsid w:val="00BB2B6C"/>
    <w:rsid w:val="00BB4908"/>
    <w:rsid w:val="00BB507E"/>
    <w:rsid w:val="00BB52C6"/>
    <w:rsid w:val="00BB6648"/>
    <w:rsid w:val="00BB6D59"/>
    <w:rsid w:val="00BB7488"/>
    <w:rsid w:val="00BB7765"/>
    <w:rsid w:val="00BB7B9B"/>
    <w:rsid w:val="00BB7CC1"/>
    <w:rsid w:val="00BC0385"/>
    <w:rsid w:val="00BC1472"/>
    <w:rsid w:val="00BC284B"/>
    <w:rsid w:val="00BC2856"/>
    <w:rsid w:val="00BC30B9"/>
    <w:rsid w:val="00BC379D"/>
    <w:rsid w:val="00BC5219"/>
    <w:rsid w:val="00BC54E0"/>
    <w:rsid w:val="00BC586F"/>
    <w:rsid w:val="00BC6CE8"/>
    <w:rsid w:val="00BC737C"/>
    <w:rsid w:val="00BC7CF0"/>
    <w:rsid w:val="00BD0239"/>
    <w:rsid w:val="00BD064E"/>
    <w:rsid w:val="00BD068B"/>
    <w:rsid w:val="00BD12C2"/>
    <w:rsid w:val="00BD17B7"/>
    <w:rsid w:val="00BD265A"/>
    <w:rsid w:val="00BD2740"/>
    <w:rsid w:val="00BD306E"/>
    <w:rsid w:val="00BD527D"/>
    <w:rsid w:val="00BD57BE"/>
    <w:rsid w:val="00BD620D"/>
    <w:rsid w:val="00BD62ED"/>
    <w:rsid w:val="00BD7E7C"/>
    <w:rsid w:val="00BE00F2"/>
    <w:rsid w:val="00BE08C4"/>
    <w:rsid w:val="00BE0D4A"/>
    <w:rsid w:val="00BE0E22"/>
    <w:rsid w:val="00BE18BB"/>
    <w:rsid w:val="00BE196E"/>
    <w:rsid w:val="00BE230C"/>
    <w:rsid w:val="00BE249B"/>
    <w:rsid w:val="00BE2FAF"/>
    <w:rsid w:val="00BE3377"/>
    <w:rsid w:val="00BE34C0"/>
    <w:rsid w:val="00BE34EB"/>
    <w:rsid w:val="00BE424C"/>
    <w:rsid w:val="00BE45F7"/>
    <w:rsid w:val="00BE46D2"/>
    <w:rsid w:val="00BE4C9C"/>
    <w:rsid w:val="00BE5CC3"/>
    <w:rsid w:val="00BE63B5"/>
    <w:rsid w:val="00BE7BF1"/>
    <w:rsid w:val="00BF0415"/>
    <w:rsid w:val="00BF0AB3"/>
    <w:rsid w:val="00BF0B4D"/>
    <w:rsid w:val="00BF1937"/>
    <w:rsid w:val="00BF24AD"/>
    <w:rsid w:val="00BF26B8"/>
    <w:rsid w:val="00BF30C0"/>
    <w:rsid w:val="00BF3692"/>
    <w:rsid w:val="00BF3BC2"/>
    <w:rsid w:val="00BF4206"/>
    <w:rsid w:val="00BF4B44"/>
    <w:rsid w:val="00BF5072"/>
    <w:rsid w:val="00BF54AC"/>
    <w:rsid w:val="00BF6398"/>
    <w:rsid w:val="00BF6A62"/>
    <w:rsid w:val="00BF6D01"/>
    <w:rsid w:val="00BF7582"/>
    <w:rsid w:val="00BF7C13"/>
    <w:rsid w:val="00BF7CD1"/>
    <w:rsid w:val="00C00053"/>
    <w:rsid w:val="00C0010B"/>
    <w:rsid w:val="00C0161E"/>
    <w:rsid w:val="00C01D9C"/>
    <w:rsid w:val="00C037C0"/>
    <w:rsid w:val="00C03E7E"/>
    <w:rsid w:val="00C04202"/>
    <w:rsid w:val="00C04A6E"/>
    <w:rsid w:val="00C04E14"/>
    <w:rsid w:val="00C056C7"/>
    <w:rsid w:val="00C05CD0"/>
    <w:rsid w:val="00C0631D"/>
    <w:rsid w:val="00C06488"/>
    <w:rsid w:val="00C066A5"/>
    <w:rsid w:val="00C07BC8"/>
    <w:rsid w:val="00C102CD"/>
    <w:rsid w:val="00C103CE"/>
    <w:rsid w:val="00C111A1"/>
    <w:rsid w:val="00C11293"/>
    <w:rsid w:val="00C119B7"/>
    <w:rsid w:val="00C12056"/>
    <w:rsid w:val="00C12AED"/>
    <w:rsid w:val="00C13091"/>
    <w:rsid w:val="00C1311E"/>
    <w:rsid w:val="00C131AE"/>
    <w:rsid w:val="00C145A3"/>
    <w:rsid w:val="00C1512B"/>
    <w:rsid w:val="00C151F8"/>
    <w:rsid w:val="00C1540E"/>
    <w:rsid w:val="00C15F01"/>
    <w:rsid w:val="00C1686A"/>
    <w:rsid w:val="00C16962"/>
    <w:rsid w:val="00C20383"/>
    <w:rsid w:val="00C204F0"/>
    <w:rsid w:val="00C2146E"/>
    <w:rsid w:val="00C21A7B"/>
    <w:rsid w:val="00C21BD0"/>
    <w:rsid w:val="00C21EE2"/>
    <w:rsid w:val="00C22602"/>
    <w:rsid w:val="00C22633"/>
    <w:rsid w:val="00C22995"/>
    <w:rsid w:val="00C23869"/>
    <w:rsid w:val="00C239AB"/>
    <w:rsid w:val="00C25374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919"/>
    <w:rsid w:val="00C34238"/>
    <w:rsid w:val="00C35B2C"/>
    <w:rsid w:val="00C35C55"/>
    <w:rsid w:val="00C36166"/>
    <w:rsid w:val="00C36BFE"/>
    <w:rsid w:val="00C407B1"/>
    <w:rsid w:val="00C40E7D"/>
    <w:rsid w:val="00C413D2"/>
    <w:rsid w:val="00C414AC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DF3"/>
    <w:rsid w:val="00C50246"/>
    <w:rsid w:val="00C50A16"/>
    <w:rsid w:val="00C5128E"/>
    <w:rsid w:val="00C52161"/>
    <w:rsid w:val="00C52544"/>
    <w:rsid w:val="00C52A51"/>
    <w:rsid w:val="00C52C41"/>
    <w:rsid w:val="00C53C62"/>
    <w:rsid w:val="00C54151"/>
    <w:rsid w:val="00C543BB"/>
    <w:rsid w:val="00C54FF4"/>
    <w:rsid w:val="00C55A9C"/>
    <w:rsid w:val="00C55CC9"/>
    <w:rsid w:val="00C55F3B"/>
    <w:rsid w:val="00C56361"/>
    <w:rsid w:val="00C56428"/>
    <w:rsid w:val="00C56BAD"/>
    <w:rsid w:val="00C56BD9"/>
    <w:rsid w:val="00C56E7B"/>
    <w:rsid w:val="00C570C3"/>
    <w:rsid w:val="00C57561"/>
    <w:rsid w:val="00C60742"/>
    <w:rsid w:val="00C607FC"/>
    <w:rsid w:val="00C60F67"/>
    <w:rsid w:val="00C6145A"/>
    <w:rsid w:val="00C61B8D"/>
    <w:rsid w:val="00C61C8E"/>
    <w:rsid w:val="00C6384F"/>
    <w:rsid w:val="00C63E54"/>
    <w:rsid w:val="00C63F36"/>
    <w:rsid w:val="00C64905"/>
    <w:rsid w:val="00C64B20"/>
    <w:rsid w:val="00C64BCE"/>
    <w:rsid w:val="00C64D58"/>
    <w:rsid w:val="00C65A62"/>
    <w:rsid w:val="00C65F25"/>
    <w:rsid w:val="00C662E0"/>
    <w:rsid w:val="00C666C5"/>
    <w:rsid w:val="00C6686E"/>
    <w:rsid w:val="00C67C33"/>
    <w:rsid w:val="00C67E53"/>
    <w:rsid w:val="00C701E4"/>
    <w:rsid w:val="00C7021D"/>
    <w:rsid w:val="00C7187D"/>
    <w:rsid w:val="00C71A1E"/>
    <w:rsid w:val="00C721B3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68E1"/>
    <w:rsid w:val="00C76CFC"/>
    <w:rsid w:val="00C7734C"/>
    <w:rsid w:val="00C77540"/>
    <w:rsid w:val="00C805DC"/>
    <w:rsid w:val="00C80F84"/>
    <w:rsid w:val="00C814FC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6FC"/>
    <w:rsid w:val="00C83FBE"/>
    <w:rsid w:val="00C84066"/>
    <w:rsid w:val="00C84C1D"/>
    <w:rsid w:val="00C853DC"/>
    <w:rsid w:val="00C85766"/>
    <w:rsid w:val="00C86BA9"/>
    <w:rsid w:val="00C86F1F"/>
    <w:rsid w:val="00C87AF1"/>
    <w:rsid w:val="00C87E31"/>
    <w:rsid w:val="00C90D96"/>
    <w:rsid w:val="00C91475"/>
    <w:rsid w:val="00C93BBF"/>
    <w:rsid w:val="00C93BDB"/>
    <w:rsid w:val="00C93DC0"/>
    <w:rsid w:val="00C949A6"/>
    <w:rsid w:val="00C94D5E"/>
    <w:rsid w:val="00C9505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F6F"/>
    <w:rsid w:val="00CA1392"/>
    <w:rsid w:val="00CA1D4C"/>
    <w:rsid w:val="00CA2084"/>
    <w:rsid w:val="00CA31E8"/>
    <w:rsid w:val="00CA37FE"/>
    <w:rsid w:val="00CA3906"/>
    <w:rsid w:val="00CA39CC"/>
    <w:rsid w:val="00CA3D63"/>
    <w:rsid w:val="00CA3E5B"/>
    <w:rsid w:val="00CA4066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78D9"/>
    <w:rsid w:val="00CA7B85"/>
    <w:rsid w:val="00CB04E0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6A8F"/>
    <w:rsid w:val="00CB6F40"/>
    <w:rsid w:val="00CB781E"/>
    <w:rsid w:val="00CC066B"/>
    <w:rsid w:val="00CC0F7C"/>
    <w:rsid w:val="00CC173F"/>
    <w:rsid w:val="00CC1F81"/>
    <w:rsid w:val="00CC2220"/>
    <w:rsid w:val="00CC295C"/>
    <w:rsid w:val="00CC29EC"/>
    <w:rsid w:val="00CC2EFB"/>
    <w:rsid w:val="00CC48BA"/>
    <w:rsid w:val="00CC4C3C"/>
    <w:rsid w:val="00CC4EE0"/>
    <w:rsid w:val="00CC5C5D"/>
    <w:rsid w:val="00CC7233"/>
    <w:rsid w:val="00CC75B2"/>
    <w:rsid w:val="00CC7D59"/>
    <w:rsid w:val="00CD0939"/>
    <w:rsid w:val="00CD0BD3"/>
    <w:rsid w:val="00CD1097"/>
    <w:rsid w:val="00CD19BB"/>
    <w:rsid w:val="00CD1AF5"/>
    <w:rsid w:val="00CD2B4E"/>
    <w:rsid w:val="00CD301E"/>
    <w:rsid w:val="00CD30D6"/>
    <w:rsid w:val="00CD34F2"/>
    <w:rsid w:val="00CD3767"/>
    <w:rsid w:val="00CD43A8"/>
    <w:rsid w:val="00CD4D91"/>
    <w:rsid w:val="00CD58BC"/>
    <w:rsid w:val="00CD68DA"/>
    <w:rsid w:val="00CD7337"/>
    <w:rsid w:val="00CD735C"/>
    <w:rsid w:val="00CD7523"/>
    <w:rsid w:val="00CD788D"/>
    <w:rsid w:val="00CE0034"/>
    <w:rsid w:val="00CE121B"/>
    <w:rsid w:val="00CE13BD"/>
    <w:rsid w:val="00CE1428"/>
    <w:rsid w:val="00CE143C"/>
    <w:rsid w:val="00CE1612"/>
    <w:rsid w:val="00CE1C0E"/>
    <w:rsid w:val="00CE1D40"/>
    <w:rsid w:val="00CE1F4A"/>
    <w:rsid w:val="00CE44BE"/>
    <w:rsid w:val="00CE458E"/>
    <w:rsid w:val="00CE4698"/>
    <w:rsid w:val="00CE7303"/>
    <w:rsid w:val="00CF0B46"/>
    <w:rsid w:val="00CF0FCC"/>
    <w:rsid w:val="00CF1900"/>
    <w:rsid w:val="00CF2413"/>
    <w:rsid w:val="00CF2571"/>
    <w:rsid w:val="00CF2731"/>
    <w:rsid w:val="00CF2B1C"/>
    <w:rsid w:val="00CF338C"/>
    <w:rsid w:val="00CF3C5D"/>
    <w:rsid w:val="00CF4BDC"/>
    <w:rsid w:val="00CF5548"/>
    <w:rsid w:val="00CF5E0B"/>
    <w:rsid w:val="00CF6351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21B"/>
    <w:rsid w:val="00D02D5F"/>
    <w:rsid w:val="00D0336E"/>
    <w:rsid w:val="00D035AC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7C9"/>
    <w:rsid w:val="00D07B3B"/>
    <w:rsid w:val="00D112E8"/>
    <w:rsid w:val="00D112F9"/>
    <w:rsid w:val="00D11C42"/>
    <w:rsid w:val="00D11F46"/>
    <w:rsid w:val="00D127E7"/>
    <w:rsid w:val="00D1290B"/>
    <w:rsid w:val="00D13045"/>
    <w:rsid w:val="00D14640"/>
    <w:rsid w:val="00D152C0"/>
    <w:rsid w:val="00D15EFF"/>
    <w:rsid w:val="00D16346"/>
    <w:rsid w:val="00D16373"/>
    <w:rsid w:val="00D16C6C"/>
    <w:rsid w:val="00D16EE1"/>
    <w:rsid w:val="00D172D7"/>
    <w:rsid w:val="00D176D2"/>
    <w:rsid w:val="00D206E1"/>
    <w:rsid w:val="00D2187A"/>
    <w:rsid w:val="00D21EAD"/>
    <w:rsid w:val="00D22E04"/>
    <w:rsid w:val="00D23C26"/>
    <w:rsid w:val="00D23FAC"/>
    <w:rsid w:val="00D25E8E"/>
    <w:rsid w:val="00D25FCE"/>
    <w:rsid w:val="00D27BBF"/>
    <w:rsid w:val="00D27DE7"/>
    <w:rsid w:val="00D3002C"/>
    <w:rsid w:val="00D3018F"/>
    <w:rsid w:val="00D30900"/>
    <w:rsid w:val="00D309DB"/>
    <w:rsid w:val="00D31288"/>
    <w:rsid w:val="00D3180B"/>
    <w:rsid w:val="00D325AF"/>
    <w:rsid w:val="00D32791"/>
    <w:rsid w:val="00D329D8"/>
    <w:rsid w:val="00D33278"/>
    <w:rsid w:val="00D333C8"/>
    <w:rsid w:val="00D336DA"/>
    <w:rsid w:val="00D33821"/>
    <w:rsid w:val="00D34D09"/>
    <w:rsid w:val="00D3601A"/>
    <w:rsid w:val="00D361B7"/>
    <w:rsid w:val="00D36529"/>
    <w:rsid w:val="00D36973"/>
    <w:rsid w:val="00D369A2"/>
    <w:rsid w:val="00D36A63"/>
    <w:rsid w:val="00D36BB6"/>
    <w:rsid w:val="00D374FF"/>
    <w:rsid w:val="00D37571"/>
    <w:rsid w:val="00D4047A"/>
    <w:rsid w:val="00D404F0"/>
    <w:rsid w:val="00D4084E"/>
    <w:rsid w:val="00D43B79"/>
    <w:rsid w:val="00D459CF"/>
    <w:rsid w:val="00D461E9"/>
    <w:rsid w:val="00D4659E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E81"/>
    <w:rsid w:val="00D56FBA"/>
    <w:rsid w:val="00D57406"/>
    <w:rsid w:val="00D57505"/>
    <w:rsid w:val="00D5793A"/>
    <w:rsid w:val="00D579A0"/>
    <w:rsid w:val="00D57D69"/>
    <w:rsid w:val="00D603EB"/>
    <w:rsid w:val="00D6051E"/>
    <w:rsid w:val="00D605CA"/>
    <w:rsid w:val="00D60A4B"/>
    <w:rsid w:val="00D61679"/>
    <w:rsid w:val="00D62548"/>
    <w:rsid w:val="00D62E1F"/>
    <w:rsid w:val="00D6331B"/>
    <w:rsid w:val="00D63342"/>
    <w:rsid w:val="00D63ADA"/>
    <w:rsid w:val="00D63F3D"/>
    <w:rsid w:val="00D64043"/>
    <w:rsid w:val="00D6439C"/>
    <w:rsid w:val="00D646C8"/>
    <w:rsid w:val="00D64801"/>
    <w:rsid w:val="00D64A01"/>
    <w:rsid w:val="00D64A66"/>
    <w:rsid w:val="00D64EA3"/>
    <w:rsid w:val="00D65CE3"/>
    <w:rsid w:val="00D66157"/>
    <w:rsid w:val="00D66A93"/>
    <w:rsid w:val="00D66A9F"/>
    <w:rsid w:val="00D66BDD"/>
    <w:rsid w:val="00D707DA"/>
    <w:rsid w:val="00D70BA6"/>
    <w:rsid w:val="00D70EA4"/>
    <w:rsid w:val="00D7120A"/>
    <w:rsid w:val="00D716CC"/>
    <w:rsid w:val="00D717FC"/>
    <w:rsid w:val="00D7185A"/>
    <w:rsid w:val="00D71A6E"/>
    <w:rsid w:val="00D71EB6"/>
    <w:rsid w:val="00D72BE6"/>
    <w:rsid w:val="00D7322E"/>
    <w:rsid w:val="00D73289"/>
    <w:rsid w:val="00D73623"/>
    <w:rsid w:val="00D7378F"/>
    <w:rsid w:val="00D73F08"/>
    <w:rsid w:val="00D74903"/>
    <w:rsid w:val="00D74CE1"/>
    <w:rsid w:val="00D74FCC"/>
    <w:rsid w:val="00D75F92"/>
    <w:rsid w:val="00D76368"/>
    <w:rsid w:val="00D77541"/>
    <w:rsid w:val="00D776EE"/>
    <w:rsid w:val="00D7778F"/>
    <w:rsid w:val="00D814AC"/>
    <w:rsid w:val="00D81A94"/>
    <w:rsid w:val="00D82930"/>
    <w:rsid w:val="00D82A0C"/>
    <w:rsid w:val="00D82B19"/>
    <w:rsid w:val="00D837D3"/>
    <w:rsid w:val="00D8395E"/>
    <w:rsid w:val="00D83DF9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902E3"/>
    <w:rsid w:val="00D90375"/>
    <w:rsid w:val="00D90475"/>
    <w:rsid w:val="00D91F5A"/>
    <w:rsid w:val="00D9254A"/>
    <w:rsid w:val="00D92AB3"/>
    <w:rsid w:val="00D9507D"/>
    <w:rsid w:val="00D95087"/>
    <w:rsid w:val="00D95192"/>
    <w:rsid w:val="00D951D4"/>
    <w:rsid w:val="00D9647D"/>
    <w:rsid w:val="00D96B5E"/>
    <w:rsid w:val="00D96C78"/>
    <w:rsid w:val="00D97133"/>
    <w:rsid w:val="00D97194"/>
    <w:rsid w:val="00D972C7"/>
    <w:rsid w:val="00D976B4"/>
    <w:rsid w:val="00D97AD5"/>
    <w:rsid w:val="00DA0984"/>
    <w:rsid w:val="00DA0F8B"/>
    <w:rsid w:val="00DA0FE7"/>
    <w:rsid w:val="00DA18C9"/>
    <w:rsid w:val="00DA190F"/>
    <w:rsid w:val="00DA30DE"/>
    <w:rsid w:val="00DA312E"/>
    <w:rsid w:val="00DA386B"/>
    <w:rsid w:val="00DA4091"/>
    <w:rsid w:val="00DA4D40"/>
    <w:rsid w:val="00DA4ED8"/>
    <w:rsid w:val="00DA4FE5"/>
    <w:rsid w:val="00DB01A6"/>
    <w:rsid w:val="00DB0943"/>
    <w:rsid w:val="00DB0ACC"/>
    <w:rsid w:val="00DB0E8F"/>
    <w:rsid w:val="00DB12FA"/>
    <w:rsid w:val="00DB1FED"/>
    <w:rsid w:val="00DB2274"/>
    <w:rsid w:val="00DB304C"/>
    <w:rsid w:val="00DB31FC"/>
    <w:rsid w:val="00DB3E13"/>
    <w:rsid w:val="00DB43A8"/>
    <w:rsid w:val="00DB4641"/>
    <w:rsid w:val="00DB497C"/>
    <w:rsid w:val="00DB4AC3"/>
    <w:rsid w:val="00DB5941"/>
    <w:rsid w:val="00DB61AA"/>
    <w:rsid w:val="00DB749D"/>
    <w:rsid w:val="00DB7D93"/>
    <w:rsid w:val="00DC0757"/>
    <w:rsid w:val="00DC1576"/>
    <w:rsid w:val="00DC1D58"/>
    <w:rsid w:val="00DC264D"/>
    <w:rsid w:val="00DC28FF"/>
    <w:rsid w:val="00DC2A65"/>
    <w:rsid w:val="00DC2D74"/>
    <w:rsid w:val="00DC2F3F"/>
    <w:rsid w:val="00DC3A5A"/>
    <w:rsid w:val="00DC3BA3"/>
    <w:rsid w:val="00DC42D7"/>
    <w:rsid w:val="00DC4310"/>
    <w:rsid w:val="00DC44B3"/>
    <w:rsid w:val="00DC47F9"/>
    <w:rsid w:val="00DC4C17"/>
    <w:rsid w:val="00DC55FE"/>
    <w:rsid w:val="00DC5DB0"/>
    <w:rsid w:val="00DC6613"/>
    <w:rsid w:val="00DC665A"/>
    <w:rsid w:val="00DC6710"/>
    <w:rsid w:val="00DC6AC5"/>
    <w:rsid w:val="00DC7CA8"/>
    <w:rsid w:val="00DD0728"/>
    <w:rsid w:val="00DD0D74"/>
    <w:rsid w:val="00DD0F97"/>
    <w:rsid w:val="00DD152F"/>
    <w:rsid w:val="00DD2464"/>
    <w:rsid w:val="00DD3712"/>
    <w:rsid w:val="00DD3EAD"/>
    <w:rsid w:val="00DD4414"/>
    <w:rsid w:val="00DD49A5"/>
    <w:rsid w:val="00DD5A4C"/>
    <w:rsid w:val="00DD5F41"/>
    <w:rsid w:val="00DD6765"/>
    <w:rsid w:val="00DD6998"/>
    <w:rsid w:val="00DD6E81"/>
    <w:rsid w:val="00DE03AC"/>
    <w:rsid w:val="00DE069B"/>
    <w:rsid w:val="00DE1ABA"/>
    <w:rsid w:val="00DE1B48"/>
    <w:rsid w:val="00DE1EEC"/>
    <w:rsid w:val="00DE2703"/>
    <w:rsid w:val="00DE2C1D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936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6DFB"/>
    <w:rsid w:val="00DF7264"/>
    <w:rsid w:val="00DF7EC8"/>
    <w:rsid w:val="00E00508"/>
    <w:rsid w:val="00E0056F"/>
    <w:rsid w:val="00E006B8"/>
    <w:rsid w:val="00E008DF"/>
    <w:rsid w:val="00E01222"/>
    <w:rsid w:val="00E017C7"/>
    <w:rsid w:val="00E020E7"/>
    <w:rsid w:val="00E0216D"/>
    <w:rsid w:val="00E02331"/>
    <w:rsid w:val="00E03512"/>
    <w:rsid w:val="00E0353B"/>
    <w:rsid w:val="00E0394A"/>
    <w:rsid w:val="00E04940"/>
    <w:rsid w:val="00E04E1B"/>
    <w:rsid w:val="00E05233"/>
    <w:rsid w:val="00E0529F"/>
    <w:rsid w:val="00E05AC2"/>
    <w:rsid w:val="00E06679"/>
    <w:rsid w:val="00E06784"/>
    <w:rsid w:val="00E0720B"/>
    <w:rsid w:val="00E10D2D"/>
    <w:rsid w:val="00E110A4"/>
    <w:rsid w:val="00E11165"/>
    <w:rsid w:val="00E1172A"/>
    <w:rsid w:val="00E11D8B"/>
    <w:rsid w:val="00E12F0E"/>
    <w:rsid w:val="00E131A7"/>
    <w:rsid w:val="00E131AF"/>
    <w:rsid w:val="00E13894"/>
    <w:rsid w:val="00E14707"/>
    <w:rsid w:val="00E14B26"/>
    <w:rsid w:val="00E14D38"/>
    <w:rsid w:val="00E15C31"/>
    <w:rsid w:val="00E160E1"/>
    <w:rsid w:val="00E16105"/>
    <w:rsid w:val="00E1759F"/>
    <w:rsid w:val="00E17BC0"/>
    <w:rsid w:val="00E20516"/>
    <w:rsid w:val="00E2082C"/>
    <w:rsid w:val="00E21B28"/>
    <w:rsid w:val="00E223CE"/>
    <w:rsid w:val="00E242D5"/>
    <w:rsid w:val="00E24978"/>
    <w:rsid w:val="00E24982"/>
    <w:rsid w:val="00E253E1"/>
    <w:rsid w:val="00E25E33"/>
    <w:rsid w:val="00E25ED0"/>
    <w:rsid w:val="00E25F5B"/>
    <w:rsid w:val="00E26CA2"/>
    <w:rsid w:val="00E26FC7"/>
    <w:rsid w:val="00E27FD4"/>
    <w:rsid w:val="00E300A4"/>
    <w:rsid w:val="00E306BC"/>
    <w:rsid w:val="00E30991"/>
    <w:rsid w:val="00E30AD2"/>
    <w:rsid w:val="00E31849"/>
    <w:rsid w:val="00E31C99"/>
    <w:rsid w:val="00E328F4"/>
    <w:rsid w:val="00E32A71"/>
    <w:rsid w:val="00E32D99"/>
    <w:rsid w:val="00E3376F"/>
    <w:rsid w:val="00E338A3"/>
    <w:rsid w:val="00E34152"/>
    <w:rsid w:val="00E353CF"/>
    <w:rsid w:val="00E3541C"/>
    <w:rsid w:val="00E36115"/>
    <w:rsid w:val="00E36E91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51F4"/>
    <w:rsid w:val="00E45587"/>
    <w:rsid w:val="00E46119"/>
    <w:rsid w:val="00E46464"/>
    <w:rsid w:val="00E464D7"/>
    <w:rsid w:val="00E4703B"/>
    <w:rsid w:val="00E47403"/>
    <w:rsid w:val="00E47944"/>
    <w:rsid w:val="00E47960"/>
    <w:rsid w:val="00E47B68"/>
    <w:rsid w:val="00E5077B"/>
    <w:rsid w:val="00E50E03"/>
    <w:rsid w:val="00E51A94"/>
    <w:rsid w:val="00E53590"/>
    <w:rsid w:val="00E5372E"/>
    <w:rsid w:val="00E540D1"/>
    <w:rsid w:val="00E54906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D23"/>
    <w:rsid w:val="00E614BD"/>
    <w:rsid w:val="00E614F8"/>
    <w:rsid w:val="00E61F74"/>
    <w:rsid w:val="00E620B0"/>
    <w:rsid w:val="00E62503"/>
    <w:rsid w:val="00E627AA"/>
    <w:rsid w:val="00E62DA3"/>
    <w:rsid w:val="00E63555"/>
    <w:rsid w:val="00E641AE"/>
    <w:rsid w:val="00E642B2"/>
    <w:rsid w:val="00E64403"/>
    <w:rsid w:val="00E64581"/>
    <w:rsid w:val="00E64767"/>
    <w:rsid w:val="00E65024"/>
    <w:rsid w:val="00E6567A"/>
    <w:rsid w:val="00E65871"/>
    <w:rsid w:val="00E65A12"/>
    <w:rsid w:val="00E65B20"/>
    <w:rsid w:val="00E65DD5"/>
    <w:rsid w:val="00E662C9"/>
    <w:rsid w:val="00E66437"/>
    <w:rsid w:val="00E66DBC"/>
    <w:rsid w:val="00E67334"/>
    <w:rsid w:val="00E6792B"/>
    <w:rsid w:val="00E70630"/>
    <w:rsid w:val="00E71292"/>
    <w:rsid w:val="00E71368"/>
    <w:rsid w:val="00E71877"/>
    <w:rsid w:val="00E72080"/>
    <w:rsid w:val="00E72D4B"/>
    <w:rsid w:val="00E734C7"/>
    <w:rsid w:val="00E73560"/>
    <w:rsid w:val="00E73898"/>
    <w:rsid w:val="00E7395C"/>
    <w:rsid w:val="00E73A1E"/>
    <w:rsid w:val="00E73DAF"/>
    <w:rsid w:val="00E74817"/>
    <w:rsid w:val="00E7499C"/>
    <w:rsid w:val="00E74E63"/>
    <w:rsid w:val="00E753CF"/>
    <w:rsid w:val="00E75E45"/>
    <w:rsid w:val="00E76131"/>
    <w:rsid w:val="00E7710A"/>
    <w:rsid w:val="00E77239"/>
    <w:rsid w:val="00E77412"/>
    <w:rsid w:val="00E77EFC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5258"/>
    <w:rsid w:val="00E85BD6"/>
    <w:rsid w:val="00E86215"/>
    <w:rsid w:val="00E86298"/>
    <w:rsid w:val="00E864BB"/>
    <w:rsid w:val="00E869A7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5C81"/>
    <w:rsid w:val="00E96CB4"/>
    <w:rsid w:val="00E97247"/>
    <w:rsid w:val="00E9729C"/>
    <w:rsid w:val="00E9759C"/>
    <w:rsid w:val="00E9779C"/>
    <w:rsid w:val="00EA0502"/>
    <w:rsid w:val="00EA0C83"/>
    <w:rsid w:val="00EA0CFA"/>
    <w:rsid w:val="00EA0E2E"/>
    <w:rsid w:val="00EA1041"/>
    <w:rsid w:val="00EA1C76"/>
    <w:rsid w:val="00EA1CE6"/>
    <w:rsid w:val="00EA268B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5C4D"/>
    <w:rsid w:val="00EA663C"/>
    <w:rsid w:val="00EA6763"/>
    <w:rsid w:val="00EA6FFD"/>
    <w:rsid w:val="00EA72E7"/>
    <w:rsid w:val="00EB0706"/>
    <w:rsid w:val="00EB0BEA"/>
    <w:rsid w:val="00EB0E28"/>
    <w:rsid w:val="00EB18B9"/>
    <w:rsid w:val="00EB1E09"/>
    <w:rsid w:val="00EB370A"/>
    <w:rsid w:val="00EB3782"/>
    <w:rsid w:val="00EB461F"/>
    <w:rsid w:val="00EB49BB"/>
    <w:rsid w:val="00EB4C54"/>
    <w:rsid w:val="00EB4E35"/>
    <w:rsid w:val="00EB5651"/>
    <w:rsid w:val="00EB56FA"/>
    <w:rsid w:val="00EB5FE8"/>
    <w:rsid w:val="00EB6627"/>
    <w:rsid w:val="00EB73D2"/>
    <w:rsid w:val="00EB7593"/>
    <w:rsid w:val="00EB78BC"/>
    <w:rsid w:val="00EB7D13"/>
    <w:rsid w:val="00EB7E98"/>
    <w:rsid w:val="00EC0000"/>
    <w:rsid w:val="00EC0253"/>
    <w:rsid w:val="00EC090D"/>
    <w:rsid w:val="00EC0CB5"/>
    <w:rsid w:val="00EC0F95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A5E"/>
    <w:rsid w:val="00EC671B"/>
    <w:rsid w:val="00EC6A00"/>
    <w:rsid w:val="00ED047A"/>
    <w:rsid w:val="00ED07B2"/>
    <w:rsid w:val="00ED121A"/>
    <w:rsid w:val="00ED16CB"/>
    <w:rsid w:val="00ED172B"/>
    <w:rsid w:val="00ED18B7"/>
    <w:rsid w:val="00ED258A"/>
    <w:rsid w:val="00ED28D5"/>
    <w:rsid w:val="00ED2BBF"/>
    <w:rsid w:val="00ED32F1"/>
    <w:rsid w:val="00ED5B95"/>
    <w:rsid w:val="00ED631F"/>
    <w:rsid w:val="00ED71A8"/>
    <w:rsid w:val="00ED78F9"/>
    <w:rsid w:val="00ED7A2B"/>
    <w:rsid w:val="00EE0027"/>
    <w:rsid w:val="00EE0DCD"/>
    <w:rsid w:val="00EE1A95"/>
    <w:rsid w:val="00EE254A"/>
    <w:rsid w:val="00EE2623"/>
    <w:rsid w:val="00EE2653"/>
    <w:rsid w:val="00EE2892"/>
    <w:rsid w:val="00EE4365"/>
    <w:rsid w:val="00EE4B22"/>
    <w:rsid w:val="00EE5F94"/>
    <w:rsid w:val="00EE619D"/>
    <w:rsid w:val="00EE68C7"/>
    <w:rsid w:val="00EE7652"/>
    <w:rsid w:val="00EF0136"/>
    <w:rsid w:val="00EF091D"/>
    <w:rsid w:val="00EF12CC"/>
    <w:rsid w:val="00EF177D"/>
    <w:rsid w:val="00EF1B3F"/>
    <w:rsid w:val="00EF215D"/>
    <w:rsid w:val="00EF228B"/>
    <w:rsid w:val="00EF2328"/>
    <w:rsid w:val="00EF339B"/>
    <w:rsid w:val="00EF33F9"/>
    <w:rsid w:val="00EF3A6D"/>
    <w:rsid w:val="00EF44F3"/>
    <w:rsid w:val="00EF50D0"/>
    <w:rsid w:val="00EF54E9"/>
    <w:rsid w:val="00EF5B37"/>
    <w:rsid w:val="00EF6089"/>
    <w:rsid w:val="00EF6968"/>
    <w:rsid w:val="00EF6ED0"/>
    <w:rsid w:val="00F008AE"/>
    <w:rsid w:val="00F0104A"/>
    <w:rsid w:val="00F012BF"/>
    <w:rsid w:val="00F01863"/>
    <w:rsid w:val="00F01A68"/>
    <w:rsid w:val="00F01DFB"/>
    <w:rsid w:val="00F029A1"/>
    <w:rsid w:val="00F02C04"/>
    <w:rsid w:val="00F03586"/>
    <w:rsid w:val="00F03B25"/>
    <w:rsid w:val="00F05594"/>
    <w:rsid w:val="00F05D92"/>
    <w:rsid w:val="00F066C9"/>
    <w:rsid w:val="00F068F1"/>
    <w:rsid w:val="00F105AA"/>
    <w:rsid w:val="00F10D2D"/>
    <w:rsid w:val="00F1128D"/>
    <w:rsid w:val="00F11423"/>
    <w:rsid w:val="00F116F9"/>
    <w:rsid w:val="00F11E59"/>
    <w:rsid w:val="00F1226C"/>
    <w:rsid w:val="00F12404"/>
    <w:rsid w:val="00F1262E"/>
    <w:rsid w:val="00F12641"/>
    <w:rsid w:val="00F12CDC"/>
    <w:rsid w:val="00F13832"/>
    <w:rsid w:val="00F13AEF"/>
    <w:rsid w:val="00F1427C"/>
    <w:rsid w:val="00F1433D"/>
    <w:rsid w:val="00F1464B"/>
    <w:rsid w:val="00F146F4"/>
    <w:rsid w:val="00F14F9B"/>
    <w:rsid w:val="00F15191"/>
    <w:rsid w:val="00F15818"/>
    <w:rsid w:val="00F15C6B"/>
    <w:rsid w:val="00F16842"/>
    <w:rsid w:val="00F16C06"/>
    <w:rsid w:val="00F16E6A"/>
    <w:rsid w:val="00F20CF4"/>
    <w:rsid w:val="00F21150"/>
    <w:rsid w:val="00F21259"/>
    <w:rsid w:val="00F2153A"/>
    <w:rsid w:val="00F21833"/>
    <w:rsid w:val="00F22301"/>
    <w:rsid w:val="00F223BE"/>
    <w:rsid w:val="00F22882"/>
    <w:rsid w:val="00F2320F"/>
    <w:rsid w:val="00F2350E"/>
    <w:rsid w:val="00F23A9E"/>
    <w:rsid w:val="00F23C44"/>
    <w:rsid w:val="00F24574"/>
    <w:rsid w:val="00F24D7E"/>
    <w:rsid w:val="00F25036"/>
    <w:rsid w:val="00F26812"/>
    <w:rsid w:val="00F26AD5"/>
    <w:rsid w:val="00F26E24"/>
    <w:rsid w:val="00F277DF"/>
    <w:rsid w:val="00F308A5"/>
    <w:rsid w:val="00F3121D"/>
    <w:rsid w:val="00F320F9"/>
    <w:rsid w:val="00F3214C"/>
    <w:rsid w:val="00F327DD"/>
    <w:rsid w:val="00F32A57"/>
    <w:rsid w:val="00F32B60"/>
    <w:rsid w:val="00F3372B"/>
    <w:rsid w:val="00F35223"/>
    <w:rsid w:val="00F357F2"/>
    <w:rsid w:val="00F35F73"/>
    <w:rsid w:val="00F361D8"/>
    <w:rsid w:val="00F36508"/>
    <w:rsid w:val="00F36CB5"/>
    <w:rsid w:val="00F37EEA"/>
    <w:rsid w:val="00F40732"/>
    <w:rsid w:val="00F41746"/>
    <w:rsid w:val="00F41E08"/>
    <w:rsid w:val="00F4233E"/>
    <w:rsid w:val="00F4274F"/>
    <w:rsid w:val="00F427D9"/>
    <w:rsid w:val="00F43556"/>
    <w:rsid w:val="00F43565"/>
    <w:rsid w:val="00F4485B"/>
    <w:rsid w:val="00F45075"/>
    <w:rsid w:val="00F45671"/>
    <w:rsid w:val="00F45B8D"/>
    <w:rsid w:val="00F45CA3"/>
    <w:rsid w:val="00F46FA3"/>
    <w:rsid w:val="00F4742C"/>
    <w:rsid w:val="00F505DC"/>
    <w:rsid w:val="00F50999"/>
    <w:rsid w:val="00F50D6F"/>
    <w:rsid w:val="00F5104C"/>
    <w:rsid w:val="00F52962"/>
    <w:rsid w:val="00F52D00"/>
    <w:rsid w:val="00F52D3B"/>
    <w:rsid w:val="00F533E3"/>
    <w:rsid w:val="00F54ADB"/>
    <w:rsid w:val="00F5555D"/>
    <w:rsid w:val="00F558DE"/>
    <w:rsid w:val="00F55DFA"/>
    <w:rsid w:val="00F5634E"/>
    <w:rsid w:val="00F5642C"/>
    <w:rsid w:val="00F56ED0"/>
    <w:rsid w:val="00F5794D"/>
    <w:rsid w:val="00F57D1E"/>
    <w:rsid w:val="00F60F10"/>
    <w:rsid w:val="00F60FFB"/>
    <w:rsid w:val="00F61E60"/>
    <w:rsid w:val="00F62584"/>
    <w:rsid w:val="00F631CA"/>
    <w:rsid w:val="00F63879"/>
    <w:rsid w:val="00F648F6"/>
    <w:rsid w:val="00F6606F"/>
    <w:rsid w:val="00F661B0"/>
    <w:rsid w:val="00F665CC"/>
    <w:rsid w:val="00F6705F"/>
    <w:rsid w:val="00F67212"/>
    <w:rsid w:val="00F72A05"/>
    <w:rsid w:val="00F733DD"/>
    <w:rsid w:val="00F73786"/>
    <w:rsid w:val="00F737C8"/>
    <w:rsid w:val="00F73E75"/>
    <w:rsid w:val="00F73FC4"/>
    <w:rsid w:val="00F74941"/>
    <w:rsid w:val="00F759A0"/>
    <w:rsid w:val="00F759B5"/>
    <w:rsid w:val="00F76144"/>
    <w:rsid w:val="00F762C5"/>
    <w:rsid w:val="00F76497"/>
    <w:rsid w:val="00F77B49"/>
    <w:rsid w:val="00F80012"/>
    <w:rsid w:val="00F803C5"/>
    <w:rsid w:val="00F81305"/>
    <w:rsid w:val="00F8178E"/>
    <w:rsid w:val="00F83105"/>
    <w:rsid w:val="00F83645"/>
    <w:rsid w:val="00F84210"/>
    <w:rsid w:val="00F84488"/>
    <w:rsid w:val="00F84505"/>
    <w:rsid w:val="00F856D2"/>
    <w:rsid w:val="00F85916"/>
    <w:rsid w:val="00F8605B"/>
    <w:rsid w:val="00F86213"/>
    <w:rsid w:val="00F86341"/>
    <w:rsid w:val="00F86D23"/>
    <w:rsid w:val="00F87F15"/>
    <w:rsid w:val="00F87FDB"/>
    <w:rsid w:val="00F91B47"/>
    <w:rsid w:val="00F92184"/>
    <w:rsid w:val="00F92F9F"/>
    <w:rsid w:val="00F935F5"/>
    <w:rsid w:val="00F93687"/>
    <w:rsid w:val="00F93A29"/>
    <w:rsid w:val="00F9431B"/>
    <w:rsid w:val="00F94458"/>
    <w:rsid w:val="00F9458A"/>
    <w:rsid w:val="00F94D8F"/>
    <w:rsid w:val="00F95288"/>
    <w:rsid w:val="00F953A6"/>
    <w:rsid w:val="00F95AE2"/>
    <w:rsid w:val="00F9604B"/>
    <w:rsid w:val="00F96873"/>
    <w:rsid w:val="00F970BC"/>
    <w:rsid w:val="00F970C6"/>
    <w:rsid w:val="00F972B9"/>
    <w:rsid w:val="00F97471"/>
    <w:rsid w:val="00F9787A"/>
    <w:rsid w:val="00F97E08"/>
    <w:rsid w:val="00F97F30"/>
    <w:rsid w:val="00FA03EB"/>
    <w:rsid w:val="00FA09EB"/>
    <w:rsid w:val="00FA0C44"/>
    <w:rsid w:val="00FA1512"/>
    <w:rsid w:val="00FA1523"/>
    <w:rsid w:val="00FA231E"/>
    <w:rsid w:val="00FA25C1"/>
    <w:rsid w:val="00FA38ED"/>
    <w:rsid w:val="00FA451F"/>
    <w:rsid w:val="00FA48E0"/>
    <w:rsid w:val="00FA512E"/>
    <w:rsid w:val="00FA52F8"/>
    <w:rsid w:val="00FA5362"/>
    <w:rsid w:val="00FA6FB8"/>
    <w:rsid w:val="00FA755E"/>
    <w:rsid w:val="00FA75A4"/>
    <w:rsid w:val="00FA7726"/>
    <w:rsid w:val="00FB018F"/>
    <w:rsid w:val="00FB0DEA"/>
    <w:rsid w:val="00FB14A4"/>
    <w:rsid w:val="00FB1A6A"/>
    <w:rsid w:val="00FB1F3C"/>
    <w:rsid w:val="00FB2456"/>
    <w:rsid w:val="00FB2C3B"/>
    <w:rsid w:val="00FB3F53"/>
    <w:rsid w:val="00FB4DC1"/>
    <w:rsid w:val="00FB5178"/>
    <w:rsid w:val="00FB561D"/>
    <w:rsid w:val="00FB7210"/>
    <w:rsid w:val="00FB7A29"/>
    <w:rsid w:val="00FC0068"/>
    <w:rsid w:val="00FC1C69"/>
    <w:rsid w:val="00FC1F10"/>
    <w:rsid w:val="00FC1FFD"/>
    <w:rsid w:val="00FC2DC7"/>
    <w:rsid w:val="00FC3847"/>
    <w:rsid w:val="00FC3D41"/>
    <w:rsid w:val="00FC4588"/>
    <w:rsid w:val="00FC664C"/>
    <w:rsid w:val="00FC6CE3"/>
    <w:rsid w:val="00FD0590"/>
    <w:rsid w:val="00FD05B9"/>
    <w:rsid w:val="00FD0827"/>
    <w:rsid w:val="00FD15D3"/>
    <w:rsid w:val="00FD1963"/>
    <w:rsid w:val="00FD1D6A"/>
    <w:rsid w:val="00FD22F4"/>
    <w:rsid w:val="00FD2EE7"/>
    <w:rsid w:val="00FD359F"/>
    <w:rsid w:val="00FD3F6F"/>
    <w:rsid w:val="00FD41A3"/>
    <w:rsid w:val="00FD5420"/>
    <w:rsid w:val="00FD572A"/>
    <w:rsid w:val="00FD58A5"/>
    <w:rsid w:val="00FD5F61"/>
    <w:rsid w:val="00FD6141"/>
    <w:rsid w:val="00FD6E42"/>
    <w:rsid w:val="00FD7866"/>
    <w:rsid w:val="00FE0173"/>
    <w:rsid w:val="00FE0D5D"/>
    <w:rsid w:val="00FE27E7"/>
    <w:rsid w:val="00FE3915"/>
    <w:rsid w:val="00FE437E"/>
    <w:rsid w:val="00FE4794"/>
    <w:rsid w:val="00FE4C80"/>
    <w:rsid w:val="00FE5DD1"/>
    <w:rsid w:val="00FE6846"/>
    <w:rsid w:val="00FE79CF"/>
    <w:rsid w:val="00FE7E0E"/>
    <w:rsid w:val="00FE7F18"/>
    <w:rsid w:val="00FF075F"/>
    <w:rsid w:val="00FF1A26"/>
    <w:rsid w:val="00FF1C54"/>
    <w:rsid w:val="00FF2FE5"/>
    <w:rsid w:val="00FF3456"/>
    <w:rsid w:val="00FF3519"/>
    <w:rsid w:val="00FF3DE5"/>
    <w:rsid w:val="00FF3EBB"/>
    <w:rsid w:val="00FF45CC"/>
    <w:rsid w:val="00FF49F0"/>
    <w:rsid w:val="00FF4CE0"/>
    <w:rsid w:val="00FF5A3F"/>
    <w:rsid w:val="00FF5A9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1702AA41-D0C5-4099-950E-095E24A62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r.sanook.com/clickstat.php?linkid=7987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melink.net/company/ns-og-energy-solutions-thailand-ltd.html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E916B2-2CD4-4AE7-A58C-5E883E085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94</TotalTime>
  <Pages>59</Pages>
  <Words>11709</Words>
  <Characters>66745</Characters>
  <Application>Microsoft Office Word</Application>
  <DocSecurity>0</DocSecurity>
  <Lines>556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ลัคกี้เท็คซ์ (ไทย) จำกัด (มหาชน)</vt:lpstr>
    </vt:vector>
  </TitlesOfParts>
  <Company>Toshiba</Company>
  <LinksUpToDate>false</LinksUpToDate>
  <CharactersWithSpaces>78298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ลัคกี้เท็คซ์ (ไทย) จำกัด (มหาชน)</dc:title>
  <dc:subject/>
  <dc:creator>ladawan_e76</dc:creator>
  <cp:keywords/>
  <dc:description/>
  <cp:lastModifiedBy>Thiraphat, Sangkhachat</cp:lastModifiedBy>
  <cp:revision>22</cp:revision>
  <cp:lastPrinted>2019-06-05T12:02:00Z</cp:lastPrinted>
  <dcterms:created xsi:type="dcterms:W3CDTF">2019-06-04T11:18:00Z</dcterms:created>
  <dcterms:modified xsi:type="dcterms:W3CDTF">2019-06-05T12:02:00Z</dcterms:modified>
</cp:coreProperties>
</file>