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572B6F" w:rsidRPr="00EA592D" w14:paraId="517019B3" w14:textId="77777777" w:rsidTr="005A4D0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481E77F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9AB96C" w14:textId="77777777" w:rsidR="00572B6F" w:rsidRPr="00EA592D" w:rsidRDefault="00572B6F" w:rsidP="005A4D0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8C82640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72B6F" w:rsidRPr="00EA592D" w14:paraId="71364458" w14:textId="77777777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78" w:type="dxa"/>
          </w:tcPr>
          <w:p w14:paraId="5496C78F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A97E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DD19DE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572B6F" w:rsidRPr="00EA592D" w14:paraId="040F56AB" w14:textId="77777777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8D6FC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48C547F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92428A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72B6F" w:rsidRPr="00EA592D" w14:paraId="4AC256B4" w14:textId="77777777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7C89E1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3C25993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1F33843" w14:textId="77777777" w:rsidR="00572B6F" w:rsidRPr="00EA592D" w:rsidRDefault="00572B6F" w:rsidP="005A4D0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D5F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4B02CC" w:rsidRPr="00EA592D" w14:paraId="6647C2E0" w14:textId="77777777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85149B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743049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C6D4047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B02CC" w:rsidRPr="00EA592D" w14:paraId="036D31CA" w14:textId="77777777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0BF878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47FF6A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1E6DF6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เงินลงทุนในอสังหาริมทรัพย์และสิทธิการเช่า</w:t>
            </w:r>
          </w:p>
        </w:tc>
      </w:tr>
      <w:tr w:rsidR="004B02CC" w:rsidRPr="00EA592D" w14:paraId="7DE28D27" w14:textId="77777777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1BC76F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7BEB7E1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AA10250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เงินฝากธนาคาร</w:t>
            </w:r>
          </w:p>
        </w:tc>
      </w:tr>
      <w:tr w:rsidR="004B02CC" w:rsidRPr="00EA592D" w14:paraId="7B925BB5" w14:textId="77777777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4E060E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74B2EB7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4BDE0C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4B02CC" w:rsidRPr="00EA592D" w14:paraId="11A1989C" w14:textId="77777777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D5176E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F0A75B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514A70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ส่วนของผู้ถือหน่วย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ทรัสต์</w:t>
            </w:r>
          </w:p>
        </w:tc>
      </w:tr>
      <w:tr w:rsidR="004B02CC" w:rsidRPr="00EA592D" w14:paraId="6E4828AC" w14:textId="77777777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685E0D" w14:textId="77777777" w:rsidR="004B02CC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ED2091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10740A7" w14:textId="77777777" w:rsidR="004B02CC" w:rsidRPr="0049665F" w:rsidRDefault="004B02CC" w:rsidP="004B02CC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966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</w:t>
            </w:r>
            <w:r w:rsidRPr="004966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จ่ายประโยชน์ตอบแทน</w:t>
            </w:r>
            <w:r w:rsidRPr="0049665F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ให้แก่ผู้ถือหน่วย</w:t>
            </w:r>
            <w:r w:rsidRPr="0049665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ทรัสต์</w:t>
            </w:r>
          </w:p>
        </w:tc>
      </w:tr>
      <w:tr w:rsidR="00884587" w:rsidRPr="00EA592D" w14:paraId="01290B15" w14:textId="77777777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EA87B6" w14:textId="5CEF2DA8" w:rsidR="00884587" w:rsidRDefault="00884587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9654050" w14:textId="77777777" w:rsidR="00884587" w:rsidRPr="00EA592D" w:rsidRDefault="00884587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0C6105D2" w14:textId="22A4A655" w:rsidR="00884587" w:rsidRPr="0049665F" w:rsidRDefault="000D380E" w:rsidP="000D380E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0D380E">
              <w:rPr>
                <w:rFonts w:ascii="Angsana New" w:hAnsi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Pr="000D380E">
              <w:rPr>
                <w:rFonts w:ascii="Angsana New" w:hAnsi="Angsana New"/>
                <w:sz w:val="30"/>
                <w:szCs w:val="30"/>
                <w:cs/>
              </w:rPr>
              <w:t xml:space="preserve">ที่ยังไม่ได้ใช้ </w:t>
            </w:r>
          </w:p>
        </w:tc>
      </w:tr>
      <w:tr w:rsidR="004B02CC" w:rsidRPr="00EA592D" w14:paraId="704D4417" w14:textId="77777777" w:rsidTr="005A4D0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4D3ECD" w14:textId="72B285AC" w:rsidR="004B02CC" w:rsidRDefault="00884587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B6F2319" w14:textId="77777777" w:rsidR="004B02CC" w:rsidRPr="00EA592D" w:rsidRDefault="004B02CC" w:rsidP="004B0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1A2741D" w14:textId="52A15370" w:rsidR="004B02CC" w:rsidRPr="0049665F" w:rsidRDefault="00433D3C" w:rsidP="004B02CC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5F3A121A" w14:textId="337F1EAA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Pr="00EA592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C60B02">
        <w:rPr>
          <w:rFonts w:ascii="Angsana New" w:hAnsi="Angsana New" w:hint="cs"/>
          <w:sz w:val="30"/>
          <w:szCs w:val="30"/>
          <w:cs/>
        </w:rPr>
        <w:t>แบบย่อ</w:t>
      </w:r>
      <w:r w:rsidRPr="00EA592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C60B0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A592D">
        <w:rPr>
          <w:rFonts w:ascii="Angsana New" w:hAnsi="Angsana New"/>
          <w:sz w:val="30"/>
          <w:szCs w:val="30"/>
          <w:cs/>
        </w:rPr>
        <w:t>นี้</w:t>
      </w:r>
    </w:p>
    <w:p w14:paraId="51D55113" w14:textId="77777777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9439BD" w14:textId="75403C1D" w:rsidR="00572B6F" w:rsidRPr="005A76FE" w:rsidRDefault="00572B6F" w:rsidP="001869F3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A592D">
        <w:rPr>
          <w:rFonts w:ascii="Angsana New" w:hAnsi="Angsana New"/>
          <w:sz w:val="30"/>
          <w:szCs w:val="30"/>
          <w:cs/>
        </w:rPr>
        <w:t>งบการเงิน</w:t>
      </w:r>
      <w:r w:rsidR="008142B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A592D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Pr="000648B0">
        <w:rPr>
          <w:rFonts w:ascii="Angsana New" w:hAnsi="Angsana New"/>
          <w:sz w:val="30"/>
          <w:szCs w:val="30"/>
          <w:cs/>
        </w:rPr>
        <w:t>การเงินจาก</w:t>
      </w:r>
      <w:r w:rsidR="00BF12AA">
        <w:rPr>
          <w:rFonts w:ascii="Angsana New" w:hAnsi="Angsana New" w:hint="cs"/>
          <w:sz w:val="30"/>
          <w:szCs w:val="30"/>
          <w:cs/>
        </w:rPr>
        <w:t>คณะกรรมการ</w:t>
      </w:r>
      <w:r w:rsidRPr="00EA592D">
        <w:rPr>
          <w:rFonts w:ascii="Angsana New" w:hAnsi="Angsana New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ผู้จัดการ</w:t>
      </w:r>
      <w:r w:rsidRPr="00EA592D">
        <w:rPr>
          <w:rFonts w:ascii="Angsana New" w:hAnsi="Angsana New"/>
          <w:sz w:val="30"/>
          <w:szCs w:val="30"/>
          <w:cs/>
        </w:rPr>
        <w:t>กอง</w:t>
      </w:r>
      <w:r w:rsidRPr="001869F3">
        <w:rPr>
          <w:rFonts w:ascii="Angsana New" w:hAnsi="Angsana New" w:hint="cs"/>
          <w:sz w:val="30"/>
          <w:szCs w:val="30"/>
          <w:cs/>
        </w:rPr>
        <w:t>ทรัสต์</w:t>
      </w:r>
      <w:r w:rsidRPr="00EA592D">
        <w:rPr>
          <w:rFonts w:ascii="Angsana New" w:hAnsi="Angsana New"/>
          <w:sz w:val="30"/>
          <w:szCs w:val="30"/>
          <w:cs/>
        </w:rPr>
        <w:t>เมื่อ</w:t>
      </w:r>
      <w:r w:rsidRPr="00FA66D9">
        <w:rPr>
          <w:rFonts w:ascii="Angsana New" w:hAnsi="Angsana New"/>
          <w:sz w:val="30"/>
          <w:szCs w:val="30"/>
          <w:cs/>
        </w:rPr>
        <w:t xml:space="preserve">วันที่ </w:t>
      </w:r>
      <w:r w:rsidR="00F46411">
        <w:rPr>
          <w:rFonts w:ascii="Angsana New" w:hAnsi="Angsana New"/>
          <w:sz w:val="30"/>
          <w:szCs w:val="30"/>
        </w:rPr>
        <w:t>2</w:t>
      </w:r>
      <w:r w:rsidR="000B4771">
        <w:rPr>
          <w:rFonts w:ascii="Angsana New" w:hAnsi="Angsana New"/>
          <w:sz w:val="30"/>
          <w:szCs w:val="30"/>
        </w:rPr>
        <w:t>6</w:t>
      </w:r>
      <w:r w:rsidR="00F46411">
        <w:rPr>
          <w:rFonts w:ascii="Angsana New" w:hAnsi="Angsana New"/>
          <w:sz w:val="30"/>
          <w:szCs w:val="30"/>
        </w:rPr>
        <w:t xml:space="preserve"> </w:t>
      </w:r>
      <w:r w:rsidR="00F46411">
        <w:rPr>
          <w:rFonts w:ascii="Angsana New" w:hAnsi="Angsana New" w:hint="cs"/>
          <w:sz w:val="30"/>
          <w:szCs w:val="30"/>
          <w:cs/>
        </w:rPr>
        <w:t>กรกฎาคม</w:t>
      </w:r>
      <w:r w:rsidR="00BF12AA">
        <w:rPr>
          <w:rFonts w:ascii="Angsana New" w:hAnsi="Angsana New" w:hint="cs"/>
          <w:sz w:val="30"/>
          <w:szCs w:val="30"/>
          <w:cs/>
        </w:rPr>
        <w:t xml:space="preserve"> </w:t>
      </w:r>
      <w:r w:rsidR="00A61639">
        <w:rPr>
          <w:rFonts w:ascii="Angsana New" w:hAnsi="Angsana New"/>
          <w:sz w:val="30"/>
          <w:szCs w:val="30"/>
        </w:rPr>
        <w:t>256</w:t>
      </w:r>
      <w:r w:rsidR="007954C2">
        <w:rPr>
          <w:rFonts w:ascii="Angsana New" w:hAnsi="Angsana New"/>
          <w:sz w:val="30"/>
          <w:szCs w:val="30"/>
        </w:rPr>
        <w:t>2</w:t>
      </w:r>
    </w:p>
    <w:p w14:paraId="747800D1" w14:textId="77777777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AC44730" w14:textId="77777777" w:rsidR="00572B6F" w:rsidRDefault="00572B6F" w:rsidP="00A61639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A592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6204A89" w14:textId="77777777" w:rsidR="00572B6F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FD81F0B" w14:textId="77777777" w:rsidR="00572B6F" w:rsidRPr="003841AF" w:rsidRDefault="00572B6F" w:rsidP="00572B6F">
      <w:pPr>
        <w:pStyle w:val="BodyTextInden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841AF">
        <w:rPr>
          <w:rFonts w:ascii="Angsana New" w:hAnsi="Angsana New"/>
          <w:sz w:val="30"/>
          <w:szCs w:val="30"/>
          <w:cs/>
        </w:rPr>
        <w:t>กองทรัสต์มีนโยบายที่จะลงทุนในอสังหาริมทรัพย์และสิทธิการเช่าอสังหาริมทรัพย์ รวมทั้งสิทธิการเช่าช่วงอสังหาริมทรัพย์ที่มีคุณภาพสูง ทั้งอสังหาริมทรัพย์ประเภทโรงแรมและอสังหาริมทรัพย์ประเภทอื่นๆ ที่มีความเกี่ยวข้องหรือส่งเสริมประโยชน์กับอสังหาริมทรัพย์ประเภทโรงแรม โดยจะมุ่งเน้นการจัดหาประโยชน์ในรูปแบบของรายได้ค่าเช่าหรือรายได้อื่นในทำนองเดียวกัน ทั้งนี้ กองทรัสต์จะมีการลงทุนในทรัพย์สินอื่น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หลักทรัพย์อื่น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การหาดอกผลโดยวิธีอื่นใด ตามที่กฎหมายหลักทรัพย์ และ</w:t>
      </w:r>
      <w:r w:rsidRPr="003841AF">
        <w:rPr>
          <w:rFonts w:ascii="Angsana New" w:hAnsi="Angsana New"/>
          <w:sz w:val="30"/>
          <w:szCs w:val="30"/>
        </w:rPr>
        <w:t>/</w:t>
      </w:r>
      <w:r w:rsidRPr="003841AF">
        <w:rPr>
          <w:rFonts w:ascii="Angsana New" w:hAnsi="Angsana New" w:hint="cs"/>
          <w:sz w:val="30"/>
          <w:szCs w:val="30"/>
          <w:cs/>
        </w:rPr>
        <w:t>หรือ</w:t>
      </w:r>
      <w:r w:rsidRPr="003841AF">
        <w:rPr>
          <w:rFonts w:ascii="Angsana New" w:hAnsi="Angsana New"/>
          <w:sz w:val="30"/>
          <w:szCs w:val="30"/>
          <w:cs/>
        </w:rPr>
        <w:t xml:space="preserve"> กฎหมายอื่นใดที่เกี่ยวข้องกำหนด</w:t>
      </w:r>
    </w:p>
    <w:p w14:paraId="612BC874" w14:textId="77777777" w:rsidR="00572B6F" w:rsidRDefault="00572B6F" w:rsidP="00572B6F">
      <w:pPr>
        <w:pStyle w:val="BodyTextIndent"/>
        <w:spacing w:after="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5B15492" w14:textId="2EC83447" w:rsidR="00572B6F" w:rsidRPr="00EA592D" w:rsidRDefault="00572B6F" w:rsidP="00572B6F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EA592D">
        <w:rPr>
          <w:rFonts w:ascii="Angsana New" w:hAnsi="Angsana New" w:cs="Angsana New"/>
          <w:sz w:val="30"/>
          <w:szCs w:val="30"/>
          <w:cs/>
          <w:lang w:val="th-TH"/>
        </w:rPr>
        <w:t>2</w:t>
      </w:r>
      <w:r w:rsidRPr="00EA592D">
        <w:rPr>
          <w:rFonts w:ascii="Angsana New" w:hAnsi="Angsana New" w:cs="Angsana New"/>
          <w:sz w:val="30"/>
          <w:szCs w:val="30"/>
        </w:rPr>
        <w:tab/>
      </w:r>
      <w:r w:rsidRPr="00EA592D">
        <w:rPr>
          <w:rFonts w:ascii="Angsana New" w:hAnsi="Angsana New" w:cs="Angsana New"/>
          <w:sz w:val="30"/>
          <w:szCs w:val="30"/>
          <w:cs/>
          <w:lang w:val="th-TH"/>
        </w:rPr>
        <w:t>เกณฑ์การจัดทำงบการเงิน</w:t>
      </w:r>
      <w:r w:rsidR="00E64EFE">
        <w:rPr>
          <w:rFonts w:ascii="Angsana New" w:hAnsi="Angsana New" w:cs="Angsana New" w:hint="cs"/>
          <w:sz w:val="30"/>
          <w:szCs w:val="30"/>
          <w:cs/>
          <w:lang w:val="th-TH"/>
        </w:rPr>
        <w:t>ระหว่างกาล</w:t>
      </w:r>
    </w:p>
    <w:p w14:paraId="7F060C26" w14:textId="77777777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60D06F7" w14:textId="77777777" w:rsidR="00572B6F" w:rsidRPr="00EA592D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5CD100A1" w14:textId="77777777" w:rsidR="00572B6F" w:rsidRPr="00EA592D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="Angsana New" w:hAnsi="Angsana New"/>
          <w:sz w:val="30"/>
          <w:szCs w:val="30"/>
        </w:rPr>
      </w:pPr>
    </w:p>
    <w:p w14:paraId="59120497" w14:textId="45BEFFA2" w:rsidR="00ED23A1" w:rsidRPr="00342831" w:rsidRDefault="00ED23A1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42831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="002C6D37" w:rsidRPr="002C6D37">
        <w:rPr>
          <w:rFonts w:ascii="Angsana New" w:hAnsi="Angsana New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Pr="00342831">
        <w:rPr>
          <w:rFonts w:ascii="Angsana New" w:hAnsi="Angsana New"/>
          <w:sz w:val="30"/>
          <w:szCs w:val="30"/>
          <w:cs/>
        </w:rPr>
        <w:t>ตามมาตรฐานการบัญชี ฉบับที่</w:t>
      </w:r>
      <w:r>
        <w:rPr>
          <w:rFonts w:ascii="Angsana New" w:hAnsi="Angsana New"/>
          <w:sz w:val="30"/>
          <w:szCs w:val="30"/>
          <w:cs/>
        </w:rPr>
        <w:t xml:space="preserve"> 34 </w:t>
      </w:r>
      <w:r w:rsidRPr="00342831">
        <w:rPr>
          <w:rFonts w:ascii="Angsana New" w:hAnsi="Angsana New"/>
          <w:sz w:val="30"/>
          <w:szCs w:val="30"/>
          <w:cs/>
        </w:rPr>
        <w:t>เรื่อง</w:t>
      </w:r>
      <w:r w:rsidR="001869F3">
        <w:rPr>
          <w:rFonts w:ascii="Angsana New" w:hAnsi="Angsana New" w:hint="cs"/>
          <w:sz w:val="30"/>
          <w:szCs w:val="30"/>
          <w:cs/>
        </w:rPr>
        <w:t xml:space="preserve"> </w:t>
      </w:r>
      <w:r w:rsidRPr="0034283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42831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301149" w:rsidRPr="00454DA6">
        <w:rPr>
          <w:rFonts w:ascii="Angsana New" w:hAnsi="Angsana New"/>
          <w:sz w:val="30"/>
          <w:szCs w:val="30"/>
          <w:cs/>
        </w:rPr>
        <w:t xml:space="preserve">นอกจากนี้ งบการเงินได้จัดทำขึ้นตามหลักเกณฑ์และรูปแบบที่กำหนดในมาตรฐานการบัญชี ฉบับที่ </w:t>
      </w:r>
      <w:r w:rsidR="00301149" w:rsidRPr="00454DA6">
        <w:rPr>
          <w:rFonts w:ascii="Angsana New" w:hAnsi="Angsana New"/>
          <w:sz w:val="30"/>
          <w:szCs w:val="30"/>
        </w:rPr>
        <w:t>106</w:t>
      </w:r>
      <w:r w:rsidR="00301149" w:rsidRPr="00454DA6">
        <w:rPr>
          <w:rFonts w:ascii="Angsana New" w:hAnsi="Angsana New"/>
          <w:sz w:val="30"/>
          <w:szCs w:val="30"/>
          <w:cs/>
        </w:rPr>
        <w:t xml:space="preserve"> เรื่อง “การบัญชีสำหรับกิจการที่ดำเนินธุรกิจเฉพาะด้านการลงทุน”</w:t>
      </w:r>
    </w:p>
    <w:p w14:paraId="23470879" w14:textId="77777777" w:rsidR="00ED23A1" w:rsidRPr="00342831" w:rsidRDefault="00ED23A1" w:rsidP="00342831">
      <w:pPr>
        <w:ind w:left="547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771CC7D8" w14:textId="77777777" w:rsidR="00ED23A1" w:rsidRPr="00A55194" w:rsidRDefault="00ED23A1" w:rsidP="0034283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</w:t>
      </w:r>
      <w:r w:rsidR="00A55194">
        <w:rPr>
          <w:rFonts w:ascii="Angsana New" w:hAnsi="Angsana New" w:cs="Angsana New"/>
          <w:b w:val="0"/>
          <w:bCs w:val="0"/>
          <w:sz w:val="30"/>
          <w:szCs w:val="30"/>
          <w:cs/>
        </w:rPr>
        <w:t>ับ</w:t>
      </w:r>
      <w:r w:rsidR="00DC17E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ปีสิ้นสุด</w:t>
      </w:r>
      <w:r w:rsidR="00A55194"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วันที่ </w:t>
      </w:r>
      <w:r w:rsidR="00A55194" w:rsidRPr="00342831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A55194"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="00A55194" w:rsidRPr="00342831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A55194"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>6</w:t>
      </w:r>
      <w:r w:rsidR="009A4D59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1</w:t>
      </w:r>
      <w:r w:rsidR="00093949">
        <w:rPr>
          <w:rFonts w:ascii="Angsana New" w:hAnsi="Angsana New" w:cs="Angsana New"/>
          <w:b w:val="0"/>
          <w:bCs w:val="0"/>
          <w:sz w:val="30"/>
          <w:szCs w:val="30"/>
        </w:rPr>
        <w:br/>
      </w:r>
      <w:r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D33075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</w:t>
      </w:r>
      <w:r w:rsidR="00301149"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>กองทรัสต์</w:t>
      </w:r>
      <w:r w:rsidR="00301149" w:rsidRPr="0034283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342831">
        <w:rPr>
          <w:rFonts w:ascii="Angsana New" w:hAnsi="Angsana New" w:cs="Angsana New"/>
          <w:b w:val="0"/>
          <w:bCs w:val="0"/>
          <w:sz w:val="30"/>
          <w:szCs w:val="30"/>
          <w:cs/>
        </w:rPr>
        <w:t>สำหร</w:t>
      </w:r>
      <w:r w:rsidR="00301149" w:rsidRPr="00A55194">
        <w:rPr>
          <w:rFonts w:ascii="Angsana New" w:hAnsi="Angsana New" w:cs="Angsana New"/>
          <w:b w:val="0"/>
          <w:bCs w:val="0"/>
          <w:sz w:val="30"/>
          <w:szCs w:val="30"/>
          <w:cs/>
        </w:rPr>
        <w:t>ับ</w:t>
      </w:r>
      <w:r w:rsidR="00DC17E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ปีสิ้นสุด</w:t>
      </w:r>
      <w:r w:rsidR="00A55194"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วันที่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="00A55194" w:rsidRPr="00007C6E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A55194" w:rsidRPr="00007C6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6</w:t>
      </w:r>
      <w:r w:rsidR="00DC17EC">
        <w:rPr>
          <w:rFonts w:ascii="Angsana New" w:hAnsi="Angsana New" w:cs="Angsana New"/>
          <w:b w:val="0"/>
          <w:bCs w:val="0"/>
          <w:sz w:val="30"/>
          <w:szCs w:val="30"/>
        </w:rPr>
        <w:t>1</w:t>
      </w:r>
    </w:p>
    <w:p w14:paraId="262BAB06" w14:textId="4C79A09E" w:rsidR="00884587" w:rsidRDefault="0088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934C2B9" w14:textId="5658A52B" w:rsidR="00884587" w:rsidRPr="00EA592D" w:rsidRDefault="00884587" w:rsidP="008845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Pr="00EA592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EA592D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88458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1585D868" w14:textId="33435161" w:rsidR="004B02CC" w:rsidRDefault="004B02CC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486783" w14:textId="77777777" w:rsidR="00884587" w:rsidRPr="00884587" w:rsidRDefault="00884587" w:rsidP="0088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58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ผู้บริหารได้มีการใช้วิจารณญาณและการประมาณการในการถือปฏิบัติตามนโยบายการบัญชีของกองทรัสต์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31 ธันวาคม 2561</w:t>
      </w:r>
    </w:p>
    <w:p w14:paraId="28B7F1BF" w14:textId="77777777" w:rsidR="00884587" w:rsidRPr="00884587" w:rsidRDefault="00884587" w:rsidP="0088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895B7F4" w14:textId="11C492EA" w:rsidR="00884587" w:rsidRPr="00884587" w:rsidRDefault="00884587" w:rsidP="0088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587">
        <w:rPr>
          <w:rFonts w:ascii="Angsana New" w:hAnsi="Angsana New"/>
          <w:sz w:val="30"/>
          <w:szCs w:val="30"/>
          <w:cs/>
        </w:rPr>
        <w:t>นอกจากนี้กองทรัสต์ไม่ได้นำมาตรฐานการรายงานทางการเงินที่ออก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="00D60554">
        <w:rPr>
          <w:rFonts w:ascii="Angsana New" w:hAnsi="Angsana New"/>
          <w:sz w:val="30"/>
          <w:szCs w:val="30"/>
        </w:rPr>
        <w:t xml:space="preserve"> </w:t>
      </w:r>
      <w:r w:rsidR="00D60554" w:rsidRPr="00D60554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D60554" w:rsidRPr="00D60554">
        <w:rPr>
          <w:rFonts w:ascii="Angsana New" w:hAnsi="Angsana New" w:hint="cs"/>
          <w:sz w:val="30"/>
          <w:szCs w:val="30"/>
          <w:cs/>
        </w:rPr>
        <w:t>ที่ออกใหม่ที่เกี่ยวกับการดำเนินงานของ</w:t>
      </w:r>
      <w:r w:rsidR="00D60554" w:rsidRPr="00D60554">
        <w:rPr>
          <w:rFonts w:ascii="Angsana New" w:hAnsi="Angsana New"/>
          <w:sz w:val="30"/>
          <w:szCs w:val="30"/>
          <w:cs/>
        </w:rPr>
        <w:t>กองทรัสต์</w:t>
      </w:r>
      <w:r w:rsidR="00D60554" w:rsidRPr="00D60554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D60554" w:rsidRPr="00D60554">
        <w:rPr>
          <w:rFonts w:ascii="Angsana New" w:hAnsi="Angsana New"/>
          <w:sz w:val="30"/>
          <w:szCs w:val="30"/>
        </w:rPr>
        <w:t>9</w:t>
      </w:r>
    </w:p>
    <w:p w14:paraId="2F8C5636" w14:textId="77777777" w:rsidR="00884587" w:rsidRPr="00884587" w:rsidRDefault="00884587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ACBBA24" w14:textId="77777777" w:rsidR="00572B6F" w:rsidRPr="00EA688F" w:rsidRDefault="004B02CC" w:rsidP="00572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3</w:t>
      </w:r>
      <w:r w:rsidR="00572B6F" w:rsidRPr="00EA688F">
        <w:rPr>
          <w:rFonts w:ascii="Angsana New" w:hAnsi="Angsana New"/>
          <w:b/>
          <w:sz w:val="30"/>
          <w:szCs w:val="30"/>
        </w:rPr>
        <w:tab/>
      </w:r>
      <w:r w:rsidR="00572B6F" w:rsidRPr="00EA688F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04B0D5F1" w14:textId="77777777" w:rsidR="00572B6F" w:rsidRPr="00EA688F" w:rsidRDefault="00572B6F" w:rsidP="00572B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="Angsana New" w:hAnsi="Angsana New"/>
          <w:b/>
          <w:sz w:val="30"/>
          <w:szCs w:val="30"/>
        </w:rPr>
      </w:pPr>
    </w:p>
    <w:p w14:paraId="2382E5C7" w14:textId="77777777" w:rsidR="00572B6F" w:rsidRPr="00EA592D" w:rsidRDefault="00572B6F" w:rsidP="00EA68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 w:firstLine="540"/>
        <w:jc w:val="thaiDistribute"/>
        <w:rPr>
          <w:rFonts w:ascii="Angsana New" w:hAnsi="Angsana New"/>
          <w:b/>
          <w:sz w:val="30"/>
          <w:szCs w:val="30"/>
        </w:rPr>
      </w:pPr>
      <w:r w:rsidRPr="00EA592D">
        <w:rPr>
          <w:rFonts w:ascii="Angsana New" w:hAnsi="Angsana New"/>
          <w:spacing w:val="-4"/>
          <w:sz w:val="30"/>
          <w:szCs w:val="30"/>
          <w:cs/>
        </w:rPr>
        <w:t>ความสัมพันธ์ที่มีกับ</w:t>
      </w:r>
      <w:r w:rsidRPr="00EA592D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มีดังนี้</w:t>
      </w:r>
    </w:p>
    <w:p w14:paraId="6FB5C946" w14:textId="77777777" w:rsidR="00572B6F" w:rsidRPr="006D5F23" w:rsidRDefault="00572B6F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03"/>
        <w:gridCol w:w="2246"/>
        <w:gridCol w:w="4139"/>
      </w:tblGrid>
      <w:tr w:rsidR="00572B6F" w:rsidRPr="00EA592D" w14:paraId="76CDFE8F" w14:textId="77777777" w:rsidTr="00342831">
        <w:trPr>
          <w:tblHeader/>
        </w:trPr>
        <w:tc>
          <w:tcPr>
            <w:tcW w:w="1563" w:type="pct"/>
          </w:tcPr>
          <w:p w14:paraId="2BF7754C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09" w:type="pct"/>
          </w:tcPr>
          <w:p w14:paraId="4F5BA99E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36" w:right="-1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229" w:type="pct"/>
          </w:tcPr>
          <w:p w14:paraId="0A86F768" w14:textId="77777777" w:rsidR="00572B6F" w:rsidRPr="00651758" w:rsidRDefault="00572B6F" w:rsidP="005A4D0B">
            <w:pPr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7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72B6F" w:rsidRPr="00EA592D" w14:paraId="40493A78" w14:textId="77777777" w:rsidTr="00342831">
        <w:trPr>
          <w:tblHeader/>
        </w:trPr>
        <w:tc>
          <w:tcPr>
            <w:tcW w:w="1563" w:type="pct"/>
          </w:tcPr>
          <w:p w14:paraId="57ABB37A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จำกัด</w:t>
            </w:r>
            <w:r w:rsidRPr="006517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09" w:type="pct"/>
          </w:tcPr>
          <w:p w14:paraId="71112F27" w14:textId="77777777" w:rsidR="00572B6F" w:rsidRPr="00651758" w:rsidRDefault="00572B6F" w:rsidP="005A4D0B">
            <w:pPr>
              <w:tabs>
                <w:tab w:val="clear" w:pos="2580"/>
                <w:tab w:val="left" w:pos="2321"/>
              </w:tabs>
              <w:ind w:right="-14"/>
              <w:jc w:val="thaiDistribute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โรงแรมและรับจ้างบริหาร</w:t>
            </w:r>
          </w:p>
        </w:tc>
        <w:tc>
          <w:tcPr>
            <w:tcW w:w="2229" w:type="pct"/>
          </w:tcPr>
          <w:p w14:paraId="3B4AD139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1" w:right="-19" w:hanging="180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2"/>
                <w:sz w:val="30"/>
                <w:szCs w:val="30"/>
                <w:cs/>
              </w:rPr>
              <w:t>เป็นผู้ถือหน่วยลงทุนรายใหญ่</w:t>
            </w:r>
          </w:p>
        </w:tc>
      </w:tr>
      <w:tr w:rsidR="00572B6F" w:rsidRPr="00EA592D" w14:paraId="39FC1858" w14:textId="77777777" w:rsidTr="00342831">
        <w:tc>
          <w:tcPr>
            <w:tcW w:w="1563" w:type="pct"/>
          </w:tcPr>
          <w:p w14:paraId="5454E15D" w14:textId="77777777" w:rsidR="00572B6F" w:rsidRPr="00651758" w:rsidRDefault="00572B6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ดุสิตไทยพร็อพเพอร์ตี้ส์ 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209" w:type="pct"/>
          </w:tcPr>
          <w:p w14:paraId="57568978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pacing w:val="-10"/>
                <w:sz w:val="30"/>
                <w:szCs w:val="30"/>
                <w:cs/>
              </w:rPr>
              <w:t>โรงแรมและรับจ้างบริหาร</w:t>
            </w:r>
          </w:p>
        </w:tc>
        <w:tc>
          <w:tcPr>
            <w:tcW w:w="2229" w:type="pct"/>
          </w:tcPr>
          <w:p w14:paraId="2DE4B4E2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6" w:right="-19" w:firstLine="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เป็นบริษัทย่อยของผู้ถือหน่วยลงทุน</w:t>
            </w:r>
            <w:r w:rsidRPr="00651758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รายใหญ่ </w:t>
            </w:r>
          </w:p>
        </w:tc>
      </w:tr>
      <w:tr w:rsidR="00572B6F" w:rsidRPr="00EA592D" w14:paraId="36DCB3BE" w14:textId="77777777" w:rsidTr="00342831">
        <w:tc>
          <w:tcPr>
            <w:tcW w:w="1563" w:type="pct"/>
          </w:tcPr>
          <w:p w14:paraId="173EC46F" w14:textId="77777777" w:rsidR="00572B6F" w:rsidRPr="00651758" w:rsidRDefault="00572B6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209" w:type="pct"/>
          </w:tcPr>
          <w:p w14:paraId="5E028F58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</w:p>
        </w:tc>
        <w:tc>
          <w:tcPr>
            <w:tcW w:w="2229" w:type="pct"/>
          </w:tcPr>
          <w:p w14:paraId="23420594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เป็นบริษัทย่อยของผู้ถือหน่วยลงทุน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รายใหญ่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และเป็นผู้เช่า 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 เป็นผู้เช่าช่วงทรัพย์สินของกองทรัสต์</w:t>
            </w:r>
          </w:p>
        </w:tc>
      </w:tr>
      <w:tr w:rsidR="00572B6F" w:rsidRPr="00EA592D" w14:paraId="718998B1" w14:textId="77777777" w:rsidTr="00342831">
        <w:tc>
          <w:tcPr>
            <w:tcW w:w="1563" w:type="pct"/>
          </w:tcPr>
          <w:p w14:paraId="4BE8439C" w14:textId="77777777" w:rsidR="00572B6F" w:rsidRPr="00651758" w:rsidRDefault="00572B6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ดุสิตธานี พร็อพเพอร์ตี้ส์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รีท จำกัด</w:t>
            </w:r>
          </w:p>
        </w:tc>
        <w:tc>
          <w:tcPr>
            <w:tcW w:w="1209" w:type="pct"/>
          </w:tcPr>
          <w:p w14:paraId="28768B5E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จัดการกองทุน</w:t>
            </w:r>
          </w:p>
        </w:tc>
        <w:tc>
          <w:tcPr>
            <w:tcW w:w="2229" w:type="pct"/>
            <w:shd w:val="clear" w:color="auto" w:fill="auto"/>
          </w:tcPr>
          <w:p w14:paraId="66CD6ADD" w14:textId="77777777" w:rsidR="00572B6F" w:rsidRPr="00651758" w:rsidRDefault="00572B6F" w:rsidP="005A4D0B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</w:t>
            </w:r>
            <w:r w:rsidRPr="00651758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กองทรัสต์</w:t>
            </w:r>
          </w:p>
        </w:tc>
      </w:tr>
      <w:tr w:rsidR="00572B6F" w:rsidRPr="00EA592D" w14:paraId="7AAA869A" w14:textId="77777777" w:rsidTr="00342831">
        <w:tc>
          <w:tcPr>
            <w:tcW w:w="1563" w:type="pct"/>
          </w:tcPr>
          <w:p w14:paraId="46B3BA88" w14:textId="77777777" w:rsidR="00572B6F" w:rsidRPr="00651758" w:rsidRDefault="00572B6F" w:rsidP="005A4D0B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</w:t>
            </w:r>
          </w:p>
          <w:p w14:paraId="7807D389" w14:textId="77777777" w:rsidR="00572B6F" w:rsidRPr="00651758" w:rsidRDefault="00572B6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 xml:space="preserve">กรุงไทย จำกัด </w:t>
            </w:r>
            <w:r w:rsidRPr="00651758">
              <w:rPr>
                <w:rFonts w:ascii="Angsana New" w:hAnsi="Angsana New"/>
                <w:sz w:val="30"/>
                <w:szCs w:val="30"/>
              </w:rPr>
              <w:t>(</w:t>
            </w:r>
            <w:r w:rsidRPr="00651758">
              <w:rPr>
                <w:rFonts w:ascii="Angsana New" w:hAnsi="Angsana New"/>
                <w:sz w:val="30"/>
                <w:szCs w:val="30"/>
                <w:cs/>
              </w:rPr>
              <w:t>มหาชน)</w:t>
            </w:r>
          </w:p>
        </w:tc>
        <w:tc>
          <w:tcPr>
            <w:tcW w:w="1209" w:type="pct"/>
          </w:tcPr>
          <w:p w14:paraId="5F4B30B2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651758">
              <w:rPr>
                <w:rFonts w:ascii="Angsana New" w:hAnsi="Angsana New"/>
                <w:sz w:val="30"/>
                <w:szCs w:val="30"/>
                <w:cs/>
              </w:rPr>
              <w:t>จัดการ</w:t>
            </w:r>
            <w:r w:rsidR="007954C2">
              <w:rPr>
                <w:rFonts w:ascii="Angsana New" w:hAnsi="Angsana New" w:hint="cs"/>
                <w:sz w:val="30"/>
                <w:szCs w:val="30"/>
                <w:cs/>
              </w:rPr>
              <w:t>ทรัพย์สิน</w:t>
            </w:r>
          </w:p>
        </w:tc>
        <w:tc>
          <w:tcPr>
            <w:tcW w:w="2229" w:type="pct"/>
            <w:shd w:val="clear" w:color="auto" w:fill="auto"/>
          </w:tcPr>
          <w:p w14:paraId="6297F54D" w14:textId="77777777" w:rsidR="00572B6F" w:rsidRPr="00651758" w:rsidRDefault="00572B6F" w:rsidP="005A4D0B">
            <w:pPr>
              <w:ind w:left="145" w:right="-18" w:hanging="1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เป็นทรัสตี</w:t>
            </w:r>
          </w:p>
        </w:tc>
      </w:tr>
      <w:tr w:rsidR="00572B6F" w:rsidRPr="00EA592D" w14:paraId="71A501C3" w14:textId="77777777" w:rsidTr="00342831">
        <w:tc>
          <w:tcPr>
            <w:tcW w:w="1563" w:type="pct"/>
          </w:tcPr>
          <w:p w14:paraId="7AFAB6E8" w14:textId="77777777" w:rsidR="00572B6F" w:rsidRPr="00651758" w:rsidRDefault="00572B6F" w:rsidP="005A4D0B">
            <w:pPr>
              <w:tabs>
                <w:tab w:val="clear" w:pos="454"/>
                <w:tab w:val="clear" w:pos="680"/>
                <w:tab w:val="clear" w:pos="907"/>
                <w:tab w:val="left" w:pos="342"/>
                <w:tab w:val="left" w:pos="43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209" w:type="pct"/>
          </w:tcPr>
          <w:p w14:paraId="7F47D0F2" w14:textId="77777777" w:rsidR="00572B6F" w:rsidRPr="00651758" w:rsidRDefault="00572B6F" w:rsidP="005A4D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1" w:right="-19" w:hanging="34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2229" w:type="pct"/>
            <w:shd w:val="clear" w:color="auto" w:fill="auto"/>
          </w:tcPr>
          <w:p w14:paraId="0127DF0F" w14:textId="77777777" w:rsidR="00572B6F" w:rsidRDefault="00572B6F" w:rsidP="003428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เป็นผู้ถือหุ้นรายใหญ่ของทรัสตี</w:t>
            </w:r>
            <w:r w:rsidR="007954C2">
              <w:rPr>
                <w:rFonts w:ascii="Angsana New" w:hAnsi="Angsana New" w:hint="cs"/>
                <w:sz w:val="30"/>
                <w:szCs w:val="30"/>
                <w:cs/>
              </w:rPr>
              <w:t xml:space="preserve"> และให้บริการ</w:t>
            </w:r>
            <w:r w:rsidR="007954C2">
              <w:rPr>
                <w:rFonts w:ascii="Angsana New" w:hAnsi="Angsana New"/>
                <w:sz w:val="30"/>
                <w:szCs w:val="30"/>
                <w:cs/>
              </w:rPr>
              <w:br/>
              <w:t>เงินฝากธนาคาร</w:t>
            </w:r>
          </w:p>
        </w:tc>
      </w:tr>
    </w:tbl>
    <w:p w14:paraId="62418256" w14:textId="288BE2C2" w:rsidR="006B2180" w:rsidRDefault="00572B6F" w:rsidP="00572B6F">
      <w:pPr>
        <w:rPr>
          <w:rFonts w:ascii="Angsana New" w:hAnsi="Angsana New"/>
          <w:spacing w:val="-4"/>
          <w:sz w:val="24"/>
          <w:szCs w:val="24"/>
          <w:cs/>
        </w:rPr>
      </w:pPr>
      <w:r w:rsidRPr="006D5F23">
        <w:rPr>
          <w:rFonts w:ascii="Angsana New" w:hAnsi="Angsana New"/>
          <w:spacing w:val="-4"/>
          <w:sz w:val="24"/>
          <w:szCs w:val="24"/>
          <w:cs/>
        </w:rPr>
        <w:tab/>
      </w:r>
    </w:p>
    <w:p w14:paraId="1986F024" w14:textId="77777777" w:rsidR="006B2180" w:rsidRDefault="006B2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24"/>
          <w:szCs w:val="24"/>
          <w:cs/>
        </w:rPr>
      </w:pPr>
      <w:r>
        <w:rPr>
          <w:rFonts w:ascii="Angsana New" w:hAnsi="Angsana New"/>
          <w:spacing w:val="-4"/>
          <w:sz w:val="24"/>
          <w:szCs w:val="24"/>
          <w:cs/>
        </w:rPr>
        <w:br w:type="page"/>
      </w:r>
    </w:p>
    <w:p w14:paraId="06320339" w14:textId="77777777" w:rsidR="00572B6F" w:rsidRPr="00EA592D" w:rsidRDefault="00572B6F" w:rsidP="00572B6F">
      <w:pPr>
        <w:ind w:firstLine="540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47B25D5A" w14:textId="77777777" w:rsidR="00572B6F" w:rsidRPr="006D5F23" w:rsidRDefault="00572B6F" w:rsidP="00572B6F">
      <w:pPr>
        <w:ind w:firstLine="540"/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428"/>
        <w:gridCol w:w="4860"/>
      </w:tblGrid>
      <w:tr w:rsidR="00572B6F" w:rsidRPr="00EA592D" w14:paraId="6070C39E" w14:textId="77777777" w:rsidTr="00342831">
        <w:tc>
          <w:tcPr>
            <w:tcW w:w="4428" w:type="dxa"/>
          </w:tcPr>
          <w:p w14:paraId="20B40FA7" w14:textId="77777777"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860" w:type="dxa"/>
          </w:tcPr>
          <w:p w14:paraId="36C937DC" w14:textId="77777777"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EA592D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572B6F" w:rsidRPr="00EA592D" w14:paraId="2EB45AAC" w14:textId="77777777" w:rsidTr="00342831">
        <w:tc>
          <w:tcPr>
            <w:tcW w:w="4428" w:type="dxa"/>
          </w:tcPr>
          <w:p w14:paraId="610D764A" w14:textId="77777777" w:rsidR="00572B6F" w:rsidRPr="00EA592D" w:rsidRDefault="00572B6F" w:rsidP="005A4D0B">
            <w:pPr>
              <w:pStyle w:val="block"/>
              <w:tabs>
                <w:tab w:val="left" w:pos="432"/>
              </w:tabs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4860" w:type="dxa"/>
          </w:tcPr>
          <w:p w14:paraId="5C7FD251" w14:textId="77777777" w:rsidR="00572B6F" w:rsidRPr="00EA592D" w:rsidRDefault="00572B6F" w:rsidP="005A4D0B">
            <w:pPr>
              <w:ind w:left="252" w:hanging="25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7954C2" w:rsidRPr="00EA592D" w14:paraId="5AA0E472" w14:textId="77777777" w:rsidTr="0002045A">
        <w:tc>
          <w:tcPr>
            <w:tcW w:w="4428" w:type="dxa"/>
          </w:tcPr>
          <w:p w14:paraId="58074BE1" w14:textId="77777777" w:rsidR="007954C2" w:rsidRPr="00EA592D" w:rsidRDefault="007954C2" w:rsidP="005A4D0B">
            <w:pPr>
              <w:pStyle w:val="block"/>
              <w:tabs>
                <w:tab w:val="left" w:pos="432"/>
              </w:tabs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4860" w:type="dxa"/>
          </w:tcPr>
          <w:p w14:paraId="2AF6D6F3" w14:textId="77777777" w:rsidR="007954C2" w:rsidRPr="00EA592D" w:rsidRDefault="00196F9A" w:rsidP="005A4D0B">
            <w:pPr>
              <w:ind w:left="252" w:hanging="252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อัตรา</w:t>
            </w:r>
            <w:r w:rsidR="00DC17E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ดอกเบี้ยร้อยละ </w:t>
            </w:r>
            <w:r w:rsidR="00DC17EC">
              <w:rPr>
                <w:rFonts w:ascii="Angsana New" w:hAnsi="Angsana New"/>
                <w:spacing w:val="-6"/>
                <w:sz w:val="30"/>
                <w:szCs w:val="30"/>
              </w:rPr>
              <w:t>0.375</w:t>
            </w:r>
          </w:p>
        </w:tc>
      </w:tr>
      <w:tr w:rsidR="00572B6F" w:rsidRPr="00EA592D" w14:paraId="71A7A5E3" w14:textId="77777777" w:rsidTr="00342831">
        <w:tc>
          <w:tcPr>
            <w:tcW w:w="4428" w:type="dxa"/>
          </w:tcPr>
          <w:p w14:paraId="6968BDC8" w14:textId="77777777" w:rsidR="00572B6F" w:rsidRPr="00DD1001" w:rsidRDefault="00572B6F" w:rsidP="005A4D0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</w:t>
            </w:r>
            <w:r w:rsidR="00DD1001" w:rsidRPr="008D43F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การจัดการ</w:t>
            </w:r>
          </w:p>
        </w:tc>
        <w:tc>
          <w:tcPr>
            <w:tcW w:w="4860" w:type="dxa"/>
          </w:tcPr>
          <w:p w14:paraId="72458FB9" w14:textId="77777777" w:rsidR="00572B6F" w:rsidRPr="00EA592D" w:rsidRDefault="00572B6F" w:rsidP="005A4D0B">
            <w:pPr>
              <w:rPr>
                <w:rFonts w:ascii="Angsana New" w:hAnsi="Angsana New"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572B6F" w:rsidRPr="00EA592D" w14:paraId="74C43FE1" w14:textId="77777777" w:rsidTr="00342831">
        <w:tc>
          <w:tcPr>
            <w:tcW w:w="4428" w:type="dxa"/>
          </w:tcPr>
          <w:p w14:paraId="4793F511" w14:textId="77777777" w:rsidR="00572B6F" w:rsidRPr="00EA592D" w:rsidRDefault="00572B6F" w:rsidP="005A4D0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ทรัสตี</w:t>
            </w:r>
          </w:p>
        </w:tc>
        <w:tc>
          <w:tcPr>
            <w:tcW w:w="4860" w:type="dxa"/>
          </w:tcPr>
          <w:p w14:paraId="122D73E8" w14:textId="77777777" w:rsidR="00572B6F" w:rsidRPr="00EA592D" w:rsidRDefault="00572B6F" w:rsidP="005A4D0B">
            <w:pPr>
              <w:rPr>
                <w:rFonts w:ascii="Angsana New" w:hAnsi="Angsana New"/>
              </w:rPr>
            </w:pPr>
            <w:r w:rsidRPr="00EA592D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27D38836" w14:textId="4B61D646" w:rsidR="00021D86" w:rsidRDefault="00021D86" w:rsidP="00572B6F">
      <w:pPr>
        <w:pStyle w:val="acctmainheading"/>
        <w:spacing w:after="0" w:line="240" w:lineRule="atLeast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726B984C" w14:textId="5B2591BB" w:rsidR="005B60DF" w:rsidRDefault="005B60DF" w:rsidP="005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Pr="00487080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งวดสามเดือนและหกเดือนสิ้นสุดวันที่ 30 มิถุนายน</w:t>
      </w:r>
      <w:r w:rsidRPr="00EA592D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4BEA182" w14:textId="77777777" w:rsidR="005B60DF" w:rsidRDefault="005B60DF" w:rsidP="005B6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18"/>
        <w:gridCol w:w="1351"/>
        <w:gridCol w:w="269"/>
        <w:gridCol w:w="1351"/>
      </w:tblGrid>
      <w:tr w:rsidR="005B60DF" w:rsidRPr="00EA592D" w14:paraId="189E88B3" w14:textId="77777777" w:rsidTr="004070DE">
        <w:tc>
          <w:tcPr>
            <w:tcW w:w="6318" w:type="dxa"/>
          </w:tcPr>
          <w:p w14:paraId="4046C27B" w14:textId="77777777" w:rsidR="005B60DF" w:rsidRPr="003B2A85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B2A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B2A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1" w:type="dxa"/>
          </w:tcPr>
          <w:p w14:paraId="759FC2BF" w14:textId="77777777" w:rsidR="005B60DF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0CFEFFF8" w14:textId="77777777" w:rsidR="005B60DF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2DAE73D5" w14:textId="77777777" w:rsidR="005B60DF" w:rsidRPr="00EA592D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B60DF" w:rsidRPr="00EA592D" w14:paraId="45F6FF2A" w14:textId="77777777" w:rsidTr="004070DE">
        <w:tc>
          <w:tcPr>
            <w:tcW w:w="6318" w:type="dxa"/>
          </w:tcPr>
          <w:p w14:paraId="14EEF819" w14:textId="77777777" w:rsidR="005B60DF" w:rsidRPr="00EA592D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971" w:type="dxa"/>
            <w:gridSpan w:val="3"/>
          </w:tcPr>
          <w:p w14:paraId="2EB08BFC" w14:textId="77777777" w:rsidR="005B60DF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60DF" w:rsidRPr="00EA592D" w14:paraId="3E7A0325" w14:textId="77777777" w:rsidTr="004070DE">
        <w:tc>
          <w:tcPr>
            <w:tcW w:w="6318" w:type="dxa"/>
          </w:tcPr>
          <w:p w14:paraId="2FA7C613" w14:textId="2556B70A" w:rsidR="005B60DF" w:rsidRPr="00514F05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14F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 w:rsidR="004070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จากการลงทุน</w:t>
            </w:r>
          </w:p>
        </w:tc>
        <w:tc>
          <w:tcPr>
            <w:tcW w:w="1351" w:type="dxa"/>
          </w:tcPr>
          <w:p w14:paraId="52669C3F" w14:textId="77777777" w:rsidR="005B60DF" w:rsidRPr="00EA592D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584F274" w14:textId="77777777" w:rsidR="005B60DF" w:rsidRPr="00EA592D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1856369E" w14:textId="77777777" w:rsidR="005B60DF" w:rsidRPr="00EA592D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4070DE" w:rsidRPr="00EA592D" w14:paraId="3AD65D31" w14:textId="77777777" w:rsidTr="004070DE">
        <w:tc>
          <w:tcPr>
            <w:tcW w:w="6318" w:type="dxa"/>
          </w:tcPr>
          <w:p w14:paraId="354030E7" w14:textId="0AB65A6D" w:rsidR="004070DE" w:rsidRPr="004070DE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70DE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1" w:type="dxa"/>
          </w:tcPr>
          <w:p w14:paraId="7AA0E5E1" w14:textId="77777777" w:rsidR="004070DE" w:rsidRPr="00EA592D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99FF263" w14:textId="77777777" w:rsidR="004070DE" w:rsidRPr="00EA592D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58226700" w14:textId="77777777" w:rsidR="004070DE" w:rsidRPr="00EA592D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5B60DF" w:rsidRPr="00EA592D" w14:paraId="067E500D" w14:textId="77777777" w:rsidTr="004070DE">
        <w:tc>
          <w:tcPr>
            <w:tcW w:w="6318" w:type="dxa"/>
          </w:tcPr>
          <w:p w14:paraId="69D781AC" w14:textId="50E04EBD" w:rsidR="005B60DF" w:rsidRPr="00EA592D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B60DF"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1" w:type="dxa"/>
          </w:tcPr>
          <w:p w14:paraId="0B969E85" w14:textId="5F11A938" w:rsidR="005B60DF" w:rsidRPr="00FF3F36" w:rsidRDefault="00832D27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,14</w:t>
            </w:r>
            <w:r w:rsidR="001646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C4C1189" w14:textId="77777777" w:rsidR="005B60DF" w:rsidRPr="00FF3F36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7D49779A" w14:textId="77777777" w:rsidR="005B60DF" w:rsidRPr="00EA592D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28,526</w:t>
            </w:r>
          </w:p>
        </w:tc>
      </w:tr>
      <w:tr w:rsidR="005B60DF" w:rsidRPr="00EA592D" w14:paraId="7FAB1D6D" w14:textId="77777777" w:rsidTr="004070DE">
        <w:tc>
          <w:tcPr>
            <w:tcW w:w="6318" w:type="dxa"/>
          </w:tcPr>
          <w:p w14:paraId="36D1B500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26199645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EA6A3AB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19E19F5B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070DE" w:rsidRPr="00EA592D" w14:paraId="51E8755B" w14:textId="77777777" w:rsidTr="004070DE">
        <w:tc>
          <w:tcPr>
            <w:tcW w:w="6318" w:type="dxa"/>
          </w:tcPr>
          <w:p w14:paraId="759C53AA" w14:textId="1F8BACB7" w:rsidR="004070DE" w:rsidRPr="00651758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1" w:type="dxa"/>
          </w:tcPr>
          <w:p w14:paraId="0942877D" w14:textId="77777777" w:rsidR="004070DE" w:rsidRPr="00651758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8547B15" w14:textId="77777777" w:rsidR="004070DE" w:rsidRPr="00651758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3C02C911" w14:textId="77777777" w:rsidR="004070DE" w:rsidRPr="00651758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070DE" w:rsidRPr="00EA592D" w14:paraId="354075CF" w14:textId="77777777" w:rsidTr="004070DE">
        <w:tc>
          <w:tcPr>
            <w:tcW w:w="6318" w:type="dxa"/>
          </w:tcPr>
          <w:p w14:paraId="5DFFCB97" w14:textId="4EC3B895" w:rsidR="004070DE" w:rsidRPr="00651758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ธนาคารกรุงไทย จำกัด (มหาชน)</w:t>
            </w:r>
          </w:p>
        </w:tc>
        <w:tc>
          <w:tcPr>
            <w:tcW w:w="1351" w:type="dxa"/>
          </w:tcPr>
          <w:p w14:paraId="39323D4B" w14:textId="03DB88C2" w:rsidR="004070DE" w:rsidRPr="00651758" w:rsidRDefault="00E26D3D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57662D21" w14:textId="77777777" w:rsidR="004070DE" w:rsidRPr="00651758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05DE1E63" w14:textId="3E5C2715" w:rsidR="004070DE" w:rsidRPr="00651758" w:rsidRDefault="00E26D3D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28</w:t>
            </w:r>
          </w:p>
        </w:tc>
      </w:tr>
      <w:tr w:rsidR="004070DE" w:rsidRPr="00EA592D" w14:paraId="08FF269A" w14:textId="77777777" w:rsidTr="004070DE">
        <w:tc>
          <w:tcPr>
            <w:tcW w:w="6318" w:type="dxa"/>
          </w:tcPr>
          <w:p w14:paraId="115604D5" w14:textId="77777777" w:rsidR="004070DE" w:rsidRPr="00651758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2C042656" w14:textId="77777777" w:rsidR="004070DE" w:rsidRPr="00651758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63F8B9B" w14:textId="77777777" w:rsidR="004070DE" w:rsidRPr="00651758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3EDB9565" w14:textId="77777777" w:rsidR="004070DE" w:rsidRPr="00651758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B60DF" w:rsidRPr="00EA592D" w14:paraId="14FF6C61" w14:textId="77777777" w:rsidTr="004070DE">
        <w:tc>
          <w:tcPr>
            <w:tcW w:w="6318" w:type="dxa"/>
          </w:tcPr>
          <w:p w14:paraId="6294E7B7" w14:textId="77777777" w:rsidR="005B60DF" w:rsidRPr="005B60DF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50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</w:t>
            </w:r>
          </w:p>
        </w:tc>
        <w:tc>
          <w:tcPr>
            <w:tcW w:w="1351" w:type="dxa"/>
          </w:tcPr>
          <w:p w14:paraId="058A40E9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23E8CD90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3522D984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B60DF" w:rsidRPr="00EA592D" w14:paraId="628DAEF1" w14:textId="77777777" w:rsidTr="004070DE">
        <w:tc>
          <w:tcPr>
            <w:tcW w:w="6318" w:type="dxa"/>
          </w:tcPr>
          <w:p w14:paraId="25ED8D65" w14:textId="77777777" w:rsidR="005B60DF" w:rsidRPr="004070DE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70DE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351" w:type="dxa"/>
          </w:tcPr>
          <w:p w14:paraId="25563276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76DA9961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3B3B0723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B60DF" w:rsidRPr="00EA592D" w14:paraId="421ACB23" w14:textId="77777777" w:rsidTr="004070DE">
        <w:tc>
          <w:tcPr>
            <w:tcW w:w="6318" w:type="dxa"/>
          </w:tcPr>
          <w:p w14:paraId="707D3C99" w14:textId="59C88108" w:rsidR="005B60DF" w:rsidRPr="00651758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B60DF" w:rsidRPr="00651758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351" w:type="dxa"/>
          </w:tcPr>
          <w:p w14:paraId="0F8AACC0" w14:textId="77777777" w:rsidR="005B60DF" w:rsidRPr="00651758" w:rsidRDefault="00832D27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1,750</w:t>
            </w:r>
          </w:p>
        </w:tc>
        <w:tc>
          <w:tcPr>
            <w:tcW w:w="269" w:type="dxa"/>
          </w:tcPr>
          <w:p w14:paraId="5611FC45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0B07B797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1,684</w:t>
            </w:r>
          </w:p>
        </w:tc>
      </w:tr>
      <w:tr w:rsidR="005B60DF" w:rsidRPr="00EA592D" w14:paraId="6AD7AFEF" w14:textId="77777777" w:rsidTr="004070DE">
        <w:tc>
          <w:tcPr>
            <w:tcW w:w="6318" w:type="dxa"/>
          </w:tcPr>
          <w:p w14:paraId="18EFC8CC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41F6EDBC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90B24E8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7B93A96D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B60DF" w:rsidRPr="00EA592D" w14:paraId="3580F430" w14:textId="77777777" w:rsidTr="004070DE">
        <w:tc>
          <w:tcPr>
            <w:tcW w:w="6318" w:type="dxa"/>
          </w:tcPr>
          <w:p w14:paraId="6F854F0B" w14:textId="77777777" w:rsidR="005B60DF" w:rsidRPr="004070DE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70DE">
              <w:rPr>
                <w:rFonts w:ascii="Angsana New" w:hAnsi="Angsana New"/>
                <w:sz w:val="30"/>
                <w:szCs w:val="30"/>
                <w:cs/>
              </w:rPr>
              <w:t>ค่าธรรมเนียม</w:t>
            </w:r>
            <w:r w:rsidRPr="004070DE">
              <w:rPr>
                <w:rFonts w:ascii="Angsana New" w:hAnsi="Angsana New" w:hint="cs"/>
                <w:sz w:val="30"/>
                <w:szCs w:val="30"/>
                <w:cs/>
              </w:rPr>
              <w:t>ทรัสตี</w:t>
            </w:r>
          </w:p>
        </w:tc>
        <w:tc>
          <w:tcPr>
            <w:tcW w:w="1351" w:type="dxa"/>
          </w:tcPr>
          <w:p w14:paraId="68365680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7A14FEF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528438B9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B60DF" w:rsidRPr="00EA592D" w14:paraId="613641C6" w14:textId="77777777" w:rsidTr="004070DE">
        <w:tc>
          <w:tcPr>
            <w:tcW w:w="6318" w:type="dxa"/>
          </w:tcPr>
          <w:p w14:paraId="2F24AD41" w14:textId="109AEE28" w:rsidR="005B60DF" w:rsidRPr="00651758" w:rsidRDefault="004070DE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B60DF" w:rsidRPr="00651758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="005B60D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</w:tcPr>
          <w:p w14:paraId="2D176BF5" w14:textId="4395B0F8" w:rsidR="005B60DF" w:rsidRDefault="00832D27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1,34</w:t>
            </w:r>
            <w:r w:rsidR="001646DD">
              <w:rPr>
                <w:rFonts w:ascii="Angsana New" w:hAnsi="Angsana New"/>
                <w:sz w:val="30"/>
                <w:szCs w:val="30"/>
                <w:lang w:bidi="ar-SA"/>
              </w:rPr>
              <w:t>2</w:t>
            </w:r>
          </w:p>
        </w:tc>
        <w:tc>
          <w:tcPr>
            <w:tcW w:w="269" w:type="dxa"/>
          </w:tcPr>
          <w:p w14:paraId="76956B92" w14:textId="77777777" w:rsidR="005B60DF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5D4CAA83" w14:textId="77777777" w:rsidR="005B60DF" w:rsidRPr="00651758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1,698</w:t>
            </w:r>
          </w:p>
        </w:tc>
      </w:tr>
      <w:tr w:rsidR="005B60DF" w:rsidRPr="00EA592D" w14:paraId="35E52E4E" w14:textId="77777777" w:rsidTr="004070DE">
        <w:tc>
          <w:tcPr>
            <w:tcW w:w="6318" w:type="dxa"/>
          </w:tcPr>
          <w:p w14:paraId="79862F21" w14:textId="77777777" w:rsidR="005B60DF" w:rsidRPr="003419EE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2BCAFBE7" w14:textId="77777777" w:rsidR="005B60DF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252E8A96" w14:textId="77777777" w:rsidR="005B60DF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058762C7" w14:textId="77777777" w:rsidR="005B60DF" w:rsidRDefault="005B60DF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6B2180" w:rsidRPr="00EA592D" w14:paraId="0FAAAA2D" w14:textId="77777777" w:rsidTr="004070DE">
        <w:tc>
          <w:tcPr>
            <w:tcW w:w="6318" w:type="dxa"/>
          </w:tcPr>
          <w:p w14:paraId="7B081B67" w14:textId="77777777" w:rsidR="006B2180" w:rsidRPr="003419EE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0110419F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67B22655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38758636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6B2180" w:rsidRPr="00EA592D" w14:paraId="2C1E4229" w14:textId="77777777" w:rsidTr="004070DE">
        <w:tc>
          <w:tcPr>
            <w:tcW w:w="6318" w:type="dxa"/>
          </w:tcPr>
          <w:p w14:paraId="23C58ACD" w14:textId="77777777" w:rsidR="006B2180" w:rsidRPr="003419EE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6C6A972A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036050B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436C484B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6B2180" w:rsidRPr="00EA592D" w14:paraId="5C80CF23" w14:textId="77777777" w:rsidTr="004070DE">
        <w:tc>
          <w:tcPr>
            <w:tcW w:w="6318" w:type="dxa"/>
          </w:tcPr>
          <w:p w14:paraId="74B5AB05" w14:textId="77777777" w:rsidR="006B2180" w:rsidRPr="003419EE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786ED367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EB10888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78A13BD2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6B2180" w:rsidRPr="00EA592D" w14:paraId="4021EE13" w14:textId="77777777" w:rsidTr="004070DE">
        <w:tc>
          <w:tcPr>
            <w:tcW w:w="6318" w:type="dxa"/>
          </w:tcPr>
          <w:p w14:paraId="7121CC97" w14:textId="77777777" w:rsidR="006B2180" w:rsidRPr="003419EE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38B2A767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8CCFFA6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2B7845FE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6B2180" w:rsidRPr="00EA592D" w14:paraId="5A6743E7" w14:textId="77777777" w:rsidTr="004070DE">
        <w:tc>
          <w:tcPr>
            <w:tcW w:w="6318" w:type="dxa"/>
          </w:tcPr>
          <w:p w14:paraId="4DD0EDB0" w14:textId="77777777" w:rsidR="006B2180" w:rsidRPr="003419EE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633B5F70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77C9381B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7D7A5DA3" w14:textId="77777777" w:rsidR="006B2180" w:rsidRDefault="006B2180" w:rsidP="005B6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070DE" w:rsidRPr="00EA592D" w14:paraId="00397DFB" w14:textId="77777777" w:rsidTr="004070DE">
        <w:tc>
          <w:tcPr>
            <w:tcW w:w="6318" w:type="dxa"/>
          </w:tcPr>
          <w:p w14:paraId="342E4126" w14:textId="77777777" w:rsidR="004070DE" w:rsidRPr="003B2A85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สำหรับงวดหกเดือนสิ้นสุดวันที่ </w:t>
            </w:r>
            <w:r w:rsidRPr="003B2A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B2A8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1" w:type="dxa"/>
          </w:tcPr>
          <w:p w14:paraId="6D862E56" w14:textId="4C953BD4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4FAC89C9" w14:textId="77777777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292EB744" w14:textId="4258A92C" w:rsidR="004070DE" w:rsidRPr="00EA592D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26D3D" w:rsidRPr="00EA592D" w14:paraId="049FB026" w14:textId="77777777" w:rsidTr="00DA6F5E">
        <w:tc>
          <w:tcPr>
            <w:tcW w:w="6318" w:type="dxa"/>
          </w:tcPr>
          <w:p w14:paraId="38A2A43B" w14:textId="77777777" w:rsidR="00E26D3D" w:rsidRPr="00EA592D" w:rsidRDefault="00E26D3D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971" w:type="dxa"/>
            <w:gridSpan w:val="3"/>
          </w:tcPr>
          <w:p w14:paraId="57983114" w14:textId="0CBCFFE6" w:rsidR="00E26D3D" w:rsidRDefault="00E26D3D" w:rsidP="00E26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4070DE" w:rsidRPr="00EA592D" w14:paraId="4B4D4743" w14:textId="77777777" w:rsidTr="004070DE">
        <w:tc>
          <w:tcPr>
            <w:tcW w:w="6318" w:type="dxa"/>
          </w:tcPr>
          <w:p w14:paraId="3921BE9A" w14:textId="5111F6D5" w:rsidR="004070DE" w:rsidRPr="00EA592D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514F0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จากการลงทุน</w:t>
            </w:r>
          </w:p>
        </w:tc>
        <w:tc>
          <w:tcPr>
            <w:tcW w:w="1351" w:type="dxa"/>
          </w:tcPr>
          <w:p w14:paraId="5E99DC68" w14:textId="77777777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A9600A" w14:textId="77777777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2FD64CCE" w14:textId="77777777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70DE" w:rsidRPr="00EA592D" w14:paraId="784C1658" w14:textId="77777777" w:rsidTr="004070DE">
        <w:tc>
          <w:tcPr>
            <w:tcW w:w="6318" w:type="dxa"/>
          </w:tcPr>
          <w:p w14:paraId="7D355A26" w14:textId="77777777" w:rsidR="004070DE" w:rsidRP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70DE">
              <w:rPr>
                <w:rFonts w:ascii="Angsana New" w:hAnsi="Angsana New"/>
                <w:sz w:val="30"/>
                <w:szCs w:val="30"/>
                <w:cs/>
              </w:rPr>
              <w:t>รายได้ค่าเช่</w:t>
            </w:r>
            <w:r w:rsidRPr="004070DE">
              <w:rPr>
                <w:rFonts w:ascii="Angsana New" w:hAnsi="Angsana New"/>
                <w:sz w:val="30"/>
                <w:szCs w:val="30"/>
                <w:cs/>
                <w:lang w:val="en-GB"/>
              </w:rPr>
              <w:t>า</w:t>
            </w:r>
          </w:p>
        </w:tc>
        <w:tc>
          <w:tcPr>
            <w:tcW w:w="1351" w:type="dxa"/>
          </w:tcPr>
          <w:p w14:paraId="02D0546D" w14:textId="77777777" w:rsidR="004070DE" w:rsidRPr="00EA592D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D438D60" w14:textId="77777777" w:rsidR="004070DE" w:rsidRPr="00EA592D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7393630E" w14:textId="77777777" w:rsidR="004070DE" w:rsidRPr="00EA592D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4070DE" w:rsidRPr="00EA592D" w14:paraId="216972D3" w14:textId="77777777" w:rsidTr="004070DE">
        <w:tc>
          <w:tcPr>
            <w:tcW w:w="6318" w:type="dxa"/>
          </w:tcPr>
          <w:p w14:paraId="1A023238" w14:textId="1788991B" w:rsidR="004070DE" w:rsidRPr="00EA592D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51" w:type="dxa"/>
          </w:tcPr>
          <w:p w14:paraId="614D58BF" w14:textId="66923EE9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114,96</w:t>
            </w:r>
            <w:r w:rsidR="00E26D3D">
              <w:rPr>
                <w:rFonts w:ascii="Angsana New" w:hAnsi="Angsana New"/>
                <w:sz w:val="30"/>
                <w:szCs w:val="30"/>
                <w:lang w:bidi="ar-SA"/>
              </w:rPr>
              <w:t>9</w:t>
            </w:r>
          </w:p>
        </w:tc>
        <w:tc>
          <w:tcPr>
            <w:tcW w:w="269" w:type="dxa"/>
          </w:tcPr>
          <w:p w14:paraId="6F527F62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4AEDD74D" w14:textId="77777777" w:rsidR="004070DE" w:rsidRPr="00EA592D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141,028</w:t>
            </w:r>
          </w:p>
        </w:tc>
      </w:tr>
      <w:tr w:rsidR="004070DE" w:rsidRPr="00EA592D" w14:paraId="069D4A8A" w14:textId="77777777" w:rsidTr="004070DE">
        <w:tc>
          <w:tcPr>
            <w:tcW w:w="6318" w:type="dxa"/>
          </w:tcPr>
          <w:p w14:paraId="6566D7ED" w14:textId="77777777" w:rsidR="004070DE" w:rsidRPr="005B60DF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35767FAE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1E0D1539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76F3EB78" w14:textId="77777777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070DE" w:rsidRPr="00EA592D" w14:paraId="51194823" w14:textId="77777777" w:rsidTr="004070DE">
        <w:tc>
          <w:tcPr>
            <w:tcW w:w="6318" w:type="dxa"/>
          </w:tcPr>
          <w:p w14:paraId="7085FA93" w14:textId="08B1E6E2" w:rsidR="004070DE" w:rsidRPr="005B60DF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1" w:type="dxa"/>
          </w:tcPr>
          <w:p w14:paraId="5EEAC5D2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6FB40332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67EB834E" w14:textId="77777777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070DE" w:rsidRPr="00EA592D" w14:paraId="7C15E0A7" w14:textId="77777777" w:rsidTr="004070DE">
        <w:tc>
          <w:tcPr>
            <w:tcW w:w="6318" w:type="dxa"/>
          </w:tcPr>
          <w:p w14:paraId="32C78882" w14:textId="2BF32559" w:rsidR="004070DE" w:rsidRPr="005B60DF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ธนาคารกรุงไทย จำกัด (มหาชน)</w:t>
            </w:r>
          </w:p>
        </w:tc>
        <w:tc>
          <w:tcPr>
            <w:tcW w:w="1351" w:type="dxa"/>
          </w:tcPr>
          <w:p w14:paraId="2BCCB593" w14:textId="5AD8C747" w:rsidR="004070DE" w:rsidRPr="00FF3F36" w:rsidRDefault="00E26D3D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25</w:t>
            </w:r>
          </w:p>
        </w:tc>
        <w:tc>
          <w:tcPr>
            <w:tcW w:w="269" w:type="dxa"/>
          </w:tcPr>
          <w:p w14:paraId="675E93C7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32582F28" w14:textId="4AFE169F" w:rsidR="004070DE" w:rsidRDefault="00E26D3D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48</w:t>
            </w:r>
          </w:p>
        </w:tc>
      </w:tr>
      <w:tr w:rsidR="004070DE" w:rsidRPr="00EA592D" w14:paraId="595110E5" w14:textId="77777777" w:rsidTr="004070DE">
        <w:tc>
          <w:tcPr>
            <w:tcW w:w="6318" w:type="dxa"/>
          </w:tcPr>
          <w:p w14:paraId="40C01AD8" w14:textId="77777777" w:rsidR="004070DE" w:rsidRPr="005B60DF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24D2B3D3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424979F2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17D82005" w14:textId="77777777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070DE" w:rsidRPr="00EA592D" w14:paraId="3CF4ABC7" w14:textId="77777777" w:rsidTr="004070DE">
        <w:tc>
          <w:tcPr>
            <w:tcW w:w="6318" w:type="dxa"/>
          </w:tcPr>
          <w:p w14:paraId="5B4151FE" w14:textId="77777777" w:rsidR="004070DE" w:rsidRPr="005B60DF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60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351" w:type="dxa"/>
          </w:tcPr>
          <w:p w14:paraId="73F37083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5D30395D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1E1594A8" w14:textId="77777777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070DE" w:rsidRPr="00EA592D" w14:paraId="35C31348" w14:textId="77777777" w:rsidTr="004070DE">
        <w:tc>
          <w:tcPr>
            <w:tcW w:w="6318" w:type="dxa"/>
          </w:tcPr>
          <w:p w14:paraId="116EB45B" w14:textId="77777777" w:rsidR="004070DE" w:rsidRP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070DE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351" w:type="dxa"/>
          </w:tcPr>
          <w:p w14:paraId="5F09D056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168A65CF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5670859F" w14:textId="77777777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070DE" w:rsidRPr="00EA592D" w14:paraId="0AC6E3C2" w14:textId="77777777" w:rsidTr="004070DE">
        <w:tc>
          <w:tcPr>
            <w:tcW w:w="6318" w:type="dxa"/>
          </w:tcPr>
          <w:p w14:paraId="17C787ED" w14:textId="4BA1937B" w:rsidR="004070DE" w:rsidRPr="00EA592D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ดุสิตธานี พร็อพเพอร์ตี้ส์ รีท จำกัด</w:t>
            </w:r>
          </w:p>
        </w:tc>
        <w:tc>
          <w:tcPr>
            <w:tcW w:w="1351" w:type="dxa"/>
          </w:tcPr>
          <w:p w14:paraId="5CB64F9C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3,467</w:t>
            </w:r>
          </w:p>
        </w:tc>
        <w:tc>
          <w:tcPr>
            <w:tcW w:w="269" w:type="dxa"/>
          </w:tcPr>
          <w:p w14:paraId="5918FC92" w14:textId="77777777" w:rsidR="004070DE" w:rsidRPr="00FF3F36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2E9E5245" w14:textId="77777777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3,343</w:t>
            </w:r>
          </w:p>
        </w:tc>
      </w:tr>
      <w:tr w:rsidR="004070DE" w:rsidRPr="00EA592D" w14:paraId="0615DBB3" w14:textId="77777777" w:rsidTr="004070DE">
        <w:tc>
          <w:tcPr>
            <w:tcW w:w="6318" w:type="dxa"/>
          </w:tcPr>
          <w:p w14:paraId="0B1C2FEB" w14:textId="77777777" w:rsidR="004070DE" w:rsidRPr="00651758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1" w:type="dxa"/>
          </w:tcPr>
          <w:p w14:paraId="536704D0" w14:textId="77777777" w:rsidR="004070DE" w:rsidRPr="00651758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3230937A" w14:textId="77777777" w:rsidR="004070DE" w:rsidRPr="00651758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0C968916" w14:textId="77777777" w:rsidR="004070DE" w:rsidRPr="00651758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070DE" w:rsidRPr="00EA592D" w14:paraId="292FFD19" w14:textId="77777777" w:rsidTr="004070DE">
        <w:tc>
          <w:tcPr>
            <w:tcW w:w="6318" w:type="dxa"/>
          </w:tcPr>
          <w:p w14:paraId="0F9A192E" w14:textId="77777777" w:rsidR="004070DE" w:rsidRPr="005B60DF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19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ค่าธรรมเนียม</w:t>
            </w:r>
            <w:r w:rsidRPr="003419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ทรัสตี</w:t>
            </w:r>
          </w:p>
        </w:tc>
        <w:tc>
          <w:tcPr>
            <w:tcW w:w="1351" w:type="dxa"/>
          </w:tcPr>
          <w:p w14:paraId="25C4A133" w14:textId="77777777" w:rsidR="004070DE" w:rsidRPr="00651758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</w:tcPr>
          <w:p w14:paraId="0368F0CE" w14:textId="77777777" w:rsidR="004070DE" w:rsidRPr="00651758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6BEAC90E" w14:textId="77777777" w:rsidR="004070DE" w:rsidRPr="00651758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4070DE" w:rsidRPr="00EA592D" w14:paraId="6C7C8FF5" w14:textId="77777777" w:rsidTr="004070DE">
        <w:tc>
          <w:tcPr>
            <w:tcW w:w="6318" w:type="dxa"/>
          </w:tcPr>
          <w:p w14:paraId="310D67D9" w14:textId="231BD864" w:rsidR="004070DE" w:rsidRPr="00651758" w:rsidRDefault="0011494D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4070DE" w:rsidRPr="00651758">
              <w:rPr>
                <w:rFonts w:ascii="Angsana New" w:hAnsi="Angsana New"/>
                <w:sz w:val="30"/>
                <w:szCs w:val="30"/>
                <w:cs/>
              </w:rPr>
              <w:t>บริษัท หลักทรัพย์จัดการกองทุน กรุงไทย จำกัด (มหาชน</w:t>
            </w:r>
            <w:r w:rsidR="004070D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</w:tcPr>
          <w:p w14:paraId="6A55B969" w14:textId="77777777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2,658</w:t>
            </w:r>
          </w:p>
        </w:tc>
        <w:tc>
          <w:tcPr>
            <w:tcW w:w="269" w:type="dxa"/>
          </w:tcPr>
          <w:p w14:paraId="75B6D938" w14:textId="77777777" w:rsidR="004070DE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51" w:type="dxa"/>
          </w:tcPr>
          <w:p w14:paraId="02B81EA7" w14:textId="77777777" w:rsidR="004070DE" w:rsidRPr="00651758" w:rsidRDefault="004070DE" w:rsidP="00407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24" w:right="-9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3,370</w:t>
            </w:r>
          </w:p>
        </w:tc>
      </w:tr>
    </w:tbl>
    <w:p w14:paraId="01AB990E" w14:textId="699A2695" w:rsidR="00021D86" w:rsidRDefault="00021D86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749F0B2" w14:textId="77777777" w:rsidR="00021D86" w:rsidRPr="00297510" w:rsidRDefault="00021D86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</w:rPr>
      </w:pPr>
      <w:r w:rsidRPr="00297510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297510">
        <w:rPr>
          <w:rFonts w:ascii="Angsana New" w:hAnsi="Angsana New"/>
          <w:sz w:val="30"/>
          <w:szCs w:val="30"/>
        </w:rPr>
        <w:t xml:space="preserve"> </w:t>
      </w:r>
      <w:r w:rsidRPr="00297510">
        <w:rPr>
          <w:rFonts w:ascii="Angsana New" w:hAnsi="Angsana New"/>
          <w:sz w:val="30"/>
          <w:szCs w:val="30"/>
          <w:cs/>
        </w:rPr>
        <w:t>ณ วันที่</w:t>
      </w:r>
      <w:r w:rsidRPr="00297510">
        <w:rPr>
          <w:rFonts w:ascii="Angsana New" w:hAnsi="Angsana New"/>
          <w:sz w:val="30"/>
          <w:szCs w:val="30"/>
        </w:rPr>
        <w:t xml:space="preserve"> </w:t>
      </w:r>
      <w:r w:rsidRPr="00297510"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29751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2562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297510">
        <w:rPr>
          <w:rFonts w:ascii="Angsana New" w:hAnsi="Angsana New"/>
          <w:sz w:val="30"/>
          <w:szCs w:val="30"/>
          <w:cs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2561 </w:t>
      </w:r>
      <w:r w:rsidRPr="00297510">
        <w:rPr>
          <w:rFonts w:ascii="Angsana New" w:hAnsi="Angsana New"/>
          <w:sz w:val="30"/>
          <w:szCs w:val="30"/>
          <w:cs/>
        </w:rPr>
        <w:t>มีดังนี้</w:t>
      </w:r>
    </w:p>
    <w:p w14:paraId="7AA3B587" w14:textId="77777777" w:rsidR="00021D86" w:rsidRPr="00297510" w:rsidRDefault="00021D86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ook w:val="04A0" w:firstRow="1" w:lastRow="0" w:firstColumn="1" w:lastColumn="0" w:noHBand="0" w:noVBand="1"/>
      </w:tblPr>
      <w:tblGrid>
        <w:gridCol w:w="6309"/>
        <w:gridCol w:w="1410"/>
        <w:gridCol w:w="256"/>
        <w:gridCol w:w="1304"/>
      </w:tblGrid>
      <w:tr w:rsidR="00021D86" w:rsidRPr="00297510" w14:paraId="3201FABE" w14:textId="77777777" w:rsidTr="00F46411">
        <w:trPr>
          <w:tblHeader/>
        </w:trPr>
        <w:tc>
          <w:tcPr>
            <w:tcW w:w="6309" w:type="dxa"/>
          </w:tcPr>
          <w:p w14:paraId="7577E637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0" w:type="dxa"/>
          </w:tcPr>
          <w:p w14:paraId="13C7B4A9" w14:textId="77777777" w:rsidR="00021D86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" w:type="dxa"/>
          </w:tcPr>
          <w:p w14:paraId="6F6A616D" w14:textId="77777777" w:rsidR="00021D86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5F288EFA" w14:textId="77777777" w:rsidR="00021D86" w:rsidRPr="00EA592D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021D86" w:rsidRPr="00297510" w14:paraId="096EA664" w14:textId="77777777" w:rsidTr="00F46411">
        <w:trPr>
          <w:tblHeader/>
        </w:trPr>
        <w:tc>
          <w:tcPr>
            <w:tcW w:w="6309" w:type="dxa"/>
          </w:tcPr>
          <w:p w14:paraId="10FD1069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10" w:type="dxa"/>
          </w:tcPr>
          <w:p w14:paraId="576B4743" w14:textId="77777777" w:rsidR="00021D86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6" w:type="dxa"/>
          </w:tcPr>
          <w:p w14:paraId="4999BB3E" w14:textId="77777777" w:rsidR="00021D86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</w:tcPr>
          <w:p w14:paraId="29B11490" w14:textId="77777777" w:rsidR="00021D86" w:rsidRPr="00EA592D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21D86" w:rsidRPr="00297510" w14:paraId="24DCFE88" w14:textId="77777777" w:rsidTr="00F46411">
        <w:trPr>
          <w:tblHeader/>
        </w:trPr>
        <w:tc>
          <w:tcPr>
            <w:tcW w:w="6309" w:type="dxa"/>
          </w:tcPr>
          <w:p w14:paraId="74F20824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70" w:type="dxa"/>
            <w:gridSpan w:val="3"/>
          </w:tcPr>
          <w:p w14:paraId="042F47AA" w14:textId="77777777" w:rsidR="00021D86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21D86" w:rsidRPr="00297510" w14:paraId="7A8FC8B0" w14:textId="77777777" w:rsidTr="00F46411">
        <w:trPr>
          <w:tblHeader/>
        </w:trPr>
        <w:tc>
          <w:tcPr>
            <w:tcW w:w="6309" w:type="dxa"/>
          </w:tcPr>
          <w:p w14:paraId="4D1D5C9B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410" w:type="dxa"/>
          </w:tcPr>
          <w:p w14:paraId="7A767ECC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14:paraId="2EEB45CE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14:paraId="12E1C6AE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</w:tr>
      <w:tr w:rsidR="00021D86" w:rsidRPr="00297510" w14:paraId="50F4DDED" w14:textId="77777777" w:rsidTr="00F46411">
        <w:trPr>
          <w:tblHeader/>
        </w:trPr>
        <w:tc>
          <w:tcPr>
            <w:tcW w:w="6309" w:type="dxa"/>
          </w:tcPr>
          <w:p w14:paraId="79131314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10" w:type="dxa"/>
          </w:tcPr>
          <w:p w14:paraId="6BCFCBF1" w14:textId="77777777" w:rsidR="00021D86" w:rsidRPr="00297510" w:rsidRDefault="00832D27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5,340</w:t>
            </w:r>
          </w:p>
        </w:tc>
        <w:tc>
          <w:tcPr>
            <w:tcW w:w="256" w:type="dxa"/>
          </w:tcPr>
          <w:p w14:paraId="1DCFC920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14:paraId="47638BBE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29,779</w:t>
            </w:r>
          </w:p>
        </w:tc>
      </w:tr>
      <w:tr w:rsidR="00021D86" w:rsidRPr="00297510" w14:paraId="63A69E8A" w14:textId="77777777" w:rsidTr="00F46411">
        <w:trPr>
          <w:tblHeader/>
        </w:trPr>
        <w:tc>
          <w:tcPr>
            <w:tcW w:w="6309" w:type="dxa"/>
          </w:tcPr>
          <w:p w14:paraId="5CF2A822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0" w:type="dxa"/>
          </w:tcPr>
          <w:p w14:paraId="642914CA" w14:textId="77777777" w:rsidR="00021D86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14:paraId="170F6D91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14:paraId="45EB0188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21D86" w:rsidRPr="00297510" w14:paraId="31C51F8C" w14:textId="77777777" w:rsidTr="00F46411">
        <w:trPr>
          <w:tblHeader/>
        </w:trPr>
        <w:tc>
          <w:tcPr>
            <w:tcW w:w="6309" w:type="dxa"/>
          </w:tcPr>
          <w:p w14:paraId="0A1CEFB3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10" w:type="dxa"/>
          </w:tcPr>
          <w:p w14:paraId="13245828" w14:textId="77777777" w:rsidR="00021D86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14:paraId="7456BDDC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14:paraId="3EBE9E21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021D86" w:rsidRPr="00297510" w14:paraId="60696AFD" w14:textId="77777777" w:rsidTr="00F46411">
        <w:trPr>
          <w:tblHeader/>
        </w:trPr>
        <w:tc>
          <w:tcPr>
            <w:tcW w:w="6309" w:type="dxa"/>
          </w:tcPr>
          <w:p w14:paraId="7258033D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10" w:type="dxa"/>
          </w:tcPr>
          <w:p w14:paraId="35814302" w14:textId="77777777" w:rsidR="00021D86" w:rsidRDefault="00832D27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354</w:t>
            </w:r>
          </w:p>
        </w:tc>
        <w:tc>
          <w:tcPr>
            <w:tcW w:w="256" w:type="dxa"/>
          </w:tcPr>
          <w:p w14:paraId="3AF46357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14:paraId="4C93E29C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39,914</w:t>
            </w:r>
          </w:p>
        </w:tc>
      </w:tr>
      <w:tr w:rsidR="00021D86" w:rsidRPr="00297510" w14:paraId="04CFCE38" w14:textId="77777777" w:rsidTr="00F46411">
        <w:trPr>
          <w:tblHeader/>
        </w:trPr>
        <w:tc>
          <w:tcPr>
            <w:tcW w:w="6309" w:type="dxa"/>
          </w:tcPr>
          <w:p w14:paraId="473A5077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10" w:type="dxa"/>
          </w:tcPr>
          <w:p w14:paraId="232DB5EE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256" w:type="dxa"/>
          </w:tcPr>
          <w:p w14:paraId="2BA936FD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  <w:tc>
          <w:tcPr>
            <w:tcW w:w="1304" w:type="dxa"/>
          </w:tcPr>
          <w:p w14:paraId="15AF6559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highlight w:val="yellow"/>
                <w:lang w:bidi="ar-SA"/>
              </w:rPr>
            </w:pPr>
          </w:p>
        </w:tc>
      </w:tr>
      <w:tr w:rsidR="00021D86" w:rsidRPr="00297510" w14:paraId="26067B48" w14:textId="77777777" w:rsidTr="00F46411">
        <w:trPr>
          <w:tblHeader/>
        </w:trPr>
        <w:tc>
          <w:tcPr>
            <w:tcW w:w="6309" w:type="dxa"/>
          </w:tcPr>
          <w:p w14:paraId="3326E760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410" w:type="dxa"/>
          </w:tcPr>
          <w:p w14:paraId="76872E14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56" w:type="dxa"/>
          </w:tcPr>
          <w:p w14:paraId="3AFFBE29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14:paraId="002EFF58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021D86" w:rsidRPr="00297510" w14:paraId="05555A92" w14:textId="77777777" w:rsidTr="00F46411">
        <w:trPr>
          <w:tblHeader/>
        </w:trPr>
        <w:tc>
          <w:tcPr>
            <w:tcW w:w="6309" w:type="dxa"/>
          </w:tcPr>
          <w:p w14:paraId="61B4485B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กรุงไทย จำกัด (มหาชน) </w:t>
            </w:r>
          </w:p>
        </w:tc>
        <w:tc>
          <w:tcPr>
            <w:tcW w:w="1410" w:type="dxa"/>
          </w:tcPr>
          <w:p w14:paraId="5C48B30F" w14:textId="77777777" w:rsidR="00021D86" w:rsidRPr="00297510" w:rsidRDefault="00066F83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1,406</w:t>
            </w:r>
          </w:p>
        </w:tc>
        <w:tc>
          <w:tcPr>
            <w:tcW w:w="256" w:type="dxa"/>
          </w:tcPr>
          <w:p w14:paraId="6C0A24C8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14:paraId="5C3200CB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1,353</w:t>
            </w:r>
          </w:p>
        </w:tc>
      </w:tr>
      <w:tr w:rsidR="00021D86" w:rsidRPr="00297510" w14:paraId="7E34B6AC" w14:textId="77777777" w:rsidTr="00F46411">
        <w:trPr>
          <w:tblHeader/>
        </w:trPr>
        <w:tc>
          <w:tcPr>
            <w:tcW w:w="6309" w:type="dxa"/>
          </w:tcPr>
          <w:p w14:paraId="368038F4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015BF08" w14:textId="60B2FBF3" w:rsidR="00021D86" w:rsidRPr="00297510" w:rsidRDefault="00066F83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60</w:t>
            </w:r>
            <w:r w:rsidR="00FB26DD">
              <w:rPr>
                <w:rFonts w:ascii="Angsana New" w:hAnsi="Angsana New"/>
                <w:sz w:val="30"/>
                <w:szCs w:val="30"/>
                <w:lang w:bidi="ar-SA"/>
              </w:rPr>
              <w:t>6</w:t>
            </w:r>
          </w:p>
        </w:tc>
        <w:tc>
          <w:tcPr>
            <w:tcW w:w="256" w:type="dxa"/>
          </w:tcPr>
          <w:p w14:paraId="0D4E804F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</w:tcPr>
          <w:p w14:paraId="179D077B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1,173</w:t>
            </w:r>
          </w:p>
        </w:tc>
      </w:tr>
      <w:tr w:rsidR="00021D86" w:rsidRPr="00297510" w14:paraId="6C2FE148" w14:textId="77777777" w:rsidTr="00F46411">
        <w:trPr>
          <w:tblHeader/>
        </w:trPr>
        <w:tc>
          <w:tcPr>
            <w:tcW w:w="6309" w:type="dxa"/>
          </w:tcPr>
          <w:p w14:paraId="4750DF24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048D4F42" w14:textId="4D787BA8" w:rsidR="00021D86" w:rsidRPr="00297510" w:rsidRDefault="00066F83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2,01</w:t>
            </w:r>
            <w:r w:rsidR="00FB26DD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</w:t>
            </w:r>
          </w:p>
        </w:tc>
        <w:tc>
          <w:tcPr>
            <w:tcW w:w="256" w:type="dxa"/>
          </w:tcPr>
          <w:p w14:paraId="3C264F06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</w:tcPr>
          <w:p w14:paraId="24B26DED" w14:textId="77777777" w:rsidR="00021D86" w:rsidRPr="00297510" w:rsidRDefault="00021D86" w:rsidP="00F46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67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2,526</w:t>
            </w:r>
          </w:p>
        </w:tc>
      </w:tr>
    </w:tbl>
    <w:p w14:paraId="205F14FD" w14:textId="77777777" w:rsidR="00572B6F" w:rsidRPr="007542A8" w:rsidRDefault="004B02CC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572B6F" w:rsidRPr="00297510">
        <w:rPr>
          <w:rFonts w:ascii="Angsana New" w:hAnsi="Angsana New"/>
          <w:b/>
          <w:bCs/>
          <w:sz w:val="30"/>
          <w:szCs w:val="30"/>
        </w:rPr>
        <w:tab/>
      </w:r>
      <w:r w:rsidR="00572B6F" w:rsidRPr="00020D43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เงินลงทุนในอสังหาริมทรัพย์และสิทธิการเช่า</w:t>
      </w:r>
    </w:p>
    <w:p w14:paraId="7AB4E38E" w14:textId="77777777" w:rsidR="00272F3E" w:rsidRPr="0068735E" w:rsidRDefault="00272F3E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A946AB" w14:textId="77777777" w:rsidR="00A37EDB" w:rsidRDefault="00A37EDB" w:rsidP="00A37ED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ในไตรมาสที่ </w:t>
      </w:r>
      <w:r>
        <w:rPr>
          <w:rFonts w:ascii="Angsana New" w:hAnsi="Angsana New" w:hint="cs"/>
          <w:sz w:val="30"/>
          <w:szCs w:val="30"/>
          <w:cs/>
          <w:lang w:val="th-TH"/>
        </w:rPr>
        <w:t>1 ปี 256</w:t>
      </w:r>
      <w:r>
        <w:rPr>
          <w:rFonts w:ascii="Angsana New" w:hAnsi="Angsana New" w:hint="cs"/>
          <w:sz w:val="30"/>
          <w:szCs w:val="30"/>
        </w:rPr>
        <w:t>2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องทรัสต์ใช้ผู้ประเมินราคาอิสระประเมินราคาเงินลงทุนในอสังหาริมทรัพย์และสิทธิการเช่าของกองทรัสต์ของโครงการโรงแรมดุสิตดีทู เชียงใหม่ โดยวิธีพิจารณาจากรายได้ (</w:t>
      </w:r>
      <w:r>
        <w:rPr>
          <w:rFonts w:ascii="Angsana New" w:hAnsi="Angsana New" w:hint="cs"/>
          <w:sz w:val="30"/>
          <w:szCs w:val="30"/>
        </w:rPr>
        <w:t xml:space="preserve">Income Approach) </w:t>
      </w:r>
      <w:r>
        <w:rPr>
          <w:rFonts w:ascii="Angsana New" w:hAnsi="Angsana New" w:hint="cs"/>
          <w:sz w:val="30"/>
          <w:szCs w:val="30"/>
          <w:cs/>
        </w:rPr>
        <w:t xml:space="preserve">โดยมีราคาประเมินเท่ากับ  </w:t>
      </w:r>
      <w:r>
        <w:rPr>
          <w:rFonts w:ascii="Angsana New" w:hAnsi="Angsana New" w:hint="cs"/>
          <w:sz w:val="30"/>
          <w:szCs w:val="30"/>
        </w:rPr>
        <w:t>406.9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ทำให้เกิดผลกำไรที่ยังไม่เกิดขึ้นจากการเปลี่ยนแปลงมูลค่าเงินลงทุนจำนวน </w:t>
      </w:r>
      <w:r>
        <w:rPr>
          <w:rFonts w:ascii="Angsana New" w:hAnsi="Angsana New" w:hint="cs"/>
          <w:sz w:val="30"/>
          <w:szCs w:val="30"/>
        </w:rPr>
        <w:t>6.443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F1E9CEA" w14:textId="77777777" w:rsidR="00A37EDB" w:rsidRPr="0068735E" w:rsidRDefault="00A37EDB" w:rsidP="0043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2011135" w14:textId="77777777" w:rsidR="00572B6F" w:rsidRPr="002A36A1" w:rsidRDefault="00572B6F" w:rsidP="00572B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7542">
        <w:rPr>
          <w:rFonts w:ascii="Angsana New" w:hAnsi="Angsana New"/>
          <w:sz w:val="30"/>
          <w:szCs w:val="30"/>
          <w:cs/>
        </w:rPr>
        <w:t>รายการเปลี่ยนแปลงของเงินลงทุนในอสังหาริมทรัพย์และสิทธิการเช่า</w:t>
      </w:r>
      <w:r w:rsidRPr="002A36A1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4DFDD3FA" w14:textId="77777777" w:rsidR="00572B6F" w:rsidRPr="0068735E" w:rsidRDefault="00572B6F" w:rsidP="0043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920"/>
        <w:gridCol w:w="1170"/>
      </w:tblGrid>
      <w:tr w:rsidR="006B2180" w:rsidRPr="00577542" w14:paraId="6B35D75E" w14:textId="77777777" w:rsidTr="006B2180">
        <w:tc>
          <w:tcPr>
            <w:tcW w:w="7920" w:type="dxa"/>
          </w:tcPr>
          <w:p w14:paraId="32B24536" w14:textId="77777777" w:rsidR="006B2180" w:rsidRPr="00577542" w:rsidRDefault="006B2180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C15F976" w14:textId="23A78482" w:rsidR="006B2180" w:rsidRPr="00577542" w:rsidRDefault="006B2180" w:rsidP="0019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542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6B2180" w:rsidRPr="00577542" w14:paraId="6F1789C3" w14:textId="77777777" w:rsidTr="006B2180">
        <w:trPr>
          <w:trHeight w:val="344"/>
        </w:trPr>
        <w:tc>
          <w:tcPr>
            <w:tcW w:w="7920" w:type="dxa"/>
          </w:tcPr>
          <w:p w14:paraId="0B64FFBD" w14:textId="32594643" w:rsidR="006B2180" w:rsidRPr="006033CA" w:rsidRDefault="006B2180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4A0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64A0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64A07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  <w:tc>
          <w:tcPr>
            <w:tcW w:w="1170" w:type="dxa"/>
          </w:tcPr>
          <w:p w14:paraId="3CB3A072" w14:textId="77777777" w:rsidR="006B2180" w:rsidRPr="00577542" w:rsidRDefault="006B2180" w:rsidP="0034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4,339,997</w:t>
            </w:r>
          </w:p>
        </w:tc>
      </w:tr>
      <w:tr w:rsidR="006B2180" w:rsidRPr="00577542" w14:paraId="236344FC" w14:textId="77777777" w:rsidTr="006B2180">
        <w:tc>
          <w:tcPr>
            <w:tcW w:w="7920" w:type="dxa"/>
          </w:tcPr>
          <w:p w14:paraId="750CE277" w14:textId="77777777" w:rsidR="006B2180" w:rsidRPr="00F34486" w:rsidRDefault="006B2180" w:rsidP="00754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0" w:right="29" w:hanging="630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5775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57754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77542">
              <w:rPr>
                <w:rFonts w:ascii="Angsana New" w:hAnsi="Angsana New"/>
                <w:sz w:val="30"/>
                <w:szCs w:val="30"/>
                <w:cs/>
              </w:rPr>
              <w:t>เพิ่มขึ้นจากส่วนปรับปรุงโรงแรม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342831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170" w:type="dxa"/>
          </w:tcPr>
          <w:p w14:paraId="0A58ED57" w14:textId="77777777" w:rsidR="006B2180" w:rsidRPr="00577542" w:rsidRDefault="006B2180" w:rsidP="0034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29,180</w:t>
            </w:r>
          </w:p>
        </w:tc>
      </w:tr>
      <w:tr w:rsidR="006B2180" w:rsidRPr="00577542" w14:paraId="497C8BD1" w14:textId="77777777" w:rsidTr="006B2180">
        <w:tc>
          <w:tcPr>
            <w:tcW w:w="7920" w:type="dxa"/>
          </w:tcPr>
          <w:p w14:paraId="325A3331" w14:textId="77777777" w:rsidR="006B2180" w:rsidRPr="00342831" w:rsidDel="007542A8" w:rsidRDefault="006B2180" w:rsidP="0056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42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34283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จำหน่ายส่วนปรับปรุงโรงแรมในระหว่างงวด</w:t>
            </w:r>
          </w:p>
        </w:tc>
        <w:tc>
          <w:tcPr>
            <w:tcW w:w="1170" w:type="dxa"/>
          </w:tcPr>
          <w:p w14:paraId="496AA8C1" w14:textId="77777777" w:rsidR="006B2180" w:rsidRPr="00342831" w:rsidRDefault="006B2180" w:rsidP="0034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(269)</w:t>
            </w:r>
          </w:p>
        </w:tc>
      </w:tr>
      <w:tr w:rsidR="006B2180" w:rsidRPr="00577542" w14:paraId="0608F66E" w14:textId="77777777" w:rsidTr="006B2180">
        <w:tc>
          <w:tcPr>
            <w:tcW w:w="7920" w:type="dxa"/>
          </w:tcPr>
          <w:p w14:paraId="4A0CAE5C" w14:textId="2CB952F8" w:rsidR="006B2180" w:rsidRPr="007C4E67" w:rsidRDefault="006B2180" w:rsidP="002E1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กำไรสุทธิ</w:t>
            </w:r>
            <w:r w:rsidRPr="00B62889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ที่ยังไม่เกิดขึ้นจากการเปลี่ยนแปลงในมูลค่าของเงินลงทุน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89ECAA" w14:textId="77777777" w:rsidR="006B2180" w:rsidRPr="00577542" w:rsidDel="002E1522" w:rsidRDefault="006B2180" w:rsidP="0034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6,443</w:t>
            </w:r>
          </w:p>
        </w:tc>
      </w:tr>
      <w:tr w:rsidR="006B2180" w:rsidRPr="00297510" w14:paraId="22546D33" w14:textId="77777777" w:rsidTr="006B2180">
        <w:tc>
          <w:tcPr>
            <w:tcW w:w="7920" w:type="dxa"/>
          </w:tcPr>
          <w:p w14:paraId="20E287F8" w14:textId="1ECA8FF1" w:rsidR="006B2180" w:rsidRPr="008F7D90" w:rsidRDefault="006B2180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86FCCD" w14:textId="77777777" w:rsidR="006B2180" w:rsidRPr="00577542" w:rsidRDefault="006B2180" w:rsidP="0034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375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351</w:t>
            </w:r>
          </w:p>
        </w:tc>
      </w:tr>
    </w:tbl>
    <w:p w14:paraId="1BEE1186" w14:textId="77777777" w:rsidR="00572B6F" w:rsidRPr="0068735E" w:rsidRDefault="00572B6F" w:rsidP="0043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7230CE9" w14:textId="5C00E4D8" w:rsidR="00994758" w:rsidRDefault="006B297C" w:rsidP="00342831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lang w:val="en-US"/>
        </w:rPr>
      </w:pPr>
      <w:r w:rsidRPr="006B29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หลักทรัพย์ที่ใช้ค้ำปร</w:t>
      </w:r>
      <w:r>
        <w:rPr>
          <w:rFonts w:ascii="Angsana New" w:hAnsi="Angsana New" w:cs="Angsana New"/>
          <w:spacing w:val="4"/>
          <w:sz w:val="30"/>
          <w:szCs w:val="30"/>
          <w:cs/>
          <w:lang w:val="en-US"/>
        </w:rPr>
        <w:t xml:space="preserve">ะกันของเงินกู้ยืมระยะยาวได้แก่ </w:t>
      </w:r>
      <w:r w:rsidRPr="006B297C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ที่ดินและสิ่งปลูกสร้างของโรงแรมดุสิตธานี ลากูน่า ภูเก็ต โดยกำหนดวงเงินจำนองเท่ากับ 790 ล้านบาท และมีระยะเวลาจำนอง 12 ปี</w:t>
      </w:r>
    </w:p>
    <w:p w14:paraId="29581992" w14:textId="33D9CD7B" w:rsidR="006B2180" w:rsidRPr="0068735E" w:rsidRDefault="006B2180" w:rsidP="006B2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D4EB0A0" w14:textId="3DEADD91" w:rsidR="00572B6F" w:rsidRPr="00297510" w:rsidRDefault="004B02CC" w:rsidP="00192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 w:rsidR="00572B6F" w:rsidRPr="00297510">
        <w:rPr>
          <w:rFonts w:ascii="Angsana New" w:hAnsi="Angsana New"/>
          <w:b/>
          <w:bCs/>
          <w:sz w:val="30"/>
          <w:szCs w:val="30"/>
        </w:rPr>
        <w:tab/>
      </w:r>
      <w:r w:rsidR="00572B6F" w:rsidRPr="00297510">
        <w:rPr>
          <w:rFonts w:ascii="Angsana New" w:hAnsi="Angsana New"/>
          <w:b/>
          <w:bCs/>
          <w:sz w:val="30"/>
          <w:szCs w:val="30"/>
          <w:cs/>
        </w:rPr>
        <w:t>เงินฝากธนาคาร</w:t>
      </w:r>
    </w:p>
    <w:p w14:paraId="1EDA95A9" w14:textId="77777777" w:rsidR="00572B6F" w:rsidRPr="0068735E" w:rsidRDefault="00572B6F" w:rsidP="006B2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0"/>
        <w:gridCol w:w="1260"/>
        <w:gridCol w:w="270"/>
        <w:gridCol w:w="1170"/>
        <w:gridCol w:w="270"/>
        <w:gridCol w:w="1260"/>
        <w:gridCol w:w="270"/>
        <w:gridCol w:w="1260"/>
      </w:tblGrid>
      <w:tr w:rsidR="001923FE" w:rsidRPr="00297510" w14:paraId="37D14091" w14:textId="77777777" w:rsidTr="006B2180">
        <w:tc>
          <w:tcPr>
            <w:tcW w:w="3600" w:type="dxa"/>
          </w:tcPr>
          <w:p w14:paraId="42AC3C53" w14:textId="77777777" w:rsidR="001923FE" w:rsidRPr="00297510" w:rsidRDefault="001923FE" w:rsidP="005A4D0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4932460" w14:textId="77777777" w:rsidR="001923FE" w:rsidRPr="00297510" w:rsidRDefault="001923FE" w:rsidP="005A4D0B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297510"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270" w:type="dxa"/>
          </w:tcPr>
          <w:p w14:paraId="7BE76A1D" w14:textId="77777777" w:rsidR="001923FE" w:rsidRPr="00297510" w:rsidRDefault="001923FE" w:rsidP="005A4D0B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90" w:type="dxa"/>
            <w:gridSpan w:val="3"/>
          </w:tcPr>
          <w:p w14:paraId="77DEC24F" w14:textId="1EAF1504" w:rsidR="001923FE" w:rsidRPr="00297510" w:rsidRDefault="006B2180" w:rsidP="005A4D0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142EB0" w:rsidRPr="00297510" w14:paraId="44CF0CE6" w14:textId="77777777" w:rsidTr="006B2180">
        <w:tc>
          <w:tcPr>
            <w:tcW w:w="3600" w:type="dxa"/>
          </w:tcPr>
          <w:p w14:paraId="71A6DBDB" w14:textId="77777777" w:rsidR="00142EB0" w:rsidRPr="00297510" w:rsidRDefault="00142EB0" w:rsidP="00142EB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D50F4" w14:textId="77777777" w:rsidR="00142EB0" w:rsidRPr="00297510" w:rsidRDefault="00142EB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162765CD" w14:textId="77777777" w:rsidR="00142EB0" w:rsidRPr="00297510" w:rsidRDefault="00142EB0" w:rsidP="00142EB0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9360E" w14:textId="77777777" w:rsidR="00142EB0" w:rsidRPr="00297510" w:rsidRDefault="00142EB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14:paraId="451B5CA0" w14:textId="77777777" w:rsidR="00142EB0" w:rsidRPr="00297510" w:rsidRDefault="00142EB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BD400A" w14:textId="77777777" w:rsidR="00142EB0" w:rsidRPr="00297510" w:rsidRDefault="00142EB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14:paraId="084EA3BE" w14:textId="77777777" w:rsidR="00142EB0" w:rsidRPr="00297510" w:rsidRDefault="00142EB0" w:rsidP="00142EB0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EC56E9" w14:textId="77777777" w:rsidR="00142EB0" w:rsidRPr="00297510" w:rsidRDefault="00142EB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142EB0" w:rsidRPr="00297510" w14:paraId="3D58314E" w14:textId="77777777" w:rsidTr="006B2180">
        <w:tc>
          <w:tcPr>
            <w:tcW w:w="3600" w:type="dxa"/>
          </w:tcPr>
          <w:p w14:paraId="562EAEBE" w14:textId="77777777" w:rsidR="00142EB0" w:rsidRPr="00297510" w:rsidRDefault="00142EB0" w:rsidP="00142EB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F28B09" w14:textId="77777777" w:rsidR="00142EB0" w:rsidRPr="00297510" w:rsidRDefault="00142EB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CCB436" w14:textId="77777777" w:rsidR="00142EB0" w:rsidRPr="00297510" w:rsidRDefault="00142EB0" w:rsidP="00142EB0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2A2A39" w14:textId="77777777" w:rsidR="00142EB0" w:rsidRPr="00297510" w:rsidRDefault="00142EB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2A2A5CD" w14:textId="77777777" w:rsidR="00142EB0" w:rsidRPr="00297510" w:rsidRDefault="00142EB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BF5BD4" w14:textId="77777777" w:rsidR="00142EB0" w:rsidRPr="00297510" w:rsidRDefault="00142EB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C3289E4" w14:textId="77777777" w:rsidR="00142EB0" w:rsidRPr="00297510" w:rsidRDefault="00142EB0" w:rsidP="00142EB0">
            <w:pPr>
              <w:ind w:left="-11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E0BA4E" w14:textId="77777777" w:rsidR="00142EB0" w:rsidRPr="00297510" w:rsidRDefault="00142EB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42EB0" w:rsidRPr="00297510" w14:paraId="377E8186" w14:textId="77777777" w:rsidTr="006B2180">
        <w:tc>
          <w:tcPr>
            <w:tcW w:w="3600" w:type="dxa"/>
          </w:tcPr>
          <w:p w14:paraId="7B68579F" w14:textId="77777777" w:rsidR="00142EB0" w:rsidRPr="00297510" w:rsidRDefault="00142EB0" w:rsidP="00142EB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CF66A3E" w14:textId="77777777" w:rsidR="00142EB0" w:rsidRPr="00297510" w:rsidRDefault="00142EB0" w:rsidP="00142EB0">
            <w:pPr>
              <w:ind w:left="-117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2975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(ร้อยละ)</w:t>
            </w:r>
          </w:p>
        </w:tc>
        <w:tc>
          <w:tcPr>
            <w:tcW w:w="270" w:type="dxa"/>
          </w:tcPr>
          <w:p w14:paraId="4456B38D" w14:textId="77777777" w:rsidR="00142EB0" w:rsidRPr="00297510" w:rsidRDefault="00142EB0" w:rsidP="00142EB0">
            <w:pPr>
              <w:ind w:left="-117" w:right="-126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2790" w:type="dxa"/>
            <w:gridSpan w:val="3"/>
          </w:tcPr>
          <w:p w14:paraId="4D32F8C5" w14:textId="77777777" w:rsidR="00142EB0" w:rsidRPr="00297510" w:rsidRDefault="00142EB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142EB0" w:rsidRPr="00297510" w14:paraId="1E2536A4" w14:textId="77777777" w:rsidTr="006B2180">
        <w:tc>
          <w:tcPr>
            <w:tcW w:w="3600" w:type="dxa"/>
          </w:tcPr>
          <w:p w14:paraId="0B3BB0FF" w14:textId="77777777" w:rsidR="00142EB0" w:rsidRPr="00342831" w:rsidRDefault="00142EB0" w:rsidP="00142EB0">
            <w:pPr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4283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เงินฝากกระแสรายวัน</w:t>
            </w:r>
          </w:p>
        </w:tc>
        <w:tc>
          <w:tcPr>
            <w:tcW w:w="1260" w:type="dxa"/>
          </w:tcPr>
          <w:p w14:paraId="0C01ECC6" w14:textId="77777777" w:rsidR="00142EB0" w:rsidRPr="00297510" w:rsidRDefault="00142EB0" w:rsidP="00142EB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E51C01" w14:textId="77777777" w:rsidR="00142EB0" w:rsidRPr="00297510" w:rsidRDefault="00142EB0" w:rsidP="00142EB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70356B" w14:textId="77777777" w:rsidR="00142EB0" w:rsidRPr="00297510" w:rsidRDefault="00142EB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E28A7" w14:textId="77777777" w:rsidR="00142EB0" w:rsidRPr="00297510" w:rsidRDefault="00142EB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2A8641" w14:textId="77777777" w:rsidR="00142EB0" w:rsidRPr="00297510" w:rsidRDefault="00142EB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6D418E" w14:textId="77777777" w:rsidR="00142EB0" w:rsidRPr="00297510" w:rsidRDefault="00142EB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78CB89" w14:textId="77777777" w:rsidR="00142EB0" w:rsidRPr="00297510" w:rsidRDefault="00142EB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EB0" w:rsidRPr="00297510" w14:paraId="06C64738" w14:textId="77777777" w:rsidTr="006B2180">
        <w:tc>
          <w:tcPr>
            <w:tcW w:w="3600" w:type="dxa"/>
          </w:tcPr>
          <w:p w14:paraId="14ADEC66" w14:textId="77777777" w:rsidR="00142EB0" w:rsidRPr="00297510" w:rsidDel="00272F3E" w:rsidRDefault="00142EB0" w:rsidP="00142EB0">
            <w:pPr>
              <w:ind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ธนาคารกรุงไทย จํากัด (มหาชน)</w:t>
            </w:r>
          </w:p>
        </w:tc>
        <w:tc>
          <w:tcPr>
            <w:tcW w:w="1260" w:type="dxa"/>
          </w:tcPr>
          <w:p w14:paraId="6F52CF15" w14:textId="77777777" w:rsidR="00142EB0" w:rsidRPr="00297510" w:rsidRDefault="004B62E4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DF4426" w14:textId="77777777" w:rsidR="00142EB0" w:rsidRPr="00297510" w:rsidRDefault="00142EB0" w:rsidP="00142EB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4658D2" w14:textId="77777777" w:rsidR="00142EB0" w:rsidRPr="00297510" w:rsidRDefault="00142EB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CA4328" w14:textId="77777777" w:rsidR="00142EB0" w:rsidRPr="00297510" w:rsidRDefault="00142EB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7F51B1" w14:textId="77777777" w:rsidR="00142EB0" w:rsidRPr="00297510" w:rsidRDefault="004B62E4" w:rsidP="00FB26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46DA607" w14:textId="77777777" w:rsidR="00142EB0" w:rsidRPr="00297510" w:rsidRDefault="00142EB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873342" w14:textId="77777777" w:rsidR="00142EB0" w:rsidRPr="00297510" w:rsidRDefault="00142EB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B2180" w:rsidRPr="00297510" w14:paraId="6465ECC1" w14:textId="77777777" w:rsidTr="006B2180">
        <w:tc>
          <w:tcPr>
            <w:tcW w:w="3600" w:type="dxa"/>
          </w:tcPr>
          <w:p w14:paraId="4A410929" w14:textId="77777777" w:rsidR="006B2180" w:rsidRPr="00297510" w:rsidDel="00272F3E" w:rsidRDefault="006B2180" w:rsidP="00142EB0">
            <w:pPr>
              <w:ind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3C095365" w14:textId="77777777" w:rsidR="006B2180" w:rsidRPr="00297510" w:rsidRDefault="006B2180" w:rsidP="00142EB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119F0" w14:textId="77777777" w:rsidR="006B2180" w:rsidRPr="00297510" w:rsidRDefault="006B2180" w:rsidP="00142EB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DCFAA3" w14:textId="77777777" w:rsidR="006B2180" w:rsidRPr="00297510" w:rsidRDefault="006B218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87E8A7" w14:textId="77777777" w:rsidR="006B2180" w:rsidRPr="00297510" w:rsidRDefault="006B218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5134E" w14:textId="77777777" w:rsidR="006B2180" w:rsidRPr="00297510" w:rsidRDefault="006B218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25980" w14:textId="77777777" w:rsidR="006B2180" w:rsidRPr="00297510" w:rsidRDefault="006B218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6045E4" w14:textId="77777777" w:rsidR="006B2180" w:rsidRPr="00297510" w:rsidRDefault="006B2180" w:rsidP="00142EB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180" w:rsidRPr="00297510" w14:paraId="1638D53E" w14:textId="77777777" w:rsidTr="006B2180">
        <w:tc>
          <w:tcPr>
            <w:tcW w:w="3600" w:type="dxa"/>
          </w:tcPr>
          <w:p w14:paraId="4BDAB4AE" w14:textId="77777777" w:rsidR="006B2180" w:rsidRPr="00342831" w:rsidDel="00272F3E" w:rsidRDefault="006B2180" w:rsidP="006B2180">
            <w:pPr>
              <w:ind w:firstLine="72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42831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เงินฝากออมทรัพย์</w:t>
            </w:r>
          </w:p>
        </w:tc>
        <w:tc>
          <w:tcPr>
            <w:tcW w:w="1260" w:type="dxa"/>
          </w:tcPr>
          <w:p w14:paraId="20524883" w14:textId="77777777" w:rsidR="006B2180" w:rsidRPr="00297510" w:rsidRDefault="006B2180" w:rsidP="006B21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48024" w14:textId="77777777" w:rsidR="006B2180" w:rsidRPr="00297510" w:rsidRDefault="006B2180" w:rsidP="006B218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A4A18C" w14:textId="77777777" w:rsidR="006B2180" w:rsidRPr="00297510" w:rsidRDefault="006B2180" w:rsidP="006B21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641BD" w14:textId="77777777" w:rsidR="006B2180" w:rsidRPr="00297510" w:rsidRDefault="006B2180" w:rsidP="006B21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4CD40" w14:textId="77777777" w:rsidR="006B2180" w:rsidRPr="00297510" w:rsidRDefault="006B2180" w:rsidP="006B21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62BEB4" w14:textId="77777777" w:rsidR="006B2180" w:rsidRPr="00297510" w:rsidRDefault="006B2180" w:rsidP="006B21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3AF0E8" w14:textId="77777777" w:rsidR="006B2180" w:rsidRPr="00297510" w:rsidRDefault="006B2180" w:rsidP="006B21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180" w:rsidRPr="00297510" w14:paraId="6A6622D8" w14:textId="77777777" w:rsidTr="006B2180">
        <w:tc>
          <w:tcPr>
            <w:tcW w:w="3600" w:type="dxa"/>
          </w:tcPr>
          <w:p w14:paraId="1D5960A6" w14:textId="77777777" w:rsidR="006B2180" w:rsidRPr="00297510" w:rsidRDefault="006B2180" w:rsidP="006B2180">
            <w:pPr>
              <w:ind w:firstLine="7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ธนาคารกรุงไทย จํากัด (มหาชน)</w:t>
            </w:r>
          </w:p>
        </w:tc>
        <w:tc>
          <w:tcPr>
            <w:tcW w:w="1260" w:type="dxa"/>
          </w:tcPr>
          <w:p w14:paraId="08DD91D5" w14:textId="24723E7D" w:rsidR="006B2180" w:rsidRPr="00B61103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103">
              <w:rPr>
                <w:rFonts w:ascii="Angsana New" w:hAnsi="Angsana New"/>
                <w:sz w:val="30"/>
                <w:szCs w:val="30"/>
                <w:cs/>
              </w:rPr>
              <w:t>0.375</w:t>
            </w:r>
          </w:p>
        </w:tc>
        <w:tc>
          <w:tcPr>
            <w:tcW w:w="270" w:type="dxa"/>
          </w:tcPr>
          <w:p w14:paraId="37303D78" w14:textId="77777777" w:rsidR="006B2180" w:rsidRPr="00B61103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2FB0F" w14:textId="77777777" w:rsidR="006B2180" w:rsidRPr="00B61103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103">
              <w:rPr>
                <w:rFonts w:ascii="Angsana New" w:hAnsi="Angsana New"/>
                <w:sz w:val="30"/>
                <w:szCs w:val="30"/>
                <w:cs/>
              </w:rPr>
              <w:t>0.375</w:t>
            </w:r>
          </w:p>
        </w:tc>
        <w:tc>
          <w:tcPr>
            <w:tcW w:w="270" w:type="dxa"/>
          </w:tcPr>
          <w:p w14:paraId="7D565FD0" w14:textId="77777777" w:rsidR="006B2180" w:rsidRPr="00297510" w:rsidRDefault="006B2180" w:rsidP="006B21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A6A7F2" w14:textId="77777777" w:rsidR="006B2180" w:rsidRPr="00297510" w:rsidRDefault="006B2180" w:rsidP="006B218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5,339</w:t>
            </w:r>
          </w:p>
        </w:tc>
        <w:tc>
          <w:tcPr>
            <w:tcW w:w="270" w:type="dxa"/>
          </w:tcPr>
          <w:p w14:paraId="1585D2A6" w14:textId="77777777" w:rsidR="006B2180" w:rsidRPr="00297510" w:rsidRDefault="006B2180" w:rsidP="006B218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EED4CA" w14:textId="77777777" w:rsidR="006B2180" w:rsidRPr="00297510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29,778</w:t>
            </w:r>
          </w:p>
        </w:tc>
      </w:tr>
      <w:tr w:rsidR="006B2180" w:rsidRPr="00297510" w14:paraId="32CF6122" w14:textId="77777777" w:rsidTr="006B2180">
        <w:tc>
          <w:tcPr>
            <w:tcW w:w="3600" w:type="dxa"/>
          </w:tcPr>
          <w:p w14:paraId="6B53B406" w14:textId="77777777" w:rsidR="006B2180" w:rsidRPr="00297510" w:rsidRDefault="006B2180" w:rsidP="006B2180">
            <w:pPr>
              <w:tabs>
                <w:tab w:val="left" w:pos="270"/>
              </w:tabs>
              <w:ind w:firstLine="72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ธนาคารธนชาต จํากัด (มหาชน)</w:t>
            </w:r>
          </w:p>
        </w:tc>
        <w:tc>
          <w:tcPr>
            <w:tcW w:w="1260" w:type="dxa"/>
          </w:tcPr>
          <w:p w14:paraId="052E382E" w14:textId="61FC4B05" w:rsidR="006B2180" w:rsidRPr="00297510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0.125</w:t>
            </w:r>
            <w:r>
              <w:rPr>
                <w:rFonts w:ascii="Angsana New" w:hAnsi="Angsana New"/>
                <w:sz w:val="30"/>
                <w:szCs w:val="30"/>
              </w:rPr>
              <w:t xml:space="preserve"> - 0.900</w:t>
            </w:r>
          </w:p>
        </w:tc>
        <w:tc>
          <w:tcPr>
            <w:tcW w:w="270" w:type="dxa"/>
          </w:tcPr>
          <w:p w14:paraId="592DE2B3" w14:textId="77777777" w:rsidR="006B2180" w:rsidRPr="00297510" w:rsidRDefault="006B2180" w:rsidP="006B2180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5ECA63" w14:textId="77777777" w:rsidR="006B2180" w:rsidRPr="00297510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</w:rPr>
              <w:t>0.125</w:t>
            </w:r>
            <w:r>
              <w:rPr>
                <w:rFonts w:ascii="Angsana New" w:hAnsi="Angsana New"/>
                <w:sz w:val="30"/>
                <w:szCs w:val="30"/>
              </w:rPr>
              <w:t xml:space="preserve"> - 0.400</w:t>
            </w:r>
          </w:p>
        </w:tc>
        <w:tc>
          <w:tcPr>
            <w:tcW w:w="270" w:type="dxa"/>
          </w:tcPr>
          <w:p w14:paraId="5F871E3E" w14:textId="77777777" w:rsidR="006B2180" w:rsidRPr="00297510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A0080A" w14:textId="171099C6" w:rsidR="006B2180" w:rsidRPr="00297510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42,992</w:t>
            </w:r>
          </w:p>
        </w:tc>
        <w:tc>
          <w:tcPr>
            <w:tcW w:w="270" w:type="dxa"/>
          </w:tcPr>
          <w:p w14:paraId="5F614777" w14:textId="77777777" w:rsidR="006B2180" w:rsidRPr="00297510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FF8649" w14:textId="77777777" w:rsidR="006B2180" w:rsidRPr="00297510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5,691</w:t>
            </w:r>
          </w:p>
        </w:tc>
      </w:tr>
      <w:tr w:rsidR="006B2180" w:rsidRPr="00297510" w14:paraId="451A7B67" w14:textId="77777777" w:rsidTr="006B2180">
        <w:tc>
          <w:tcPr>
            <w:tcW w:w="3600" w:type="dxa"/>
          </w:tcPr>
          <w:p w14:paraId="58CE1B2F" w14:textId="77777777" w:rsidR="006B2180" w:rsidRPr="00297510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sz w:val="30"/>
                <w:szCs w:val="30"/>
                <w:cs/>
                <w:lang w:val="th-TH"/>
              </w:rPr>
              <w:t>ธนาคาร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เกียรตินาคิน จำกัด (มหาชน)</w:t>
            </w:r>
          </w:p>
        </w:tc>
        <w:tc>
          <w:tcPr>
            <w:tcW w:w="1260" w:type="dxa"/>
          </w:tcPr>
          <w:p w14:paraId="75F5BF00" w14:textId="5C57413B" w:rsidR="006B2180" w:rsidRPr="00B61103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103">
              <w:rPr>
                <w:rFonts w:ascii="Angsana New" w:hAnsi="Angsana New"/>
                <w:sz w:val="30"/>
                <w:szCs w:val="30"/>
              </w:rPr>
              <w:t>0.85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FAD5689" w14:textId="77777777" w:rsidR="006B2180" w:rsidRPr="00B61103" w:rsidRDefault="006B2180" w:rsidP="006B2180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DC991" w14:textId="77777777" w:rsidR="006B2180" w:rsidRPr="00B61103" w:rsidRDefault="006B2180" w:rsidP="006B2180">
            <w:pPr>
              <w:tabs>
                <w:tab w:val="left" w:pos="270"/>
              </w:tabs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61103">
              <w:rPr>
                <w:rFonts w:ascii="Angsana New" w:hAnsi="Angsana New"/>
                <w:sz w:val="30"/>
                <w:szCs w:val="30"/>
              </w:rPr>
              <w:t>0.85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28AACFF" w14:textId="77777777" w:rsidR="006B2180" w:rsidRPr="00297510" w:rsidRDefault="006B2180" w:rsidP="006B2180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1B8D00" w14:textId="72E7FC32" w:rsidR="006B2180" w:rsidRPr="00F53CB6" w:rsidRDefault="006B2180" w:rsidP="006B2180">
            <w:pPr>
              <w:tabs>
                <w:tab w:val="left" w:pos="2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4FD1517" w14:textId="77777777" w:rsidR="006B2180" w:rsidRPr="00F53CB6" w:rsidRDefault="006B2180" w:rsidP="006B2180">
            <w:pPr>
              <w:tabs>
                <w:tab w:val="left" w:pos="2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C1ECFE5" w14:textId="77777777" w:rsidR="006B2180" w:rsidRPr="00F53CB6" w:rsidRDefault="006B2180" w:rsidP="006B2180">
            <w:pPr>
              <w:tabs>
                <w:tab w:val="left" w:pos="2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3CB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B2180" w:rsidRPr="00297510" w14:paraId="6D18FEBD" w14:textId="77777777" w:rsidTr="006B2180">
        <w:tc>
          <w:tcPr>
            <w:tcW w:w="3600" w:type="dxa"/>
          </w:tcPr>
          <w:p w14:paraId="23FCF7F6" w14:textId="77777777" w:rsidR="006B2180" w:rsidRPr="00297510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3AC14E2B" w14:textId="77777777" w:rsidR="006B2180" w:rsidRPr="00342831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08B22" w14:textId="77777777" w:rsidR="006B2180" w:rsidRPr="00342831" w:rsidRDefault="006B2180" w:rsidP="006B2180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  <w:r w:rsidRPr="0034283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5466414" w14:textId="77777777" w:rsidR="006B2180" w:rsidRPr="00342831" w:rsidRDefault="006B2180" w:rsidP="006B2180">
            <w:pPr>
              <w:tabs>
                <w:tab w:val="left" w:pos="2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A2D1C" w14:textId="77777777" w:rsidR="006B2180" w:rsidRPr="00297510" w:rsidRDefault="006B2180" w:rsidP="006B2180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21367B" w14:textId="77777777" w:rsidR="006B2180" w:rsidRPr="00297510" w:rsidRDefault="006B2180" w:rsidP="006B2180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48,350</w:t>
            </w:r>
          </w:p>
        </w:tc>
        <w:tc>
          <w:tcPr>
            <w:tcW w:w="270" w:type="dxa"/>
          </w:tcPr>
          <w:p w14:paraId="5F33E612" w14:textId="77777777" w:rsidR="006B2180" w:rsidRPr="00297510" w:rsidRDefault="006B2180" w:rsidP="006B2180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0E3520" w14:textId="77777777" w:rsidR="006B2180" w:rsidRPr="00297510" w:rsidRDefault="006B2180" w:rsidP="006B2180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35,487</w:t>
            </w:r>
          </w:p>
        </w:tc>
      </w:tr>
      <w:tr w:rsidR="006B2180" w:rsidRPr="00297510" w14:paraId="794CC407" w14:textId="77777777" w:rsidTr="006B2180">
        <w:tc>
          <w:tcPr>
            <w:tcW w:w="3600" w:type="dxa"/>
          </w:tcPr>
          <w:p w14:paraId="457A383A" w14:textId="77777777" w:rsidR="006B2180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hanging="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CCBF3D7" w14:textId="77777777" w:rsidR="006B2180" w:rsidRPr="00342831" w:rsidRDefault="006B2180" w:rsidP="006B2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567917" w14:textId="77777777" w:rsidR="006B2180" w:rsidRPr="00342831" w:rsidRDefault="006B2180" w:rsidP="006B2180">
            <w:pPr>
              <w:tabs>
                <w:tab w:val="left" w:pos="270"/>
              </w:tabs>
              <w:ind w:left="9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70361C" w14:textId="77777777" w:rsidR="006B2180" w:rsidRPr="00342831" w:rsidRDefault="006B2180" w:rsidP="006B2180">
            <w:pPr>
              <w:tabs>
                <w:tab w:val="left" w:pos="2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87FF9" w14:textId="77777777" w:rsidR="006B2180" w:rsidRPr="00297510" w:rsidRDefault="006B2180" w:rsidP="006B2180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EB26F51" w14:textId="77777777" w:rsidR="006B2180" w:rsidRDefault="006B2180" w:rsidP="006B2180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533A4" w14:textId="77777777" w:rsidR="006B2180" w:rsidRPr="00297510" w:rsidRDefault="006B2180" w:rsidP="006B2180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B7B03C7" w14:textId="77777777" w:rsidR="006B2180" w:rsidRDefault="006B2180" w:rsidP="006B2180">
            <w:pPr>
              <w:tabs>
                <w:tab w:val="left" w:pos="27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066F570" w14:textId="77777777" w:rsidR="00337339" w:rsidRPr="00297510" w:rsidRDefault="004B02CC" w:rsidP="0033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337339" w:rsidRPr="00297510">
        <w:rPr>
          <w:rFonts w:ascii="Angsana New" w:hAnsi="Angsana New"/>
          <w:b/>
          <w:bCs/>
          <w:sz w:val="30"/>
          <w:szCs w:val="30"/>
          <w:cs/>
          <w:lang w:val="en-GB"/>
        </w:rPr>
        <w:tab/>
      </w:r>
      <w:r w:rsidR="00337339">
        <w:rPr>
          <w:rFonts w:ascii="Angsana New" w:hAnsi="Angsana New" w:hint="cs"/>
          <w:b/>
          <w:bCs/>
          <w:sz w:val="30"/>
          <w:szCs w:val="30"/>
          <w:cs/>
          <w:lang w:val="en-GB"/>
        </w:rPr>
        <w:t>เงินกู้ยืมระยะยาว</w:t>
      </w:r>
    </w:p>
    <w:p w14:paraId="28E29E0F" w14:textId="77777777" w:rsidR="00337339" w:rsidRPr="002136F8" w:rsidRDefault="00337339" w:rsidP="002136F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14:paraId="5DDE066F" w14:textId="77777777" w:rsidR="00337339" w:rsidRPr="002136F8" w:rsidRDefault="00337339" w:rsidP="00213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2136F8">
        <w:rPr>
          <w:rFonts w:ascii="Angsana New" w:hAnsi="Angsana New"/>
          <w:sz w:val="30"/>
          <w:szCs w:val="30"/>
          <w:cs/>
          <w:lang w:val="en-GB"/>
        </w:rPr>
        <w:t>เงินกู้ยืมดังกล่าวมีหลักทรัพย์ค้ำประกัน ได้แก่ ที่ดินและสิ่งปลูกสร้างของโรงแรมดุสิตธานี ลากูน่า ภูเก็ต โดยกำหนดวงเงินจำนองเท่ากับ 790 ล้านบาท และมีระยะเวลาจำนอง 12 ปี</w:t>
      </w:r>
    </w:p>
    <w:p w14:paraId="29A9B70D" w14:textId="77777777" w:rsidR="00337339" w:rsidRPr="002136F8" w:rsidRDefault="00337339" w:rsidP="002136F8">
      <w:pPr>
        <w:pStyle w:val="a6"/>
        <w:tabs>
          <w:tab w:val="right" w:pos="10890"/>
        </w:tabs>
        <w:ind w:left="540" w:right="0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</w:p>
    <w:p w14:paraId="6EE048AF" w14:textId="167F79FC" w:rsidR="00337339" w:rsidRDefault="00337339" w:rsidP="0033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="Angsana New" w:hAnsi="Angsana New"/>
          <w:spacing w:val="-4"/>
          <w:sz w:val="30"/>
          <w:szCs w:val="30"/>
        </w:rPr>
      </w:pPr>
      <w:r w:rsidRPr="000907E5">
        <w:rPr>
          <w:rFonts w:ascii="Angsana New" w:hAnsi="Angsana New"/>
          <w:spacing w:val="-4"/>
          <w:sz w:val="30"/>
          <w:szCs w:val="30"/>
          <w:cs/>
        </w:rPr>
        <w:t>ภายใต้สัญญาเงินกู้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907E5">
        <w:rPr>
          <w:rFonts w:ascii="Angsana New" w:hAnsi="Angsana New"/>
          <w:spacing w:val="-4"/>
          <w:sz w:val="30"/>
          <w:szCs w:val="30"/>
          <w:cs/>
        </w:rPr>
        <w:t>กองทรัสต์ต้องปฏิบัติตามเงื่อนไขทางการเงินตามที่ระบุในสัญญา เช่น การดำรงสัดส่วนทางการเงิน</w:t>
      </w:r>
    </w:p>
    <w:p w14:paraId="33777F6E" w14:textId="0A60725C" w:rsidR="006B2180" w:rsidRDefault="006B2180" w:rsidP="0033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524160" w14:textId="77777777" w:rsidR="00337339" w:rsidRPr="000907E5" w:rsidRDefault="00337339" w:rsidP="00337339">
      <w:pPr>
        <w:tabs>
          <w:tab w:val="clear" w:pos="454"/>
        </w:tabs>
        <w:spacing w:line="240" w:lineRule="auto"/>
        <w:ind w:left="544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0907E5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>
        <w:rPr>
          <w:rFonts w:ascii="Angsana New" w:hAnsi="Angsana New"/>
          <w:color w:val="000000"/>
          <w:sz w:val="30"/>
          <w:szCs w:val="30"/>
          <w:cs/>
        </w:rPr>
        <w:t xml:space="preserve">เงินกู้ยืมระยะยาว </w:t>
      </w:r>
      <w:r w:rsidRPr="000907E5">
        <w:rPr>
          <w:rFonts w:ascii="Angsana New" w:hAnsi="Angsana New"/>
          <w:color w:val="000000"/>
          <w:sz w:val="30"/>
          <w:szCs w:val="30"/>
          <w:cs/>
        </w:rPr>
        <w:t>มีรายละเอียดดังนี้</w:t>
      </w:r>
    </w:p>
    <w:p w14:paraId="25A2B454" w14:textId="77777777" w:rsidR="00337339" w:rsidRPr="00430C6E" w:rsidRDefault="00337339" w:rsidP="00337339">
      <w:pPr>
        <w:spacing w:line="240" w:lineRule="auto"/>
        <w:ind w:left="544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tbl>
      <w:tblPr>
        <w:tblW w:w="9131" w:type="dxa"/>
        <w:tblInd w:w="459" w:type="dxa"/>
        <w:tblLook w:val="04A0" w:firstRow="1" w:lastRow="0" w:firstColumn="1" w:lastColumn="0" w:noHBand="0" w:noVBand="1"/>
      </w:tblPr>
      <w:tblGrid>
        <w:gridCol w:w="7551"/>
        <w:gridCol w:w="1580"/>
      </w:tblGrid>
      <w:tr w:rsidR="006B2180" w:rsidRPr="000907E5" w14:paraId="12C38A0B" w14:textId="77777777" w:rsidTr="0068735E">
        <w:tc>
          <w:tcPr>
            <w:tcW w:w="7551" w:type="dxa"/>
            <w:shd w:val="clear" w:color="auto" w:fill="auto"/>
          </w:tcPr>
          <w:p w14:paraId="56F0B6DA" w14:textId="77777777" w:rsidR="006B2180" w:rsidRPr="000907E5" w:rsidRDefault="006B2180" w:rsidP="00142EB0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80" w:type="dxa"/>
          </w:tcPr>
          <w:p w14:paraId="6BA3ABB9" w14:textId="2BF6B818" w:rsidR="006B2180" w:rsidRPr="000907E5" w:rsidRDefault="006B2180" w:rsidP="00142EB0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907E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6B2180" w:rsidRPr="000907E5" w14:paraId="76BC2E3A" w14:textId="77777777" w:rsidTr="0068735E">
        <w:trPr>
          <w:trHeight w:val="77"/>
        </w:trPr>
        <w:tc>
          <w:tcPr>
            <w:tcW w:w="7551" w:type="dxa"/>
            <w:shd w:val="clear" w:color="auto" w:fill="auto"/>
          </w:tcPr>
          <w:p w14:paraId="4255621E" w14:textId="67C68331" w:rsidR="006B2180" w:rsidRPr="008F7D90" w:rsidRDefault="006B2180" w:rsidP="00142EB0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245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24506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C245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2562</w:t>
            </w:r>
          </w:p>
        </w:tc>
        <w:tc>
          <w:tcPr>
            <w:tcW w:w="1580" w:type="dxa"/>
          </w:tcPr>
          <w:p w14:paraId="60A1EBB1" w14:textId="77777777" w:rsidR="006B2180" w:rsidRPr="000907E5" w:rsidRDefault="006B218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599,095</w:t>
            </w:r>
          </w:p>
        </w:tc>
      </w:tr>
      <w:tr w:rsidR="006B2180" w:rsidRPr="000907E5" w14:paraId="3098D47F" w14:textId="77777777" w:rsidTr="0068735E">
        <w:trPr>
          <w:trHeight w:val="77"/>
        </w:trPr>
        <w:tc>
          <w:tcPr>
            <w:tcW w:w="7551" w:type="dxa"/>
            <w:shd w:val="clear" w:color="auto" w:fill="auto"/>
          </w:tcPr>
          <w:p w14:paraId="2C467151" w14:textId="77777777" w:rsidR="006B2180" w:rsidRPr="008F7D90" w:rsidRDefault="006B2180" w:rsidP="00142EB0">
            <w:pPr>
              <w:spacing w:line="240" w:lineRule="auto"/>
              <w:ind w:right="-43"/>
              <w:jc w:val="thaiDistribute"/>
              <w:rPr>
                <w:rFonts w:ascii="Angsana New" w:hAnsi="Angsana New"/>
                <w:color w:val="0070C0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</w:t>
            </w:r>
          </w:p>
        </w:tc>
        <w:tc>
          <w:tcPr>
            <w:tcW w:w="1580" w:type="dxa"/>
          </w:tcPr>
          <w:p w14:paraId="2575E8D9" w14:textId="77777777" w:rsidR="006B2180" w:rsidRPr="000907E5" w:rsidRDefault="006B218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184,980</w:t>
            </w:r>
          </w:p>
        </w:tc>
      </w:tr>
      <w:tr w:rsidR="006B2180" w:rsidRPr="000907E5" w14:paraId="71BC3F5B" w14:textId="77777777" w:rsidTr="0068735E">
        <w:trPr>
          <w:trHeight w:val="77"/>
        </w:trPr>
        <w:tc>
          <w:tcPr>
            <w:tcW w:w="7551" w:type="dxa"/>
            <w:shd w:val="clear" w:color="auto" w:fill="auto"/>
          </w:tcPr>
          <w:p w14:paraId="721CD5A3" w14:textId="77777777" w:rsidR="006B2180" w:rsidRPr="000907E5" w:rsidRDefault="006B2180" w:rsidP="00142EB0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ลดลง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573CD5AF" w14:textId="77777777" w:rsidR="006B2180" w:rsidRPr="007C4796" w:rsidRDefault="006B2180" w:rsidP="00FB26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5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(9,875)</w:t>
            </w:r>
          </w:p>
        </w:tc>
      </w:tr>
      <w:tr w:rsidR="006B2180" w:rsidRPr="000907E5" w14:paraId="0CD8F01C" w14:textId="77777777" w:rsidTr="0068735E">
        <w:tc>
          <w:tcPr>
            <w:tcW w:w="7551" w:type="dxa"/>
            <w:shd w:val="clear" w:color="auto" w:fill="auto"/>
          </w:tcPr>
          <w:p w14:paraId="5DD77BD8" w14:textId="72E001D6" w:rsidR="006B2180" w:rsidRPr="008F7D90" w:rsidRDefault="006B2180" w:rsidP="00142EB0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</w:tcPr>
          <w:p w14:paraId="2EB6FBFD" w14:textId="77777777" w:rsidR="006B2180" w:rsidRPr="00FE2F76" w:rsidRDefault="006B2180" w:rsidP="00142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74,200</w:t>
            </w:r>
          </w:p>
        </w:tc>
      </w:tr>
    </w:tbl>
    <w:p w14:paraId="79802109" w14:textId="77777777" w:rsidR="00337339" w:rsidRPr="00430C6E" w:rsidRDefault="00337339" w:rsidP="002136F8">
      <w:pPr>
        <w:spacing w:line="240" w:lineRule="auto"/>
        <w:ind w:left="544" w:right="-43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3803F52" w14:textId="77777777" w:rsidR="00337339" w:rsidRDefault="00337339" w:rsidP="0033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="Angsana New" w:hAnsi="Angsana New"/>
          <w:spacing w:val="-4"/>
          <w:sz w:val="30"/>
          <w:szCs w:val="30"/>
        </w:rPr>
      </w:pPr>
      <w:r w:rsidRPr="00342831">
        <w:rPr>
          <w:rFonts w:ascii="Angsana New" w:hAnsi="Angsana New"/>
          <w:spacing w:val="-4"/>
          <w:sz w:val="30"/>
          <w:szCs w:val="30"/>
          <w:cs/>
        </w:rPr>
        <w:t>เงินกู้</w:t>
      </w:r>
      <w:r>
        <w:rPr>
          <w:rFonts w:ascii="Angsana New" w:hAnsi="Angsana New" w:hint="cs"/>
          <w:spacing w:val="-4"/>
          <w:sz w:val="30"/>
          <w:szCs w:val="30"/>
          <w:cs/>
        </w:rPr>
        <w:t>ยืมระยะยาวแสดงตามระยะเวลาครบกำหนดการจ่ายชำระ ณ วันที่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="00142EB0">
        <w:rPr>
          <w:rFonts w:ascii="Angsana New" w:hAnsi="Angsana New" w:hint="cs"/>
          <w:spacing w:val="-4"/>
          <w:sz w:val="30"/>
          <w:szCs w:val="30"/>
          <w:cs/>
        </w:rPr>
        <w:t>30 มิถุนายน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4"/>
          <w:sz w:val="30"/>
          <w:szCs w:val="30"/>
        </w:rPr>
        <w:t>2561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21D86">
        <w:rPr>
          <w:rFonts w:ascii="Angsana New" w:hAnsi="Angsana New"/>
          <w:spacing w:val="-4"/>
          <w:sz w:val="30"/>
          <w:szCs w:val="30"/>
          <w:cs/>
        </w:rPr>
        <w:br/>
      </w:r>
      <w:r>
        <w:rPr>
          <w:rFonts w:ascii="Angsana New" w:hAnsi="Angsana New" w:hint="cs"/>
          <w:spacing w:val="-4"/>
          <w:sz w:val="30"/>
          <w:szCs w:val="30"/>
          <w:cs/>
        </w:rPr>
        <w:t>ได้ดังนี้</w:t>
      </w:r>
    </w:p>
    <w:p w14:paraId="2A09F9BE" w14:textId="77777777" w:rsidR="00337339" w:rsidRPr="00430C6E" w:rsidRDefault="00337339" w:rsidP="002136F8">
      <w:pPr>
        <w:spacing w:line="240" w:lineRule="auto"/>
        <w:ind w:left="544" w:right="-4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139" w:type="dxa"/>
        <w:tblInd w:w="477" w:type="dxa"/>
        <w:tblLook w:val="04A0" w:firstRow="1" w:lastRow="0" w:firstColumn="1" w:lastColumn="0" w:noHBand="0" w:noVBand="1"/>
      </w:tblPr>
      <w:tblGrid>
        <w:gridCol w:w="5745"/>
        <w:gridCol w:w="1580"/>
        <w:gridCol w:w="234"/>
        <w:gridCol w:w="1580"/>
      </w:tblGrid>
      <w:tr w:rsidR="00337339" w:rsidRPr="000907E5" w14:paraId="633B6025" w14:textId="77777777" w:rsidTr="00142EB0">
        <w:tc>
          <w:tcPr>
            <w:tcW w:w="5779" w:type="dxa"/>
            <w:shd w:val="clear" w:color="auto" w:fill="auto"/>
          </w:tcPr>
          <w:p w14:paraId="5BBEB667" w14:textId="77777777" w:rsidR="00337339" w:rsidRPr="000907E5" w:rsidRDefault="00337339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46" w:type="dxa"/>
          </w:tcPr>
          <w:p w14:paraId="3E687917" w14:textId="77777777" w:rsidR="00337339" w:rsidRPr="000907E5" w:rsidRDefault="00142EB0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4" w:type="dxa"/>
          </w:tcPr>
          <w:p w14:paraId="48FA41DE" w14:textId="77777777" w:rsidR="00337339" w:rsidRPr="000907E5" w:rsidRDefault="00337339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</w:tcPr>
          <w:p w14:paraId="43BDCBAC" w14:textId="77777777" w:rsidR="00337339" w:rsidRPr="000907E5" w:rsidRDefault="00337339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337339" w:rsidRPr="000907E5" w14:paraId="4F2308D1" w14:textId="77777777" w:rsidTr="00142EB0">
        <w:tc>
          <w:tcPr>
            <w:tcW w:w="5779" w:type="dxa"/>
            <w:shd w:val="clear" w:color="auto" w:fill="auto"/>
          </w:tcPr>
          <w:p w14:paraId="77E46366" w14:textId="77777777" w:rsidR="00337339" w:rsidRPr="000907E5" w:rsidRDefault="00337339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46" w:type="dxa"/>
          </w:tcPr>
          <w:p w14:paraId="0FC638D8" w14:textId="77777777" w:rsidR="00337339" w:rsidRPr="000907E5" w:rsidRDefault="00337339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4" w:type="dxa"/>
          </w:tcPr>
          <w:p w14:paraId="427F6274" w14:textId="77777777" w:rsidR="00337339" w:rsidRPr="000907E5" w:rsidRDefault="00337339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</w:tcPr>
          <w:p w14:paraId="2BF0C785" w14:textId="77777777" w:rsidR="00337339" w:rsidRPr="000907E5" w:rsidRDefault="00337339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907E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2561</w:t>
            </w:r>
          </w:p>
        </w:tc>
      </w:tr>
      <w:tr w:rsidR="00337339" w:rsidRPr="000907E5" w14:paraId="2BA89F67" w14:textId="77777777" w:rsidTr="00142EB0">
        <w:tc>
          <w:tcPr>
            <w:tcW w:w="5779" w:type="dxa"/>
            <w:shd w:val="clear" w:color="auto" w:fill="auto"/>
          </w:tcPr>
          <w:p w14:paraId="0E16090E" w14:textId="77777777" w:rsidR="00337339" w:rsidRPr="000907E5" w:rsidRDefault="00337339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360" w:type="dxa"/>
            <w:gridSpan w:val="3"/>
          </w:tcPr>
          <w:p w14:paraId="7E660A5D" w14:textId="77777777" w:rsidR="00337339" w:rsidRPr="000907E5" w:rsidRDefault="00337339" w:rsidP="004B02CC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</w:pPr>
            <w:r w:rsidRPr="000907E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337339" w:rsidRPr="000907E5" w14:paraId="13E63301" w14:textId="77777777" w:rsidTr="00142EB0">
        <w:trPr>
          <w:trHeight w:val="77"/>
        </w:trPr>
        <w:tc>
          <w:tcPr>
            <w:tcW w:w="5779" w:type="dxa"/>
            <w:shd w:val="clear" w:color="auto" w:fill="auto"/>
          </w:tcPr>
          <w:p w14:paraId="7EF7F194" w14:textId="77777777" w:rsidR="00337339" w:rsidRPr="00A93CE0" w:rsidRDefault="00337339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546" w:type="dxa"/>
          </w:tcPr>
          <w:p w14:paraId="08FBBFB1" w14:textId="4D657368" w:rsidR="00337339" w:rsidRPr="000907E5" w:rsidRDefault="00430C6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35,550</w:t>
            </w:r>
          </w:p>
        </w:tc>
        <w:tc>
          <w:tcPr>
            <w:tcW w:w="234" w:type="dxa"/>
          </w:tcPr>
          <w:p w14:paraId="3CF5A5C5" w14:textId="77777777" w:rsidR="00337339" w:rsidRPr="000907E5" w:rsidRDefault="00337339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</w:tcPr>
          <w:p w14:paraId="36E54072" w14:textId="77777777" w:rsidR="00337339" w:rsidRPr="000907E5" w:rsidRDefault="00337339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25,675</w:t>
            </w:r>
          </w:p>
        </w:tc>
      </w:tr>
      <w:tr w:rsidR="00337339" w:rsidRPr="000907E5" w14:paraId="190B2D97" w14:textId="77777777" w:rsidTr="00142EB0">
        <w:trPr>
          <w:trHeight w:val="77"/>
        </w:trPr>
        <w:tc>
          <w:tcPr>
            <w:tcW w:w="5779" w:type="dxa"/>
            <w:shd w:val="clear" w:color="auto" w:fill="auto"/>
          </w:tcPr>
          <w:p w14:paraId="013F5BD3" w14:textId="77777777" w:rsidR="00337339" w:rsidRPr="000907E5" w:rsidRDefault="00337339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ครบกำหนดหลังจากหนึ่งปี แต่ไม่เกินห้าปี</w:t>
            </w:r>
          </w:p>
        </w:tc>
        <w:tc>
          <w:tcPr>
            <w:tcW w:w="1546" w:type="dxa"/>
          </w:tcPr>
          <w:p w14:paraId="76B25270" w14:textId="025B0830" w:rsidR="00337339" w:rsidRPr="000907E5" w:rsidRDefault="00430C6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209,350</w:t>
            </w:r>
          </w:p>
        </w:tc>
        <w:tc>
          <w:tcPr>
            <w:tcW w:w="234" w:type="dxa"/>
          </w:tcPr>
          <w:p w14:paraId="32119A03" w14:textId="77777777" w:rsidR="00337339" w:rsidRPr="000907E5" w:rsidRDefault="00337339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</w:tcPr>
          <w:p w14:paraId="684E25C0" w14:textId="77777777" w:rsidR="00337339" w:rsidRPr="000907E5" w:rsidRDefault="00337339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197,500</w:t>
            </w:r>
          </w:p>
        </w:tc>
      </w:tr>
      <w:tr w:rsidR="00337339" w:rsidRPr="000907E5" w14:paraId="3D025997" w14:textId="77777777" w:rsidTr="00A37EDB">
        <w:trPr>
          <w:trHeight w:val="77"/>
        </w:trPr>
        <w:tc>
          <w:tcPr>
            <w:tcW w:w="5779" w:type="dxa"/>
            <w:shd w:val="clear" w:color="auto" w:fill="auto"/>
          </w:tcPr>
          <w:p w14:paraId="5CE0B07A" w14:textId="77777777" w:rsidR="00337339" w:rsidRPr="000907E5" w:rsidRDefault="00337339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32DF221F" w14:textId="74642A7E" w:rsidR="00337339" w:rsidRPr="00937C99" w:rsidRDefault="00430C6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529,300</w:t>
            </w:r>
          </w:p>
        </w:tc>
        <w:tc>
          <w:tcPr>
            <w:tcW w:w="234" w:type="dxa"/>
          </w:tcPr>
          <w:p w14:paraId="352CC505" w14:textId="77777777" w:rsidR="00337339" w:rsidRPr="00937C99" w:rsidRDefault="00337339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  <w:tcBorders>
              <w:bottom w:val="single" w:sz="4" w:space="0" w:color="auto"/>
            </w:tcBorders>
            <w:shd w:val="clear" w:color="auto" w:fill="auto"/>
          </w:tcPr>
          <w:p w14:paraId="118F2EC8" w14:textId="77777777" w:rsidR="00337339" w:rsidRPr="000907E5" w:rsidRDefault="00337339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375,920</w:t>
            </w:r>
          </w:p>
        </w:tc>
      </w:tr>
      <w:tr w:rsidR="00337339" w:rsidRPr="000907E5" w14:paraId="3033FB26" w14:textId="77777777" w:rsidTr="00A37EDB">
        <w:tc>
          <w:tcPr>
            <w:tcW w:w="5779" w:type="dxa"/>
            <w:shd w:val="clear" w:color="auto" w:fill="auto"/>
          </w:tcPr>
          <w:p w14:paraId="1E33D2C5" w14:textId="77777777" w:rsidR="00337339" w:rsidRPr="0068735E" w:rsidRDefault="00337339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68735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</w:tcPr>
          <w:p w14:paraId="45298C09" w14:textId="77777777" w:rsidR="00337339" w:rsidRPr="00FE2F76" w:rsidRDefault="001E28B4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774,200</w:t>
            </w:r>
          </w:p>
        </w:tc>
        <w:tc>
          <w:tcPr>
            <w:tcW w:w="234" w:type="dxa"/>
          </w:tcPr>
          <w:p w14:paraId="65EDFF26" w14:textId="77777777" w:rsidR="00337339" w:rsidRPr="000907E5" w:rsidRDefault="00337339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623263" w14:textId="77777777" w:rsidR="00337339" w:rsidRPr="004B7B41" w:rsidRDefault="00337339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B7B4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599,095</w:t>
            </w:r>
          </w:p>
        </w:tc>
      </w:tr>
      <w:tr w:rsidR="00A37EDB" w:rsidRPr="000907E5" w14:paraId="3D7EF76E" w14:textId="77777777" w:rsidTr="0068735E">
        <w:tc>
          <w:tcPr>
            <w:tcW w:w="5779" w:type="dxa"/>
            <w:shd w:val="clear" w:color="auto" w:fill="auto"/>
          </w:tcPr>
          <w:p w14:paraId="2374A843" w14:textId="77777777" w:rsidR="00A37EDB" w:rsidRDefault="00A37EDB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46" w:type="dxa"/>
            <w:tcBorders>
              <w:top w:val="double" w:sz="4" w:space="0" w:color="auto"/>
            </w:tcBorders>
          </w:tcPr>
          <w:p w14:paraId="4D67DA0C" w14:textId="77777777" w:rsidR="00A37EDB" w:rsidRDefault="00A37EDB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" w:type="dxa"/>
          </w:tcPr>
          <w:p w14:paraId="2424D1AF" w14:textId="77777777" w:rsidR="00A37EDB" w:rsidRPr="000907E5" w:rsidRDefault="00A37EDB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  <w:tcBorders>
              <w:top w:val="double" w:sz="4" w:space="0" w:color="auto"/>
            </w:tcBorders>
            <w:shd w:val="clear" w:color="auto" w:fill="auto"/>
          </w:tcPr>
          <w:p w14:paraId="338CD974" w14:textId="77777777" w:rsidR="00A37EDB" w:rsidRPr="004B7B41" w:rsidRDefault="00A37EDB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8735E" w:rsidRPr="000907E5" w14:paraId="44C032A3" w14:textId="77777777" w:rsidTr="0068735E">
        <w:tc>
          <w:tcPr>
            <w:tcW w:w="5779" w:type="dxa"/>
            <w:shd w:val="clear" w:color="auto" w:fill="auto"/>
          </w:tcPr>
          <w:p w14:paraId="3D2464A8" w14:textId="77777777" w:rsidR="0068735E" w:rsidRDefault="0068735E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46" w:type="dxa"/>
          </w:tcPr>
          <w:p w14:paraId="38365241" w14:textId="77777777" w:rsidR="0068735E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" w:type="dxa"/>
          </w:tcPr>
          <w:p w14:paraId="16FE5D8F" w14:textId="77777777" w:rsidR="0068735E" w:rsidRPr="000907E5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</w:tcPr>
          <w:p w14:paraId="3757F78A" w14:textId="77777777" w:rsidR="0068735E" w:rsidRPr="004B7B41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8735E" w:rsidRPr="000907E5" w14:paraId="132B129A" w14:textId="77777777" w:rsidTr="0068735E">
        <w:tc>
          <w:tcPr>
            <w:tcW w:w="5779" w:type="dxa"/>
            <w:shd w:val="clear" w:color="auto" w:fill="auto"/>
          </w:tcPr>
          <w:p w14:paraId="5718DF13" w14:textId="77777777" w:rsidR="0068735E" w:rsidRDefault="0068735E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46" w:type="dxa"/>
          </w:tcPr>
          <w:p w14:paraId="7032D13D" w14:textId="77777777" w:rsidR="0068735E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" w:type="dxa"/>
          </w:tcPr>
          <w:p w14:paraId="6891FC3B" w14:textId="77777777" w:rsidR="0068735E" w:rsidRPr="000907E5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</w:tcPr>
          <w:p w14:paraId="43865300" w14:textId="77777777" w:rsidR="0068735E" w:rsidRPr="004B7B41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8735E" w:rsidRPr="000907E5" w14:paraId="314EB514" w14:textId="77777777" w:rsidTr="0068735E">
        <w:tc>
          <w:tcPr>
            <w:tcW w:w="5779" w:type="dxa"/>
            <w:shd w:val="clear" w:color="auto" w:fill="auto"/>
          </w:tcPr>
          <w:p w14:paraId="3B369F86" w14:textId="77777777" w:rsidR="0068735E" w:rsidRDefault="0068735E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46" w:type="dxa"/>
          </w:tcPr>
          <w:p w14:paraId="3992A36F" w14:textId="77777777" w:rsidR="0068735E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" w:type="dxa"/>
          </w:tcPr>
          <w:p w14:paraId="4994A54D" w14:textId="77777777" w:rsidR="0068735E" w:rsidRPr="000907E5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</w:tcPr>
          <w:p w14:paraId="66965BDA" w14:textId="77777777" w:rsidR="0068735E" w:rsidRPr="004B7B41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8735E" w:rsidRPr="000907E5" w14:paraId="6E90B77A" w14:textId="77777777" w:rsidTr="0068735E">
        <w:tc>
          <w:tcPr>
            <w:tcW w:w="5779" w:type="dxa"/>
            <w:shd w:val="clear" w:color="auto" w:fill="auto"/>
          </w:tcPr>
          <w:p w14:paraId="008EE30A" w14:textId="77777777" w:rsidR="0068735E" w:rsidRDefault="0068735E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46" w:type="dxa"/>
          </w:tcPr>
          <w:p w14:paraId="04A8AE3C" w14:textId="77777777" w:rsidR="0068735E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" w:type="dxa"/>
          </w:tcPr>
          <w:p w14:paraId="5630DEBB" w14:textId="77777777" w:rsidR="0068735E" w:rsidRPr="000907E5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</w:tcPr>
          <w:p w14:paraId="2BDD9458" w14:textId="77777777" w:rsidR="0068735E" w:rsidRPr="004B7B41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8735E" w:rsidRPr="000907E5" w14:paraId="682A7396" w14:textId="77777777" w:rsidTr="0068735E">
        <w:tc>
          <w:tcPr>
            <w:tcW w:w="5779" w:type="dxa"/>
            <w:shd w:val="clear" w:color="auto" w:fill="auto"/>
          </w:tcPr>
          <w:p w14:paraId="68083789" w14:textId="77777777" w:rsidR="0068735E" w:rsidRDefault="0068735E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46" w:type="dxa"/>
          </w:tcPr>
          <w:p w14:paraId="1E4765D4" w14:textId="77777777" w:rsidR="0068735E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" w:type="dxa"/>
          </w:tcPr>
          <w:p w14:paraId="341A2E70" w14:textId="77777777" w:rsidR="0068735E" w:rsidRPr="000907E5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</w:tcPr>
          <w:p w14:paraId="6B744FE8" w14:textId="77777777" w:rsidR="0068735E" w:rsidRPr="004B7B41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8735E" w:rsidRPr="000907E5" w14:paraId="4849247F" w14:textId="77777777" w:rsidTr="0068735E">
        <w:tc>
          <w:tcPr>
            <w:tcW w:w="5779" w:type="dxa"/>
            <w:shd w:val="clear" w:color="auto" w:fill="auto"/>
          </w:tcPr>
          <w:p w14:paraId="71AAA37C" w14:textId="77777777" w:rsidR="0068735E" w:rsidRDefault="0068735E" w:rsidP="004B02CC">
            <w:pPr>
              <w:spacing w:line="240" w:lineRule="auto"/>
              <w:ind w:right="-43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546" w:type="dxa"/>
          </w:tcPr>
          <w:p w14:paraId="3A4ED1AF" w14:textId="77777777" w:rsidR="0068735E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4" w:type="dxa"/>
          </w:tcPr>
          <w:p w14:paraId="7CCEEB94" w14:textId="77777777" w:rsidR="0068735E" w:rsidRPr="000907E5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80" w:type="dxa"/>
            <w:shd w:val="clear" w:color="auto" w:fill="auto"/>
          </w:tcPr>
          <w:p w14:paraId="29309822" w14:textId="77777777" w:rsidR="0068735E" w:rsidRPr="004B7B41" w:rsidRDefault="0068735E" w:rsidP="004B0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31CAD6DB" w14:textId="77777777" w:rsidR="00572B6F" w:rsidRPr="00297510" w:rsidRDefault="004B02CC" w:rsidP="00342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572B6F" w:rsidRPr="00297510">
        <w:rPr>
          <w:rFonts w:ascii="Angsana New" w:hAnsi="Angsana New"/>
          <w:b/>
          <w:bCs/>
          <w:sz w:val="30"/>
          <w:szCs w:val="30"/>
          <w:cs/>
          <w:lang w:val="en-GB"/>
        </w:rPr>
        <w:tab/>
        <w:t>ส่วนของผู้ถือหน่วย</w:t>
      </w:r>
      <w:r w:rsidR="00417351">
        <w:rPr>
          <w:rFonts w:ascii="Angsana New" w:hAnsi="Angsana New" w:hint="cs"/>
          <w:b/>
          <w:bCs/>
          <w:sz w:val="30"/>
          <w:szCs w:val="30"/>
          <w:cs/>
          <w:lang w:val="en-GB"/>
        </w:rPr>
        <w:t>ทรัสต์</w:t>
      </w:r>
    </w:p>
    <w:p w14:paraId="4DA16114" w14:textId="77777777" w:rsidR="00572B6F" w:rsidRPr="00142EB0" w:rsidRDefault="00572B6F" w:rsidP="002136F8">
      <w:pPr>
        <w:spacing w:line="240" w:lineRule="auto"/>
        <w:ind w:left="544" w:right="-43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72"/>
        <w:gridCol w:w="999"/>
        <w:gridCol w:w="1152"/>
        <w:gridCol w:w="270"/>
        <w:gridCol w:w="1170"/>
        <w:gridCol w:w="270"/>
        <w:gridCol w:w="1143"/>
        <w:gridCol w:w="270"/>
        <w:gridCol w:w="1188"/>
      </w:tblGrid>
      <w:tr w:rsidR="00EA688F" w:rsidRPr="00F34486" w14:paraId="1237E211" w14:textId="77777777" w:rsidTr="00142EB0">
        <w:trPr>
          <w:cantSplit/>
          <w:tblHeader/>
        </w:trPr>
        <w:tc>
          <w:tcPr>
            <w:tcW w:w="2772" w:type="dxa"/>
          </w:tcPr>
          <w:p w14:paraId="43162E15" w14:textId="77777777" w:rsidR="00EA688F" w:rsidRPr="00342831" w:rsidRDefault="00EA688F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44F2B219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2DA73416" w14:textId="77777777" w:rsidR="00EA688F" w:rsidRPr="00D41CAF" w:rsidRDefault="00142EB0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601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  <w:r w:rsidR="0041735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A688F" w:rsidRPr="00D41CAF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5D5AE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2860304" w14:textId="77777777"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6A2E6DD1" w14:textId="77777777" w:rsidR="00EA688F" w:rsidRPr="002A36A1" w:rsidRDefault="00417351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AE12A3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EA688F" w:rsidRPr="002A36A1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5D5AE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A688F" w:rsidRPr="00F34486" w14:paraId="7239065C" w14:textId="77777777" w:rsidTr="00142EB0">
        <w:trPr>
          <w:cantSplit/>
          <w:tblHeader/>
        </w:trPr>
        <w:tc>
          <w:tcPr>
            <w:tcW w:w="2772" w:type="dxa"/>
          </w:tcPr>
          <w:p w14:paraId="04E86951" w14:textId="77777777" w:rsidR="00EA688F" w:rsidRPr="0034283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631CF24F" w14:textId="77777777" w:rsidR="00EA688F" w:rsidRPr="00D41CAF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หน่ว</w:t>
            </w:r>
            <w:r w:rsidRPr="00D41CAF">
              <w:rPr>
                <w:rFonts w:ascii="Angsana New" w:hAnsi="Angsana New"/>
                <w:sz w:val="30"/>
                <w:szCs w:val="30"/>
                <w:cs/>
              </w:rPr>
              <w:t>ยลงทุน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88AF24" w14:textId="77777777"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36A1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B3EE3D" w14:textId="77777777"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C78529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C4C380E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30F59D7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F63E2F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7BC69F0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A688F" w:rsidRPr="00F34486" w14:paraId="5D2961DA" w14:textId="77777777" w:rsidTr="00142EB0">
        <w:trPr>
          <w:cantSplit/>
          <w:tblHeader/>
        </w:trPr>
        <w:tc>
          <w:tcPr>
            <w:tcW w:w="2772" w:type="dxa"/>
          </w:tcPr>
          <w:p w14:paraId="10B5E006" w14:textId="77777777" w:rsidR="00EA688F" w:rsidRPr="0034283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2C600F89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63" w:type="dxa"/>
            <w:gridSpan w:val="7"/>
          </w:tcPr>
          <w:p w14:paraId="7C40CDF0" w14:textId="77777777" w:rsidR="00EA688F" w:rsidRPr="00D41CAF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พันหน่วย 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41CA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EA688F" w:rsidRPr="00F34486" w14:paraId="1890D0C9" w14:textId="77777777" w:rsidTr="00342831">
        <w:trPr>
          <w:cantSplit/>
        </w:trPr>
        <w:tc>
          <w:tcPr>
            <w:tcW w:w="2772" w:type="dxa"/>
          </w:tcPr>
          <w:p w14:paraId="179BD72B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9" w:type="dxa"/>
          </w:tcPr>
          <w:p w14:paraId="509A4079" w14:textId="77777777" w:rsidR="00EA688F" w:rsidRPr="0034283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8A8301B" w14:textId="77777777" w:rsidR="00EA688F" w:rsidRPr="00342831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4A66F4" w14:textId="77777777" w:rsidR="00EA688F" w:rsidRPr="00342831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C5C9519" w14:textId="77777777" w:rsidR="00EA688F" w:rsidRPr="00342831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6D0E708" w14:textId="77777777" w:rsidR="00EA688F" w:rsidRPr="00342831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73BD6A1" w14:textId="77777777" w:rsidR="00EA688F" w:rsidRPr="00342831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A5A538" w14:textId="77777777" w:rsidR="00EA688F" w:rsidRPr="00342831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06C0412B" w14:textId="77777777" w:rsidR="00EA688F" w:rsidRPr="0034283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A688F" w:rsidRPr="00F34486" w14:paraId="7968C74B" w14:textId="77777777" w:rsidTr="00131CB9">
        <w:trPr>
          <w:cantSplit/>
          <w:trHeight w:val="423"/>
        </w:trPr>
        <w:tc>
          <w:tcPr>
            <w:tcW w:w="2772" w:type="dxa"/>
          </w:tcPr>
          <w:p w14:paraId="06A67169" w14:textId="77777777" w:rsidR="00EA688F" w:rsidRPr="00D41CAF" w:rsidRDefault="00DF3FCC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45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24506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C245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มกราคม</w:t>
            </w:r>
          </w:p>
        </w:tc>
        <w:tc>
          <w:tcPr>
            <w:tcW w:w="999" w:type="dxa"/>
          </w:tcPr>
          <w:p w14:paraId="3A597A13" w14:textId="77777777"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ACF5D5" w14:textId="77777777" w:rsidR="00EA688F" w:rsidRPr="002A36A1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FB86F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333BD0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A6AF6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F363563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ADE86" w14:textId="77777777" w:rsidR="00EA688F" w:rsidRPr="00F34486" w:rsidRDefault="00EA688F" w:rsidP="00EA688F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0F278011" w14:textId="77777777" w:rsidR="00EA688F" w:rsidRPr="00F34486" w:rsidRDefault="00EA688F" w:rsidP="00EA6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3B7" w:rsidRPr="00F34486" w14:paraId="6122E1F5" w14:textId="77777777" w:rsidTr="00131CB9">
        <w:trPr>
          <w:cantSplit/>
          <w:trHeight w:val="423"/>
        </w:trPr>
        <w:tc>
          <w:tcPr>
            <w:tcW w:w="2772" w:type="dxa"/>
          </w:tcPr>
          <w:p w14:paraId="43B26E26" w14:textId="77777777"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- หน่วย</w:t>
            </w:r>
            <w:r w:rsidR="00AE12A3"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2F3882D8" w14:textId="77777777"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8.9302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00668C" w14:textId="77777777" w:rsidR="000263B7" w:rsidRPr="00F34486" w:rsidRDefault="003E14A3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786AC6AC" w14:textId="77777777"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54AF11" w14:textId="77777777" w:rsidR="000263B7" w:rsidRPr="00F34486" w:rsidRDefault="003E14A3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14:paraId="52CCFF4F" w14:textId="77777777"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D6B5544" w14:textId="77777777"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39B2C3D5" w14:textId="77777777" w:rsidR="000263B7" w:rsidRPr="00F34486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A0F89B7" w14:textId="77777777" w:rsidR="000263B7" w:rsidRPr="00F34486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</w:tr>
      <w:tr w:rsidR="00131CB9" w:rsidRPr="00F34486" w14:paraId="468E42E9" w14:textId="77777777" w:rsidTr="00131CB9">
        <w:trPr>
          <w:cantSplit/>
          <w:trHeight w:val="423"/>
        </w:trPr>
        <w:tc>
          <w:tcPr>
            <w:tcW w:w="2772" w:type="dxa"/>
          </w:tcPr>
          <w:p w14:paraId="124361DA" w14:textId="77777777" w:rsidR="00131CB9" w:rsidRPr="00F34486" w:rsidRDefault="00131CB9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450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142EB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30 มิถุนายน</w:t>
            </w:r>
            <w:r w:rsidRPr="00C2450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C2450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2562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/</w:t>
            </w:r>
          </w:p>
        </w:tc>
        <w:tc>
          <w:tcPr>
            <w:tcW w:w="999" w:type="dxa"/>
          </w:tcPr>
          <w:p w14:paraId="3E0DA69C" w14:textId="77777777" w:rsidR="00131CB9" w:rsidRPr="00F34486" w:rsidRDefault="00131CB9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BD9447" w14:textId="77777777" w:rsidR="00131CB9" w:rsidRPr="00F34486" w:rsidRDefault="00131CB9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EE26F4" w14:textId="77777777" w:rsidR="00131CB9" w:rsidRPr="00F34486" w:rsidRDefault="00131CB9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596390" w14:textId="77777777" w:rsidR="00131CB9" w:rsidRPr="00F34486" w:rsidRDefault="00131CB9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D6E24" w14:textId="77777777" w:rsidR="00131CB9" w:rsidRPr="00F34486" w:rsidRDefault="00131CB9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3874B66" w14:textId="77777777" w:rsidR="00131CB9" w:rsidRPr="00F34486" w:rsidRDefault="00131CB9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644652" w14:textId="77777777" w:rsidR="00131CB9" w:rsidRPr="00F34486" w:rsidRDefault="00131CB9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9EA8F74" w14:textId="77777777" w:rsidR="00131CB9" w:rsidRPr="00F34486" w:rsidRDefault="00131CB9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3B7" w:rsidRPr="00F34486" w14:paraId="543B9C9F" w14:textId="77777777" w:rsidTr="00131CB9">
        <w:trPr>
          <w:cantSplit/>
        </w:trPr>
        <w:tc>
          <w:tcPr>
            <w:tcW w:w="2772" w:type="dxa"/>
          </w:tcPr>
          <w:p w14:paraId="5AA9C274" w14:textId="77777777" w:rsidR="000263B7" w:rsidRPr="00D41CAF" w:rsidRDefault="00DF3FCC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  </w:t>
            </w:r>
            <w:r w:rsidRPr="00C2450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C2450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2450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2561</w:t>
            </w:r>
          </w:p>
        </w:tc>
        <w:tc>
          <w:tcPr>
            <w:tcW w:w="999" w:type="dxa"/>
          </w:tcPr>
          <w:p w14:paraId="3D95C5DD" w14:textId="77777777" w:rsidR="000263B7" w:rsidRPr="002A36A1" w:rsidRDefault="000263B7" w:rsidP="000263B7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5D49470" w14:textId="77777777" w:rsidR="000263B7" w:rsidRPr="00A96273" w:rsidRDefault="003E14A3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374F6EC5" w14:textId="77777777" w:rsidR="000263B7" w:rsidRPr="00A96273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594C7C" w14:textId="77777777" w:rsidR="000263B7" w:rsidRPr="00A96273" w:rsidRDefault="003E14A3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14:paraId="65D837D7" w14:textId="77777777"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32E32A9E" w14:textId="77777777"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4FE6BE5F" w14:textId="77777777" w:rsidR="000263B7" w:rsidRPr="002C4C94" w:rsidRDefault="000263B7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2222D95" w14:textId="77777777" w:rsidR="000263B7" w:rsidRPr="002C4C94" w:rsidRDefault="000263B7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</w:tr>
      <w:tr w:rsidR="002136F8" w:rsidRPr="00F34486" w14:paraId="14C399B1" w14:textId="77777777" w:rsidTr="00142EB0">
        <w:trPr>
          <w:cantSplit/>
        </w:trPr>
        <w:tc>
          <w:tcPr>
            <w:tcW w:w="2772" w:type="dxa"/>
          </w:tcPr>
          <w:p w14:paraId="0DF46465" w14:textId="77777777" w:rsidR="002136F8" w:rsidRPr="00C24506" w:rsidRDefault="002136F8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999" w:type="dxa"/>
          </w:tcPr>
          <w:p w14:paraId="73BC27FE" w14:textId="77777777" w:rsidR="002136F8" w:rsidRPr="002A36A1" w:rsidRDefault="002136F8" w:rsidP="000263B7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1457290C" w14:textId="77777777" w:rsidR="002136F8" w:rsidRDefault="002136F8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CE68E1" w14:textId="77777777" w:rsidR="002136F8" w:rsidRPr="00A96273" w:rsidRDefault="002136F8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F9A706D" w14:textId="77777777" w:rsidR="002136F8" w:rsidRDefault="002136F8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80CFE" w14:textId="77777777" w:rsidR="002136F8" w:rsidRPr="002C4C94" w:rsidRDefault="002136F8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double" w:sz="4" w:space="0" w:color="auto"/>
            </w:tcBorders>
          </w:tcPr>
          <w:p w14:paraId="15774ECF" w14:textId="77777777" w:rsidR="002136F8" w:rsidRDefault="002136F8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70935" w14:textId="77777777" w:rsidR="002136F8" w:rsidRPr="002C4C94" w:rsidRDefault="002136F8" w:rsidP="000263B7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17C8FDF7" w14:textId="77777777" w:rsidR="002136F8" w:rsidRDefault="002136F8" w:rsidP="00026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36F8" w:rsidRPr="00142EB0" w14:paraId="488FBBE9" w14:textId="77777777" w:rsidTr="002136F8">
        <w:trPr>
          <w:cantSplit/>
        </w:trPr>
        <w:tc>
          <w:tcPr>
            <w:tcW w:w="2772" w:type="dxa"/>
          </w:tcPr>
          <w:p w14:paraId="2EEBCE2E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ทุนที่ได้รับจากผู้ถือหน่วย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27517B00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BE882FE" w14:textId="77777777" w:rsidR="002136F8" w:rsidRPr="00F34486" w:rsidRDefault="002136F8" w:rsidP="002136F8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F63BDE" w14:textId="77777777" w:rsidR="002136F8" w:rsidRPr="00F34486" w:rsidRDefault="002136F8" w:rsidP="002136F8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637535" w14:textId="77777777" w:rsidR="002136F8" w:rsidRPr="00F34486" w:rsidRDefault="002136F8" w:rsidP="002136F8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946FFC" w14:textId="77777777" w:rsidR="002136F8" w:rsidRPr="00F34486" w:rsidRDefault="002136F8" w:rsidP="002136F8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0198E899" w14:textId="77777777" w:rsidR="002136F8" w:rsidRPr="00F34486" w:rsidRDefault="002136F8" w:rsidP="002136F8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21FE516" w14:textId="77777777" w:rsidR="002136F8" w:rsidRPr="00F34486" w:rsidRDefault="002136F8" w:rsidP="002136F8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CA45CF9" w14:textId="77777777" w:rsidR="002136F8" w:rsidRPr="00F34486" w:rsidRDefault="002136F8" w:rsidP="002136F8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36F8" w:rsidRPr="00F34486" w14:paraId="7EDE6990" w14:textId="77777777" w:rsidTr="00131CB9">
        <w:trPr>
          <w:cantSplit/>
        </w:trPr>
        <w:tc>
          <w:tcPr>
            <w:tcW w:w="2772" w:type="dxa"/>
          </w:tcPr>
          <w:p w14:paraId="4D28B26F" w14:textId="77777777" w:rsidR="002136F8" w:rsidRPr="00D41CAF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245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C24506">
              <w:rPr>
                <w:rFonts w:ascii="Angsana New" w:hAnsi="Angsana New"/>
                <w:spacing w:val="-4"/>
                <w:sz w:val="30"/>
                <w:szCs w:val="30"/>
              </w:rPr>
              <w:t xml:space="preserve">1 </w:t>
            </w:r>
            <w:r w:rsidRPr="00C2450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มกราคม</w:t>
            </w:r>
          </w:p>
        </w:tc>
        <w:tc>
          <w:tcPr>
            <w:tcW w:w="999" w:type="dxa"/>
          </w:tcPr>
          <w:p w14:paraId="2D522F88" w14:textId="77777777" w:rsidR="002136F8" w:rsidRPr="002A36A1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4F63AC4" w14:textId="77777777" w:rsidR="002136F8" w:rsidRPr="002A36A1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93A2F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79F3C4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89861D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AEACD32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EB5A8" w14:textId="77777777" w:rsidR="002136F8" w:rsidRPr="00F34486" w:rsidRDefault="002136F8" w:rsidP="002136F8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611BB43D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6F8" w:rsidRPr="00F34486" w14:paraId="3C7E8041" w14:textId="77777777" w:rsidTr="00131CB9">
        <w:trPr>
          <w:cantSplit/>
        </w:trPr>
        <w:tc>
          <w:tcPr>
            <w:tcW w:w="2772" w:type="dxa"/>
          </w:tcPr>
          <w:p w14:paraId="3584BE9C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4486">
              <w:rPr>
                <w:rFonts w:ascii="Angsana New" w:hAnsi="Angsana New"/>
                <w:sz w:val="30"/>
                <w:szCs w:val="30"/>
                <w:cs/>
              </w:rPr>
              <w:t>- หน่วย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999" w:type="dxa"/>
          </w:tcPr>
          <w:p w14:paraId="409145E8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8.9302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033A9F4" w14:textId="77777777" w:rsidR="002136F8" w:rsidRPr="00F34486" w:rsidRDefault="003E14A3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790BB2DB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D964C2" w14:textId="77777777" w:rsidR="002136F8" w:rsidRPr="00F34486" w:rsidRDefault="003E14A3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14:paraId="3EFB4137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801B38C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0451D02A" w14:textId="77777777" w:rsidR="002136F8" w:rsidRPr="00F34486" w:rsidRDefault="002136F8" w:rsidP="002136F8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1AB879D" w14:textId="77777777" w:rsidR="002136F8" w:rsidRPr="00F34486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  <w:r w:rsidRPr="00F34486">
              <w:rPr>
                <w:rFonts w:ascii="Angsana New" w:hAnsi="Angsana New"/>
                <w:sz w:val="30"/>
                <w:szCs w:val="30"/>
              </w:rPr>
              <w:t>3,656,051</w:t>
            </w:r>
          </w:p>
        </w:tc>
      </w:tr>
      <w:tr w:rsidR="00131CB9" w:rsidRPr="00F34486" w14:paraId="0071BB63" w14:textId="77777777" w:rsidTr="00131CB9">
        <w:trPr>
          <w:cantSplit/>
        </w:trPr>
        <w:tc>
          <w:tcPr>
            <w:tcW w:w="2772" w:type="dxa"/>
          </w:tcPr>
          <w:p w14:paraId="5C0B1EDE" w14:textId="77777777" w:rsidR="00131CB9" w:rsidRPr="00F34486" w:rsidRDefault="00131CB9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2450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142EB0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30 มิถุนายน</w:t>
            </w:r>
            <w:r w:rsidRPr="00C2450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  <w:r w:rsidRPr="00C2450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2562 /</w:t>
            </w:r>
          </w:p>
        </w:tc>
        <w:tc>
          <w:tcPr>
            <w:tcW w:w="999" w:type="dxa"/>
          </w:tcPr>
          <w:p w14:paraId="31AC2203" w14:textId="77777777" w:rsidR="00131CB9" w:rsidRPr="00F34486" w:rsidRDefault="00131CB9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A18E21" w14:textId="77777777" w:rsidR="00131CB9" w:rsidRPr="00F34486" w:rsidRDefault="00131CB9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654F0" w14:textId="77777777" w:rsidR="00131CB9" w:rsidRPr="00F34486" w:rsidRDefault="00131CB9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8569EE" w14:textId="77777777" w:rsidR="00131CB9" w:rsidRPr="00F34486" w:rsidRDefault="00131CB9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DBB23" w14:textId="77777777" w:rsidR="00131CB9" w:rsidRPr="00F34486" w:rsidRDefault="00131CB9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6440E1DD" w14:textId="77777777" w:rsidR="00131CB9" w:rsidRPr="00F34486" w:rsidRDefault="00131CB9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25C54F" w14:textId="77777777" w:rsidR="00131CB9" w:rsidRPr="00F34486" w:rsidRDefault="00131CB9" w:rsidP="002136F8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C0F425D" w14:textId="77777777" w:rsidR="00131CB9" w:rsidRPr="00F34486" w:rsidRDefault="00131CB9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6F8" w:rsidRPr="00F34486" w14:paraId="41E198D0" w14:textId="77777777" w:rsidTr="00131CB9">
        <w:trPr>
          <w:cantSplit/>
        </w:trPr>
        <w:tc>
          <w:tcPr>
            <w:tcW w:w="2772" w:type="dxa"/>
          </w:tcPr>
          <w:p w14:paraId="262E7106" w14:textId="77777777" w:rsidR="002136F8" w:rsidRPr="00D41CAF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   </w:t>
            </w:r>
            <w:r w:rsidRPr="00C2450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 xml:space="preserve">31 </w:t>
            </w:r>
            <w:r w:rsidRPr="00C2450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C24506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2561</w:t>
            </w:r>
          </w:p>
        </w:tc>
        <w:tc>
          <w:tcPr>
            <w:tcW w:w="999" w:type="dxa"/>
          </w:tcPr>
          <w:p w14:paraId="5EB2C587" w14:textId="77777777" w:rsidR="002136F8" w:rsidRPr="002A36A1" w:rsidRDefault="002136F8" w:rsidP="002136F8">
            <w:pPr>
              <w:pStyle w:val="30"/>
              <w:tabs>
                <w:tab w:val="clear" w:pos="360"/>
                <w:tab w:val="clear" w:pos="720"/>
              </w:tabs>
              <w:ind w:left="-18"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B50A2ED" w14:textId="77777777" w:rsidR="002136F8" w:rsidRPr="00A96273" w:rsidRDefault="003E14A3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2F8715D8" w14:textId="77777777" w:rsidR="002136F8" w:rsidRPr="00A96273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5DDEB3" w14:textId="77777777" w:rsidR="002136F8" w:rsidRPr="00A96273" w:rsidRDefault="003E14A3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  <w:tc>
          <w:tcPr>
            <w:tcW w:w="270" w:type="dxa"/>
          </w:tcPr>
          <w:p w14:paraId="6835740F" w14:textId="77777777" w:rsidR="002136F8" w:rsidRPr="002C4C94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65B2472D" w14:textId="77777777" w:rsidR="002136F8" w:rsidRPr="002C4C94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409,400</w:t>
            </w:r>
          </w:p>
        </w:tc>
        <w:tc>
          <w:tcPr>
            <w:tcW w:w="270" w:type="dxa"/>
          </w:tcPr>
          <w:p w14:paraId="0361807D" w14:textId="77777777" w:rsidR="002136F8" w:rsidRPr="002C4C94" w:rsidRDefault="002136F8" w:rsidP="002136F8">
            <w:pPr>
              <w:pStyle w:val="30"/>
              <w:tabs>
                <w:tab w:val="clear" w:pos="360"/>
                <w:tab w:val="clear" w:pos="720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E8AE78B" w14:textId="77777777" w:rsidR="002136F8" w:rsidRPr="002C4C94" w:rsidRDefault="002136F8" w:rsidP="00213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26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C4C94">
              <w:rPr>
                <w:rFonts w:ascii="Angsana New" w:hAnsi="Angsana New"/>
                <w:b/>
                <w:bCs/>
                <w:sz w:val="30"/>
                <w:szCs w:val="30"/>
              </w:rPr>
              <w:t>3,656,051</w:t>
            </w:r>
          </w:p>
        </w:tc>
      </w:tr>
    </w:tbl>
    <w:p w14:paraId="06B02AD3" w14:textId="77777777" w:rsidR="002136F8" w:rsidRDefault="002136F8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</w:rPr>
      </w:pPr>
    </w:p>
    <w:p w14:paraId="2F678A2A" w14:textId="77777777" w:rsidR="00572B6F" w:rsidRPr="00297510" w:rsidRDefault="00572B6F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F34486">
        <w:rPr>
          <w:rFonts w:ascii="Angsana New" w:hAnsi="Angsana New" w:cs="Angsana New"/>
          <w:sz w:val="30"/>
          <w:szCs w:val="30"/>
          <w:cs/>
        </w:rPr>
        <w:t>รายการเคลื่อนไหวของกำไรสะสมมีดังนี้</w:t>
      </w:r>
    </w:p>
    <w:p w14:paraId="322C38DD" w14:textId="77777777" w:rsidR="00572B6F" w:rsidRPr="00297510" w:rsidRDefault="00572B6F" w:rsidP="00572B6F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945"/>
        <w:gridCol w:w="1305"/>
      </w:tblGrid>
      <w:tr w:rsidR="0068735E" w:rsidRPr="00297510" w14:paraId="438748FC" w14:textId="77777777" w:rsidTr="0068735E">
        <w:tc>
          <w:tcPr>
            <w:tcW w:w="6930" w:type="dxa"/>
          </w:tcPr>
          <w:p w14:paraId="0FA43540" w14:textId="77777777" w:rsidR="0068735E" w:rsidRPr="00297510" w:rsidRDefault="0068735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45" w:type="dxa"/>
          </w:tcPr>
          <w:p w14:paraId="299BA25B" w14:textId="067A6AE4" w:rsidR="0068735E" w:rsidRPr="00342831" w:rsidRDefault="0068735E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28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5" w:type="dxa"/>
          </w:tcPr>
          <w:p w14:paraId="52B0492F" w14:textId="65957254" w:rsidR="0068735E" w:rsidRPr="00297510" w:rsidRDefault="0068735E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975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8735E" w:rsidRPr="00297510" w14:paraId="26A4DF7D" w14:textId="77777777" w:rsidTr="0068735E">
        <w:tc>
          <w:tcPr>
            <w:tcW w:w="6930" w:type="dxa"/>
          </w:tcPr>
          <w:p w14:paraId="4D3C8F3D" w14:textId="77777777" w:rsidR="0068735E" w:rsidRPr="00297510" w:rsidRDefault="0068735E" w:rsidP="005A4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75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945" w:type="dxa"/>
          </w:tcPr>
          <w:p w14:paraId="274FF8A5" w14:textId="77777777" w:rsidR="0068735E" w:rsidRPr="00297510" w:rsidRDefault="0068735E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4202917B" w14:textId="77777777" w:rsidR="0068735E" w:rsidRPr="00297510" w:rsidRDefault="0068735E" w:rsidP="00BA0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68735E" w:rsidRPr="00297510" w14:paraId="7DB1610D" w14:textId="77777777" w:rsidTr="0068735E">
        <w:tc>
          <w:tcPr>
            <w:tcW w:w="6930" w:type="dxa"/>
          </w:tcPr>
          <w:p w14:paraId="1E1E7A35" w14:textId="175AF51C" w:rsidR="0068735E" w:rsidRPr="0037106F" w:rsidRDefault="0068735E" w:rsidP="003E3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106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7106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7106F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945" w:type="dxa"/>
          </w:tcPr>
          <w:p w14:paraId="12430BCA" w14:textId="77777777" w:rsidR="0068735E" w:rsidRPr="004B02CC" w:rsidRDefault="0068735E" w:rsidP="003E3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127F144" w14:textId="77777777" w:rsidR="0068735E" w:rsidRPr="004B02CC" w:rsidRDefault="0068735E" w:rsidP="0034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72,149</w:t>
            </w:r>
          </w:p>
        </w:tc>
      </w:tr>
      <w:tr w:rsidR="0068735E" w:rsidRPr="00297510" w14:paraId="245388A3" w14:textId="77777777" w:rsidTr="0068735E">
        <w:tc>
          <w:tcPr>
            <w:tcW w:w="6930" w:type="dxa"/>
          </w:tcPr>
          <w:p w14:paraId="18E524D7" w14:textId="77777777" w:rsidR="0068735E" w:rsidRPr="0037106F" w:rsidRDefault="0068735E" w:rsidP="0056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37106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บวก</w:t>
            </w:r>
            <w:r w:rsidRPr="0037106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3710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การเพิ่มขึ้นในสินทรัพย์สุทธิจากการดำเนินงานระหว่างงวด</w:t>
            </w:r>
          </w:p>
        </w:tc>
        <w:tc>
          <w:tcPr>
            <w:tcW w:w="945" w:type="dxa"/>
          </w:tcPr>
          <w:p w14:paraId="29C2FBFD" w14:textId="77777777" w:rsidR="0068735E" w:rsidRDefault="0068735E" w:rsidP="003E3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</w:tcPr>
          <w:p w14:paraId="3849CF02" w14:textId="10D51675" w:rsidR="0068735E" w:rsidRPr="00297510" w:rsidRDefault="0068735E" w:rsidP="0034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101,065</w:t>
            </w:r>
          </w:p>
        </w:tc>
      </w:tr>
      <w:tr w:rsidR="0068735E" w:rsidRPr="00297510" w14:paraId="0A7ADC6E" w14:textId="77777777" w:rsidTr="0068735E">
        <w:tc>
          <w:tcPr>
            <w:tcW w:w="6930" w:type="dxa"/>
          </w:tcPr>
          <w:p w14:paraId="33AD896E" w14:textId="77777777" w:rsidR="0068735E" w:rsidRPr="0037106F" w:rsidRDefault="0068735E" w:rsidP="00567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7106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หัก   </w:t>
            </w:r>
            <w:r w:rsidRPr="0037106F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การจ่ายประโยชน์ตอบแทนให้แก่ผู้ถือหน่วยทรัสต์</w:t>
            </w:r>
          </w:p>
        </w:tc>
        <w:tc>
          <w:tcPr>
            <w:tcW w:w="945" w:type="dxa"/>
          </w:tcPr>
          <w:p w14:paraId="237E22B5" w14:textId="77777777" w:rsidR="0068735E" w:rsidRPr="00342831" w:rsidRDefault="0068735E" w:rsidP="003E3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108" w:right="-8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05" w:type="dxa"/>
          </w:tcPr>
          <w:p w14:paraId="39063E80" w14:textId="77777777" w:rsidR="0068735E" w:rsidRPr="00643173" w:rsidRDefault="0068735E" w:rsidP="0034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(70,171)</w:t>
            </w:r>
          </w:p>
        </w:tc>
      </w:tr>
      <w:tr w:rsidR="0068735E" w:rsidRPr="00297510" w14:paraId="20B5E4AE" w14:textId="77777777" w:rsidTr="0068735E">
        <w:tc>
          <w:tcPr>
            <w:tcW w:w="6930" w:type="dxa"/>
          </w:tcPr>
          <w:p w14:paraId="2667185E" w14:textId="004C8727" w:rsidR="0068735E" w:rsidRPr="0037106F" w:rsidRDefault="0068735E" w:rsidP="003E3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710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3710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710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2562 </w:t>
            </w:r>
          </w:p>
        </w:tc>
        <w:tc>
          <w:tcPr>
            <w:tcW w:w="945" w:type="dxa"/>
          </w:tcPr>
          <w:p w14:paraId="5C1E8EA9" w14:textId="77777777" w:rsidR="0068735E" w:rsidRDefault="0068735E" w:rsidP="003E3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1B53D24C" w14:textId="6605F223" w:rsidR="0068735E" w:rsidRPr="00297510" w:rsidRDefault="0068735E" w:rsidP="00342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8"/>
              </w:tabs>
              <w:spacing w:line="240" w:lineRule="auto"/>
              <w:ind w:left="-108" w:right="-89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103,043</w:t>
            </w:r>
          </w:p>
        </w:tc>
      </w:tr>
    </w:tbl>
    <w:p w14:paraId="7D12AF97" w14:textId="6E3E2C6D" w:rsidR="0068735E" w:rsidRDefault="0068735E" w:rsidP="00572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23B480F" w14:textId="77777777" w:rsidR="0068735E" w:rsidRDefault="00687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DB158A1" w14:textId="77777777" w:rsidR="00A239A0" w:rsidRPr="00297510" w:rsidRDefault="00021D86" w:rsidP="0013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A239A0" w:rsidRPr="00297510">
        <w:rPr>
          <w:rFonts w:ascii="Angsana New" w:hAnsi="Angsana New"/>
          <w:b/>
          <w:bCs/>
          <w:sz w:val="30"/>
          <w:szCs w:val="30"/>
        </w:rPr>
        <w:tab/>
      </w:r>
      <w:r w:rsidR="00A239A0" w:rsidRPr="00297510">
        <w:rPr>
          <w:rFonts w:ascii="Angsana New" w:hAnsi="Angsana New"/>
          <w:b/>
          <w:bCs/>
          <w:sz w:val="30"/>
          <w:szCs w:val="30"/>
          <w:cs/>
        </w:rPr>
        <w:t>การจ่ายประโยชน์ตอบแทนให้แก่ผู้ถือหน่วยทรัสต</w:t>
      </w:r>
      <w:r w:rsidR="00A239A0">
        <w:rPr>
          <w:rFonts w:ascii="Angsana New" w:hAnsi="Angsana New" w:hint="cs"/>
          <w:b/>
          <w:bCs/>
          <w:sz w:val="30"/>
          <w:szCs w:val="30"/>
          <w:cs/>
        </w:rPr>
        <w:t>์</w:t>
      </w:r>
    </w:p>
    <w:p w14:paraId="27A2097B" w14:textId="77777777" w:rsidR="00A239A0" w:rsidRPr="00021D86" w:rsidRDefault="00A239A0" w:rsidP="00021D86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E528A3B" w14:textId="77777777" w:rsidR="00021D86" w:rsidRPr="00AE12A3" w:rsidRDefault="00021D86" w:rsidP="00021D86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E12A3">
        <w:rPr>
          <w:rFonts w:ascii="Angsana New" w:hAnsi="Angsana New" w:cs="Angsana New" w:hint="cs"/>
          <w:sz w:val="30"/>
          <w:szCs w:val="30"/>
          <w:cs/>
          <w:lang w:val="en-US"/>
        </w:rPr>
        <w:t>คณะกรรมการของผู้จัดการกองทรัสต์ได้มีมติอนุมัติให้จ่ายผลประโยชน์ตอบแทนให้แก่ผู้ถือหน่วยทรัสต์ ดังนี้</w:t>
      </w:r>
    </w:p>
    <w:p w14:paraId="0F8DA50C" w14:textId="77777777" w:rsidR="00021D86" w:rsidRPr="002136F8" w:rsidRDefault="00021D86" w:rsidP="00021D86">
      <w:pPr>
        <w:pStyle w:val="a6"/>
        <w:tabs>
          <w:tab w:val="right" w:pos="10890"/>
        </w:tabs>
        <w:ind w:left="540" w:right="0"/>
        <w:jc w:val="both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810" w:type="dxa"/>
        <w:tblInd w:w="450" w:type="dxa"/>
        <w:tblLook w:val="04A0" w:firstRow="1" w:lastRow="0" w:firstColumn="1" w:lastColumn="0" w:noHBand="0" w:noVBand="1"/>
      </w:tblPr>
      <w:tblGrid>
        <w:gridCol w:w="3240"/>
        <w:gridCol w:w="1800"/>
        <w:gridCol w:w="1697"/>
        <w:gridCol w:w="1890"/>
        <w:gridCol w:w="1183"/>
      </w:tblGrid>
      <w:tr w:rsidR="00021D86" w14:paraId="78AEE64B" w14:textId="77777777" w:rsidTr="00F46411">
        <w:tc>
          <w:tcPr>
            <w:tcW w:w="9810" w:type="dxa"/>
            <w:gridSpan w:val="5"/>
            <w:shd w:val="clear" w:color="auto" w:fill="auto"/>
          </w:tcPr>
          <w:p w14:paraId="480165E5" w14:textId="11609DBE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/>
                <w:cs/>
              </w:rPr>
              <w:br w:type="page"/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>สำหรับ</w:t>
            </w:r>
            <w:r>
              <w:rPr>
                <w:rFonts w:ascii="Angsana New" w:hAnsi="Angsana New" w:cs="Angsana New" w:hint="cs"/>
                <w:cs/>
                <w:lang w:val="en-US"/>
              </w:rPr>
              <w:t>งวด</w:t>
            </w:r>
            <w:r w:rsidR="00872061">
              <w:rPr>
                <w:rFonts w:ascii="Angsana New" w:hAnsi="Angsana New" w:cs="Angsana New" w:hint="cs"/>
                <w:cs/>
                <w:lang w:val="en-US"/>
              </w:rPr>
              <w:t>หก</w:t>
            </w:r>
            <w:r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สิ้นสุดวันที่ </w:t>
            </w:r>
            <w:r w:rsidR="00872061">
              <w:rPr>
                <w:rFonts w:ascii="Angsana New" w:hAnsi="Angsana New" w:cs="Angsana New" w:hint="cs"/>
                <w:cs/>
                <w:lang w:val="en-US"/>
              </w:rPr>
              <w:t>30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 w:rsidR="00872061"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</w:tr>
      <w:tr w:rsidR="00021D86" w14:paraId="1C90B18F" w14:textId="77777777" w:rsidTr="00F46411">
        <w:tc>
          <w:tcPr>
            <w:tcW w:w="3240" w:type="dxa"/>
            <w:shd w:val="clear" w:color="auto" w:fill="auto"/>
          </w:tcPr>
          <w:p w14:paraId="68C5BEDC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0537E241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4BEF9368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0F6D4AC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อัตราการจ่าย</w:t>
            </w:r>
          </w:p>
        </w:tc>
        <w:tc>
          <w:tcPr>
            <w:tcW w:w="1183" w:type="dxa"/>
            <w:shd w:val="clear" w:color="auto" w:fill="auto"/>
          </w:tcPr>
          <w:p w14:paraId="5849A6CB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21D86" w14:paraId="7681DFE0" w14:textId="77777777" w:rsidTr="00F46411">
        <w:tc>
          <w:tcPr>
            <w:tcW w:w="3240" w:type="dxa"/>
            <w:shd w:val="clear" w:color="auto" w:fill="auto"/>
          </w:tcPr>
          <w:p w14:paraId="75F87F6E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593D9FE9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2C2C9EB6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46D189A1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ประโยชน์ตอบแทน</w:t>
            </w:r>
          </w:p>
        </w:tc>
        <w:tc>
          <w:tcPr>
            <w:tcW w:w="1183" w:type="dxa"/>
            <w:shd w:val="clear" w:color="auto" w:fill="auto"/>
          </w:tcPr>
          <w:p w14:paraId="6F99B356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021D86" w14:paraId="428564FC" w14:textId="77777777" w:rsidTr="00F46411">
        <w:tc>
          <w:tcPr>
            <w:tcW w:w="3240" w:type="dxa"/>
            <w:shd w:val="clear" w:color="auto" w:fill="auto"/>
          </w:tcPr>
          <w:p w14:paraId="6F769B78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cs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ผลการดำเนินงานสำหรับงวด</w:t>
            </w:r>
          </w:p>
        </w:tc>
        <w:tc>
          <w:tcPr>
            <w:tcW w:w="1800" w:type="dxa"/>
            <w:shd w:val="clear" w:color="auto" w:fill="auto"/>
          </w:tcPr>
          <w:p w14:paraId="3437379E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วันที่อนุมัติ</w:t>
            </w:r>
          </w:p>
        </w:tc>
        <w:tc>
          <w:tcPr>
            <w:tcW w:w="1697" w:type="dxa"/>
            <w:shd w:val="clear" w:color="auto" w:fill="auto"/>
          </w:tcPr>
          <w:p w14:paraId="455D66F7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วันที่จ่าย</w:t>
            </w:r>
          </w:p>
        </w:tc>
        <w:tc>
          <w:tcPr>
            <w:tcW w:w="1890" w:type="dxa"/>
            <w:shd w:val="clear" w:color="auto" w:fill="auto"/>
          </w:tcPr>
          <w:p w14:paraId="2B43DEE8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ต่อหน่วยทรัสต์</w:t>
            </w:r>
          </w:p>
        </w:tc>
        <w:tc>
          <w:tcPr>
            <w:tcW w:w="1183" w:type="dxa"/>
            <w:shd w:val="clear" w:color="auto" w:fill="auto"/>
          </w:tcPr>
          <w:p w14:paraId="65CB4791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 w:hint="cs"/>
                <w:cs/>
                <w:lang w:val="en-US"/>
              </w:rPr>
              <w:t>จำนวนเงิน</w:t>
            </w:r>
          </w:p>
        </w:tc>
      </w:tr>
      <w:tr w:rsidR="00021D86" w14:paraId="70F36769" w14:textId="77777777" w:rsidTr="00F46411">
        <w:tc>
          <w:tcPr>
            <w:tcW w:w="3240" w:type="dxa"/>
            <w:shd w:val="clear" w:color="auto" w:fill="auto"/>
          </w:tcPr>
          <w:p w14:paraId="127FF330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51A13188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2FF617FB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0F02CF67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260B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(บาท)</w:t>
            </w:r>
          </w:p>
        </w:tc>
        <w:tc>
          <w:tcPr>
            <w:tcW w:w="1183" w:type="dxa"/>
            <w:shd w:val="clear" w:color="auto" w:fill="auto"/>
          </w:tcPr>
          <w:p w14:paraId="79DB6660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0260B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021D86" w14:paraId="1D62B064" w14:textId="77777777" w:rsidTr="00F46411">
        <w:tc>
          <w:tcPr>
            <w:tcW w:w="3240" w:type="dxa"/>
            <w:shd w:val="clear" w:color="auto" w:fill="auto"/>
          </w:tcPr>
          <w:p w14:paraId="44D30EC5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กรกฎา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>คม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2561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-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0260B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260B6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14:paraId="6FEA7D7F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6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กุมภาพันธ์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697" w:type="dxa"/>
            <w:shd w:val="clear" w:color="auto" w:fill="auto"/>
          </w:tcPr>
          <w:p w14:paraId="11DD5A7D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12</w:t>
            </w:r>
            <w:r w:rsidRPr="000260B6">
              <w:rPr>
                <w:rFonts w:ascii="Angsana New" w:hAnsi="Angsana New" w:cs="Angsana New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มีนาคม </w:t>
            </w:r>
            <w:r w:rsidRPr="000260B6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73E52FDE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  <w:r w:rsidRPr="000260B6">
              <w:rPr>
                <w:rFonts w:ascii="Angsana New" w:hAnsi="Angsana New" w:cs="Angsana New"/>
                <w:lang w:val="en-US"/>
              </w:rPr>
              <w:t>0.</w:t>
            </w:r>
            <w:r>
              <w:rPr>
                <w:rFonts w:ascii="Angsana New" w:hAnsi="Angsana New" w:cs="Angsana New"/>
                <w:lang w:val="en-US"/>
              </w:rPr>
              <w:t>1714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3A6A5C46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70,171</w:t>
            </w:r>
          </w:p>
        </w:tc>
      </w:tr>
      <w:tr w:rsidR="00021D86" w14:paraId="12D861A7" w14:textId="77777777" w:rsidTr="00F46411">
        <w:tc>
          <w:tcPr>
            <w:tcW w:w="3240" w:type="dxa"/>
            <w:shd w:val="clear" w:color="auto" w:fill="auto"/>
          </w:tcPr>
          <w:p w14:paraId="6E15A053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260B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4EB4929A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97" w:type="dxa"/>
            <w:shd w:val="clear" w:color="auto" w:fill="auto"/>
          </w:tcPr>
          <w:p w14:paraId="006900EE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29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7555BEA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ind w:right="-378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B3F55B" w14:textId="77777777" w:rsidR="00021D86" w:rsidRPr="000260B6" w:rsidRDefault="00021D86" w:rsidP="00F46411">
            <w:pPr>
              <w:pStyle w:val="a"/>
              <w:tabs>
                <w:tab w:val="clear" w:pos="1080"/>
              </w:tabs>
              <w:jc w:val="right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70,171</w:t>
            </w:r>
          </w:p>
        </w:tc>
      </w:tr>
    </w:tbl>
    <w:p w14:paraId="4B0039EA" w14:textId="77777777" w:rsidR="0068735E" w:rsidRDefault="0068735E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A15AA3" w14:textId="546845E1" w:rsidR="0013009D" w:rsidRPr="0013009D" w:rsidRDefault="0013009D" w:rsidP="0013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3009D">
        <w:rPr>
          <w:rFonts w:ascii="Angsana New" w:hAnsi="Angsana New"/>
          <w:b/>
          <w:bCs/>
          <w:sz w:val="30"/>
          <w:szCs w:val="30"/>
        </w:rPr>
        <w:t>9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13009D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</w:t>
      </w:r>
      <w:r w:rsidRPr="0013009D">
        <w:rPr>
          <w:rFonts w:ascii="Angsana New" w:hAnsi="Angsana New"/>
          <w:b/>
          <w:bCs/>
          <w:sz w:val="30"/>
          <w:szCs w:val="30"/>
          <w:cs/>
        </w:rPr>
        <w:t xml:space="preserve">ที่ยังไม่ได้ใช้    </w:t>
      </w:r>
    </w:p>
    <w:p w14:paraId="2FD4D57D" w14:textId="649DCBD3" w:rsidR="00884587" w:rsidRDefault="00884587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9D05D0E" w14:textId="52C84E63" w:rsidR="00884587" w:rsidRPr="009126C9" w:rsidRDefault="0013009D" w:rsidP="009126C9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9126C9">
        <w:rPr>
          <w:rFonts w:ascii="Angsana New" w:hAnsi="Angsana New" w:cs="Angsana New"/>
          <w:sz w:val="30"/>
          <w:szCs w:val="30"/>
          <w:cs/>
          <w:lang w:val="en-US"/>
        </w:rPr>
        <w:t>มาตรฐานการรายงานทางการเงิน</w:t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>ที่ออกใหม่</w:t>
      </w:r>
      <w:r w:rsidRPr="009126C9">
        <w:rPr>
          <w:rFonts w:ascii="Angsana New" w:hAnsi="Angsana New" w:cs="Angsana New"/>
          <w:sz w:val="30"/>
          <w:szCs w:val="30"/>
          <w:cs/>
          <w:lang w:val="en-US"/>
        </w:rPr>
        <w:t>ซึ่ง</w:t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>เกี่ยวกับการดำเนินงานของ</w:t>
      </w:r>
      <w:r w:rsidR="00DA2B70" w:rsidRPr="009126C9">
        <w:rPr>
          <w:rFonts w:ascii="Angsana New" w:hAnsi="Angsana New" w:cs="Angsana New" w:hint="cs"/>
          <w:sz w:val="30"/>
          <w:szCs w:val="30"/>
          <w:cs/>
          <w:lang w:val="en-US"/>
        </w:rPr>
        <w:t>กองทรัสต์</w:t>
      </w:r>
      <w:r w:rsidR="00DA2B70" w:rsidRPr="009126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126C9">
        <w:rPr>
          <w:rFonts w:ascii="Angsana New" w:hAnsi="Angsana New" w:cs="Angsana New"/>
          <w:sz w:val="30"/>
          <w:szCs w:val="30"/>
          <w:cs/>
          <w:lang w:val="en-US"/>
        </w:rPr>
        <w:t>และ</w:t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>คาดว่าจะมีผลกระทบที่มีสาระสำคัญต่องบการเงินของ</w:t>
      </w:r>
      <w:r w:rsidR="00DA2B70" w:rsidRPr="009126C9">
        <w:rPr>
          <w:rFonts w:ascii="Angsana New" w:hAnsi="Angsana New" w:cs="Angsana New" w:hint="cs"/>
          <w:sz w:val="30"/>
          <w:szCs w:val="30"/>
          <w:cs/>
          <w:lang w:val="en-US"/>
        </w:rPr>
        <w:t>กองทรัสต์</w:t>
      </w:r>
      <w:r w:rsidR="00DA2B70" w:rsidRPr="009126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>เมื่อนำมาถือปฏิบัติเป็นครั้งแรก</w:t>
      </w:r>
      <w:r w:rsidRPr="009126C9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9126C9">
        <w:rPr>
          <w:rFonts w:ascii="Angsana New" w:hAnsi="Angsana New" w:cs="Angsana New"/>
          <w:sz w:val="30"/>
          <w:szCs w:val="30"/>
          <w:cs/>
          <w:lang w:val="en-US"/>
        </w:rPr>
        <w:t>โดยมาตรฐานการรายงานทางการเงิน</w:t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>ดังกล่าวกำหนดให้ถือปฏิบัติกับงบการเงิน</w:t>
      </w:r>
      <w:r w:rsidRPr="009126C9">
        <w:rPr>
          <w:rFonts w:ascii="Angsana New" w:hAnsi="Angsana New" w:cs="Angsana New"/>
          <w:sz w:val="30"/>
          <w:szCs w:val="30"/>
          <w:cs/>
          <w:lang w:val="en-US"/>
        </w:rPr>
        <w:t>สำหรับรอบระยะเวลาบัญชีที่เริ่มในหรือหลังวันที่</w:t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9126C9">
        <w:rPr>
          <w:rFonts w:ascii="Angsana New" w:hAnsi="Angsana New" w:cs="Angsana New"/>
          <w:sz w:val="30"/>
          <w:szCs w:val="30"/>
          <w:lang w:val="en-US"/>
        </w:rPr>
        <w:t>1</w:t>
      </w:r>
      <w:r w:rsidRPr="009126C9">
        <w:rPr>
          <w:rFonts w:ascii="Angsana New" w:hAnsi="Angsana New" w:cs="Angsana New"/>
          <w:sz w:val="30"/>
          <w:szCs w:val="30"/>
          <w:cs/>
          <w:lang w:val="en-US"/>
        </w:rPr>
        <w:t xml:space="preserve"> มกราคม </w:t>
      </w:r>
      <w:r w:rsidRPr="009126C9">
        <w:rPr>
          <w:rFonts w:ascii="Angsana New" w:hAnsi="Angsana New" w:cs="Angsana New"/>
          <w:sz w:val="30"/>
          <w:szCs w:val="30"/>
          <w:lang w:val="en-US"/>
        </w:rPr>
        <w:t xml:space="preserve">2563 </w:t>
      </w:r>
      <w:r w:rsidR="00964805">
        <w:rPr>
          <w:rFonts w:ascii="Angsana New" w:hAnsi="Angsana New" w:cs="Angsana New"/>
          <w:sz w:val="30"/>
          <w:szCs w:val="30"/>
          <w:lang w:val="en-US"/>
        </w:rPr>
        <w:br/>
      </w:r>
      <w:r w:rsidRPr="009126C9">
        <w:rPr>
          <w:rFonts w:ascii="Angsana New" w:hAnsi="Angsana New" w:cs="Angsana New" w:hint="cs"/>
          <w:sz w:val="30"/>
          <w:szCs w:val="30"/>
          <w:cs/>
          <w:lang w:val="en-US"/>
        </w:rPr>
        <w:t>มีดังต่อไปนี้</w:t>
      </w:r>
    </w:p>
    <w:p w14:paraId="0D297134" w14:textId="65FA14DD" w:rsidR="00884587" w:rsidRDefault="00884587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13009D" w:rsidRPr="009126C9" w14:paraId="5AFB1B44" w14:textId="77777777" w:rsidTr="00BF13F1">
        <w:trPr>
          <w:tblHeader/>
        </w:trPr>
        <w:tc>
          <w:tcPr>
            <w:tcW w:w="3960" w:type="dxa"/>
            <w:vAlign w:val="bottom"/>
          </w:tcPr>
          <w:p w14:paraId="6BDD875B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126C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14:paraId="2C9E965C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126C9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3009D" w:rsidRPr="009126C9" w14:paraId="557129C3" w14:textId="77777777" w:rsidTr="00BF13F1">
        <w:tc>
          <w:tcPr>
            <w:tcW w:w="3960" w:type="dxa"/>
          </w:tcPr>
          <w:p w14:paraId="6E51E35B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126C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126C9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</w:tcPr>
          <w:p w14:paraId="568C0A3A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3009D" w:rsidRPr="009126C9" w14:paraId="51FEFBB5" w14:textId="77777777" w:rsidTr="00BF13F1">
        <w:tc>
          <w:tcPr>
            <w:tcW w:w="3960" w:type="dxa"/>
          </w:tcPr>
          <w:p w14:paraId="715BFDBF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126C9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</w:tcPr>
          <w:p w14:paraId="71227568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3009D" w:rsidRPr="009126C9" w14:paraId="3995EE9B" w14:textId="77777777" w:rsidTr="00BF13F1">
        <w:tc>
          <w:tcPr>
            <w:tcW w:w="3960" w:type="dxa"/>
          </w:tcPr>
          <w:p w14:paraId="3E0B425E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9126C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126C9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</w:tcPr>
          <w:p w14:paraId="50FDF467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126C9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9126C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13009D" w:rsidRPr="009126C9" w14:paraId="783A1189" w14:textId="77777777" w:rsidTr="00BF13F1">
        <w:tc>
          <w:tcPr>
            <w:tcW w:w="3960" w:type="dxa"/>
          </w:tcPr>
          <w:p w14:paraId="47EF8C52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9126C9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9126C9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</w:tcPr>
          <w:p w14:paraId="4BE701BA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13009D" w:rsidRPr="009126C9" w14:paraId="1EFF3658" w14:textId="77777777" w:rsidTr="00BF13F1">
        <w:tc>
          <w:tcPr>
            <w:tcW w:w="3960" w:type="dxa"/>
          </w:tcPr>
          <w:p w14:paraId="66BFB438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126C9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</w:tcPr>
          <w:p w14:paraId="6371C77F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3009D" w:rsidRPr="009126C9" w14:paraId="6289C5EC" w14:textId="77777777" w:rsidTr="00BF13F1">
        <w:tc>
          <w:tcPr>
            <w:tcW w:w="3960" w:type="dxa"/>
          </w:tcPr>
          <w:p w14:paraId="3FD49454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9126C9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</w:tcPr>
          <w:p w14:paraId="594B237F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29D95D4" w14:textId="77777777" w:rsidR="0013009D" w:rsidRPr="009126C9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126C9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C3F0B0B" w14:textId="77777777" w:rsidR="0013009D" w:rsidRPr="009126C9" w:rsidRDefault="0013009D" w:rsidP="0013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126C9">
        <w:rPr>
          <w:rFonts w:ascii="Angsana New" w:hAnsi="Angsana New"/>
          <w:i/>
          <w:iCs/>
          <w:sz w:val="30"/>
          <w:szCs w:val="30"/>
        </w:rPr>
        <w:t xml:space="preserve">* </w:t>
      </w:r>
      <w:r w:rsidRPr="009126C9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2997898D" w14:textId="3A047672" w:rsidR="0013009D" w:rsidRDefault="0013009D" w:rsidP="0013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5840B7F9" w14:textId="45DEAD03" w:rsidR="009126C9" w:rsidRDefault="009126C9" w:rsidP="0013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AA038F7" w14:textId="77777777" w:rsidR="009126C9" w:rsidRPr="009126C9" w:rsidRDefault="009126C9" w:rsidP="0013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584B6EC" w14:textId="77777777" w:rsidR="0013009D" w:rsidRPr="0078432E" w:rsidRDefault="0013009D" w:rsidP="0013009D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8432E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3F6A4743" w14:textId="77777777" w:rsidR="0013009D" w:rsidRPr="0078432E" w:rsidRDefault="0013009D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6B3CB2C6" w14:textId="5A6E5235" w:rsidR="0013009D" w:rsidRDefault="0013009D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Pr="0078432E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มาตรฐานการรายงานทางการเงินเหล่านี้นำมาใช้แทนมาตรฐานการบัญชีดังต่อไปนี้</w:t>
      </w:r>
    </w:p>
    <w:p w14:paraId="55548EB9" w14:textId="77777777" w:rsidR="0078432E" w:rsidRPr="0078432E" w:rsidRDefault="0078432E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5580"/>
      </w:tblGrid>
      <w:tr w:rsidR="0013009D" w:rsidRPr="0078432E" w14:paraId="007760FA" w14:textId="77777777" w:rsidTr="00BF13F1">
        <w:tc>
          <w:tcPr>
            <w:tcW w:w="2970" w:type="dxa"/>
          </w:tcPr>
          <w:p w14:paraId="12A3432E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78432E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5580" w:type="dxa"/>
          </w:tcPr>
          <w:p w14:paraId="1C54E8E5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43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หนี้สงสัยจะสูญและหนี้สูญ</w:t>
            </w:r>
          </w:p>
        </w:tc>
      </w:tr>
      <w:tr w:rsidR="0013009D" w:rsidRPr="0078432E" w14:paraId="3F21456E" w14:textId="77777777" w:rsidTr="00BF13F1">
        <w:tc>
          <w:tcPr>
            <w:tcW w:w="2970" w:type="dxa"/>
          </w:tcPr>
          <w:p w14:paraId="7ED00ABE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>104</w:t>
            </w: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14:paraId="0E391683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13009D" w:rsidRPr="0078432E" w14:paraId="057B1E1C" w14:textId="77777777" w:rsidTr="00BF13F1">
        <w:tc>
          <w:tcPr>
            <w:tcW w:w="2970" w:type="dxa"/>
          </w:tcPr>
          <w:p w14:paraId="7A715C62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>105</w:t>
            </w: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14:paraId="69F20A1E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13009D" w:rsidRPr="0078432E" w14:paraId="1FF2A900" w14:textId="77777777" w:rsidTr="00BF13F1">
        <w:tc>
          <w:tcPr>
            <w:tcW w:w="2970" w:type="dxa"/>
          </w:tcPr>
          <w:p w14:paraId="5F3EB94A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>106</w:t>
            </w: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80" w:type="dxa"/>
          </w:tcPr>
          <w:p w14:paraId="045730AA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การบัญชีสำหรับกิจการที่ดำเนินธุรกิจเฉพาะด้านการลงทุน</w:t>
            </w:r>
          </w:p>
        </w:tc>
      </w:tr>
      <w:tr w:rsidR="0013009D" w:rsidRPr="0078432E" w14:paraId="6F025D9B" w14:textId="77777777" w:rsidTr="00BF13F1">
        <w:tc>
          <w:tcPr>
            <w:tcW w:w="2970" w:type="dxa"/>
          </w:tcPr>
          <w:p w14:paraId="3B4A242A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 xml:space="preserve">107 </w:t>
            </w:r>
          </w:p>
        </w:tc>
        <w:tc>
          <w:tcPr>
            <w:tcW w:w="5580" w:type="dxa"/>
          </w:tcPr>
          <w:p w14:paraId="265A3DD2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</w:tbl>
    <w:p w14:paraId="48CDE59D" w14:textId="77777777" w:rsidR="0013009D" w:rsidRPr="0078432E" w:rsidRDefault="0013009D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1DEE9DDD" w14:textId="77777777" w:rsidR="0013009D" w:rsidRPr="0078432E" w:rsidRDefault="0013009D" w:rsidP="0013009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662AFB5A" w14:textId="37006410" w:rsidR="0013009D" w:rsidRPr="0078432E" w:rsidRDefault="0013009D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78432E">
        <w:rPr>
          <w:rFonts w:ascii="Angsana New" w:hAnsi="Angsana New"/>
          <w:sz w:val="30"/>
          <w:szCs w:val="30"/>
        </w:rPr>
        <w:t xml:space="preserve">3 </w:t>
      </w:r>
      <w:r w:rsidRPr="0078432E">
        <w:rPr>
          <w:rFonts w:ascii="Angsana New" w:hAnsi="Angsana New"/>
          <w:sz w:val="30"/>
          <w:szCs w:val="30"/>
          <w:cs/>
        </w:rPr>
        <w:t>ประเภท ได้แก่</w:t>
      </w:r>
      <w:r w:rsidRPr="0078432E">
        <w:rPr>
          <w:rFonts w:ascii="Angsana New" w:hAnsi="Angsana New"/>
          <w:sz w:val="30"/>
          <w:szCs w:val="30"/>
        </w:rPr>
        <w:t xml:space="preserve"> </w:t>
      </w:r>
      <w:r w:rsidRPr="0078432E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78432E">
        <w:rPr>
          <w:rFonts w:ascii="Angsana New" w:hAnsi="Angsana New"/>
          <w:sz w:val="30"/>
          <w:szCs w:val="30"/>
        </w:rPr>
        <w:t xml:space="preserve"> </w:t>
      </w:r>
      <w:r w:rsidRPr="0078432E">
        <w:rPr>
          <w:rFonts w:ascii="Angsana New" w:hAnsi="Angsana New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78432E">
        <w:rPr>
          <w:rFonts w:ascii="Angsana New" w:hAnsi="Angsana New"/>
          <w:sz w:val="30"/>
          <w:szCs w:val="30"/>
        </w:rPr>
        <w:t>105</w:t>
      </w:r>
      <w:r w:rsidRPr="0078432E">
        <w:rPr>
          <w:rFonts w:ascii="Angsana New" w:hAnsi="Angsana New"/>
          <w:sz w:val="30"/>
          <w:szCs w:val="30"/>
          <w:cs/>
        </w:rPr>
        <w:t xml:space="preserve"> การจัดประเภท</w:t>
      </w:r>
      <w:r w:rsidRPr="0078432E">
        <w:rPr>
          <w:rFonts w:ascii="Angsana New" w:hAnsi="Angsana New" w:hint="cs"/>
          <w:sz w:val="30"/>
          <w:szCs w:val="30"/>
          <w:cs/>
        </w:rPr>
        <w:t>ใหม่</w:t>
      </w:r>
      <w:r w:rsidRPr="0078432E">
        <w:rPr>
          <w:rFonts w:ascii="Angsana New" w:hAnsi="Angsana New"/>
          <w:sz w:val="30"/>
          <w:szCs w:val="30"/>
          <w:cs/>
        </w:rPr>
        <w:t>ดังกล่าวเป็นไปตามลักษณะของกระแสเงินสดของสินทรัพย์ทางการเงินและโมเดลธุรกิจของกิจการในการ</w:t>
      </w:r>
      <w:r w:rsidRPr="0078432E">
        <w:rPr>
          <w:rFonts w:ascii="Angsana New" w:hAnsi="Angsana New" w:hint="cs"/>
          <w:sz w:val="30"/>
          <w:szCs w:val="30"/>
          <w:cs/>
        </w:rPr>
        <w:t>บริหาร</w:t>
      </w:r>
      <w:r w:rsidRPr="0078432E">
        <w:rPr>
          <w:rFonts w:ascii="Angsana New" w:hAnsi="Angsana New"/>
          <w:sz w:val="30"/>
          <w:szCs w:val="30"/>
          <w:cs/>
        </w:rPr>
        <w:t>จัดการสินทรัพย์ทางการเงินนั้น</w:t>
      </w:r>
    </w:p>
    <w:p w14:paraId="250B7ED3" w14:textId="450D234B" w:rsidR="00BF13F1" w:rsidRPr="0078432E" w:rsidRDefault="00BF13F1" w:rsidP="001300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0C877D7F" w14:textId="6CE124A1" w:rsidR="00BF13F1" w:rsidRPr="0078432E" w:rsidRDefault="00BF13F1" w:rsidP="00BF1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อนุพันธ์จะวัดมูลค่าด้วยมูลค่ายุติธรรมผ่านกำไรหรือขาดทุนตามมาตรฐานการรายงานทางการเงิน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>โดยจะนำมาใช้แทนนโยบายการบัญชีของ</w:t>
      </w:r>
      <w:r w:rsidR="0080097C" w:rsidRPr="0078432E">
        <w:rPr>
          <w:rFonts w:ascii="Angsana New" w:hAnsi="Angsana New" w:hint="cs"/>
          <w:sz w:val="30"/>
          <w:szCs w:val="30"/>
          <w:cs/>
        </w:rPr>
        <w:t>กองทรัสต์</w:t>
      </w:r>
      <w:r w:rsidRPr="0078432E">
        <w:rPr>
          <w:rFonts w:ascii="Angsana New" w:hAnsi="Angsana New"/>
          <w:sz w:val="30"/>
          <w:szCs w:val="30"/>
          <w:cs/>
        </w:rPr>
        <w:t>ในปัจจุบันที่รับรู้รายการเมื่ออนุพันธ์ดังกล่าวถูกนำมาใช้</w:t>
      </w:r>
    </w:p>
    <w:p w14:paraId="1208837C" w14:textId="6BA8E0B8" w:rsidR="00BF13F1" w:rsidRPr="0078432E" w:rsidRDefault="00BF13F1" w:rsidP="00BF1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51D2997C" w14:textId="77777777" w:rsidR="00BF13F1" w:rsidRPr="0078432E" w:rsidRDefault="00BF13F1" w:rsidP="00BF13F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>การวัดมูลค่าด้วยวิธีราคาทุนตัดจำหน่าย</w:t>
      </w:r>
    </w:p>
    <w:p w14:paraId="17570C35" w14:textId="2B623EC9" w:rsidR="00BF13F1" w:rsidRPr="0078432E" w:rsidRDefault="00BF13F1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</w:t>
      </w:r>
      <w:r w:rsidRPr="0078432E">
        <w:rPr>
          <w:rFonts w:ascii="Angsana New" w:hAnsi="Angsana New" w:hint="cs"/>
          <w:sz w:val="30"/>
          <w:szCs w:val="30"/>
          <w:cs/>
        </w:rPr>
        <w:t>รับ</w:t>
      </w:r>
      <w:r w:rsidRPr="0078432E">
        <w:rPr>
          <w:rFonts w:ascii="Angsana New" w:hAnsi="Angsana New"/>
          <w:sz w:val="30"/>
          <w:szCs w:val="30"/>
          <w:cs/>
        </w:rPr>
        <w:t>และดอกเบี้ย</w:t>
      </w:r>
      <w:r w:rsidRPr="0078432E">
        <w:rPr>
          <w:rFonts w:ascii="Angsana New" w:hAnsi="Angsana New" w:hint="cs"/>
          <w:sz w:val="30"/>
          <w:szCs w:val="30"/>
          <w:cs/>
        </w:rPr>
        <w:t>จ่าย</w:t>
      </w:r>
      <w:r w:rsidRPr="0078432E">
        <w:rPr>
          <w:rFonts w:ascii="Angsana New" w:hAnsi="Angsana New"/>
          <w:sz w:val="30"/>
          <w:szCs w:val="30"/>
          <w:cs/>
        </w:rPr>
        <w:t xml:space="preserve">ด้วยอัตราดอกเบี้ยที่แท้จริง 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>9</w:t>
      </w:r>
      <w:r w:rsidRPr="0078432E">
        <w:rPr>
          <w:rFonts w:ascii="Angsana New" w:hAnsi="Angsana New"/>
          <w:sz w:val="30"/>
          <w:szCs w:val="30"/>
          <w:cs/>
        </w:rPr>
        <w:t xml:space="preserve"> จะนำมาใช้แทนนโยบายการบัญชีของ</w:t>
      </w:r>
      <w:r w:rsidR="0078432E" w:rsidRPr="0078432E">
        <w:rPr>
          <w:rFonts w:ascii="Angsana New" w:hAnsi="Angsana New" w:hint="cs"/>
          <w:sz w:val="30"/>
          <w:szCs w:val="30"/>
          <w:cs/>
        </w:rPr>
        <w:t>กองทรัสต์</w:t>
      </w:r>
      <w:r w:rsidRPr="0078432E">
        <w:rPr>
          <w:rFonts w:ascii="Angsana New" w:hAnsi="Angsana New"/>
          <w:sz w:val="30"/>
          <w:szCs w:val="30"/>
          <w:cs/>
        </w:rPr>
        <w:t>ในปัจจุบันที่รับรู้ดอกเบี้ยรับและดอกเบี้ยจ่ายด้วยอัตราดอกเบี้ยตามสัญญา</w:t>
      </w:r>
    </w:p>
    <w:p w14:paraId="017BFEC9" w14:textId="7FC043D5" w:rsidR="00BF13F1" w:rsidRDefault="00BF13F1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0DF72CEE" w14:textId="5E836553" w:rsidR="0078432E" w:rsidRDefault="0078432E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71D30A33" w14:textId="483B39B1" w:rsidR="0078432E" w:rsidRDefault="0078432E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23211C2F" w14:textId="48430B98" w:rsidR="0078432E" w:rsidRDefault="0078432E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4F209BDC" w14:textId="77777777" w:rsidR="0078432E" w:rsidRPr="0078432E" w:rsidRDefault="0078432E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0CEA1AF9" w14:textId="77777777" w:rsidR="00BF13F1" w:rsidRPr="0078432E" w:rsidRDefault="00BF13F1" w:rsidP="00BF13F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0C196D8C" w14:textId="09EB6591" w:rsidR="00BF13F1" w:rsidRPr="0078432E" w:rsidRDefault="00BF13F1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</w:t>
      </w:r>
      <w:r w:rsidR="0080097C" w:rsidRPr="0078432E">
        <w:rPr>
          <w:rFonts w:ascii="Angsana New" w:hAnsi="Angsana New" w:hint="cs"/>
          <w:sz w:val="30"/>
          <w:szCs w:val="30"/>
          <w:cs/>
        </w:rPr>
        <w:t>กองทรัสต์</w:t>
      </w:r>
      <w:r w:rsidRPr="0078432E">
        <w:rPr>
          <w:rFonts w:ascii="Angsana New" w:hAnsi="Angsana New"/>
          <w:sz w:val="30"/>
          <w:szCs w:val="3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</w:t>
      </w:r>
      <w:r w:rsidRPr="0078432E">
        <w:rPr>
          <w:rFonts w:ascii="Angsana New" w:hAnsi="Angsana New" w:hint="cs"/>
          <w:sz w:val="30"/>
          <w:szCs w:val="30"/>
          <w:cs/>
        </w:rPr>
        <w:t>นั้น</w:t>
      </w:r>
      <w:r w:rsidRPr="0078432E">
        <w:rPr>
          <w:rFonts w:ascii="Angsana New" w:hAnsi="Angsana New"/>
          <w:sz w:val="30"/>
          <w:szCs w:val="30"/>
          <w:cs/>
        </w:rPr>
        <w:t>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468C3D7B" w14:textId="77777777" w:rsidR="00BF13F1" w:rsidRPr="0078432E" w:rsidRDefault="00BF13F1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6"/>
          <w:szCs w:val="16"/>
        </w:rPr>
      </w:pPr>
    </w:p>
    <w:p w14:paraId="0D1F80EC" w14:textId="77777777" w:rsidR="00BF13F1" w:rsidRPr="0078432E" w:rsidRDefault="00BF13F1" w:rsidP="00BF13F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78432E">
        <w:rPr>
          <w:rFonts w:ascii="Angsana New" w:hAnsi="Angsana New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</w:t>
      </w:r>
      <w:r w:rsidRPr="0078432E">
        <w:rPr>
          <w:rFonts w:ascii="Angsana New" w:hAnsi="Angsana New" w:hint="cs"/>
          <w:sz w:val="30"/>
          <w:szCs w:val="30"/>
          <w:cs/>
        </w:rPr>
        <w:t xml:space="preserve"> (ไม่รวม</w:t>
      </w:r>
      <w:r w:rsidRPr="0078432E">
        <w:rPr>
          <w:rFonts w:ascii="Angsana New" w:hAnsi="Angsana New"/>
          <w:sz w:val="30"/>
          <w:szCs w:val="30"/>
          <w:cs/>
        </w:rPr>
        <w:t>เงินลงทุนในตราสารทุน</w:t>
      </w:r>
      <w:r w:rsidRPr="0078432E">
        <w:rPr>
          <w:rFonts w:ascii="Angsana New" w:hAnsi="Angsana New" w:hint="cs"/>
          <w:sz w:val="30"/>
          <w:szCs w:val="30"/>
          <w:cs/>
        </w:rPr>
        <w:t xml:space="preserve">) </w:t>
      </w:r>
      <w:r w:rsidRPr="0078432E">
        <w:rPr>
          <w:rFonts w:ascii="Angsana New" w:hAnsi="Angsana New"/>
          <w:sz w:val="30"/>
          <w:szCs w:val="30"/>
          <w:cs/>
        </w:rPr>
        <w:t>และสินทรัพย์ที่เกิดจากสัญญา</w:t>
      </w:r>
    </w:p>
    <w:p w14:paraId="0CA1A8D1" w14:textId="77777777" w:rsidR="00BF13F1" w:rsidRPr="0078432E" w:rsidRDefault="00BF13F1" w:rsidP="00BF1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6"/>
          <w:szCs w:val="16"/>
        </w:rPr>
      </w:pPr>
    </w:p>
    <w:p w14:paraId="30D60D8D" w14:textId="77777777" w:rsidR="00BF13F1" w:rsidRPr="0078432E" w:rsidRDefault="00BF13F1" w:rsidP="00BF13F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>การจัดประเภทรายการหนี้สินทางการเงิน</w:t>
      </w:r>
    </w:p>
    <w:p w14:paraId="1ED2B9D5" w14:textId="77777777" w:rsidR="00BF13F1" w:rsidRPr="0078432E" w:rsidRDefault="00BF13F1" w:rsidP="00BF13F1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78432E">
        <w:rPr>
          <w:rFonts w:ascii="Angsana New" w:hAnsi="Angsana New"/>
          <w:sz w:val="30"/>
          <w:szCs w:val="30"/>
        </w:rPr>
        <w:t>2</w:t>
      </w:r>
      <w:r w:rsidRPr="0078432E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152FF187" w14:textId="77777777" w:rsidR="00BF13F1" w:rsidRPr="0078432E" w:rsidRDefault="00BF13F1" w:rsidP="00BF13F1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6"/>
          <w:szCs w:val="16"/>
        </w:rPr>
      </w:pPr>
    </w:p>
    <w:p w14:paraId="6B519704" w14:textId="77777777" w:rsidR="00BF13F1" w:rsidRPr="0078432E" w:rsidRDefault="00BF13F1" w:rsidP="00BF13F1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</w:t>
      </w:r>
    </w:p>
    <w:p w14:paraId="341B5F87" w14:textId="77777777" w:rsidR="00BF13F1" w:rsidRPr="0078432E" w:rsidRDefault="00BF13F1" w:rsidP="00BF13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>จำนวน</w:t>
      </w:r>
      <w:r w:rsidRPr="0078432E">
        <w:rPr>
          <w:rFonts w:ascii="Angsana New" w:hAnsi="Angsana New" w:hint="cs"/>
          <w:sz w:val="30"/>
          <w:szCs w:val="30"/>
          <w:cs/>
        </w:rPr>
        <w:t>เงินของ</w:t>
      </w:r>
      <w:r w:rsidRPr="0078432E">
        <w:rPr>
          <w:rFonts w:ascii="Angsana New" w:hAnsi="Angsana New"/>
          <w:sz w:val="30"/>
          <w:szCs w:val="30"/>
          <w:cs/>
        </w:rPr>
        <w:t>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192C8740" w14:textId="77777777" w:rsidR="00BF13F1" w:rsidRPr="0078432E" w:rsidRDefault="00BF13F1" w:rsidP="00BF13F1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40" w:lineRule="auto"/>
        <w:ind w:left="1620"/>
        <w:jc w:val="thaiDistribute"/>
        <w:rPr>
          <w:rFonts w:ascii="Angsana New" w:hAnsi="Angsana New"/>
          <w:sz w:val="30"/>
          <w:szCs w:val="30"/>
          <w:cs/>
        </w:rPr>
      </w:pPr>
      <w:r w:rsidRPr="0078432E">
        <w:rPr>
          <w:rFonts w:ascii="Angsana New" w:hAnsi="Angsana New"/>
          <w:sz w:val="30"/>
          <w:szCs w:val="30"/>
          <w:cs/>
        </w:rPr>
        <w:t>จำนวน</w:t>
      </w:r>
      <w:r w:rsidRPr="0078432E">
        <w:rPr>
          <w:rFonts w:ascii="Angsana New" w:hAnsi="Angsana New" w:hint="cs"/>
          <w:sz w:val="30"/>
          <w:szCs w:val="30"/>
          <w:cs/>
        </w:rPr>
        <w:t>เงินของ</w:t>
      </w:r>
      <w:r w:rsidRPr="0078432E">
        <w:rPr>
          <w:rFonts w:ascii="Angsana New" w:hAnsi="Angsana New"/>
          <w:sz w:val="30"/>
          <w:szCs w:val="30"/>
          <w:cs/>
        </w:rPr>
        <w:t>มูลค่ายุติธรรมที่เปลี่ยนแปลงส่วนที่เหลือจะแสดงในกำไรหรือขาดทุน</w:t>
      </w:r>
    </w:p>
    <w:p w14:paraId="5C4D677B" w14:textId="77777777" w:rsidR="00BF13F1" w:rsidRPr="0078432E" w:rsidRDefault="00BF13F1" w:rsidP="00BF13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p w14:paraId="2087D398" w14:textId="77777777" w:rsidR="00BF13F1" w:rsidRPr="0078432E" w:rsidRDefault="00BF13F1" w:rsidP="00BF13F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>การบัญชีป้องกันความเสี่ยง</w:t>
      </w:r>
    </w:p>
    <w:p w14:paraId="15CD3601" w14:textId="40ADC825" w:rsidR="00BF13F1" w:rsidRPr="0078432E" w:rsidRDefault="00BF13F1" w:rsidP="00BF13F1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FF0000"/>
          <w:sz w:val="30"/>
          <w:szCs w:val="30"/>
        </w:rPr>
      </w:pPr>
      <w:r w:rsidRPr="0078432E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Pr="0078432E">
        <w:rPr>
          <w:rFonts w:ascii="Angsana New" w:hAnsi="Angsana New"/>
          <w:sz w:val="30"/>
          <w:szCs w:val="30"/>
          <w:cs/>
        </w:rPr>
        <w:t>แนะนำแนวปฏิบัติ</w:t>
      </w:r>
      <w:r w:rsidRPr="0078432E">
        <w:rPr>
          <w:rFonts w:ascii="Angsana New" w:hAnsi="Angsana New" w:hint="cs"/>
          <w:sz w:val="30"/>
          <w:szCs w:val="30"/>
          <w:cs/>
        </w:rPr>
        <w:t>เกี่ยวกับ</w:t>
      </w:r>
      <w:r w:rsidRPr="0078432E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การบัญชีป้องกันความเสี่ยงในขณะที่มาตรฐานการรายงานทางการเงินในปัจจุบันไม่ได้กล่าวถึง </w:t>
      </w:r>
      <w:r w:rsidRPr="0078432E">
        <w:rPr>
          <w:rFonts w:ascii="Angsana New" w:hAnsi="Angsana New" w:hint="cs"/>
          <w:sz w:val="30"/>
          <w:szCs w:val="30"/>
          <w:cs/>
        </w:rPr>
        <w:t>โดย</w:t>
      </w:r>
      <w:r w:rsidRPr="0078432E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การบัญชีป้องกันความเสี่ยงมี </w:t>
      </w:r>
      <w:r w:rsidRPr="0078432E">
        <w:rPr>
          <w:rFonts w:ascii="Angsana New" w:hAnsi="Angsana New"/>
          <w:sz w:val="30"/>
          <w:szCs w:val="30"/>
        </w:rPr>
        <w:t>3</w:t>
      </w:r>
      <w:r w:rsidRPr="0078432E">
        <w:rPr>
          <w:rFonts w:ascii="Angsana New" w:hAnsi="Angsana New"/>
          <w:sz w:val="30"/>
          <w:szCs w:val="30"/>
          <w:cs/>
        </w:rPr>
        <w:t xml:space="preserve"> ประเภทและการ</w:t>
      </w:r>
      <w:r w:rsidRPr="0078432E">
        <w:rPr>
          <w:rFonts w:ascii="Angsana New" w:hAnsi="Angsana New" w:hint="cs"/>
          <w:sz w:val="30"/>
          <w:szCs w:val="30"/>
          <w:cs/>
        </w:rPr>
        <w:t>ถือ</w:t>
      </w:r>
      <w:r w:rsidRPr="0078432E">
        <w:rPr>
          <w:rFonts w:ascii="Angsana New" w:hAnsi="Angsana New"/>
          <w:sz w:val="30"/>
          <w:szCs w:val="30"/>
          <w:cs/>
        </w:rPr>
        <w:t>ปฏิบัติ</w:t>
      </w:r>
      <w:r w:rsidRPr="0078432E">
        <w:rPr>
          <w:rFonts w:ascii="Angsana New" w:hAnsi="Angsana New" w:hint="cs"/>
          <w:sz w:val="30"/>
          <w:szCs w:val="30"/>
          <w:cs/>
        </w:rPr>
        <w:t>ในแต่ละประเภท</w:t>
      </w:r>
      <w:r w:rsidRPr="0078432E">
        <w:rPr>
          <w:rFonts w:ascii="Angsana New" w:hAnsi="Angsana New"/>
          <w:sz w:val="30"/>
          <w:szCs w:val="30"/>
          <w:cs/>
        </w:rPr>
        <w:t>นั้นขึ้นอยู่กับ</w:t>
      </w:r>
      <w:r w:rsidRPr="0078432E">
        <w:rPr>
          <w:rFonts w:ascii="Angsana New" w:hAnsi="Angsana New" w:hint="cs"/>
          <w:sz w:val="30"/>
          <w:szCs w:val="30"/>
          <w:cs/>
        </w:rPr>
        <w:t>ลักษณะของ</w:t>
      </w:r>
      <w:r w:rsidRPr="0078432E">
        <w:rPr>
          <w:rFonts w:ascii="Angsana New" w:hAnsi="Angsana New"/>
          <w:sz w:val="30"/>
          <w:szCs w:val="30"/>
          <w:cs/>
        </w:rPr>
        <w:t>ความเสี่ยง</w:t>
      </w:r>
      <w:r w:rsidRPr="0078432E">
        <w:rPr>
          <w:rFonts w:ascii="Angsana New" w:hAnsi="Angsana New" w:hint="cs"/>
          <w:sz w:val="30"/>
          <w:szCs w:val="30"/>
          <w:cs/>
        </w:rPr>
        <w:t>ที่ทำการป้องกัน</w:t>
      </w:r>
      <w:r w:rsidRPr="0078432E">
        <w:rPr>
          <w:rFonts w:ascii="Angsana New" w:hAnsi="Angsana New"/>
          <w:sz w:val="30"/>
          <w:szCs w:val="30"/>
          <w:cs/>
        </w:rPr>
        <w:t xml:space="preserve"> </w:t>
      </w:r>
      <w:r w:rsidRPr="0078432E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Pr="0078432E">
        <w:rPr>
          <w:rFonts w:ascii="Angsana New" w:hAnsi="Angsana New"/>
          <w:sz w:val="30"/>
          <w:szCs w:val="30"/>
          <w:cs/>
        </w:rPr>
        <w:t xml:space="preserve">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ภายใต้มาตรฐานการรายงานทางการเงิน ฉบับที่ </w:t>
      </w:r>
      <w:r w:rsidRPr="0078432E">
        <w:rPr>
          <w:rFonts w:ascii="Angsana New" w:hAnsi="Angsana New"/>
          <w:sz w:val="30"/>
          <w:szCs w:val="30"/>
        </w:rPr>
        <w:t xml:space="preserve">9 </w:t>
      </w:r>
      <w:r w:rsidR="0080097C" w:rsidRPr="0078432E">
        <w:rPr>
          <w:rFonts w:ascii="Angsana New" w:hAnsi="Angsana New" w:hint="cs"/>
          <w:sz w:val="30"/>
          <w:szCs w:val="30"/>
          <w:cs/>
        </w:rPr>
        <w:t>กองทรัสต์</w:t>
      </w:r>
      <w:r w:rsidRPr="0078432E">
        <w:rPr>
          <w:rFonts w:ascii="Angsana New" w:hAnsi="Angsana New"/>
          <w:sz w:val="30"/>
          <w:szCs w:val="30"/>
          <w:cs/>
        </w:rPr>
        <w:t>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</w:t>
      </w:r>
      <w:r w:rsidRPr="0078432E">
        <w:rPr>
          <w:rFonts w:ascii="Angsana New" w:hAnsi="Angsana New"/>
          <w:sz w:val="30"/>
          <w:szCs w:val="30"/>
          <w:cs/>
        </w:rPr>
        <w:lastRenderedPageBreak/>
        <w:t>ความเสี่ยงของ</w:t>
      </w:r>
      <w:r w:rsidR="0080097C" w:rsidRPr="0078432E">
        <w:rPr>
          <w:rFonts w:ascii="Angsana New" w:hAnsi="Angsana New" w:hint="cs"/>
          <w:sz w:val="30"/>
          <w:szCs w:val="30"/>
          <w:cs/>
        </w:rPr>
        <w:t>กองทรัสต์</w:t>
      </w:r>
      <w:r w:rsidR="0080097C" w:rsidRPr="0078432E">
        <w:rPr>
          <w:rFonts w:ascii="Angsana New" w:hAnsi="Angsana New"/>
          <w:sz w:val="30"/>
          <w:szCs w:val="30"/>
        </w:rPr>
        <w:t xml:space="preserve"> </w:t>
      </w:r>
      <w:r w:rsidRPr="0078432E">
        <w:rPr>
          <w:rFonts w:ascii="Angsana New" w:hAnsi="Angsana New"/>
          <w:sz w:val="30"/>
          <w:szCs w:val="30"/>
          <w:cs/>
        </w:rPr>
        <w:t xml:space="preserve">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</w:t>
      </w:r>
    </w:p>
    <w:p w14:paraId="45FF3D40" w14:textId="191F356C" w:rsidR="0013009D" w:rsidRPr="0078432E" w:rsidRDefault="0013009D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D51219C" w14:textId="5091CCED" w:rsidR="0013009D" w:rsidRPr="00A11A77" w:rsidRDefault="0013009D" w:rsidP="00A11A77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  <w:r w:rsidRPr="00A11A77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A11A77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A11A77">
        <w:rPr>
          <w:rFonts w:ascii="Angsana New" w:hAnsi="Angsana New"/>
          <w:sz w:val="30"/>
          <w:szCs w:val="30"/>
          <w:cs/>
        </w:rPr>
        <w:t>เป็นครั้งแรกต่องบการเงินของ</w:t>
      </w:r>
      <w:r w:rsidR="00DA2B70" w:rsidRPr="00A11A77">
        <w:rPr>
          <w:rFonts w:ascii="Angsana New" w:hAnsi="Angsana New" w:hint="cs"/>
          <w:sz w:val="30"/>
          <w:szCs w:val="30"/>
          <w:cs/>
        </w:rPr>
        <w:t>กองทรัสต์</w:t>
      </w:r>
    </w:p>
    <w:p w14:paraId="4FB735FE" w14:textId="429F37B3" w:rsidR="0013009D" w:rsidRPr="0078432E" w:rsidRDefault="0013009D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17A4D46" w14:textId="7D2696D8" w:rsidR="0013009D" w:rsidRPr="0078432E" w:rsidRDefault="0013009D" w:rsidP="0078432E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78432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32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78432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0BF35D4F" w14:textId="77777777" w:rsidR="0013009D" w:rsidRPr="0078432E" w:rsidRDefault="0013009D" w:rsidP="0013009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24F623D" w14:textId="30EEF396" w:rsidR="0013009D" w:rsidRDefault="0013009D" w:rsidP="0013009D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78432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78432E">
        <w:rPr>
          <w:rFonts w:asciiTheme="majorBidi" w:hAnsiTheme="majorBidi" w:cstheme="majorBidi"/>
          <w:sz w:val="30"/>
          <w:szCs w:val="30"/>
        </w:rPr>
        <w:t>16</w:t>
      </w:r>
      <w:r w:rsidRPr="0078432E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78432E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78432E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78432E">
        <w:rPr>
          <w:rFonts w:asciiTheme="majorBidi" w:hAnsiTheme="majorBidi" w:cstheme="majorBidi"/>
          <w:color w:val="000000"/>
          <w:sz w:val="30"/>
          <w:szCs w:val="3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78432E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ไม่แตกต่างจาก</w:t>
      </w:r>
      <w:r w:rsidRPr="0078432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78432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8432E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มาตรฐานการรายงานทางการเงินฉบับนี้นำมาใช้แทนมาตรฐานการรายงานทางการเงินเกี่ยวกับสัญญาเช่า ดังต่อไปนี้ </w:t>
      </w:r>
    </w:p>
    <w:p w14:paraId="5A03842D" w14:textId="77777777" w:rsidR="0078432E" w:rsidRPr="0078432E" w:rsidRDefault="0078432E" w:rsidP="0013009D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590"/>
      </w:tblGrid>
      <w:tr w:rsidR="0013009D" w:rsidRPr="0078432E" w14:paraId="6BB6FC3C" w14:textId="77777777" w:rsidTr="00BF13F1">
        <w:tc>
          <w:tcPr>
            <w:tcW w:w="3960" w:type="dxa"/>
          </w:tcPr>
          <w:p w14:paraId="0A787D07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>มาตรฐานการบัญชี</w:t>
            </w:r>
            <w:r w:rsidRPr="0078432E">
              <w:rPr>
                <w:rFonts w:ascii="Angsana New" w:hAnsi="Angsana New" w:cstheme="minorBidi"/>
                <w:sz w:val="30"/>
                <w:szCs w:val="30"/>
                <w:cs/>
              </w:rPr>
              <w:t xml:space="preserve"> </w:t>
            </w: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 xml:space="preserve">17 </w:t>
            </w:r>
          </w:p>
        </w:tc>
        <w:tc>
          <w:tcPr>
            <w:tcW w:w="4590" w:type="dxa"/>
          </w:tcPr>
          <w:p w14:paraId="4B61383B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843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สัญญาเช่า</w:t>
            </w:r>
          </w:p>
        </w:tc>
      </w:tr>
      <w:tr w:rsidR="0013009D" w:rsidRPr="0078432E" w14:paraId="1ED296B0" w14:textId="77777777" w:rsidTr="00BF13F1">
        <w:tc>
          <w:tcPr>
            <w:tcW w:w="3960" w:type="dxa"/>
          </w:tcPr>
          <w:p w14:paraId="65F76A9A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8432E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590" w:type="dxa"/>
          </w:tcPr>
          <w:p w14:paraId="5FC189DC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13009D" w:rsidRPr="0078432E" w14:paraId="597F3534" w14:textId="77777777" w:rsidTr="00BF13F1">
        <w:tc>
          <w:tcPr>
            <w:tcW w:w="3960" w:type="dxa"/>
          </w:tcPr>
          <w:p w14:paraId="0FEBA8A5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 xml:space="preserve">15 </w:t>
            </w:r>
          </w:p>
        </w:tc>
        <w:tc>
          <w:tcPr>
            <w:tcW w:w="4590" w:type="dxa"/>
          </w:tcPr>
          <w:p w14:paraId="5EB17916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สัญญาเช่าดำเนินงาน </w:t>
            </w:r>
            <w:r w:rsidRPr="0078432E">
              <w:rPr>
                <w:rFonts w:ascii="Angsana New" w:hAnsi="Angsana New" w:cstheme="minorBidi"/>
                <w:i/>
                <w:iCs/>
                <w:color w:val="000000"/>
                <w:sz w:val="30"/>
                <w:szCs w:val="30"/>
                <w:cs/>
              </w:rPr>
              <w:t>-</w:t>
            </w:r>
            <w:r w:rsidRPr="0078432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 xml:space="preserve"> สิ่งจูงใจที่ให้แก่ผู้เช่า</w:t>
            </w:r>
          </w:p>
        </w:tc>
      </w:tr>
      <w:tr w:rsidR="0013009D" w:rsidRPr="0078432E" w14:paraId="051C7124" w14:textId="77777777" w:rsidTr="00BF13F1">
        <w:tc>
          <w:tcPr>
            <w:tcW w:w="3960" w:type="dxa"/>
          </w:tcPr>
          <w:p w14:paraId="00290188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78432E">
              <w:rPr>
                <w:rFonts w:ascii="Angsana New" w:hAnsi="Angsana New"/>
                <w:sz w:val="30"/>
                <w:szCs w:val="30"/>
              </w:rPr>
              <w:t>27</w:t>
            </w:r>
            <w:r w:rsidRPr="007843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590" w:type="dxa"/>
          </w:tcPr>
          <w:p w14:paraId="402C78A0" w14:textId="77777777" w:rsidR="0013009D" w:rsidRPr="0078432E" w:rsidRDefault="0013009D" w:rsidP="00BF1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 w:hanging="18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8432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</w:tbl>
    <w:p w14:paraId="4D0A586C" w14:textId="77777777" w:rsidR="0013009D" w:rsidRPr="0078432E" w:rsidRDefault="0013009D" w:rsidP="00BF1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D0BBBF0" w14:textId="0A86432F" w:rsidR="0013009D" w:rsidRDefault="0013009D" w:rsidP="0013009D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/>
        </w:rPr>
      </w:pPr>
      <w:r w:rsidRPr="0078432E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78432E">
        <w:rPr>
          <w:rFonts w:ascii="Angsana New" w:hAnsi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78432E">
        <w:rPr>
          <w:rFonts w:ascii="Angsana New" w:hAnsi="Angsana New" w:hint="cs"/>
          <w:sz w:val="30"/>
          <w:szCs w:val="30"/>
          <w:cs/>
          <w:lang w:val="en-US" w:bidi="th-TH"/>
        </w:rPr>
        <w:t xml:space="preserve"> ฉบับที่ </w:t>
      </w:r>
      <w:r w:rsidRPr="0078432E">
        <w:rPr>
          <w:rFonts w:ascii="Angsana New" w:hAnsi="Angsana New"/>
          <w:sz w:val="30"/>
          <w:szCs w:val="30"/>
          <w:lang w:val="en-US" w:bidi="th-TH"/>
        </w:rPr>
        <w:t>16</w:t>
      </w:r>
      <w:r w:rsidRPr="0078432E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78432E">
        <w:rPr>
          <w:rFonts w:ascii="Angsana New" w:hAnsi="Angsana New"/>
          <w:sz w:val="30"/>
          <w:szCs w:val="30"/>
          <w:cs/>
          <w:lang w:val="en-US" w:bidi="th-TH"/>
        </w:rPr>
        <w:t>เป็นครั้ง</w:t>
      </w:r>
      <w:r w:rsidRPr="0078432E">
        <w:rPr>
          <w:rFonts w:asciiTheme="majorBidi" w:hAnsiTheme="majorBidi" w:cstheme="majorBidi"/>
          <w:color w:val="000000"/>
          <w:sz w:val="30"/>
          <w:szCs w:val="30"/>
          <w:cs/>
          <w:lang w:val="en-US" w:bidi="th-TH"/>
        </w:rPr>
        <w:t>แรกต่องบการเงินของ</w:t>
      </w:r>
      <w:r w:rsidRPr="0078432E">
        <w:rPr>
          <w:rFonts w:asciiTheme="majorBidi" w:hAnsiTheme="majorBidi" w:cstheme="majorBidi" w:hint="cs"/>
          <w:color w:val="000000"/>
          <w:sz w:val="30"/>
          <w:szCs w:val="30"/>
          <w:cs/>
          <w:lang w:val="en-US"/>
        </w:rPr>
        <w:t>กองทรัสต์</w:t>
      </w:r>
    </w:p>
    <w:p w14:paraId="7128B37A" w14:textId="77777777" w:rsidR="0013009D" w:rsidRDefault="0013009D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F1E765" w14:textId="4A46E31C" w:rsidR="00884587" w:rsidRDefault="00884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86F3D2C" w14:textId="0EBA0DDE" w:rsidR="00433D3C" w:rsidRDefault="00884587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10</w:t>
      </w:r>
      <w:r>
        <w:rPr>
          <w:rFonts w:ascii="Angsana New" w:hAnsi="Angsana New"/>
          <w:b/>
          <w:bCs/>
          <w:sz w:val="30"/>
          <w:szCs w:val="30"/>
        </w:rPr>
        <w:tab/>
      </w:r>
      <w:r w:rsidR="00433D3C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3E84BADB" w14:textId="77777777" w:rsidR="00433D3C" w:rsidRDefault="00433D3C" w:rsidP="00021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FAB4F0" w14:textId="4D60AD8A" w:rsidR="00433D3C" w:rsidRDefault="00B60B31" w:rsidP="001E204C">
      <w:pPr>
        <w:pStyle w:val="a6"/>
        <w:ind w:left="540" w:right="-358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B60B31">
        <w:rPr>
          <w:rFonts w:ascii="Angsana New" w:hAnsi="Angsana New" w:cs="Angsana New"/>
          <w:sz w:val="30"/>
          <w:szCs w:val="30"/>
          <w:cs/>
          <w:lang w:val="en-US"/>
        </w:rPr>
        <w:t>รายการบางรายการในงบการเงิน</w:t>
      </w:r>
      <w:r w:rsidR="0068735E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ระหว่างกาลปี</w:t>
      </w:r>
      <w:r w:rsidRPr="00B60B31">
        <w:rPr>
          <w:rFonts w:ascii="Angsana New" w:hAnsi="Angsana New" w:cs="Angsana New"/>
          <w:sz w:val="30"/>
          <w:szCs w:val="30"/>
          <w:cs/>
          <w:lang w:val="en-US"/>
        </w:rPr>
        <w:t xml:space="preserve"> 256</w:t>
      </w:r>
      <w:r>
        <w:rPr>
          <w:rFonts w:ascii="Angsana New" w:hAnsi="Angsana New" w:cs="Angsana New"/>
          <w:sz w:val="30"/>
          <w:szCs w:val="30"/>
          <w:lang w:val="en-US"/>
        </w:rPr>
        <w:t>1</w:t>
      </w:r>
      <w:r w:rsidRPr="00B60B31">
        <w:rPr>
          <w:rFonts w:ascii="Angsana New" w:hAnsi="Angsana New" w:cs="Angsana New"/>
          <w:sz w:val="30"/>
          <w:szCs w:val="30"/>
          <w:cs/>
          <w:lang w:val="en-US"/>
        </w:rPr>
        <w:t xml:space="preserve"> ได้มีการจัดประเภทรายการใหม่เพื่อให้สอดคล้องกับการ</w:t>
      </w:r>
      <w:r w:rsidR="001E204C">
        <w:rPr>
          <w:rFonts w:ascii="Angsana New" w:hAnsi="Angsana New" w:cs="Angsana New" w:hint="cs"/>
          <w:sz w:val="30"/>
          <w:szCs w:val="30"/>
          <w:cs/>
          <w:lang w:val="en-US"/>
        </w:rPr>
        <w:t>นำเสนอ</w:t>
      </w:r>
      <w:r w:rsidRPr="00B60B31">
        <w:rPr>
          <w:rFonts w:ascii="Angsana New" w:hAnsi="Angsana New" w:cs="Angsana New"/>
          <w:sz w:val="30"/>
          <w:szCs w:val="30"/>
          <w:cs/>
          <w:lang w:val="en-US"/>
        </w:rPr>
        <w:t>งบการเงิน</w:t>
      </w:r>
      <w:r w:rsidR="0068735E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Pr="00B60B31">
        <w:rPr>
          <w:rFonts w:ascii="Angsana New" w:hAnsi="Angsana New" w:cs="Angsana New"/>
          <w:sz w:val="30"/>
          <w:szCs w:val="30"/>
          <w:cs/>
          <w:lang w:val="en-US"/>
        </w:rPr>
        <w:t>ปี 256</w:t>
      </w:r>
      <w:r>
        <w:rPr>
          <w:rFonts w:ascii="Angsana New" w:hAnsi="Angsana New" w:cs="Angsana New"/>
          <w:sz w:val="30"/>
          <w:szCs w:val="30"/>
          <w:lang w:val="en-US"/>
        </w:rPr>
        <w:t>2</w:t>
      </w:r>
    </w:p>
    <w:p w14:paraId="2B934BB5" w14:textId="77777777" w:rsidR="00B60B31" w:rsidRPr="0068735E" w:rsidRDefault="00B60B31" w:rsidP="00433D3C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67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800"/>
        <w:gridCol w:w="270"/>
        <w:gridCol w:w="1800"/>
        <w:gridCol w:w="252"/>
        <w:gridCol w:w="1793"/>
      </w:tblGrid>
      <w:tr w:rsidR="003A55BC" w14:paraId="14A33906" w14:textId="77777777" w:rsidTr="00DF3D18">
        <w:trPr>
          <w:tblHeader/>
        </w:trPr>
        <w:tc>
          <w:tcPr>
            <w:tcW w:w="3762" w:type="dxa"/>
          </w:tcPr>
          <w:p w14:paraId="534D1DD4" w14:textId="77777777" w:rsidR="003A55BC" w:rsidRDefault="003A55BC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7E3424" w14:textId="4A8FA0A5" w:rsidR="003A55BC" w:rsidRPr="001603E9" w:rsidRDefault="003A55BC" w:rsidP="00DA6F5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3A55BC" w14:paraId="7AA8D3FF" w14:textId="77777777" w:rsidTr="00DF3D18">
        <w:trPr>
          <w:tblHeader/>
        </w:trPr>
        <w:tc>
          <w:tcPr>
            <w:tcW w:w="3762" w:type="dxa"/>
          </w:tcPr>
          <w:p w14:paraId="54CF5CE4" w14:textId="77777777" w:rsidR="003A55BC" w:rsidRDefault="003A55BC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00" w:type="dxa"/>
            <w:hideMark/>
          </w:tcPr>
          <w:p w14:paraId="322B7C22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4945EE01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AC88B69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52" w:type="dxa"/>
          </w:tcPr>
          <w:p w14:paraId="1A98F5F7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hideMark/>
          </w:tcPr>
          <w:p w14:paraId="7920CEC2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3A55BC" w14:paraId="1D7DF696" w14:textId="77777777" w:rsidTr="00DF3D18">
        <w:tc>
          <w:tcPr>
            <w:tcW w:w="3762" w:type="dxa"/>
          </w:tcPr>
          <w:p w14:paraId="39D9D0A7" w14:textId="77777777" w:rsidR="003A55BC" w:rsidRDefault="003A55BC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426699C" w14:textId="77777777" w:rsidR="003A55BC" w:rsidRDefault="003A55BC" w:rsidP="00DA6F5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E88CD" w14:textId="77777777" w:rsidR="003A55BC" w:rsidRDefault="003A55BC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C2CF27" w14:textId="77777777" w:rsidR="003A55BC" w:rsidRPr="003D3FE4" w:rsidRDefault="003A55BC" w:rsidP="00DA6F5E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D3FE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D3F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52" w:type="dxa"/>
          </w:tcPr>
          <w:p w14:paraId="4691EB3A" w14:textId="77777777" w:rsidR="003A55BC" w:rsidRDefault="003A55BC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66F9F020" w14:textId="77777777" w:rsidR="003A55BC" w:rsidRDefault="003A55BC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5BC" w14:paraId="6BF96311" w14:textId="77777777" w:rsidTr="00DF3D18">
        <w:tc>
          <w:tcPr>
            <w:tcW w:w="3762" w:type="dxa"/>
            <w:hideMark/>
          </w:tcPr>
          <w:p w14:paraId="04698EBF" w14:textId="6D0C23F7" w:rsidR="003A55BC" w:rsidRDefault="003A55BC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800" w:type="dxa"/>
          </w:tcPr>
          <w:p w14:paraId="6095D5FB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ED88B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9064EF2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20F7CE5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07373503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5BC" w14:paraId="4C03C817" w14:textId="77777777" w:rsidTr="00DF3D18">
        <w:tc>
          <w:tcPr>
            <w:tcW w:w="3762" w:type="dxa"/>
          </w:tcPr>
          <w:p w14:paraId="494D3881" w14:textId="08B95BEF" w:rsidR="003A55BC" w:rsidRDefault="003A55BC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800" w:type="dxa"/>
          </w:tcPr>
          <w:p w14:paraId="327D898D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12B427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95EC0D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78D64D2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6661ABAC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5BC" w14:paraId="74A9DB35" w14:textId="77777777" w:rsidTr="00DF3D18">
        <w:tc>
          <w:tcPr>
            <w:tcW w:w="3762" w:type="dxa"/>
          </w:tcPr>
          <w:p w14:paraId="641A45BB" w14:textId="3EF1828E" w:rsidR="003A55BC" w:rsidRDefault="003A55BC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</w:tcPr>
          <w:p w14:paraId="5EF1FB43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11B80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C8AF07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DEF7BDB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276F5202" w14:textId="77777777" w:rsidR="003A55BC" w:rsidRDefault="003A55BC" w:rsidP="00DA6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5BC" w14:paraId="2D940A22" w14:textId="77777777" w:rsidTr="00DF3D18">
        <w:tc>
          <w:tcPr>
            <w:tcW w:w="3762" w:type="dxa"/>
          </w:tcPr>
          <w:p w14:paraId="595A7F1B" w14:textId="13AECC50" w:rsidR="003A55BC" w:rsidRDefault="00DA6F5E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</w:tcPr>
          <w:p w14:paraId="7FCB196E" w14:textId="504B9221" w:rsidR="003A55BC" w:rsidRPr="00262A64" w:rsidRDefault="00C57912" w:rsidP="00C5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</w:tcPr>
          <w:p w14:paraId="2D9B7D02" w14:textId="77777777" w:rsidR="003A55BC" w:rsidRPr="00262A64" w:rsidRDefault="003A55BC" w:rsidP="00DA6F5E">
            <w:pPr>
              <w:pStyle w:val="BodyText"/>
              <w:tabs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178CDE" w14:textId="74ED105F" w:rsidR="003A55BC" w:rsidRPr="00262A64" w:rsidRDefault="00C57912" w:rsidP="00C5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2" w:type="dxa"/>
          </w:tcPr>
          <w:p w14:paraId="3F840401" w14:textId="77777777" w:rsidR="003A55BC" w:rsidRPr="00262A64" w:rsidRDefault="003A55BC" w:rsidP="00DA6F5E">
            <w:pPr>
              <w:pStyle w:val="BodyText"/>
              <w:tabs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469A6EA8" w14:textId="4B869272" w:rsidR="003A55BC" w:rsidRPr="00262A64" w:rsidRDefault="00C57912" w:rsidP="00C5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3A55BC" w14:paraId="61FE91E7" w14:textId="77777777" w:rsidTr="00DF3D18">
        <w:tc>
          <w:tcPr>
            <w:tcW w:w="3762" w:type="dxa"/>
          </w:tcPr>
          <w:p w14:paraId="380B9394" w14:textId="3C3C40AC" w:rsidR="003A55BC" w:rsidRDefault="00DA6F5E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800" w:type="dxa"/>
          </w:tcPr>
          <w:p w14:paraId="2F2960AB" w14:textId="5BFB741F" w:rsidR="003A55BC" w:rsidRPr="00262A64" w:rsidRDefault="00C57912" w:rsidP="00C5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1,999</w:t>
            </w:r>
          </w:p>
        </w:tc>
        <w:tc>
          <w:tcPr>
            <w:tcW w:w="270" w:type="dxa"/>
          </w:tcPr>
          <w:p w14:paraId="616E5A09" w14:textId="77777777" w:rsidR="003A55BC" w:rsidRPr="00262A64" w:rsidRDefault="003A55BC" w:rsidP="00DA6F5E">
            <w:pPr>
              <w:pStyle w:val="BodyText"/>
              <w:tabs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80E3E8" w14:textId="7D52C838" w:rsidR="003A55BC" w:rsidRPr="00262A64" w:rsidRDefault="00C57912" w:rsidP="00C5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(929)</w:t>
            </w:r>
          </w:p>
        </w:tc>
        <w:tc>
          <w:tcPr>
            <w:tcW w:w="252" w:type="dxa"/>
          </w:tcPr>
          <w:p w14:paraId="28B436EA" w14:textId="77777777" w:rsidR="003A55BC" w:rsidRPr="00262A64" w:rsidRDefault="003A55BC" w:rsidP="00DA6F5E">
            <w:pPr>
              <w:pStyle w:val="BodyText"/>
              <w:tabs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</w:tcPr>
          <w:p w14:paraId="24AB7D9C" w14:textId="588BDE05" w:rsidR="003A55BC" w:rsidRPr="00262A64" w:rsidRDefault="00C57912" w:rsidP="00C5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</w:tr>
      <w:tr w:rsidR="003A55BC" w14:paraId="4E734C16" w14:textId="77777777" w:rsidTr="00DF3D18">
        <w:tc>
          <w:tcPr>
            <w:tcW w:w="3762" w:type="dxa"/>
          </w:tcPr>
          <w:p w14:paraId="235591CC" w14:textId="67106752" w:rsidR="003A55BC" w:rsidRDefault="00DA6F5E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F5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  <w:r w:rsidR="00C57912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A6F5E">
              <w:rPr>
                <w:rFonts w:ascii="Angsana New" w:hAnsi="Angsana New"/>
                <w:sz w:val="30"/>
                <w:szCs w:val="30"/>
                <w:cs/>
              </w:rPr>
              <w:t>สุทธิที่เกิดขึ้นจากเงินลงทุน</w:t>
            </w:r>
            <w:r w:rsidR="00DF3D18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C5791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C5791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A6F5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อสังหาริมทรัพย์และสิทธิการเช่า</w:t>
            </w:r>
          </w:p>
        </w:tc>
        <w:tc>
          <w:tcPr>
            <w:tcW w:w="1800" w:type="dxa"/>
            <w:vAlign w:val="bottom"/>
          </w:tcPr>
          <w:p w14:paraId="24C6F19D" w14:textId="6DFDB7CB" w:rsidR="003A55BC" w:rsidRPr="00262A64" w:rsidRDefault="00C57912" w:rsidP="00C5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2FD7D7" w14:textId="77777777" w:rsidR="003A55BC" w:rsidRPr="00262A64" w:rsidRDefault="003A55BC" w:rsidP="00DA6F5E">
            <w:pPr>
              <w:pStyle w:val="BodyText"/>
              <w:tabs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786211" w14:textId="5EF6DC87" w:rsidR="003A55BC" w:rsidRPr="00262A64" w:rsidRDefault="00C57912" w:rsidP="0068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52" w:type="dxa"/>
            <w:vAlign w:val="bottom"/>
          </w:tcPr>
          <w:p w14:paraId="4A5715E5" w14:textId="77777777" w:rsidR="003A55BC" w:rsidRPr="00262A64" w:rsidRDefault="003A55BC" w:rsidP="00DA6F5E">
            <w:pPr>
              <w:pStyle w:val="BodyText"/>
              <w:tabs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09EFC55E" w14:textId="24EC869E" w:rsidR="003A55BC" w:rsidRPr="00262A64" w:rsidRDefault="00C57912" w:rsidP="00C5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</w:tr>
      <w:tr w:rsidR="003A55BC" w14:paraId="707CF172" w14:textId="77777777" w:rsidTr="00DF3D18">
        <w:tc>
          <w:tcPr>
            <w:tcW w:w="3762" w:type="dxa"/>
          </w:tcPr>
          <w:p w14:paraId="383AD6E3" w14:textId="77777777" w:rsidR="003A55BC" w:rsidRDefault="003A55BC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45295B6" w14:textId="77777777" w:rsidR="003A55BC" w:rsidRPr="00262A64" w:rsidRDefault="003A55BC" w:rsidP="00DA6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463964" w14:textId="77777777" w:rsidR="003A55BC" w:rsidRPr="00262A64" w:rsidRDefault="003A55BC" w:rsidP="00DA6F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1475BD" w14:textId="77777777" w:rsidR="003A55BC" w:rsidRPr="002600E7" w:rsidRDefault="003A55BC" w:rsidP="00DA6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0FF5A749" w14:textId="77777777" w:rsidR="003A55BC" w:rsidRPr="00262A64" w:rsidRDefault="003A55BC" w:rsidP="00DA6F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5E1F43E8" w14:textId="77777777" w:rsidR="003A55BC" w:rsidRPr="00262A64" w:rsidRDefault="003A55BC" w:rsidP="00DA6F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1247"/>
                <w:tab w:val="decimal" w:pos="1530"/>
              </w:tabs>
              <w:spacing w:after="0" w:line="240" w:lineRule="auto"/>
              <w:ind w:left="-99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55BC" w14:paraId="0CBDA9DC" w14:textId="77777777" w:rsidTr="00DF3D18">
        <w:tc>
          <w:tcPr>
            <w:tcW w:w="3762" w:type="dxa"/>
          </w:tcPr>
          <w:p w14:paraId="3D8C05F5" w14:textId="77777777" w:rsidR="003A55BC" w:rsidRDefault="003A55BC" w:rsidP="00DA6F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CD6524" w14:textId="77777777" w:rsidR="003A55BC" w:rsidRPr="00262A64" w:rsidRDefault="003A55BC" w:rsidP="00DA6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ADE773" w14:textId="77777777" w:rsidR="003A55BC" w:rsidRPr="00262A64" w:rsidRDefault="003A55BC" w:rsidP="00DA6F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950AA8" w14:textId="77777777" w:rsidR="003A55BC" w:rsidRDefault="003A55BC" w:rsidP="00DA6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FC6ADBD" w14:textId="77777777" w:rsidR="003A55BC" w:rsidRPr="00262A64" w:rsidRDefault="003A55BC" w:rsidP="00DA6F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64041C47" w14:textId="77777777" w:rsidR="003A55BC" w:rsidRPr="00262A64" w:rsidRDefault="003A55BC" w:rsidP="00DA6F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1247"/>
                <w:tab w:val="decimal" w:pos="1530"/>
              </w:tabs>
              <w:spacing w:after="0" w:line="240" w:lineRule="auto"/>
              <w:ind w:left="-99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494D" w14:paraId="304A8035" w14:textId="77777777" w:rsidTr="00DF3D18">
        <w:tc>
          <w:tcPr>
            <w:tcW w:w="3762" w:type="dxa"/>
          </w:tcPr>
          <w:p w14:paraId="740DA3F2" w14:textId="0F0FDE16" w:rsidR="0011494D" w:rsidRDefault="0011494D" w:rsidP="0011494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1800" w:type="dxa"/>
            <w:vAlign w:val="bottom"/>
          </w:tcPr>
          <w:p w14:paraId="4A578395" w14:textId="77777777" w:rsidR="0011494D" w:rsidRPr="00262A64" w:rsidRDefault="0011494D" w:rsidP="0011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5FD0F6" w14:textId="77777777" w:rsidR="0011494D" w:rsidRPr="00262A64" w:rsidRDefault="0011494D" w:rsidP="0011494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8E01B12" w14:textId="77777777" w:rsidR="0011494D" w:rsidRDefault="0011494D" w:rsidP="0011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87B7A18" w14:textId="77777777" w:rsidR="0011494D" w:rsidRPr="00262A64" w:rsidRDefault="0011494D" w:rsidP="0011494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3407F4E3" w14:textId="77777777" w:rsidR="0011494D" w:rsidRPr="00262A64" w:rsidRDefault="0011494D" w:rsidP="0011494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1247"/>
                <w:tab w:val="decimal" w:pos="1530"/>
              </w:tabs>
              <w:spacing w:after="0" w:line="240" w:lineRule="auto"/>
              <w:ind w:left="-99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494D" w14:paraId="2D4CFFA1" w14:textId="77777777" w:rsidTr="00DF3D18">
        <w:tc>
          <w:tcPr>
            <w:tcW w:w="3762" w:type="dxa"/>
          </w:tcPr>
          <w:p w14:paraId="21D58A0F" w14:textId="3F4AFE07" w:rsidR="0011494D" w:rsidRDefault="0011494D" w:rsidP="0011494D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0" w:type="dxa"/>
            <w:vAlign w:val="bottom"/>
          </w:tcPr>
          <w:p w14:paraId="181E2B2E" w14:textId="77777777" w:rsidR="0011494D" w:rsidRPr="00262A64" w:rsidRDefault="0011494D" w:rsidP="0011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6B535C" w14:textId="77777777" w:rsidR="0011494D" w:rsidRPr="00262A64" w:rsidRDefault="0011494D" w:rsidP="0011494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869CD7C" w14:textId="77777777" w:rsidR="0011494D" w:rsidRDefault="0011494D" w:rsidP="00114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DFCD872" w14:textId="77777777" w:rsidR="0011494D" w:rsidRPr="00262A64" w:rsidRDefault="0011494D" w:rsidP="0011494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68089BC7" w14:textId="77777777" w:rsidR="0011494D" w:rsidRPr="00262A64" w:rsidRDefault="0011494D" w:rsidP="0011494D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1247"/>
                <w:tab w:val="decimal" w:pos="1530"/>
              </w:tabs>
              <w:spacing w:after="0" w:line="240" w:lineRule="auto"/>
              <w:ind w:left="-99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735E" w14:paraId="7C77A2F3" w14:textId="77777777" w:rsidTr="00BF13F1">
        <w:tc>
          <w:tcPr>
            <w:tcW w:w="3762" w:type="dxa"/>
          </w:tcPr>
          <w:p w14:paraId="09593B0B" w14:textId="2D73FF4C" w:rsidR="0068735E" w:rsidRPr="003A55BC" w:rsidRDefault="0068735E" w:rsidP="006873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800" w:type="dxa"/>
            <w:vAlign w:val="bottom"/>
          </w:tcPr>
          <w:p w14:paraId="3F3AC853" w14:textId="6CC43C9F" w:rsidR="0068735E" w:rsidRPr="00262A64" w:rsidRDefault="0068735E" w:rsidP="0068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(20)</w:t>
            </w:r>
          </w:p>
        </w:tc>
        <w:tc>
          <w:tcPr>
            <w:tcW w:w="270" w:type="dxa"/>
            <w:vAlign w:val="bottom"/>
          </w:tcPr>
          <w:p w14:paraId="4D23DBE3" w14:textId="77777777" w:rsidR="0068735E" w:rsidRPr="00262A64" w:rsidRDefault="0068735E" w:rsidP="006873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3B77518" w14:textId="0EFF3F83" w:rsidR="0068735E" w:rsidRPr="00DF3D18" w:rsidRDefault="0068735E" w:rsidP="0068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2" w:type="dxa"/>
            <w:vAlign w:val="bottom"/>
          </w:tcPr>
          <w:p w14:paraId="60140D8E" w14:textId="77777777" w:rsidR="0068735E" w:rsidRPr="00262A64" w:rsidRDefault="0068735E" w:rsidP="006873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7C58F9E4" w14:textId="0DE76618" w:rsidR="0068735E" w:rsidRPr="00262A64" w:rsidRDefault="0068735E" w:rsidP="006873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1247"/>
                <w:tab w:val="decimal" w:pos="1530"/>
              </w:tabs>
              <w:spacing w:after="0" w:line="240" w:lineRule="auto"/>
              <w:ind w:left="87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(10)</w:t>
            </w:r>
          </w:p>
        </w:tc>
      </w:tr>
      <w:tr w:rsidR="0068735E" w14:paraId="0B6034B2" w14:textId="77777777" w:rsidTr="00BF13F1">
        <w:tc>
          <w:tcPr>
            <w:tcW w:w="3762" w:type="dxa"/>
          </w:tcPr>
          <w:p w14:paraId="7415E147" w14:textId="5615DC67" w:rsidR="0068735E" w:rsidRPr="003A55BC" w:rsidRDefault="0068735E" w:rsidP="006873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800" w:type="dxa"/>
            <w:vAlign w:val="bottom"/>
          </w:tcPr>
          <w:p w14:paraId="06704593" w14:textId="033CB8B4" w:rsidR="0068735E" w:rsidRPr="00262A64" w:rsidRDefault="0068735E" w:rsidP="0068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2,376</w:t>
            </w:r>
          </w:p>
        </w:tc>
        <w:tc>
          <w:tcPr>
            <w:tcW w:w="270" w:type="dxa"/>
            <w:vAlign w:val="bottom"/>
          </w:tcPr>
          <w:p w14:paraId="1C29D7B8" w14:textId="77777777" w:rsidR="0068735E" w:rsidRPr="00262A64" w:rsidRDefault="0068735E" w:rsidP="006873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C4573FB" w14:textId="40CEFC22" w:rsidR="0068735E" w:rsidRPr="00DF3D18" w:rsidRDefault="0068735E" w:rsidP="0068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(929)</w:t>
            </w:r>
          </w:p>
        </w:tc>
        <w:tc>
          <w:tcPr>
            <w:tcW w:w="252" w:type="dxa"/>
            <w:vAlign w:val="bottom"/>
          </w:tcPr>
          <w:p w14:paraId="5F7F1842" w14:textId="77777777" w:rsidR="0068735E" w:rsidRPr="00262A64" w:rsidRDefault="0068735E" w:rsidP="006873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29D27F09" w14:textId="055458B2" w:rsidR="0068735E" w:rsidRPr="00262A64" w:rsidRDefault="0068735E" w:rsidP="0068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1,447</w:t>
            </w:r>
          </w:p>
        </w:tc>
      </w:tr>
      <w:tr w:rsidR="0068735E" w14:paraId="2F0F1506" w14:textId="77777777" w:rsidTr="00DF3D18">
        <w:tc>
          <w:tcPr>
            <w:tcW w:w="3762" w:type="dxa"/>
          </w:tcPr>
          <w:p w14:paraId="73746759" w14:textId="5B309EEA" w:rsidR="0068735E" w:rsidRPr="003A55BC" w:rsidRDefault="0068735E" w:rsidP="006873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6F5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A6F5E">
              <w:rPr>
                <w:rFonts w:ascii="Angsana New" w:hAnsi="Angsana New"/>
                <w:sz w:val="30"/>
                <w:szCs w:val="30"/>
                <w:cs/>
              </w:rPr>
              <w:t>สุทธิที่เกิดขึ้นจากเงินลงทุน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A6F5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อสังหาริมทรัพย์และสิทธิการเช่า</w:t>
            </w:r>
          </w:p>
        </w:tc>
        <w:tc>
          <w:tcPr>
            <w:tcW w:w="1800" w:type="dxa"/>
            <w:vAlign w:val="bottom"/>
          </w:tcPr>
          <w:p w14:paraId="53ADAA75" w14:textId="4B868D68" w:rsidR="0068735E" w:rsidRPr="00262A64" w:rsidRDefault="0068735E" w:rsidP="0068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711E59" w14:textId="77777777" w:rsidR="0068735E" w:rsidRPr="00262A64" w:rsidRDefault="0068735E" w:rsidP="006873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A61FFD" w14:textId="5C5FEE17" w:rsidR="0068735E" w:rsidRPr="00DF3D18" w:rsidRDefault="0068735E" w:rsidP="0068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919</w:t>
            </w:r>
          </w:p>
        </w:tc>
        <w:tc>
          <w:tcPr>
            <w:tcW w:w="252" w:type="dxa"/>
            <w:vAlign w:val="bottom"/>
          </w:tcPr>
          <w:p w14:paraId="1E25F6B8" w14:textId="77777777" w:rsidR="0068735E" w:rsidRPr="00262A64" w:rsidRDefault="0068735E" w:rsidP="006873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3176A119" w14:textId="705BD42B" w:rsidR="0068735E" w:rsidRPr="00262A64" w:rsidRDefault="0068735E" w:rsidP="006873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1247"/>
                <w:tab w:val="decimal" w:pos="1530"/>
              </w:tabs>
              <w:spacing w:after="0" w:line="240" w:lineRule="auto"/>
              <w:ind w:left="877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919</w:t>
            </w:r>
          </w:p>
        </w:tc>
      </w:tr>
      <w:tr w:rsidR="0068735E" w14:paraId="5A634A74" w14:textId="77777777" w:rsidTr="00DF3D18">
        <w:tc>
          <w:tcPr>
            <w:tcW w:w="3762" w:type="dxa"/>
          </w:tcPr>
          <w:p w14:paraId="4E436781" w14:textId="77777777" w:rsidR="0068735E" w:rsidRDefault="0068735E" w:rsidP="0068735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AE6A445" w14:textId="77777777" w:rsidR="0068735E" w:rsidRPr="00262A64" w:rsidRDefault="0068735E" w:rsidP="0068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38ADD4" w14:textId="77777777" w:rsidR="0068735E" w:rsidRPr="00262A64" w:rsidRDefault="0068735E" w:rsidP="006873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7171CA" w14:textId="13E1B87E" w:rsidR="0068735E" w:rsidRDefault="0068735E" w:rsidP="00687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9" w:right="-11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252708B5" w14:textId="77777777" w:rsidR="0068735E" w:rsidRPr="00262A64" w:rsidRDefault="0068735E" w:rsidP="006873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99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6585D5AD" w14:textId="77777777" w:rsidR="0068735E" w:rsidRPr="00262A64" w:rsidRDefault="0068735E" w:rsidP="0068735E">
            <w:pPr>
              <w:pStyle w:val="BodyText"/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  <w:tab w:val="decimal" w:pos="1247"/>
                <w:tab w:val="decimal" w:pos="1530"/>
              </w:tabs>
              <w:spacing w:after="0" w:line="240" w:lineRule="auto"/>
              <w:ind w:left="-99" w:right="-117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39BDBE9" w14:textId="7E3028A6" w:rsidR="00433D3C" w:rsidRDefault="00433D3C" w:rsidP="00433D3C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DAB8C07" w14:textId="4FB1D459" w:rsidR="003A55BC" w:rsidRPr="00433D3C" w:rsidRDefault="003A55BC" w:rsidP="003A55BC">
      <w:pPr>
        <w:pStyle w:val="a6"/>
        <w:ind w:left="540" w:right="29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EF46F7">
        <w:rPr>
          <w:rFonts w:ascii="Angsana New" w:hAnsi="Angsana New" w:cs="Angsana New" w:hint="cs"/>
          <w:sz w:val="30"/>
          <w:szCs w:val="30"/>
          <w:cs/>
          <w:lang w:val="en-US"/>
        </w:rPr>
        <w:t>กองทรัสต์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มากกว่า</w:t>
      </w:r>
    </w:p>
    <w:sectPr w:rsidR="003A55BC" w:rsidRPr="00433D3C" w:rsidSect="001B11BE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1F1D2" w14:textId="77777777" w:rsidR="00B73EEA" w:rsidRDefault="00B73EEA" w:rsidP="004956B4">
      <w:r>
        <w:separator/>
      </w:r>
    </w:p>
  </w:endnote>
  <w:endnote w:type="continuationSeparator" w:id="0">
    <w:p w14:paraId="5929CDE7" w14:textId="77777777" w:rsidR="00B73EEA" w:rsidRDefault="00B73EE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9F346" w14:textId="77777777" w:rsidR="00BF13F1" w:rsidRPr="00320BD0" w:rsidRDefault="00BF13F1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21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75DE3" w14:textId="77777777" w:rsidR="00B73EEA" w:rsidRDefault="00B73EEA" w:rsidP="004956B4">
      <w:r>
        <w:separator/>
      </w:r>
    </w:p>
  </w:footnote>
  <w:footnote w:type="continuationSeparator" w:id="0">
    <w:p w14:paraId="6197831B" w14:textId="77777777" w:rsidR="00B73EEA" w:rsidRDefault="00B73EE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3DB55" w14:textId="77777777" w:rsidR="00BF13F1" w:rsidRPr="009B64E4" w:rsidRDefault="00BF13F1" w:rsidP="00244266">
    <w:pPr>
      <w:ind w:right="-233"/>
      <w:jc w:val="thaiDistribute"/>
      <w:rPr>
        <w:rFonts w:ascii="Angsana New" w:hAnsi="Angsana New"/>
        <w:b/>
        <w:bCs/>
        <w:sz w:val="32"/>
        <w:szCs w:val="32"/>
        <w:lang w:val="en-GB"/>
      </w:rPr>
    </w:pPr>
    <w:r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9B64E4">
      <w:rPr>
        <w:b/>
        <w:bCs/>
        <w:sz w:val="32"/>
        <w:szCs w:val="32"/>
        <w:cs/>
        <w:lang w:val="en-GB"/>
      </w:rPr>
      <w:t>และสิทธิการเช่า</w:t>
    </w:r>
    <w:r w:rsidRPr="009B64E4">
      <w:rPr>
        <w:b/>
        <w:bCs/>
        <w:sz w:val="32"/>
        <w:szCs w:val="32"/>
        <w:cs/>
        <w:lang w:val="th-TH"/>
      </w:rPr>
      <w:t>ดุสิตธานี</w:t>
    </w:r>
  </w:p>
  <w:p w14:paraId="23A2122A" w14:textId="1F149DA4" w:rsidR="00BF13F1" w:rsidRDefault="00BF13F1" w:rsidP="001923FE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นระหว่างกาลแบบย่อ</w:t>
    </w:r>
    <w:r>
      <w:rPr>
        <w:rFonts w:ascii="Angsana New" w:hAnsi="Angsana New" w:hint="cs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/>
        <w:b w:val="0"/>
        <w:bCs/>
        <w:sz w:val="32"/>
        <w:szCs w:val="32"/>
      </w:rPr>
      <w:br/>
    </w: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งวดสามเดือนและหกเดือนสิ้นสุดวันที่ 30 มิถุนายน </w:t>
    </w:r>
    <w:r>
      <w:rPr>
        <w:rFonts w:ascii="Angsana New" w:hAnsi="Angsana New"/>
        <w:bCs/>
        <w:sz w:val="32"/>
        <w:szCs w:val="32"/>
        <w:lang w:val="en-US" w:bidi="th-TH"/>
      </w:rPr>
      <w:t>256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2 (ไม่ได้ตรวจสอบ)</w:t>
    </w:r>
  </w:p>
  <w:p w14:paraId="1B9F9746" w14:textId="77777777" w:rsidR="00BF13F1" w:rsidRDefault="00BF13F1" w:rsidP="00CF0E7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013D"/>
    <w:multiLevelType w:val="hybridMultilevel"/>
    <w:tmpl w:val="9E3606C2"/>
    <w:lvl w:ilvl="0" w:tplc="1A8CE5C6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3157DD1"/>
    <w:multiLevelType w:val="multilevel"/>
    <w:tmpl w:val="0CE87FC6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" w15:restartNumberingAfterBreak="0">
    <w:nsid w:val="0A871C29"/>
    <w:multiLevelType w:val="hybridMultilevel"/>
    <w:tmpl w:val="7032AE3E"/>
    <w:lvl w:ilvl="0" w:tplc="7C9CF8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334CB1"/>
    <w:multiLevelType w:val="hybridMultilevel"/>
    <w:tmpl w:val="BBA88C18"/>
    <w:lvl w:ilvl="0" w:tplc="8CA074B8">
      <w:start w:val="4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E42BD"/>
    <w:multiLevelType w:val="hybridMultilevel"/>
    <w:tmpl w:val="0BCCFCC2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635232C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697174B"/>
    <w:multiLevelType w:val="hybridMultilevel"/>
    <w:tmpl w:val="2326E9EA"/>
    <w:lvl w:ilvl="0" w:tplc="5BAE93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AA77EE1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BA520DA"/>
    <w:multiLevelType w:val="multilevel"/>
    <w:tmpl w:val="08B42EC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12" w15:restartNumberingAfterBreak="0">
    <w:nsid w:val="32436C89"/>
    <w:multiLevelType w:val="hybridMultilevel"/>
    <w:tmpl w:val="4F062290"/>
    <w:lvl w:ilvl="0" w:tplc="58287FFC">
      <w:start w:val="1"/>
      <w:numFmt w:val="decimal"/>
      <w:lvlText w:val="(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34C6A"/>
    <w:multiLevelType w:val="multilevel"/>
    <w:tmpl w:val="69AC568A"/>
    <w:lvl w:ilvl="0">
      <w:start w:val="5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D011A22"/>
    <w:multiLevelType w:val="multilevel"/>
    <w:tmpl w:val="66BA8B4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7" w15:restartNumberingAfterBreak="0">
    <w:nsid w:val="419D64AC"/>
    <w:multiLevelType w:val="hybridMultilevel"/>
    <w:tmpl w:val="A61CE98A"/>
    <w:lvl w:ilvl="0" w:tplc="BF467B2C">
      <w:start w:val="438"/>
      <w:numFmt w:val="bullet"/>
      <w:lvlText w:val=""/>
      <w:lvlJc w:val="left"/>
      <w:pPr>
        <w:ind w:left="70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570761AF"/>
    <w:multiLevelType w:val="hybridMultilevel"/>
    <w:tmpl w:val="74D8E7E0"/>
    <w:lvl w:ilvl="0" w:tplc="BCF8113C">
      <w:start w:val="438"/>
      <w:numFmt w:val="bullet"/>
      <w:lvlText w:val=""/>
      <w:lvlJc w:val="left"/>
      <w:pPr>
        <w:ind w:left="342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0" w15:restartNumberingAfterBreak="0">
    <w:nsid w:val="5A292A6E"/>
    <w:multiLevelType w:val="hybridMultilevel"/>
    <w:tmpl w:val="6B6A27EE"/>
    <w:lvl w:ilvl="0" w:tplc="819A70CA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E0369F"/>
    <w:multiLevelType w:val="multilevel"/>
    <w:tmpl w:val="7716E8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2" w15:restartNumberingAfterBreak="0">
    <w:nsid w:val="5FB60B57"/>
    <w:multiLevelType w:val="hybridMultilevel"/>
    <w:tmpl w:val="0AAE07F0"/>
    <w:lvl w:ilvl="0" w:tplc="D8C4846E">
      <w:start w:val="1"/>
      <w:numFmt w:val="lowerRoman"/>
      <w:lvlText w:val="(%1)"/>
      <w:lvlJc w:val="left"/>
      <w:pPr>
        <w:ind w:left="164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03E072C"/>
    <w:multiLevelType w:val="hybridMultilevel"/>
    <w:tmpl w:val="0BF2B236"/>
    <w:lvl w:ilvl="0" w:tplc="5400F776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4D5A1B"/>
    <w:multiLevelType w:val="hybridMultilevel"/>
    <w:tmpl w:val="BCD0F03A"/>
    <w:lvl w:ilvl="0" w:tplc="A350B7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5BE04E7"/>
    <w:multiLevelType w:val="hybridMultilevel"/>
    <w:tmpl w:val="AF12E844"/>
    <w:lvl w:ilvl="0" w:tplc="279014AC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1C7C14"/>
    <w:multiLevelType w:val="multilevel"/>
    <w:tmpl w:val="A4E200E2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" w:hanging="1440"/>
      </w:pPr>
      <w:rPr>
        <w:rFonts w:hint="default"/>
      </w:rPr>
    </w:lvl>
  </w:abstractNum>
  <w:abstractNum w:abstractNumId="28" w15:restartNumberingAfterBreak="0">
    <w:nsid w:val="70583E3C"/>
    <w:multiLevelType w:val="hybridMultilevel"/>
    <w:tmpl w:val="D6B69BFE"/>
    <w:lvl w:ilvl="0" w:tplc="0636B7C6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3BE15BF"/>
    <w:multiLevelType w:val="hybridMultilevel"/>
    <w:tmpl w:val="E05248AA"/>
    <w:lvl w:ilvl="0" w:tplc="0E52D46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A2426D32">
      <w:start w:val="1"/>
      <w:numFmt w:val="thaiLetters"/>
      <w:lvlText w:val="(%2)"/>
      <w:lvlJc w:val="left"/>
      <w:pPr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4"/>
  </w:num>
  <w:num w:numId="4">
    <w:abstractNumId w:val="20"/>
  </w:num>
  <w:num w:numId="5">
    <w:abstractNumId w:val="29"/>
  </w:num>
  <w:num w:numId="6">
    <w:abstractNumId w:val="18"/>
  </w:num>
  <w:num w:numId="7">
    <w:abstractNumId w:val="0"/>
  </w:num>
  <w:num w:numId="8">
    <w:abstractNumId w:val="9"/>
  </w:num>
  <w:num w:numId="9">
    <w:abstractNumId w:val="26"/>
  </w:num>
  <w:num w:numId="10">
    <w:abstractNumId w:val="21"/>
  </w:num>
  <w:num w:numId="11">
    <w:abstractNumId w:val="12"/>
  </w:num>
  <w:num w:numId="12">
    <w:abstractNumId w:val="15"/>
  </w:num>
  <w:num w:numId="13">
    <w:abstractNumId w:val="11"/>
  </w:num>
  <w:num w:numId="14">
    <w:abstractNumId w:val="27"/>
  </w:num>
  <w:num w:numId="15">
    <w:abstractNumId w:val="1"/>
  </w:num>
  <w:num w:numId="16">
    <w:abstractNumId w:val="16"/>
  </w:num>
  <w:num w:numId="17">
    <w:abstractNumId w:val="5"/>
  </w:num>
  <w:num w:numId="18">
    <w:abstractNumId w:val="6"/>
  </w:num>
  <w:num w:numId="19">
    <w:abstractNumId w:val="10"/>
  </w:num>
  <w:num w:numId="20">
    <w:abstractNumId w:val="22"/>
  </w:num>
  <w:num w:numId="21">
    <w:abstractNumId w:val="4"/>
  </w:num>
  <w:num w:numId="22">
    <w:abstractNumId w:val="19"/>
  </w:num>
  <w:num w:numId="23">
    <w:abstractNumId w:val="17"/>
  </w:num>
  <w:num w:numId="24">
    <w:abstractNumId w:val="2"/>
  </w:num>
  <w:num w:numId="25">
    <w:abstractNumId w:val="14"/>
  </w:num>
  <w:num w:numId="26">
    <w:abstractNumId w:val="28"/>
  </w:num>
  <w:num w:numId="27">
    <w:abstractNumId w:val="3"/>
  </w:num>
  <w:num w:numId="28">
    <w:abstractNumId w:val="25"/>
  </w:num>
  <w:num w:numId="29">
    <w:abstractNumId w:val="8"/>
  </w:num>
  <w:num w:numId="30">
    <w:abstractNumId w:val="7"/>
  </w:num>
  <w:num w:numId="31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523F"/>
    <w:rsid w:val="00005ACB"/>
    <w:rsid w:val="000061B5"/>
    <w:rsid w:val="00010B38"/>
    <w:rsid w:val="00010C1A"/>
    <w:rsid w:val="00010EAE"/>
    <w:rsid w:val="00011603"/>
    <w:rsid w:val="00011DD5"/>
    <w:rsid w:val="000131EA"/>
    <w:rsid w:val="0001416C"/>
    <w:rsid w:val="000143C3"/>
    <w:rsid w:val="00017136"/>
    <w:rsid w:val="00017F1C"/>
    <w:rsid w:val="0002045A"/>
    <w:rsid w:val="00020595"/>
    <w:rsid w:val="00020A62"/>
    <w:rsid w:val="00020D43"/>
    <w:rsid w:val="00021B84"/>
    <w:rsid w:val="00021D86"/>
    <w:rsid w:val="00023E11"/>
    <w:rsid w:val="0002424D"/>
    <w:rsid w:val="00025269"/>
    <w:rsid w:val="000263B7"/>
    <w:rsid w:val="00026B1D"/>
    <w:rsid w:val="00026D24"/>
    <w:rsid w:val="00030F9A"/>
    <w:rsid w:val="000312D8"/>
    <w:rsid w:val="000313B0"/>
    <w:rsid w:val="000314D5"/>
    <w:rsid w:val="000315E3"/>
    <w:rsid w:val="00031697"/>
    <w:rsid w:val="000339B8"/>
    <w:rsid w:val="00033E0C"/>
    <w:rsid w:val="000341BF"/>
    <w:rsid w:val="00034BF0"/>
    <w:rsid w:val="00035AA5"/>
    <w:rsid w:val="0003616D"/>
    <w:rsid w:val="00037B04"/>
    <w:rsid w:val="000413A6"/>
    <w:rsid w:val="00041A06"/>
    <w:rsid w:val="00042C7F"/>
    <w:rsid w:val="00044B66"/>
    <w:rsid w:val="0004544B"/>
    <w:rsid w:val="00045911"/>
    <w:rsid w:val="00046C59"/>
    <w:rsid w:val="00046DB0"/>
    <w:rsid w:val="00046DCD"/>
    <w:rsid w:val="00047188"/>
    <w:rsid w:val="0004738A"/>
    <w:rsid w:val="00047926"/>
    <w:rsid w:val="0005011D"/>
    <w:rsid w:val="000505E4"/>
    <w:rsid w:val="0005068F"/>
    <w:rsid w:val="00051BFC"/>
    <w:rsid w:val="00053100"/>
    <w:rsid w:val="000537DF"/>
    <w:rsid w:val="000549B5"/>
    <w:rsid w:val="00055675"/>
    <w:rsid w:val="00055960"/>
    <w:rsid w:val="00055D63"/>
    <w:rsid w:val="000573E4"/>
    <w:rsid w:val="000574DA"/>
    <w:rsid w:val="00061E16"/>
    <w:rsid w:val="000622B0"/>
    <w:rsid w:val="000630BD"/>
    <w:rsid w:val="00063100"/>
    <w:rsid w:val="000646A7"/>
    <w:rsid w:val="000648B0"/>
    <w:rsid w:val="00064A07"/>
    <w:rsid w:val="00064A3A"/>
    <w:rsid w:val="00064C86"/>
    <w:rsid w:val="000656E1"/>
    <w:rsid w:val="00065C80"/>
    <w:rsid w:val="00066F83"/>
    <w:rsid w:val="00067194"/>
    <w:rsid w:val="00067D22"/>
    <w:rsid w:val="000703F9"/>
    <w:rsid w:val="00071164"/>
    <w:rsid w:val="00071A72"/>
    <w:rsid w:val="000730CF"/>
    <w:rsid w:val="0007399D"/>
    <w:rsid w:val="00073CB1"/>
    <w:rsid w:val="000742E5"/>
    <w:rsid w:val="000744FA"/>
    <w:rsid w:val="0007509B"/>
    <w:rsid w:val="000751B4"/>
    <w:rsid w:val="000754D3"/>
    <w:rsid w:val="000759E5"/>
    <w:rsid w:val="00075A6C"/>
    <w:rsid w:val="00075CC3"/>
    <w:rsid w:val="00077D95"/>
    <w:rsid w:val="0008017A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7C9A"/>
    <w:rsid w:val="00090B7A"/>
    <w:rsid w:val="00093949"/>
    <w:rsid w:val="0009505F"/>
    <w:rsid w:val="0009521D"/>
    <w:rsid w:val="00096052"/>
    <w:rsid w:val="00096388"/>
    <w:rsid w:val="000968DC"/>
    <w:rsid w:val="0009756E"/>
    <w:rsid w:val="00097EEF"/>
    <w:rsid w:val="000A0B11"/>
    <w:rsid w:val="000A6B1D"/>
    <w:rsid w:val="000A6C35"/>
    <w:rsid w:val="000A76F6"/>
    <w:rsid w:val="000A7772"/>
    <w:rsid w:val="000B0BBA"/>
    <w:rsid w:val="000B0E74"/>
    <w:rsid w:val="000B1407"/>
    <w:rsid w:val="000B1B44"/>
    <w:rsid w:val="000B21D6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D65"/>
    <w:rsid w:val="000C118A"/>
    <w:rsid w:val="000C1A62"/>
    <w:rsid w:val="000C34EA"/>
    <w:rsid w:val="000C4B8F"/>
    <w:rsid w:val="000C5408"/>
    <w:rsid w:val="000C6260"/>
    <w:rsid w:val="000C680B"/>
    <w:rsid w:val="000C69E7"/>
    <w:rsid w:val="000C6D34"/>
    <w:rsid w:val="000D02D5"/>
    <w:rsid w:val="000D0D11"/>
    <w:rsid w:val="000D1AB9"/>
    <w:rsid w:val="000D2025"/>
    <w:rsid w:val="000D238C"/>
    <w:rsid w:val="000D27CC"/>
    <w:rsid w:val="000D28C0"/>
    <w:rsid w:val="000D30F7"/>
    <w:rsid w:val="000D380E"/>
    <w:rsid w:val="000D3865"/>
    <w:rsid w:val="000D3BF0"/>
    <w:rsid w:val="000D41FB"/>
    <w:rsid w:val="000D6982"/>
    <w:rsid w:val="000D6C5A"/>
    <w:rsid w:val="000D7082"/>
    <w:rsid w:val="000D79DC"/>
    <w:rsid w:val="000D7F7A"/>
    <w:rsid w:val="000D7FDD"/>
    <w:rsid w:val="000E0521"/>
    <w:rsid w:val="000E0A74"/>
    <w:rsid w:val="000E2F3D"/>
    <w:rsid w:val="000E32A0"/>
    <w:rsid w:val="000E60CA"/>
    <w:rsid w:val="000E65AE"/>
    <w:rsid w:val="000E6BD2"/>
    <w:rsid w:val="000E6CEA"/>
    <w:rsid w:val="000E74E0"/>
    <w:rsid w:val="000E7516"/>
    <w:rsid w:val="000E7E13"/>
    <w:rsid w:val="000F0C0E"/>
    <w:rsid w:val="000F1E9F"/>
    <w:rsid w:val="000F3AA6"/>
    <w:rsid w:val="000F7443"/>
    <w:rsid w:val="0010035A"/>
    <w:rsid w:val="001012B7"/>
    <w:rsid w:val="001024B3"/>
    <w:rsid w:val="00102B13"/>
    <w:rsid w:val="00102C97"/>
    <w:rsid w:val="00102E78"/>
    <w:rsid w:val="0010356C"/>
    <w:rsid w:val="00103FFC"/>
    <w:rsid w:val="001045F7"/>
    <w:rsid w:val="00104AD9"/>
    <w:rsid w:val="00105119"/>
    <w:rsid w:val="001053CE"/>
    <w:rsid w:val="001058A0"/>
    <w:rsid w:val="001059F8"/>
    <w:rsid w:val="00105C27"/>
    <w:rsid w:val="00105CB6"/>
    <w:rsid w:val="00105CFA"/>
    <w:rsid w:val="00106220"/>
    <w:rsid w:val="00106454"/>
    <w:rsid w:val="00107622"/>
    <w:rsid w:val="001077C4"/>
    <w:rsid w:val="00110F10"/>
    <w:rsid w:val="0011149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1CB9"/>
    <w:rsid w:val="00132190"/>
    <w:rsid w:val="001321B2"/>
    <w:rsid w:val="00132612"/>
    <w:rsid w:val="00134220"/>
    <w:rsid w:val="00134AEA"/>
    <w:rsid w:val="00135E34"/>
    <w:rsid w:val="00136DFE"/>
    <w:rsid w:val="00137F08"/>
    <w:rsid w:val="001403A6"/>
    <w:rsid w:val="00140B39"/>
    <w:rsid w:val="00140E34"/>
    <w:rsid w:val="00140F68"/>
    <w:rsid w:val="00140FB7"/>
    <w:rsid w:val="00142EB0"/>
    <w:rsid w:val="0014404F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808C6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908"/>
    <w:rsid w:val="001861E7"/>
    <w:rsid w:val="001867F4"/>
    <w:rsid w:val="001869F3"/>
    <w:rsid w:val="00186B44"/>
    <w:rsid w:val="001871E7"/>
    <w:rsid w:val="00187B67"/>
    <w:rsid w:val="001900B4"/>
    <w:rsid w:val="001903AA"/>
    <w:rsid w:val="00191B63"/>
    <w:rsid w:val="00192018"/>
    <w:rsid w:val="0019224C"/>
    <w:rsid w:val="001923FE"/>
    <w:rsid w:val="001934DA"/>
    <w:rsid w:val="00193B33"/>
    <w:rsid w:val="001948C2"/>
    <w:rsid w:val="00194BD3"/>
    <w:rsid w:val="00196F9A"/>
    <w:rsid w:val="00197DB7"/>
    <w:rsid w:val="00197EC9"/>
    <w:rsid w:val="001A1E93"/>
    <w:rsid w:val="001A2886"/>
    <w:rsid w:val="001A2A7E"/>
    <w:rsid w:val="001A2BAC"/>
    <w:rsid w:val="001A3E4D"/>
    <w:rsid w:val="001A4268"/>
    <w:rsid w:val="001A4E0C"/>
    <w:rsid w:val="001A4EBB"/>
    <w:rsid w:val="001A5235"/>
    <w:rsid w:val="001A5869"/>
    <w:rsid w:val="001A5DE1"/>
    <w:rsid w:val="001A63AF"/>
    <w:rsid w:val="001A739C"/>
    <w:rsid w:val="001B11BE"/>
    <w:rsid w:val="001B1C98"/>
    <w:rsid w:val="001B1F8F"/>
    <w:rsid w:val="001B302B"/>
    <w:rsid w:val="001B34EF"/>
    <w:rsid w:val="001B4CFB"/>
    <w:rsid w:val="001B5D68"/>
    <w:rsid w:val="001B603D"/>
    <w:rsid w:val="001B6335"/>
    <w:rsid w:val="001B7525"/>
    <w:rsid w:val="001C0EEA"/>
    <w:rsid w:val="001C16DA"/>
    <w:rsid w:val="001C1BF0"/>
    <w:rsid w:val="001C1F97"/>
    <w:rsid w:val="001C4394"/>
    <w:rsid w:val="001C46AE"/>
    <w:rsid w:val="001C477C"/>
    <w:rsid w:val="001C6632"/>
    <w:rsid w:val="001C6FAB"/>
    <w:rsid w:val="001C70DE"/>
    <w:rsid w:val="001C775D"/>
    <w:rsid w:val="001D1A7B"/>
    <w:rsid w:val="001D1D1C"/>
    <w:rsid w:val="001D218A"/>
    <w:rsid w:val="001D393B"/>
    <w:rsid w:val="001D3CC5"/>
    <w:rsid w:val="001D42D2"/>
    <w:rsid w:val="001D5241"/>
    <w:rsid w:val="001D55C9"/>
    <w:rsid w:val="001D57CC"/>
    <w:rsid w:val="001D6C86"/>
    <w:rsid w:val="001D6E19"/>
    <w:rsid w:val="001D6F60"/>
    <w:rsid w:val="001D7310"/>
    <w:rsid w:val="001D7728"/>
    <w:rsid w:val="001D798D"/>
    <w:rsid w:val="001E010C"/>
    <w:rsid w:val="001E1C75"/>
    <w:rsid w:val="001E204C"/>
    <w:rsid w:val="001E28B4"/>
    <w:rsid w:val="001E2AAC"/>
    <w:rsid w:val="001E30F0"/>
    <w:rsid w:val="001E36DE"/>
    <w:rsid w:val="001E382C"/>
    <w:rsid w:val="001E5175"/>
    <w:rsid w:val="001E7602"/>
    <w:rsid w:val="001E785F"/>
    <w:rsid w:val="001E789C"/>
    <w:rsid w:val="001F04E5"/>
    <w:rsid w:val="001F05CA"/>
    <w:rsid w:val="001F1210"/>
    <w:rsid w:val="001F146F"/>
    <w:rsid w:val="001F1C2E"/>
    <w:rsid w:val="001F22B1"/>
    <w:rsid w:val="001F2517"/>
    <w:rsid w:val="001F33C3"/>
    <w:rsid w:val="001F34E4"/>
    <w:rsid w:val="001F3AFB"/>
    <w:rsid w:val="001F54DC"/>
    <w:rsid w:val="001F5625"/>
    <w:rsid w:val="001F5C62"/>
    <w:rsid w:val="001F69FB"/>
    <w:rsid w:val="001F6E25"/>
    <w:rsid w:val="001F7162"/>
    <w:rsid w:val="001F74F5"/>
    <w:rsid w:val="001F78C7"/>
    <w:rsid w:val="00200110"/>
    <w:rsid w:val="002006A9"/>
    <w:rsid w:val="00200B8B"/>
    <w:rsid w:val="002012D6"/>
    <w:rsid w:val="0020178D"/>
    <w:rsid w:val="00202D37"/>
    <w:rsid w:val="00203109"/>
    <w:rsid w:val="002035C2"/>
    <w:rsid w:val="00203B06"/>
    <w:rsid w:val="0020448B"/>
    <w:rsid w:val="00204B6D"/>
    <w:rsid w:val="00204D9D"/>
    <w:rsid w:val="002053D5"/>
    <w:rsid w:val="00207117"/>
    <w:rsid w:val="00207120"/>
    <w:rsid w:val="0020766F"/>
    <w:rsid w:val="0020768A"/>
    <w:rsid w:val="0021056F"/>
    <w:rsid w:val="002106CE"/>
    <w:rsid w:val="00210AFA"/>
    <w:rsid w:val="00211981"/>
    <w:rsid w:val="00212C60"/>
    <w:rsid w:val="002136F8"/>
    <w:rsid w:val="00213F06"/>
    <w:rsid w:val="00216CFD"/>
    <w:rsid w:val="00220B33"/>
    <w:rsid w:val="00220FFB"/>
    <w:rsid w:val="00221929"/>
    <w:rsid w:val="002219A0"/>
    <w:rsid w:val="00221C90"/>
    <w:rsid w:val="00222220"/>
    <w:rsid w:val="002235A1"/>
    <w:rsid w:val="00223735"/>
    <w:rsid w:val="0022381A"/>
    <w:rsid w:val="00223936"/>
    <w:rsid w:val="00223D8D"/>
    <w:rsid w:val="002240C1"/>
    <w:rsid w:val="00226A76"/>
    <w:rsid w:val="00227A8F"/>
    <w:rsid w:val="0023083D"/>
    <w:rsid w:val="00230971"/>
    <w:rsid w:val="00231242"/>
    <w:rsid w:val="00231387"/>
    <w:rsid w:val="00232A33"/>
    <w:rsid w:val="00233024"/>
    <w:rsid w:val="00234889"/>
    <w:rsid w:val="00234B84"/>
    <w:rsid w:val="00235384"/>
    <w:rsid w:val="00240217"/>
    <w:rsid w:val="00240BCA"/>
    <w:rsid w:val="00241682"/>
    <w:rsid w:val="002417F3"/>
    <w:rsid w:val="00243EBF"/>
    <w:rsid w:val="00244266"/>
    <w:rsid w:val="00244AFB"/>
    <w:rsid w:val="0024541C"/>
    <w:rsid w:val="0024582D"/>
    <w:rsid w:val="00245D08"/>
    <w:rsid w:val="002471D4"/>
    <w:rsid w:val="00251BBD"/>
    <w:rsid w:val="00252146"/>
    <w:rsid w:val="002527C9"/>
    <w:rsid w:val="00252CE3"/>
    <w:rsid w:val="0025369B"/>
    <w:rsid w:val="00253FEA"/>
    <w:rsid w:val="00254E1B"/>
    <w:rsid w:val="002579FB"/>
    <w:rsid w:val="00257E2F"/>
    <w:rsid w:val="0026014E"/>
    <w:rsid w:val="00261504"/>
    <w:rsid w:val="00261B0C"/>
    <w:rsid w:val="00261F1B"/>
    <w:rsid w:val="00262024"/>
    <w:rsid w:val="002622D9"/>
    <w:rsid w:val="00262A54"/>
    <w:rsid w:val="002643CE"/>
    <w:rsid w:val="00264AED"/>
    <w:rsid w:val="0026571C"/>
    <w:rsid w:val="00265A63"/>
    <w:rsid w:val="002663C2"/>
    <w:rsid w:val="00266BD3"/>
    <w:rsid w:val="00267A04"/>
    <w:rsid w:val="00270023"/>
    <w:rsid w:val="00270F3A"/>
    <w:rsid w:val="00270F42"/>
    <w:rsid w:val="00271591"/>
    <w:rsid w:val="00272714"/>
    <w:rsid w:val="00272F3E"/>
    <w:rsid w:val="0027300A"/>
    <w:rsid w:val="00273299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6016"/>
    <w:rsid w:val="002868C6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62FB"/>
    <w:rsid w:val="00296BE8"/>
    <w:rsid w:val="00297510"/>
    <w:rsid w:val="002976EE"/>
    <w:rsid w:val="00297A86"/>
    <w:rsid w:val="002A0254"/>
    <w:rsid w:val="002A36A1"/>
    <w:rsid w:val="002A5AA8"/>
    <w:rsid w:val="002A5C13"/>
    <w:rsid w:val="002A6123"/>
    <w:rsid w:val="002A6345"/>
    <w:rsid w:val="002A6B83"/>
    <w:rsid w:val="002A7373"/>
    <w:rsid w:val="002A7BA0"/>
    <w:rsid w:val="002A7F1D"/>
    <w:rsid w:val="002B0027"/>
    <w:rsid w:val="002B0584"/>
    <w:rsid w:val="002B0969"/>
    <w:rsid w:val="002B320E"/>
    <w:rsid w:val="002B3294"/>
    <w:rsid w:val="002B4830"/>
    <w:rsid w:val="002B4AFE"/>
    <w:rsid w:val="002B4BE1"/>
    <w:rsid w:val="002B54F4"/>
    <w:rsid w:val="002B5638"/>
    <w:rsid w:val="002B5796"/>
    <w:rsid w:val="002B6ACD"/>
    <w:rsid w:val="002B6E91"/>
    <w:rsid w:val="002C13BE"/>
    <w:rsid w:val="002C14EF"/>
    <w:rsid w:val="002C333C"/>
    <w:rsid w:val="002C34A7"/>
    <w:rsid w:val="002C40ED"/>
    <w:rsid w:val="002C4C94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3085"/>
    <w:rsid w:val="002D4906"/>
    <w:rsid w:val="002D642B"/>
    <w:rsid w:val="002D715B"/>
    <w:rsid w:val="002D7566"/>
    <w:rsid w:val="002D768E"/>
    <w:rsid w:val="002E10D2"/>
    <w:rsid w:val="002E1522"/>
    <w:rsid w:val="002E15C0"/>
    <w:rsid w:val="002E2301"/>
    <w:rsid w:val="002E2717"/>
    <w:rsid w:val="002E2783"/>
    <w:rsid w:val="002E30E6"/>
    <w:rsid w:val="002E3123"/>
    <w:rsid w:val="002E49BC"/>
    <w:rsid w:val="002E52C5"/>
    <w:rsid w:val="002E53F3"/>
    <w:rsid w:val="002E595B"/>
    <w:rsid w:val="002E59ED"/>
    <w:rsid w:val="002E633F"/>
    <w:rsid w:val="002E765B"/>
    <w:rsid w:val="002E7D6D"/>
    <w:rsid w:val="002F0020"/>
    <w:rsid w:val="002F1829"/>
    <w:rsid w:val="002F1CD1"/>
    <w:rsid w:val="002F220C"/>
    <w:rsid w:val="002F2533"/>
    <w:rsid w:val="002F2C50"/>
    <w:rsid w:val="002F3721"/>
    <w:rsid w:val="002F3FEA"/>
    <w:rsid w:val="002F44F5"/>
    <w:rsid w:val="002F4F08"/>
    <w:rsid w:val="002F54A8"/>
    <w:rsid w:val="00300121"/>
    <w:rsid w:val="0030016A"/>
    <w:rsid w:val="00300675"/>
    <w:rsid w:val="00301149"/>
    <w:rsid w:val="00302038"/>
    <w:rsid w:val="0030208F"/>
    <w:rsid w:val="003021F4"/>
    <w:rsid w:val="00302E89"/>
    <w:rsid w:val="00305033"/>
    <w:rsid w:val="003057D6"/>
    <w:rsid w:val="00305961"/>
    <w:rsid w:val="0030658A"/>
    <w:rsid w:val="00306CFA"/>
    <w:rsid w:val="003073C9"/>
    <w:rsid w:val="00307C72"/>
    <w:rsid w:val="00307F45"/>
    <w:rsid w:val="00310D6A"/>
    <w:rsid w:val="00311D31"/>
    <w:rsid w:val="0031234D"/>
    <w:rsid w:val="00312D55"/>
    <w:rsid w:val="0031366A"/>
    <w:rsid w:val="00315AA5"/>
    <w:rsid w:val="00317668"/>
    <w:rsid w:val="00317D0E"/>
    <w:rsid w:val="003201DC"/>
    <w:rsid w:val="003207C4"/>
    <w:rsid w:val="00320BD0"/>
    <w:rsid w:val="003218A9"/>
    <w:rsid w:val="00321EEF"/>
    <w:rsid w:val="003229C6"/>
    <w:rsid w:val="00322A27"/>
    <w:rsid w:val="00322D30"/>
    <w:rsid w:val="00323D42"/>
    <w:rsid w:val="003241E0"/>
    <w:rsid w:val="00325007"/>
    <w:rsid w:val="003255FC"/>
    <w:rsid w:val="00325BF4"/>
    <w:rsid w:val="00325C70"/>
    <w:rsid w:val="003265A9"/>
    <w:rsid w:val="0032679C"/>
    <w:rsid w:val="003271F2"/>
    <w:rsid w:val="0032767C"/>
    <w:rsid w:val="00332105"/>
    <w:rsid w:val="003325C5"/>
    <w:rsid w:val="00332E2E"/>
    <w:rsid w:val="00332EC4"/>
    <w:rsid w:val="00332EFA"/>
    <w:rsid w:val="00333520"/>
    <w:rsid w:val="00333F3B"/>
    <w:rsid w:val="003341E7"/>
    <w:rsid w:val="0033703D"/>
    <w:rsid w:val="00337339"/>
    <w:rsid w:val="003419EE"/>
    <w:rsid w:val="00341D87"/>
    <w:rsid w:val="00342196"/>
    <w:rsid w:val="003426A7"/>
    <w:rsid w:val="00342831"/>
    <w:rsid w:val="003433FC"/>
    <w:rsid w:val="00343664"/>
    <w:rsid w:val="0034431D"/>
    <w:rsid w:val="00344735"/>
    <w:rsid w:val="003448D7"/>
    <w:rsid w:val="00345ECE"/>
    <w:rsid w:val="00347156"/>
    <w:rsid w:val="0035000D"/>
    <w:rsid w:val="003512CD"/>
    <w:rsid w:val="003515F8"/>
    <w:rsid w:val="003539BF"/>
    <w:rsid w:val="003539F8"/>
    <w:rsid w:val="003548BF"/>
    <w:rsid w:val="003556D4"/>
    <w:rsid w:val="00356A46"/>
    <w:rsid w:val="003574E5"/>
    <w:rsid w:val="003578E3"/>
    <w:rsid w:val="00357A8D"/>
    <w:rsid w:val="00357C07"/>
    <w:rsid w:val="00357E59"/>
    <w:rsid w:val="003604E5"/>
    <w:rsid w:val="0036057C"/>
    <w:rsid w:val="003606B4"/>
    <w:rsid w:val="00361847"/>
    <w:rsid w:val="003620F1"/>
    <w:rsid w:val="00362DAF"/>
    <w:rsid w:val="00364277"/>
    <w:rsid w:val="00364ED8"/>
    <w:rsid w:val="0036553E"/>
    <w:rsid w:val="00366580"/>
    <w:rsid w:val="00366FE1"/>
    <w:rsid w:val="003670DE"/>
    <w:rsid w:val="00367F29"/>
    <w:rsid w:val="00370A64"/>
    <w:rsid w:val="0037106F"/>
    <w:rsid w:val="0037130E"/>
    <w:rsid w:val="003718A5"/>
    <w:rsid w:val="00372307"/>
    <w:rsid w:val="0037310A"/>
    <w:rsid w:val="00373816"/>
    <w:rsid w:val="00373B2A"/>
    <w:rsid w:val="00374A94"/>
    <w:rsid w:val="00375C30"/>
    <w:rsid w:val="00375C4D"/>
    <w:rsid w:val="003769E2"/>
    <w:rsid w:val="00376B4B"/>
    <w:rsid w:val="00376C59"/>
    <w:rsid w:val="00376FD4"/>
    <w:rsid w:val="003778BB"/>
    <w:rsid w:val="0038030A"/>
    <w:rsid w:val="00380B84"/>
    <w:rsid w:val="00381B8B"/>
    <w:rsid w:val="00382138"/>
    <w:rsid w:val="003821BA"/>
    <w:rsid w:val="00382BD7"/>
    <w:rsid w:val="00383A37"/>
    <w:rsid w:val="00384123"/>
    <w:rsid w:val="003841AF"/>
    <w:rsid w:val="003846CF"/>
    <w:rsid w:val="003847EE"/>
    <w:rsid w:val="00384828"/>
    <w:rsid w:val="003849DB"/>
    <w:rsid w:val="00385455"/>
    <w:rsid w:val="00385F92"/>
    <w:rsid w:val="003869BF"/>
    <w:rsid w:val="00390F46"/>
    <w:rsid w:val="003913BE"/>
    <w:rsid w:val="00391D76"/>
    <w:rsid w:val="00391E6A"/>
    <w:rsid w:val="00391FA3"/>
    <w:rsid w:val="0039281E"/>
    <w:rsid w:val="00392A32"/>
    <w:rsid w:val="0039323E"/>
    <w:rsid w:val="00393F36"/>
    <w:rsid w:val="003944B2"/>
    <w:rsid w:val="003950A0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55BC"/>
    <w:rsid w:val="003A5A4A"/>
    <w:rsid w:val="003A5E9B"/>
    <w:rsid w:val="003A5F64"/>
    <w:rsid w:val="003A62D7"/>
    <w:rsid w:val="003A7034"/>
    <w:rsid w:val="003A727C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711"/>
    <w:rsid w:val="003B5F37"/>
    <w:rsid w:val="003C0453"/>
    <w:rsid w:val="003C2C78"/>
    <w:rsid w:val="003C365F"/>
    <w:rsid w:val="003C4CD3"/>
    <w:rsid w:val="003C50B0"/>
    <w:rsid w:val="003C5CA9"/>
    <w:rsid w:val="003C6DC9"/>
    <w:rsid w:val="003D16EB"/>
    <w:rsid w:val="003D2561"/>
    <w:rsid w:val="003D270C"/>
    <w:rsid w:val="003D27B6"/>
    <w:rsid w:val="003D34EF"/>
    <w:rsid w:val="003D55A8"/>
    <w:rsid w:val="003D65D3"/>
    <w:rsid w:val="003D72CF"/>
    <w:rsid w:val="003D7D4A"/>
    <w:rsid w:val="003D7EA9"/>
    <w:rsid w:val="003E0B8C"/>
    <w:rsid w:val="003E113F"/>
    <w:rsid w:val="003E14A3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179D"/>
    <w:rsid w:val="003F18E6"/>
    <w:rsid w:val="003F2823"/>
    <w:rsid w:val="003F288C"/>
    <w:rsid w:val="003F5777"/>
    <w:rsid w:val="003F5D33"/>
    <w:rsid w:val="003F60E9"/>
    <w:rsid w:val="00400198"/>
    <w:rsid w:val="00400E0F"/>
    <w:rsid w:val="00401741"/>
    <w:rsid w:val="00401940"/>
    <w:rsid w:val="00401EE8"/>
    <w:rsid w:val="004023B1"/>
    <w:rsid w:val="0040353F"/>
    <w:rsid w:val="004035FC"/>
    <w:rsid w:val="00403FDF"/>
    <w:rsid w:val="004068C7"/>
    <w:rsid w:val="004070D6"/>
    <w:rsid w:val="004070DE"/>
    <w:rsid w:val="00410086"/>
    <w:rsid w:val="00410657"/>
    <w:rsid w:val="004130C9"/>
    <w:rsid w:val="004143C6"/>
    <w:rsid w:val="00414660"/>
    <w:rsid w:val="00414946"/>
    <w:rsid w:val="0041625E"/>
    <w:rsid w:val="0041629A"/>
    <w:rsid w:val="00417351"/>
    <w:rsid w:val="004174E2"/>
    <w:rsid w:val="00417896"/>
    <w:rsid w:val="00417E98"/>
    <w:rsid w:val="0042194D"/>
    <w:rsid w:val="00421A72"/>
    <w:rsid w:val="00421EE8"/>
    <w:rsid w:val="0042343D"/>
    <w:rsid w:val="00423DB0"/>
    <w:rsid w:val="004240AE"/>
    <w:rsid w:val="00425E22"/>
    <w:rsid w:val="00426A9B"/>
    <w:rsid w:val="0042764D"/>
    <w:rsid w:val="00430713"/>
    <w:rsid w:val="00430C6E"/>
    <w:rsid w:val="00431891"/>
    <w:rsid w:val="00432E12"/>
    <w:rsid w:val="00432F4B"/>
    <w:rsid w:val="004333B5"/>
    <w:rsid w:val="00433431"/>
    <w:rsid w:val="00433D3C"/>
    <w:rsid w:val="00433D96"/>
    <w:rsid w:val="00435C6D"/>
    <w:rsid w:val="0043657F"/>
    <w:rsid w:val="00436EAE"/>
    <w:rsid w:val="00436EDF"/>
    <w:rsid w:val="00437A33"/>
    <w:rsid w:val="00437B65"/>
    <w:rsid w:val="00437D8A"/>
    <w:rsid w:val="00440663"/>
    <w:rsid w:val="004407D8"/>
    <w:rsid w:val="0044081C"/>
    <w:rsid w:val="00440D62"/>
    <w:rsid w:val="004416F0"/>
    <w:rsid w:val="00444068"/>
    <w:rsid w:val="00444A28"/>
    <w:rsid w:val="00445EF2"/>
    <w:rsid w:val="00446619"/>
    <w:rsid w:val="004466D6"/>
    <w:rsid w:val="00446B5C"/>
    <w:rsid w:val="00446FAC"/>
    <w:rsid w:val="0044798C"/>
    <w:rsid w:val="00447A42"/>
    <w:rsid w:val="00447FF3"/>
    <w:rsid w:val="00450221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798"/>
    <w:rsid w:val="00457BF3"/>
    <w:rsid w:val="0046000A"/>
    <w:rsid w:val="004602B6"/>
    <w:rsid w:val="0046112C"/>
    <w:rsid w:val="00462282"/>
    <w:rsid w:val="00462544"/>
    <w:rsid w:val="00462D6D"/>
    <w:rsid w:val="00463739"/>
    <w:rsid w:val="004642F9"/>
    <w:rsid w:val="004644FB"/>
    <w:rsid w:val="004651F3"/>
    <w:rsid w:val="00465E0E"/>
    <w:rsid w:val="004662C4"/>
    <w:rsid w:val="00466A5B"/>
    <w:rsid w:val="00466C1F"/>
    <w:rsid w:val="00467AC8"/>
    <w:rsid w:val="004721B4"/>
    <w:rsid w:val="004736A8"/>
    <w:rsid w:val="004737E7"/>
    <w:rsid w:val="00474B36"/>
    <w:rsid w:val="00474FAD"/>
    <w:rsid w:val="00475F33"/>
    <w:rsid w:val="00475F52"/>
    <w:rsid w:val="0047684E"/>
    <w:rsid w:val="0047788F"/>
    <w:rsid w:val="0047790E"/>
    <w:rsid w:val="00477F63"/>
    <w:rsid w:val="004801C1"/>
    <w:rsid w:val="00480E51"/>
    <w:rsid w:val="00481399"/>
    <w:rsid w:val="00482934"/>
    <w:rsid w:val="00482D28"/>
    <w:rsid w:val="004836DD"/>
    <w:rsid w:val="004864AE"/>
    <w:rsid w:val="00486AFF"/>
    <w:rsid w:val="004906F0"/>
    <w:rsid w:val="004916C6"/>
    <w:rsid w:val="004919C8"/>
    <w:rsid w:val="00492BF1"/>
    <w:rsid w:val="00494A63"/>
    <w:rsid w:val="004956B4"/>
    <w:rsid w:val="0049587F"/>
    <w:rsid w:val="00495FF6"/>
    <w:rsid w:val="0049665F"/>
    <w:rsid w:val="00496C2C"/>
    <w:rsid w:val="004A1B1C"/>
    <w:rsid w:val="004A1E86"/>
    <w:rsid w:val="004A22C5"/>
    <w:rsid w:val="004A37DA"/>
    <w:rsid w:val="004A39C2"/>
    <w:rsid w:val="004A3A45"/>
    <w:rsid w:val="004A3B8B"/>
    <w:rsid w:val="004A3DB0"/>
    <w:rsid w:val="004A4701"/>
    <w:rsid w:val="004A5853"/>
    <w:rsid w:val="004A5DD4"/>
    <w:rsid w:val="004A634E"/>
    <w:rsid w:val="004A6A7D"/>
    <w:rsid w:val="004B02CC"/>
    <w:rsid w:val="004B0B6B"/>
    <w:rsid w:val="004B1692"/>
    <w:rsid w:val="004B27F2"/>
    <w:rsid w:val="004B3C4F"/>
    <w:rsid w:val="004B40D9"/>
    <w:rsid w:val="004B439F"/>
    <w:rsid w:val="004B5047"/>
    <w:rsid w:val="004B591B"/>
    <w:rsid w:val="004B6290"/>
    <w:rsid w:val="004B62E4"/>
    <w:rsid w:val="004B6414"/>
    <w:rsid w:val="004B7B41"/>
    <w:rsid w:val="004B7CC0"/>
    <w:rsid w:val="004C114C"/>
    <w:rsid w:val="004C19A2"/>
    <w:rsid w:val="004C2EE3"/>
    <w:rsid w:val="004C37E6"/>
    <w:rsid w:val="004C3AAE"/>
    <w:rsid w:val="004C3EE2"/>
    <w:rsid w:val="004C6088"/>
    <w:rsid w:val="004C61F2"/>
    <w:rsid w:val="004D0980"/>
    <w:rsid w:val="004D10FC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E03DC"/>
    <w:rsid w:val="004E07A8"/>
    <w:rsid w:val="004E16B7"/>
    <w:rsid w:val="004E1EE7"/>
    <w:rsid w:val="004E227F"/>
    <w:rsid w:val="004E27FA"/>
    <w:rsid w:val="004E28A2"/>
    <w:rsid w:val="004E2A70"/>
    <w:rsid w:val="004E2BA7"/>
    <w:rsid w:val="004E30C0"/>
    <w:rsid w:val="004E35FA"/>
    <w:rsid w:val="004E3689"/>
    <w:rsid w:val="004E3D6A"/>
    <w:rsid w:val="004E4AE8"/>
    <w:rsid w:val="004E57C1"/>
    <w:rsid w:val="004E5950"/>
    <w:rsid w:val="004E5F53"/>
    <w:rsid w:val="004E695D"/>
    <w:rsid w:val="004E79D9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611B"/>
    <w:rsid w:val="004F653C"/>
    <w:rsid w:val="004F6743"/>
    <w:rsid w:val="004F7C98"/>
    <w:rsid w:val="00501907"/>
    <w:rsid w:val="00502299"/>
    <w:rsid w:val="00503A38"/>
    <w:rsid w:val="00503C4D"/>
    <w:rsid w:val="00504E74"/>
    <w:rsid w:val="005061A2"/>
    <w:rsid w:val="005116F8"/>
    <w:rsid w:val="00512CB6"/>
    <w:rsid w:val="00513EE9"/>
    <w:rsid w:val="00514776"/>
    <w:rsid w:val="00514F05"/>
    <w:rsid w:val="005164F8"/>
    <w:rsid w:val="00516CA9"/>
    <w:rsid w:val="00517A4A"/>
    <w:rsid w:val="00520466"/>
    <w:rsid w:val="0052149A"/>
    <w:rsid w:val="00521783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30086"/>
    <w:rsid w:val="00531559"/>
    <w:rsid w:val="00531DEE"/>
    <w:rsid w:val="00532330"/>
    <w:rsid w:val="005329C5"/>
    <w:rsid w:val="0053376C"/>
    <w:rsid w:val="00533A13"/>
    <w:rsid w:val="005340DD"/>
    <w:rsid w:val="00534320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6057"/>
    <w:rsid w:val="005464D4"/>
    <w:rsid w:val="00546F31"/>
    <w:rsid w:val="00547059"/>
    <w:rsid w:val="005509C8"/>
    <w:rsid w:val="00550FA3"/>
    <w:rsid w:val="00551155"/>
    <w:rsid w:val="0055360E"/>
    <w:rsid w:val="00553683"/>
    <w:rsid w:val="00553B28"/>
    <w:rsid w:val="00553D54"/>
    <w:rsid w:val="00554381"/>
    <w:rsid w:val="0055438E"/>
    <w:rsid w:val="00554393"/>
    <w:rsid w:val="00554B74"/>
    <w:rsid w:val="0055689B"/>
    <w:rsid w:val="005578FA"/>
    <w:rsid w:val="00560EC4"/>
    <w:rsid w:val="0056179B"/>
    <w:rsid w:val="00561897"/>
    <w:rsid w:val="00561CF7"/>
    <w:rsid w:val="00561DDC"/>
    <w:rsid w:val="0056392D"/>
    <w:rsid w:val="0056466F"/>
    <w:rsid w:val="005663C2"/>
    <w:rsid w:val="00567310"/>
    <w:rsid w:val="00567851"/>
    <w:rsid w:val="00567F9D"/>
    <w:rsid w:val="00567FB4"/>
    <w:rsid w:val="0057208C"/>
    <w:rsid w:val="0057258D"/>
    <w:rsid w:val="00572B6F"/>
    <w:rsid w:val="00572CCE"/>
    <w:rsid w:val="00572D2B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F65"/>
    <w:rsid w:val="00583AF7"/>
    <w:rsid w:val="0058465D"/>
    <w:rsid w:val="0058492B"/>
    <w:rsid w:val="005849ED"/>
    <w:rsid w:val="00586DC8"/>
    <w:rsid w:val="00587B5B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35B3"/>
    <w:rsid w:val="005A35FF"/>
    <w:rsid w:val="005A3823"/>
    <w:rsid w:val="005A3AAA"/>
    <w:rsid w:val="005A3EDF"/>
    <w:rsid w:val="005A415B"/>
    <w:rsid w:val="005A42DA"/>
    <w:rsid w:val="005A4669"/>
    <w:rsid w:val="005A4D0B"/>
    <w:rsid w:val="005A510D"/>
    <w:rsid w:val="005A7622"/>
    <w:rsid w:val="005A76FE"/>
    <w:rsid w:val="005A7BC7"/>
    <w:rsid w:val="005B17E1"/>
    <w:rsid w:val="005B2228"/>
    <w:rsid w:val="005B23C9"/>
    <w:rsid w:val="005B27A5"/>
    <w:rsid w:val="005B3C4A"/>
    <w:rsid w:val="005B5866"/>
    <w:rsid w:val="005B5D51"/>
    <w:rsid w:val="005B5D93"/>
    <w:rsid w:val="005B60DF"/>
    <w:rsid w:val="005B6EEE"/>
    <w:rsid w:val="005C0219"/>
    <w:rsid w:val="005C215A"/>
    <w:rsid w:val="005C21AE"/>
    <w:rsid w:val="005C31B6"/>
    <w:rsid w:val="005C3E63"/>
    <w:rsid w:val="005C471F"/>
    <w:rsid w:val="005C4777"/>
    <w:rsid w:val="005C4EAC"/>
    <w:rsid w:val="005C56F2"/>
    <w:rsid w:val="005C5BF2"/>
    <w:rsid w:val="005C623D"/>
    <w:rsid w:val="005C6D6C"/>
    <w:rsid w:val="005C6E6C"/>
    <w:rsid w:val="005C6F69"/>
    <w:rsid w:val="005C717A"/>
    <w:rsid w:val="005C71E6"/>
    <w:rsid w:val="005C7D60"/>
    <w:rsid w:val="005D0C93"/>
    <w:rsid w:val="005D0E39"/>
    <w:rsid w:val="005D1359"/>
    <w:rsid w:val="005D154E"/>
    <w:rsid w:val="005D17A7"/>
    <w:rsid w:val="005D2222"/>
    <w:rsid w:val="005D3689"/>
    <w:rsid w:val="005D5024"/>
    <w:rsid w:val="005D5888"/>
    <w:rsid w:val="005D5AEA"/>
    <w:rsid w:val="005D64A5"/>
    <w:rsid w:val="005D6DC9"/>
    <w:rsid w:val="005D6E79"/>
    <w:rsid w:val="005D7F93"/>
    <w:rsid w:val="005E0F29"/>
    <w:rsid w:val="005E105A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318"/>
    <w:rsid w:val="005F3309"/>
    <w:rsid w:val="005F3AFE"/>
    <w:rsid w:val="005F4916"/>
    <w:rsid w:val="005F4A60"/>
    <w:rsid w:val="005F4E5D"/>
    <w:rsid w:val="005F5101"/>
    <w:rsid w:val="005F5A76"/>
    <w:rsid w:val="005F5E26"/>
    <w:rsid w:val="005F6554"/>
    <w:rsid w:val="00600225"/>
    <w:rsid w:val="00600A5B"/>
    <w:rsid w:val="00600AB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380"/>
    <w:rsid w:val="00605081"/>
    <w:rsid w:val="00605112"/>
    <w:rsid w:val="00605EC0"/>
    <w:rsid w:val="00606E8F"/>
    <w:rsid w:val="0061056C"/>
    <w:rsid w:val="0061068A"/>
    <w:rsid w:val="00610B8B"/>
    <w:rsid w:val="006128F3"/>
    <w:rsid w:val="0061486E"/>
    <w:rsid w:val="00614DB1"/>
    <w:rsid w:val="00614F92"/>
    <w:rsid w:val="00615E02"/>
    <w:rsid w:val="00616BF2"/>
    <w:rsid w:val="00617548"/>
    <w:rsid w:val="00620195"/>
    <w:rsid w:val="00623745"/>
    <w:rsid w:val="00623A3B"/>
    <w:rsid w:val="00624EA0"/>
    <w:rsid w:val="006303A5"/>
    <w:rsid w:val="00630BE9"/>
    <w:rsid w:val="00630C4D"/>
    <w:rsid w:val="00631F80"/>
    <w:rsid w:val="00633038"/>
    <w:rsid w:val="00634EB8"/>
    <w:rsid w:val="006350C4"/>
    <w:rsid w:val="00635ACB"/>
    <w:rsid w:val="00637C4D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72AE"/>
    <w:rsid w:val="00650B47"/>
    <w:rsid w:val="00651220"/>
    <w:rsid w:val="00651758"/>
    <w:rsid w:val="00651EB8"/>
    <w:rsid w:val="006530B5"/>
    <w:rsid w:val="00654DEF"/>
    <w:rsid w:val="00655CA2"/>
    <w:rsid w:val="00655CB8"/>
    <w:rsid w:val="006560EF"/>
    <w:rsid w:val="00656C81"/>
    <w:rsid w:val="00657982"/>
    <w:rsid w:val="00657AE8"/>
    <w:rsid w:val="006602B7"/>
    <w:rsid w:val="00661DCB"/>
    <w:rsid w:val="00661EA1"/>
    <w:rsid w:val="006631D6"/>
    <w:rsid w:val="00664999"/>
    <w:rsid w:val="006656CC"/>
    <w:rsid w:val="00666228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3811"/>
    <w:rsid w:val="00674505"/>
    <w:rsid w:val="00675231"/>
    <w:rsid w:val="00676176"/>
    <w:rsid w:val="00676C3D"/>
    <w:rsid w:val="0067734D"/>
    <w:rsid w:val="006775E7"/>
    <w:rsid w:val="0068063F"/>
    <w:rsid w:val="00680F0D"/>
    <w:rsid w:val="00681A91"/>
    <w:rsid w:val="00682BD9"/>
    <w:rsid w:val="0068315C"/>
    <w:rsid w:val="00684A25"/>
    <w:rsid w:val="00684E71"/>
    <w:rsid w:val="00685444"/>
    <w:rsid w:val="00685ABC"/>
    <w:rsid w:val="006863B7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D23"/>
    <w:rsid w:val="0069422A"/>
    <w:rsid w:val="00695608"/>
    <w:rsid w:val="006958B8"/>
    <w:rsid w:val="00695B66"/>
    <w:rsid w:val="006967D6"/>
    <w:rsid w:val="00696E73"/>
    <w:rsid w:val="0069706F"/>
    <w:rsid w:val="0069762E"/>
    <w:rsid w:val="006979A0"/>
    <w:rsid w:val="00697C3C"/>
    <w:rsid w:val="006A041B"/>
    <w:rsid w:val="006A174D"/>
    <w:rsid w:val="006A3941"/>
    <w:rsid w:val="006A68D7"/>
    <w:rsid w:val="006A6A60"/>
    <w:rsid w:val="006A73C2"/>
    <w:rsid w:val="006B0991"/>
    <w:rsid w:val="006B2043"/>
    <w:rsid w:val="006B2180"/>
    <w:rsid w:val="006B2412"/>
    <w:rsid w:val="006B297C"/>
    <w:rsid w:val="006B2B83"/>
    <w:rsid w:val="006B2E8B"/>
    <w:rsid w:val="006B43A8"/>
    <w:rsid w:val="006B4B19"/>
    <w:rsid w:val="006B5809"/>
    <w:rsid w:val="006B5AC6"/>
    <w:rsid w:val="006B685F"/>
    <w:rsid w:val="006B6FAA"/>
    <w:rsid w:val="006B754D"/>
    <w:rsid w:val="006C011F"/>
    <w:rsid w:val="006C1752"/>
    <w:rsid w:val="006C1BC0"/>
    <w:rsid w:val="006C24D9"/>
    <w:rsid w:val="006C2729"/>
    <w:rsid w:val="006C36D0"/>
    <w:rsid w:val="006C6007"/>
    <w:rsid w:val="006D10CE"/>
    <w:rsid w:val="006D1187"/>
    <w:rsid w:val="006D14D8"/>
    <w:rsid w:val="006D1836"/>
    <w:rsid w:val="006D4068"/>
    <w:rsid w:val="006D4FE8"/>
    <w:rsid w:val="006D5079"/>
    <w:rsid w:val="006D52FB"/>
    <w:rsid w:val="006D58E2"/>
    <w:rsid w:val="006D5F23"/>
    <w:rsid w:val="006D63E3"/>
    <w:rsid w:val="006D66F9"/>
    <w:rsid w:val="006D6ED5"/>
    <w:rsid w:val="006D7262"/>
    <w:rsid w:val="006D782B"/>
    <w:rsid w:val="006D7FF5"/>
    <w:rsid w:val="006E054A"/>
    <w:rsid w:val="006E05FB"/>
    <w:rsid w:val="006E1695"/>
    <w:rsid w:val="006E1C24"/>
    <w:rsid w:val="006E25F4"/>
    <w:rsid w:val="006E28CE"/>
    <w:rsid w:val="006E4173"/>
    <w:rsid w:val="006E48DF"/>
    <w:rsid w:val="006E4B8F"/>
    <w:rsid w:val="006E51F3"/>
    <w:rsid w:val="006E552B"/>
    <w:rsid w:val="006E5B67"/>
    <w:rsid w:val="006E6346"/>
    <w:rsid w:val="006E6BF0"/>
    <w:rsid w:val="006E6F8A"/>
    <w:rsid w:val="006E75EA"/>
    <w:rsid w:val="006E7DEE"/>
    <w:rsid w:val="006F078A"/>
    <w:rsid w:val="006F0EE9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323D"/>
    <w:rsid w:val="0070328B"/>
    <w:rsid w:val="00704EED"/>
    <w:rsid w:val="007059B5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308F5"/>
    <w:rsid w:val="00731D02"/>
    <w:rsid w:val="007335BC"/>
    <w:rsid w:val="00733C03"/>
    <w:rsid w:val="00734509"/>
    <w:rsid w:val="007345E9"/>
    <w:rsid w:val="00735875"/>
    <w:rsid w:val="007359AD"/>
    <w:rsid w:val="00735B4B"/>
    <w:rsid w:val="00736501"/>
    <w:rsid w:val="0073767B"/>
    <w:rsid w:val="00740906"/>
    <w:rsid w:val="007413F7"/>
    <w:rsid w:val="0074305A"/>
    <w:rsid w:val="00743E7F"/>
    <w:rsid w:val="007454AD"/>
    <w:rsid w:val="00745D39"/>
    <w:rsid w:val="007464C9"/>
    <w:rsid w:val="00746AAE"/>
    <w:rsid w:val="0074769E"/>
    <w:rsid w:val="00747A34"/>
    <w:rsid w:val="00747F04"/>
    <w:rsid w:val="00750B99"/>
    <w:rsid w:val="00750C1C"/>
    <w:rsid w:val="00750F5A"/>
    <w:rsid w:val="007542A8"/>
    <w:rsid w:val="00754840"/>
    <w:rsid w:val="00754891"/>
    <w:rsid w:val="007550A7"/>
    <w:rsid w:val="00755A4F"/>
    <w:rsid w:val="00755B0A"/>
    <w:rsid w:val="00755E9F"/>
    <w:rsid w:val="00756EC7"/>
    <w:rsid w:val="00757696"/>
    <w:rsid w:val="0076017E"/>
    <w:rsid w:val="00760491"/>
    <w:rsid w:val="00760C23"/>
    <w:rsid w:val="0076144D"/>
    <w:rsid w:val="00761759"/>
    <w:rsid w:val="00762F60"/>
    <w:rsid w:val="007636AD"/>
    <w:rsid w:val="0076376E"/>
    <w:rsid w:val="00763935"/>
    <w:rsid w:val="00764DB0"/>
    <w:rsid w:val="00764F71"/>
    <w:rsid w:val="00765416"/>
    <w:rsid w:val="007656D5"/>
    <w:rsid w:val="00765725"/>
    <w:rsid w:val="00767A7A"/>
    <w:rsid w:val="00770A1A"/>
    <w:rsid w:val="00770FCE"/>
    <w:rsid w:val="007726DC"/>
    <w:rsid w:val="00773D01"/>
    <w:rsid w:val="007746F5"/>
    <w:rsid w:val="007754FF"/>
    <w:rsid w:val="00775BA3"/>
    <w:rsid w:val="007762A1"/>
    <w:rsid w:val="00776936"/>
    <w:rsid w:val="00776FC0"/>
    <w:rsid w:val="0078155E"/>
    <w:rsid w:val="00781979"/>
    <w:rsid w:val="00781C4C"/>
    <w:rsid w:val="00781F77"/>
    <w:rsid w:val="0078243D"/>
    <w:rsid w:val="00782A43"/>
    <w:rsid w:val="00782E5F"/>
    <w:rsid w:val="0078432E"/>
    <w:rsid w:val="00785075"/>
    <w:rsid w:val="007856A9"/>
    <w:rsid w:val="0078580E"/>
    <w:rsid w:val="00785AF7"/>
    <w:rsid w:val="00785DA2"/>
    <w:rsid w:val="007860E9"/>
    <w:rsid w:val="00786A67"/>
    <w:rsid w:val="00786F61"/>
    <w:rsid w:val="00787D3F"/>
    <w:rsid w:val="00790DBF"/>
    <w:rsid w:val="0079107F"/>
    <w:rsid w:val="007915C9"/>
    <w:rsid w:val="007916B1"/>
    <w:rsid w:val="00791B11"/>
    <w:rsid w:val="00791FE8"/>
    <w:rsid w:val="0079415A"/>
    <w:rsid w:val="007946E7"/>
    <w:rsid w:val="007954C2"/>
    <w:rsid w:val="007961A7"/>
    <w:rsid w:val="007969A2"/>
    <w:rsid w:val="007971FF"/>
    <w:rsid w:val="00797AD6"/>
    <w:rsid w:val="007A0D28"/>
    <w:rsid w:val="007A20D2"/>
    <w:rsid w:val="007A2921"/>
    <w:rsid w:val="007A2D85"/>
    <w:rsid w:val="007A4B77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2489"/>
    <w:rsid w:val="007B355B"/>
    <w:rsid w:val="007B4098"/>
    <w:rsid w:val="007B4374"/>
    <w:rsid w:val="007B4792"/>
    <w:rsid w:val="007B4C41"/>
    <w:rsid w:val="007B5840"/>
    <w:rsid w:val="007B597F"/>
    <w:rsid w:val="007B6258"/>
    <w:rsid w:val="007B6B43"/>
    <w:rsid w:val="007C005E"/>
    <w:rsid w:val="007C089C"/>
    <w:rsid w:val="007C1D82"/>
    <w:rsid w:val="007C237C"/>
    <w:rsid w:val="007C24DB"/>
    <w:rsid w:val="007C32C0"/>
    <w:rsid w:val="007C32FC"/>
    <w:rsid w:val="007C33E8"/>
    <w:rsid w:val="007C3692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512"/>
    <w:rsid w:val="007E0331"/>
    <w:rsid w:val="007E169A"/>
    <w:rsid w:val="007E3686"/>
    <w:rsid w:val="007E3727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4BDA"/>
    <w:rsid w:val="007F5132"/>
    <w:rsid w:val="007F5E6F"/>
    <w:rsid w:val="007F63D7"/>
    <w:rsid w:val="007F6EF5"/>
    <w:rsid w:val="007F7E8F"/>
    <w:rsid w:val="0080097C"/>
    <w:rsid w:val="00801352"/>
    <w:rsid w:val="00802DFB"/>
    <w:rsid w:val="0080378C"/>
    <w:rsid w:val="0080522B"/>
    <w:rsid w:val="0080548D"/>
    <w:rsid w:val="00805951"/>
    <w:rsid w:val="00805DE6"/>
    <w:rsid w:val="0080695D"/>
    <w:rsid w:val="00810382"/>
    <w:rsid w:val="00810A38"/>
    <w:rsid w:val="00811226"/>
    <w:rsid w:val="008116ED"/>
    <w:rsid w:val="00811DC6"/>
    <w:rsid w:val="00812293"/>
    <w:rsid w:val="008126C0"/>
    <w:rsid w:val="0081291D"/>
    <w:rsid w:val="00813649"/>
    <w:rsid w:val="008142BC"/>
    <w:rsid w:val="00814408"/>
    <w:rsid w:val="00814881"/>
    <w:rsid w:val="0081649A"/>
    <w:rsid w:val="008168B8"/>
    <w:rsid w:val="0081770A"/>
    <w:rsid w:val="00820674"/>
    <w:rsid w:val="008212F0"/>
    <w:rsid w:val="00821F41"/>
    <w:rsid w:val="00822127"/>
    <w:rsid w:val="008223C5"/>
    <w:rsid w:val="008231E9"/>
    <w:rsid w:val="00823BAE"/>
    <w:rsid w:val="00824B4A"/>
    <w:rsid w:val="00824D85"/>
    <w:rsid w:val="008256EC"/>
    <w:rsid w:val="0082594B"/>
    <w:rsid w:val="00825CD2"/>
    <w:rsid w:val="00826B90"/>
    <w:rsid w:val="00826D0F"/>
    <w:rsid w:val="00827DBF"/>
    <w:rsid w:val="00827F45"/>
    <w:rsid w:val="008300A4"/>
    <w:rsid w:val="008305C5"/>
    <w:rsid w:val="00831C93"/>
    <w:rsid w:val="00831DC6"/>
    <w:rsid w:val="00832D27"/>
    <w:rsid w:val="00833A8A"/>
    <w:rsid w:val="00833D86"/>
    <w:rsid w:val="00833F65"/>
    <w:rsid w:val="00834205"/>
    <w:rsid w:val="0083461B"/>
    <w:rsid w:val="00835ACB"/>
    <w:rsid w:val="00835CB1"/>
    <w:rsid w:val="0083614D"/>
    <w:rsid w:val="00836627"/>
    <w:rsid w:val="0083752A"/>
    <w:rsid w:val="00837CE3"/>
    <w:rsid w:val="00840F6E"/>
    <w:rsid w:val="008417EE"/>
    <w:rsid w:val="00841AFA"/>
    <w:rsid w:val="00841C7D"/>
    <w:rsid w:val="00842B90"/>
    <w:rsid w:val="0084319F"/>
    <w:rsid w:val="008433FB"/>
    <w:rsid w:val="00843724"/>
    <w:rsid w:val="0084479A"/>
    <w:rsid w:val="0084483B"/>
    <w:rsid w:val="00844D57"/>
    <w:rsid w:val="00846913"/>
    <w:rsid w:val="008473F2"/>
    <w:rsid w:val="00847B4C"/>
    <w:rsid w:val="00850A3B"/>
    <w:rsid w:val="00851007"/>
    <w:rsid w:val="00851412"/>
    <w:rsid w:val="008515E0"/>
    <w:rsid w:val="008518DC"/>
    <w:rsid w:val="008527EA"/>
    <w:rsid w:val="00852887"/>
    <w:rsid w:val="00852C64"/>
    <w:rsid w:val="00854543"/>
    <w:rsid w:val="0085460D"/>
    <w:rsid w:val="008559CD"/>
    <w:rsid w:val="0085656A"/>
    <w:rsid w:val="00856B54"/>
    <w:rsid w:val="00856D6D"/>
    <w:rsid w:val="00860227"/>
    <w:rsid w:val="00861553"/>
    <w:rsid w:val="00861DD4"/>
    <w:rsid w:val="00862840"/>
    <w:rsid w:val="00862D42"/>
    <w:rsid w:val="008637D4"/>
    <w:rsid w:val="00864130"/>
    <w:rsid w:val="008648F5"/>
    <w:rsid w:val="00865B61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2061"/>
    <w:rsid w:val="0087247F"/>
    <w:rsid w:val="00873193"/>
    <w:rsid w:val="0087509C"/>
    <w:rsid w:val="00875229"/>
    <w:rsid w:val="0087534E"/>
    <w:rsid w:val="00875D61"/>
    <w:rsid w:val="00875F0D"/>
    <w:rsid w:val="00876516"/>
    <w:rsid w:val="00876523"/>
    <w:rsid w:val="008843FA"/>
    <w:rsid w:val="00884587"/>
    <w:rsid w:val="008847B4"/>
    <w:rsid w:val="00884CF1"/>
    <w:rsid w:val="00885251"/>
    <w:rsid w:val="008859FF"/>
    <w:rsid w:val="00885A2D"/>
    <w:rsid w:val="008867FC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431D"/>
    <w:rsid w:val="008946F7"/>
    <w:rsid w:val="00894AB7"/>
    <w:rsid w:val="00895DBA"/>
    <w:rsid w:val="00896379"/>
    <w:rsid w:val="008964DE"/>
    <w:rsid w:val="00897834"/>
    <w:rsid w:val="008979C6"/>
    <w:rsid w:val="008A06C6"/>
    <w:rsid w:val="008A0916"/>
    <w:rsid w:val="008A1960"/>
    <w:rsid w:val="008A29FA"/>
    <w:rsid w:val="008A3125"/>
    <w:rsid w:val="008A45C5"/>
    <w:rsid w:val="008A4A5E"/>
    <w:rsid w:val="008A4DB7"/>
    <w:rsid w:val="008A4E05"/>
    <w:rsid w:val="008A5827"/>
    <w:rsid w:val="008A6847"/>
    <w:rsid w:val="008B0516"/>
    <w:rsid w:val="008B0ABC"/>
    <w:rsid w:val="008B0B76"/>
    <w:rsid w:val="008B0DD1"/>
    <w:rsid w:val="008B0DF7"/>
    <w:rsid w:val="008B39FC"/>
    <w:rsid w:val="008B44FB"/>
    <w:rsid w:val="008B517A"/>
    <w:rsid w:val="008B57B9"/>
    <w:rsid w:val="008B59AC"/>
    <w:rsid w:val="008B69D9"/>
    <w:rsid w:val="008B6E98"/>
    <w:rsid w:val="008B719A"/>
    <w:rsid w:val="008C1272"/>
    <w:rsid w:val="008C1A09"/>
    <w:rsid w:val="008C2909"/>
    <w:rsid w:val="008C543F"/>
    <w:rsid w:val="008C69C0"/>
    <w:rsid w:val="008C700D"/>
    <w:rsid w:val="008C7619"/>
    <w:rsid w:val="008D03BB"/>
    <w:rsid w:val="008D118D"/>
    <w:rsid w:val="008D16F4"/>
    <w:rsid w:val="008D1A05"/>
    <w:rsid w:val="008D242D"/>
    <w:rsid w:val="008D28C2"/>
    <w:rsid w:val="008D3692"/>
    <w:rsid w:val="008D438D"/>
    <w:rsid w:val="008D43F7"/>
    <w:rsid w:val="008D440B"/>
    <w:rsid w:val="008D4566"/>
    <w:rsid w:val="008D4577"/>
    <w:rsid w:val="008D5F99"/>
    <w:rsid w:val="008D6780"/>
    <w:rsid w:val="008D75D9"/>
    <w:rsid w:val="008E0449"/>
    <w:rsid w:val="008E087A"/>
    <w:rsid w:val="008E11A9"/>
    <w:rsid w:val="008E1BF5"/>
    <w:rsid w:val="008E21BC"/>
    <w:rsid w:val="008E26CA"/>
    <w:rsid w:val="008E2C40"/>
    <w:rsid w:val="008E2F7E"/>
    <w:rsid w:val="008E38E4"/>
    <w:rsid w:val="008E3932"/>
    <w:rsid w:val="008E4EDA"/>
    <w:rsid w:val="008E5A86"/>
    <w:rsid w:val="008E634B"/>
    <w:rsid w:val="008E6EF9"/>
    <w:rsid w:val="008E741D"/>
    <w:rsid w:val="008E7659"/>
    <w:rsid w:val="008E7666"/>
    <w:rsid w:val="008E7AA3"/>
    <w:rsid w:val="008E7BF7"/>
    <w:rsid w:val="008F1324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F72"/>
    <w:rsid w:val="008F6165"/>
    <w:rsid w:val="008F616A"/>
    <w:rsid w:val="008F6B60"/>
    <w:rsid w:val="008F6C30"/>
    <w:rsid w:val="008F731A"/>
    <w:rsid w:val="008F749E"/>
    <w:rsid w:val="008F7D90"/>
    <w:rsid w:val="00901527"/>
    <w:rsid w:val="0090168C"/>
    <w:rsid w:val="009017B4"/>
    <w:rsid w:val="00902F97"/>
    <w:rsid w:val="00903836"/>
    <w:rsid w:val="00904777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5770"/>
    <w:rsid w:val="00916E74"/>
    <w:rsid w:val="0092028F"/>
    <w:rsid w:val="00920958"/>
    <w:rsid w:val="0092108F"/>
    <w:rsid w:val="00921940"/>
    <w:rsid w:val="00921EE7"/>
    <w:rsid w:val="00922826"/>
    <w:rsid w:val="00923452"/>
    <w:rsid w:val="009268A5"/>
    <w:rsid w:val="009302DA"/>
    <w:rsid w:val="009312EE"/>
    <w:rsid w:val="00932D97"/>
    <w:rsid w:val="009334EB"/>
    <w:rsid w:val="00934913"/>
    <w:rsid w:val="0093519D"/>
    <w:rsid w:val="00935E5F"/>
    <w:rsid w:val="0093745A"/>
    <w:rsid w:val="00937C99"/>
    <w:rsid w:val="00940290"/>
    <w:rsid w:val="00941C58"/>
    <w:rsid w:val="00942538"/>
    <w:rsid w:val="00942DC2"/>
    <w:rsid w:val="0094306B"/>
    <w:rsid w:val="009446A4"/>
    <w:rsid w:val="00944A17"/>
    <w:rsid w:val="00944CF0"/>
    <w:rsid w:val="00944E6E"/>
    <w:rsid w:val="009454E2"/>
    <w:rsid w:val="00947A44"/>
    <w:rsid w:val="00950244"/>
    <w:rsid w:val="00950AC4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661"/>
    <w:rsid w:val="00960E2F"/>
    <w:rsid w:val="00961BA4"/>
    <w:rsid w:val="00961D52"/>
    <w:rsid w:val="00961E9C"/>
    <w:rsid w:val="00962DC7"/>
    <w:rsid w:val="0096304D"/>
    <w:rsid w:val="0096393B"/>
    <w:rsid w:val="00964805"/>
    <w:rsid w:val="00964CAB"/>
    <w:rsid w:val="0096559A"/>
    <w:rsid w:val="009657D8"/>
    <w:rsid w:val="009660A3"/>
    <w:rsid w:val="0096630A"/>
    <w:rsid w:val="009666F1"/>
    <w:rsid w:val="00967400"/>
    <w:rsid w:val="00967401"/>
    <w:rsid w:val="00967DF3"/>
    <w:rsid w:val="00970B32"/>
    <w:rsid w:val="0097144B"/>
    <w:rsid w:val="009730B4"/>
    <w:rsid w:val="00974FC5"/>
    <w:rsid w:val="00975F7A"/>
    <w:rsid w:val="00976661"/>
    <w:rsid w:val="0097777A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F4E"/>
    <w:rsid w:val="0098406D"/>
    <w:rsid w:val="0098434D"/>
    <w:rsid w:val="0098436A"/>
    <w:rsid w:val="00984954"/>
    <w:rsid w:val="009857E9"/>
    <w:rsid w:val="009858D2"/>
    <w:rsid w:val="00985C2D"/>
    <w:rsid w:val="00985E5F"/>
    <w:rsid w:val="00986101"/>
    <w:rsid w:val="00990275"/>
    <w:rsid w:val="00990A29"/>
    <w:rsid w:val="00990E8B"/>
    <w:rsid w:val="00991C7B"/>
    <w:rsid w:val="0099226E"/>
    <w:rsid w:val="00992639"/>
    <w:rsid w:val="00994758"/>
    <w:rsid w:val="00994C05"/>
    <w:rsid w:val="009965A8"/>
    <w:rsid w:val="00996920"/>
    <w:rsid w:val="009969B2"/>
    <w:rsid w:val="0099746A"/>
    <w:rsid w:val="009A0A2D"/>
    <w:rsid w:val="009A1A6F"/>
    <w:rsid w:val="009A1DD5"/>
    <w:rsid w:val="009A1ED0"/>
    <w:rsid w:val="009A2184"/>
    <w:rsid w:val="009A29B3"/>
    <w:rsid w:val="009A2C55"/>
    <w:rsid w:val="009A4D59"/>
    <w:rsid w:val="009A5CC1"/>
    <w:rsid w:val="009B0072"/>
    <w:rsid w:val="009B043B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32E"/>
    <w:rsid w:val="009B64E4"/>
    <w:rsid w:val="009B686B"/>
    <w:rsid w:val="009B6C9E"/>
    <w:rsid w:val="009B6E69"/>
    <w:rsid w:val="009B7183"/>
    <w:rsid w:val="009B7431"/>
    <w:rsid w:val="009B74A6"/>
    <w:rsid w:val="009B7DC4"/>
    <w:rsid w:val="009C03C2"/>
    <w:rsid w:val="009C0BAB"/>
    <w:rsid w:val="009C13FB"/>
    <w:rsid w:val="009C1B92"/>
    <w:rsid w:val="009C1D47"/>
    <w:rsid w:val="009C2565"/>
    <w:rsid w:val="009C286E"/>
    <w:rsid w:val="009C2E0B"/>
    <w:rsid w:val="009C30FF"/>
    <w:rsid w:val="009C34AB"/>
    <w:rsid w:val="009C36FD"/>
    <w:rsid w:val="009C3E70"/>
    <w:rsid w:val="009C4E2D"/>
    <w:rsid w:val="009C5294"/>
    <w:rsid w:val="009C707E"/>
    <w:rsid w:val="009C7F89"/>
    <w:rsid w:val="009D22D4"/>
    <w:rsid w:val="009D2390"/>
    <w:rsid w:val="009D2E4A"/>
    <w:rsid w:val="009D3AC1"/>
    <w:rsid w:val="009D4C38"/>
    <w:rsid w:val="009D71D8"/>
    <w:rsid w:val="009D7C88"/>
    <w:rsid w:val="009E1B68"/>
    <w:rsid w:val="009E30FD"/>
    <w:rsid w:val="009E359E"/>
    <w:rsid w:val="009E4E71"/>
    <w:rsid w:val="009F08DA"/>
    <w:rsid w:val="009F198D"/>
    <w:rsid w:val="009F233F"/>
    <w:rsid w:val="009F23BA"/>
    <w:rsid w:val="009F290E"/>
    <w:rsid w:val="009F317C"/>
    <w:rsid w:val="009F451F"/>
    <w:rsid w:val="009F4AA2"/>
    <w:rsid w:val="009F4EBE"/>
    <w:rsid w:val="009F5B93"/>
    <w:rsid w:val="00A012CE"/>
    <w:rsid w:val="00A015A1"/>
    <w:rsid w:val="00A0228B"/>
    <w:rsid w:val="00A027DD"/>
    <w:rsid w:val="00A02B0D"/>
    <w:rsid w:val="00A0304C"/>
    <w:rsid w:val="00A03123"/>
    <w:rsid w:val="00A0475E"/>
    <w:rsid w:val="00A04BC4"/>
    <w:rsid w:val="00A055CD"/>
    <w:rsid w:val="00A11A4D"/>
    <w:rsid w:val="00A11A77"/>
    <w:rsid w:val="00A12AB4"/>
    <w:rsid w:val="00A14172"/>
    <w:rsid w:val="00A143BC"/>
    <w:rsid w:val="00A145D6"/>
    <w:rsid w:val="00A14885"/>
    <w:rsid w:val="00A14AF2"/>
    <w:rsid w:val="00A16777"/>
    <w:rsid w:val="00A167D7"/>
    <w:rsid w:val="00A17506"/>
    <w:rsid w:val="00A178A9"/>
    <w:rsid w:val="00A17C99"/>
    <w:rsid w:val="00A20351"/>
    <w:rsid w:val="00A22929"/>
    <w:rsid w:val="00A22D61"/>
    <w:rsid w:val="00A23253"/>
    <w:rsid w:val="00A239A0"/>
    <w:rsid w:val="00A23D05"/>
    <w:rsid w:val="00A23E94"/>
    <w:rsid w:val="00A24430"/>
    <w:rsid w:val="00A2445C"/>
    <w:rsid w:val="00A24534"/>
    <w:rsid w:val="00A25021"/>
    <w:rsid w:val="00A2518B"/>
    <w:rsid w:val="00A25D36"/>
    <w:rsid w:val="00A272E9"/>
    <w:rsid w:val="00A27F39"/>
    <w:rsid w:val="00A308A4"/>
    <w:rsid w:val="00A31EED"/>
    <w:rsid w:val="00A33727"/>
    <w:rsid w:val="00A344B1"/>
    <w:rsid w:val="00A34E56"/>
    <w:rsid w:val="00A35418"/>
    <w:rsid w:val="00A35CCE"/>
    <w:rsid w:val="00A35E7B"/>
    <w:rsid w:val="00A363A4"/>
    <w:rsid w:val="00A36B24"/>
    <w:rsid w:val="00A36EF6"/>
    <w:rsid w:val="00A37EDB"/>
    <w:rsid w:val="00A4071E"/>
    <w:rsid w:val="00A41C74"/>
    <w:rsid w:val="00A421C1"/>
    <w:rsid w:val="00A4230F"/>
    <w:rsid w:val="00A438CC"/>
    <w:rsid w:val="00A43BE5"/>
    <w:rsid w:val="00A44865"/>
    <w:rsid w:val="00A44CB8"/>
    <w:rsid w:val="00A45518"/>
    <w:rsid w:val="00A45BB2"/>
    <w:rsid w:val="00A465C5"/>
    <w:rsid w:val="00A474D0"/>
    <w:rsid w:val="00A503E5"/>
    <w:rsid w:val="00A50815"/>
    <w:rsid w:val="00A5157F"/>
    <w:rsid w:val="00A5233D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9BB"/>
    <w:rsid w:val="00A62A33"/>
    <w:rsid w:val="00A63167"/>
    <w:rsid w:val="00A64300"/>
    <w:rsid w:val="00A6650A"/>
    <w:rsid w:val="00A70BC1"/>
    <w:rsid w:val="00A7205B"/>
    <w:rsid w:val="00A726AF"/>
    <w:rsid w:val="00A7435C"/>
    <w:rsid w:val="00A746EC"/>
    <w:rsid w:val="00A74A57"/>
    <w:rsid w:val="00A76ED4"/>
    <w:rsid w:val="00A7706A"/>
    <w:rsid w:val="00A7728B"/>
    <w:rsid w:val="00A80120"/>
    <w:rsid w:val="00A82125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5559"/>
    <w:rsid w:val="00A961D4"/>
    <w:rsid w:val="00A96273"/>
    <w:rsid w:val="00A96711"/>
    <w:rsid w:val="00A96AB8"/>
    <w:rsid w:val="00A96B80"/>
    <w:rsid w:val="00A970F6"/>
    <w:rsid w:val="00A971F1"/>
    <w:rsid w:val="00AA0DB7"/>
    <w:rsid w:val="00AA1541"/>
    <w:rsid w:val="00AA173B"/>
    <w:rsid w:val="00AA1991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F9C"/>
    <w:rsid w:val="00AB3058"/>
    <w:rsid w:val="00AB3142"/>
    <w:rsid w:val="00AB34B3"/>
    <w:rsid w:val="00AB34EE"/>
    <w:rsid w:val="00AB3B9B"/>
    <w:rsid w:val="00AB3CAD"/>
    <w:rsid w:val="00AB53ED"/>
    <w:rsid w:val="00AB605A"/>
    <w:rsid w:val="00AB62DC"/>
    <w:rsid w:val="00AB65B8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5CC"/>
    <w:rsid w:val="00AC55FD"/>
    <w:rsid w:val="00AC58EA"/>
    <w:rsid w:val="00AC5A7F"/>
    <w:rsid w:val="00AC5FD1"/>
    <w:rsid w:val="00AC6502"/>
    <w:rsid w:val="00AC7933"/>
    <w:rsid w:val="00AC7EA1"/>
    <w:rsid w:val="00AD0B6A"/>
    <w:rsid w:val="00AD13A6"/>
    <w:rsid w:val="00AD1D41"/>
    <w:rsid w:val="00AD232B"/>
    <w:rsid w:val="00AD42C0"/>
    <w:rsid w:val="00AD63A6"/>
    <w:rsid w:val="00AD6A14"/>
    <w:rsid w:val="00AE12A3"/>
    <w:rsid w:val="00AE1796"/>
    <w:rsid w:val="00AE199A"/>
    <w:rsid w:val="00AE27FC"/>
    <w:rsid w:val="00AE3570"/>
    <w:rsid w:val="00AE36DB"/>
    <w:rsid w:val="00AE49ED"/>
    <w:rsid w:val="00AE4E05"/>
    <w:rsid w:val="00AE50FF"/>
    <w:rsid w:val="00AE5B86"/>
    <w:rsid w:val="00AE60FD"/>
    <w:rsid w:val="00AE674D"/>
    <w:rsid w:val="00AE7717"/>
    <w:rsid w:val="00AF022B"/>
    <w:rsid w:val="00AF09B8"/>
    <w:rsid w:val="00AF0DDF"/>
    <w:rsid w:val="00AF11CF"/>
    <w:rsid w:val="00AF14F1"/>
    <w:rsid w:val="00AF1F3E"/>
    <w:rsid w:val="00AF2AEE"/>
    <w:rsid w:val="00AF31D3"/>
    <w:rsid w:val="00AF32CA"/>
    <w:rsid w:val="00AF49F9"/>
    <w:rsid w:val="00AF539E"/>
    <w:rsid w:val="00AF62C6"/>
    <w:rsid w:val="00AF6367"/>
    <w:rsid w:val="00B018B6"/>
    <w:rsid w:val="00B0198D"/>
    <w:rsid w:val="00B02320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EC2"/>
    <w:rsid w:val="00B14E31"/>
    <w:rsid w:val="00B15E55"/>
    <w:rsid w:val="00B16CB1"/>
    <w:rsid w:val="00B170EA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40BF"/>
    <w:rsid w:val="00B24576"/>
    <w:rsid w:val="00B246BF"/>
    <w:rsid w:val="00B24E96"/>
    <w:rsid w:val="00B25005"/>
    <w:rsid w:val="00B25EDA"/>
    <w:rsid w:val="00B32867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3810"/>
    <w:rsid w:val="00B43FEC"/>
    <w:rsid w:val="00B4414B"/>
    <w:rsid w:val="00B4417D"/>
    <w:rsid w:val="00B463D5"/>
    <w:rsid w:val="00B4769A"/>
    <w:rsid w:val="00B51EF6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3A3C"/>
    <w:rsid w:val="00B6565B"/>
    <w:rsid w:val="00B660FE"/>
    <w:rsid w:val="00B710B7"/>
    <w:rsid w:val="00B7168B"/>
    <w:rsid w:val="00B71C7B"/>
    <w:rsid w:val="00B72347"/>
    <w:rsid w:val="00B72BA0"/>
    <w:rsid w:val="00B73EEA"/>
    <w:rsid w:val="00B7402B"/>
    <w:rsid w:val="00B7452F"/>
    <w:rsid w:val="00B746DF"/>
    <w:rsid w:val="00B74787"/>
    <w:rsid w:val="00B754FF"/>
    <w:rsid w:val="00B774B3"/>
    <w:rsid w:val="00B77710"/>
    <w:rsid w:val="00B77FD4"/>
    <w:rsid w:val="00B801D1"/>
    <w:rsid w:val="00B817A8"/>
    <w:rsid w:val="00B826EA"/>
    <w:rsid w:val="00B828C6"/>
    <w:rsid w:val="00B83831"/>
    <w:rsid w:val="00B83C6E"/>
    <w:rsid w:val="00B8447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C2B"/>
    <w:rsid w:val="00B9632F"/>
    <w:rsid w:val="00B96343"/>
    <w:rsid w:val="00BA04B7"/>
    <w:rsid w:val="00BA05FA"/>
    <w:rsid w:val="00BA1FCE"/>
    <w:rsid w:val="00BA500B"/>
    <w:rsid w:val="00BA6497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6FF8"/>
    <w:rsid w:val="00BB74B2"/>
    <w:rsid w:val="00BB77B9"/>
    <w:rsid w:val="00BB790E"/>
    <w:rsid w:val="00BC040B"/>
    <w:rsid w:val="00BC0E27"/>
    <w:rsid w:val="00BC3D0B"/>
    <w:rsid w:val="00BC4F86"/>
    <w:rsid w:val="00BC669B"/>
    <w:rsid w:val="00BC6819"/>
    <w:rsid w:val="00BD046B"/>
    <w:rsid w:val="00BD04EB"/>
    <w:rsid w:val="00BD075C"/>
    <w:rsid w:val="00BD1FFC"/>
    <w:rsid w:val="00BD35BB"/>
    <w:rsid w:val="00BD3BA1"/>
    <w:rsid w:val="00BD622E"/>
    <w:rsid w:val="00BD6496"/>
    <w:rsid w:val="00BD71C7"/>
    <w:rsid w:val="00BD74E2"/>
    <w:rsid w:val="00BE0DE4"/>
    <w:rsid w:val="00BE1573"/>
    <w:rsid w:val="00BE1E1A"/>
    <w:rsid w:val="00BE1E6B"/>
    <w:rsid w:val="00BE1EE3"/>
    <w:rsid w:val="00BE30EA"/>
    <w:rsid w:val="00BE3670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F1E"/>
    <w:rsid w:val="00BF3263"/>
    <w:rsid w:val="00BF397C"/>
    <w:rsid w:val="00BF3F35"/>
    <w:rsid w:val="00BF5038"/>
    <w:rsid w:val="00BF51AB"/>
    <w:rsid w:val="00BF559B"/>
    <w:rsid w:val="00BF65FD"/>
    <w:rsid w:val="00BF680C"/>
    <w:rsid w:val="00BF72BE"/>
    <w:rsid w:val="00C0062E"/>
    <w:rsid w:val="00C008C8"/>
    <w:rsid w:val="00C009C9"/>
    <w:rsid w:val="00C0271E"/>
    <w:rsid w:val="00C03215"/>
    <w:rsid w:val="00C06B84"/>
    <w:rsid w:val="00C06EF3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2041A"/>
    <w:rsid w:val="00C20575"/>
    <w:rsid w:val="00C20675"/>
    <w:rsid w:val="00C20CA3"/>
    <w:rsid w:val="00C21EE4"/>
    <w:rsid w:val="00C221E1"/>
    <w:rsid w:val="00C2236B"/>
    <w:rsid w:val="00C235F9"/>
    <w:rsid w:val="00C23DB3"/>
    <w:rsid w:val="00C24506"/>
    <w:rsid w:val="00C246B8"/>
    <w:rsid w:val="00C30307"/>
    <w:rsid w:val="00C311A2"/>
    <w:rsid w:val="00C31DA2"/>
    <w:rsid w:val="00C31F12"/>
    <w:rsid w:val="00C33128"/>
    <w:rsid w:val="00C33A5C"/>
    <w:rsid w:val="00C34008"/>
    <w:rsid w:val="00C36933"/>
    <w:rsid w:val="00C37C9A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4900"/>
    <w:rsid w:val="00C64DB0"/>
    <w:rsid w:val="00C652C8"/>
    <w:rsid w:val="00C65411"/>
    <w:rsid w:val="00C654DC"/>
    <w:rsid w:val="00C66D89"/>
    <w:rsid w:val="00C671BE"/>
    <w:rsid w:val="00C67624"/>
    <w:rsid w:val="00C67E94"/>
    <w:rsid w:val="00C70AB8"/>
    <w:rsid w:val="00C72199"/>
    <w:rsid w:val="00C7245A"/>
    <w:rsid w:val="00C7297D"/>
    <w:rsid w:val="00C73022"/>
    <w:rsid w:val="00C75197"/>
    <w:rsid w:val="00C759BD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5407"/>
    <w:rsid w:val="00C85571"/>
    <w:rsid w:val="00C85998"/>
    <w:rsid w:val="00C85B18"/>
    <w:rsid w:val="00C8660C"/>
    <w:rsid w:val="00C8792E"/>
    <w:rsid w:val="00C907FD"/>
    <w:rsid w:val="00C917FC"/>
    <w:rsid w:val="00C91D65"/>
    <w:rsid w:val="00C92FFD"/>
    <w:rsid w:val="00C93BD8"/>
    <w:rsid w:val="00C93C04"/>
    <w:rsid w:val="00C940E5"/>
    <w:rsid w:val="00C94645"/>
    <w:rsid w:val="00C95B7A"/>
    <w:rsid w:val="00C95F36"/>
    <w:rsid w:val="00C962EE"/>
    <w:rsid w:val="00C965A6"/>
    <w:rsid w:val="00C9690B"/>
    <w:rsid w:val="00CA020D"/>
    <w:rsid w:val="00CA0773"/>
    <w:rsid w:val="00CA07E8"/>
    <w:rsid w:val="00CA096F"/>
    <w:rsid w:val="00CA1B1A"/>
    <w:rsid w:val="00CA29E1"/>
    <w:rsid w:val="00CA38F4"/>
    <w:rsid w:val="00CA537F"/>
    <w:rsid w:val="00CA5396"/>
    <w:rsid w:val="00CA5DF0"/>
    <w:rsid w:val="00CA60D1"/>
    <w:rsid w:val="00CA7752"/>
    <w:rsid w:val="00CA7ABD"/>
    <w:rsid w:val="00CA7F5B"/>
    <w:rsid w:val="00CB0C2F"/>
    <w:rsid w:val="00CB0F7E"/>
    <w:rsid w:val="00CB1042"/>
    <w:rsid w:val="00CB1465"/>
    <w:rsid w:val="00CB18D9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1184"/>
    <w:rsid w:val="00CC11AE"/>
    <w:rsid w:val="00CC134C"/>
    <w:rsid w:val="00CC18A4"/>
    <w:rsid w:val="00CC1F9C"/>
    <w:rsid w:val="00CC2AF5"/>
    <w:rsid w:val="00CC4DAE"/>
    <w:rsid w:val="00CC5381"/>
    <w:rsid w:val="00CC545C"/>
    <w:rsid w:val="00CC6065"/>
    <w:rsid w:val="00CC66AC"/>
    <w:rsid w:val="00CC711C"/>
    <w:rsid w:val="00CC74B6"/>
    <w:rsid w:val="00CC7970"/>
    <w:rsid w:val="00CC7A5A"/>
    <w:rsid w:val="00CD0291"/>
    <w:rsid w:val="00CD04A7"/>
    <w:rsid w:val="00CD05E5"/>
    <w:rsid w:val="00CD112B"/>
    <w:rsid w:val="00CD2819"/>
    <w:rsid w:val="00CD297F"/>
    <w:rsid w:val="00CD2E11"/>
    <w:rsid w:val="00CD3393"/>
    <w:rsid w:val="00CD353C"/>
    <w:rsid w:val="00CD3F4E"/>
    <w:rsid w:val="00CD459D"/>
    <w:rsid w:val="00CD5234"/>
    <w:rsid w:val="00CD54E1"/>
    <w:rsid w:val="00CE1397"/>
    <w:rsid w:val="00CE3110"/>
    <w:rsid w:val="00CE3A72"/>
    <w:rsid w:val="00CE4051"/>
    <w:rsid w:val="00CE528B"/>
    <w:rsid w:val="00CE6A96"/>
    <w:rsid w:val="00CE6C57"/>
    <w:rsid w:val="00CE746E"/>
    <w:rsid w:val="00CE7524"/>
    <w:rsid w:val="00CE7C7D"/>
    <w:rsid w:val="00CF0E70"/>
    <w:rsid w:val="00CF1D6E"/>
    <w:rsid w:val="00CF2863"/>
    <w:rsid w:val="00CF418B"/>
    <w:rsid w:val="00CF4690"/>
    <w:rsid w:val="00CF47E8"/>
    <w:rsid w:val="00CF78CB"/>
    <w:rsid w:val="00D00A1F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F4A"/>
    <w:rsid w:val="00D07285"/>
    <w:rsid w:val="00D07740"/>
    <w:rsid w:val="00D101AC"/>
    <w:rsid w:val="00D1225A"/>
    <w:rsid w:val="00D125AB"/>
    <w:rsid w:val="00D12CAA"/>
    <w:rsid w:val="00D12CE3"/>
    <w:rsid w:val="00D12F44"/>
    <w:rsid w:val="00D13B53"/>
    <w:rsid w:val="00D146AF"/>
    <w:rsid w:val="00D156EA"/>
    <w:rsid w:val="00D1572D"/>
    <w:rsid w:val="00D15743"/>
    <w:rsid w:val="00D1648D"/>
    <w:rsid w:val="00D17876"/>
    <w:rsid w:val="00D179F5"/>
    <w:rsid w:val="00D17AB3"/>
    <w:rsid w:val="00D17F6D"/>
    <w:rsid w:val="00D203D4"/>
    <w:rsid w:val="00D2081A"/>
    <w:rsid w:val="00D22BC4"/>
    <w:rsid w:val="00D24D06"/>
    <w:rsid w:val="00D268F4"/>
    <w:rsid w:val="00D27269"/>
    <w:rsid w:val="00D31376"/>
    <w:rsid w:val="00D3189A"/>
    <w:rsid w:val="00D319AD"/>
    <w:rsid w:val="00D319D0"/>
    <w:rsid w:val="00D328DD"/>
    <w:rsid w:val="00D32F14"/>
    <w:rsid w:val="00D33075"/>
    <w:rsid w:val="00D331C7"/>
    <w:rsid w:val="00D33D1D"/>
    <w:rsid w:val="00D34F6C"/>
    <w:rsid w:val="00D35FFC"/>
    <w:rsid w:val="00D36B27"/>
    <w:rsid w:val="00D37623"/>
    <w:rsid w:val="00D400F3"/>
    <w:rsid w:val="00D4043F"/>
    <w:rsid w:val="00D40E25"/>
    <w:rsid w:val="00D41453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93F"/>
    <w:rsid w:val="00D5616F"/>
    <w:rsid w:val="00D56A5B"/>
    <w:rsid w:val="00D56F93"/>
    <w:rsid w:val="00D57626"/>
    <w:rsid w:val="00D57B8D"/>
    <w:rsid w:val="00D60248"/>
    <w:rsid w:val="00D60554"/>
    <w:rsid w:val="00D6069D"/>
    <w:rsid w:val="00D6189D"/>
    <w:rsid w:val="00D6253D"/>
    <w:rsid w:val="00D6270E"/>
    <w:rsid w:val="00D62D5D"/>
    <w:rsid w:val="00D64382"/>
    <w:rsid w:val="00D65990"/>
    <w:rsid w:val="00D65EF5"/>
    <w:rsid w:val="00D66899"/>
    <w:rsid w:val="00D66DEB"/>
    <w:rsid w:val="00D67A55"/>
    <w:rsid w:val="00D70D07"/>
    <w:rsid w:val="00D716FF"/>
    <w:rsid w:val="00D71F42"/>
    <w:rsid w:val="00D73150"/>
    <w:rsid w:val="00D73B87"/>
    <w:rsid w:val="00D746E3"/>
    <w:rsid w:val="00D74B2B"/>
    <w:rsid w:val="00D77C35"/>
    <w:rsid w:val="00D813EC"/>
    <w:rsid w:val="00D818FB"/>
    <w:rsid w:val="00D8216C"/>
    <w:rsid w:val="00D83945"/>
    <w:rsid w:val="00D83FF5"/>
    <w:rsid w:val="00D85AFF"/>
    <w:rsid w:val="00D86639"/>
    <w:rsid w:val="00D866F3"/>
    <w:rsid w:val="00D86A84"/>
    <w:rsid w:val="00D87D5C"/>
    <w:rsid w:val="00D90055"/>
    <w:rsid w:val="00D91FA8"/>
    <w:rsid w:val="00D925BA"/>
    <w:rsid w:val="00D93E12"/>
    <w:rsid w:val="00D94F36"/>
    <w:rsid w:val="00D9579F"/>
    <w:rsid w:val="00D966F6"/>
    <w:rsid w:val="00D96988"/>
    <w:rsid w:val="00D9727A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6F5E"/>
    <w:rsid w:val="00DA7077"/>
    <w:rsid w:val="00DA7D99"/>
    <w:rsid w:val="00DB0537"/>
    <w:rsid w:val="00DB0C4A"/>
    <w:rsid w:val="00DB0F9F"/>
    <w:rsid w:val="00DB3068"/>
    <w:rsid w:val="00DB3D3D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7EC"/>
    <w:rsid w:val="00DC24CE"/>
    <w:rsid w:val="00DC31D4"/>
    <w:rsid w:val="00DC3707"/>
    <w:rsid w:val="00DC4086"/>
    <w:rsid w:val="00DC4829"/>
    <w:rsid w:val="00DC4D01"/>
    <w:rsid w:val="00DC657E"/>
    <w:rsid w:val="00DC69DD"/>
    <w:rsid w:val="00DD06D0"/>
    <w:rsid w:val="00DD0798"/>
    <w:rsid w:val="00DD0D78"/>
    <w:rsid w:val="00DD1001"/>
    <w:rsid w:val="00DD198D"/>
    <w:rsid w:val="00DD1AA5"/>
    <w:rsid w:val="00DD2608"/>
    <w:rsid w:val="00DD2E14"/>
    <w:rsid w:val="00DD5C1E"/>
    <w:rsid w:val="00DD5F1B"/>
    <w:rsid w:val="00DD715E"/>
    <w:rsid w:val="00DE065B"/>
    <w:rsid w:val="00DE0E7F"/>
    <w:rsid w:val="00DE11C4"/>
    <w:rsid w:val="00DE1D56"/>
    <w:rsid w:val="00DE1FDE"/>
    <w:rsid w:val="00DE20D5"/>
    <w:rsid w:val="00DE2BC7"/>
    <w:rsid w:val="00DE3500"/>
    <w:rsid w:val="00DE3601"/>
    <w:rsid w:val="00DE36FC"/>
    <w:rsid w:val="00DE458B"/>
    <w:rsid w:val="00DE4BCB"/>
    <w:rsid w:val="00DE552C"/>
    <w:rsid w:val="00DE690A"/>
    <w:rsid w:val="00DE7162"/>
    <w:rsid w:val="00DE757A"/>
    <w:rsid w:val="00DF19B1"/>
    <w:rsid w:val="00DF2C3D"/>
    <w:rsid w:val="00DF2E62"/>
    <w:rsid w:val="00DF343E"/>
    <w:rsid w:val="00DF3791"/>
    <w:rsid w:val="00DF3D18"/>
    <w:rsid w:val="00DF3E29"/>
    <w:rsid w:val="00DF3FCC"/>
    <w:rsid w:val="00DF681B"/>
    <w:rsid w:val="00DF7546"/>
    <w:rsid w:val="00DF7795"/>
    <w:rsid w:val="00E0116A"/>
    <w:rsid w:val="00E01252"/>
    <w:rsid w:val="00E021C3"/>
    <w:rsid w:val="00E033A8"/>
    <w:rsid w:val="00E0395B"/>
    <w:rsid w:val="00E03B4B"/>
    <w:rsid w:val="00E03DE2"/>
    <w:rsid w:val="00E0495F"/>
    <w:rsid w:val="00E05B08"/>
    <w:rsid w:val="00E05EF9"/>
    <w:rsid w:val="00E06534"/>
    <w:rsid w:val="00E078A6"/>
    <w:rsid w:val="00E07BD2"/>
    <w:rsid w:val="00E10510"/>
    <w:rsid w:val="00E105C5"/>
    <w:rsid w:val="00E11E1A"/>
    <w:rsid w:val="00E12570"/>
    <w:rsid w:val="00E12FD2"/>
    <w:rsid w:val="00E134E8"/>
    <w:rsid w:val="00E15756"/>
    <w:rsid w:val="00E16ABF"/>
    <w:rsid w:val="00E1735A"/>
    <w:rsid w:val="00E17FBA"/>
    <w:rsid w:val="00E204BE"/>
    <w:rsid w:val="00E20E75"/>
    <w:rsid w:val="00E2169F"/>
    <w:rsid w:val="00E228E7"/>
    <w:rsid w:val="00E23C0A"/>
    <w:rsid w:val="00E2410F"/>
    <w:rsid w:val="00E25D4C"/>
    <w:rsid w:val="00E26D3D"/>
    <w:rsid w:val="00E27D0F"/>
    <w:rsid w:val="00E302BC"/>
    <w:rsid w:val="00E306AD"/>
    <w:rsid w:val="00E30D08"/>
    <w:rsid w:val="00E3104A"/>
    <w:rsid w:val="00E31A7A"/>
    <w:rsid w:val="00E329A6"/>
    <w:rsid w:val="00E32F2E"/>
    <w:rsid w:val="00E333FB"/>
    <w:rsid w:val="00E33658"/>
    <w:rsid w:val="00E33AC7"/>
    <w:rsid w:val="00E3403D"/>
    <w:rsid w:val="00E342B4"/>
    <w:rsid w:val="00E35299"/>
    <w:rsid w:val="00E36256"/>
    <w:rsid w:val="00E37E64"/>
    <w:rsid w:val="00E37FCF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2146"/>
    <w:rsid w:val="00E5289D"/>
    <w:rsid w:val="00E5377B"/>
    <w:rsid w:val="00E548B0"/>
    <w:rsid w:val="00E54D2E"/>
    <w:rsid w:val="00E55421"/>
    <w:rsid w:val="00E56AA1"/>
    <w:rsid w:val="00E56DA8"/>
    <w:rsid w:val="00E578A2"/>
    <w:rsid w:val="00E57BC0"/>
    <w:rsid w:val="00E61FB9"/>
    <w:rsid w:val="00E62C30"/>
    <w:rsid w:val="00E64272"/>
    <w:rsid w:val="00E64EFE"/>
    <w:rsid w:val="00E65D6E"/>
    <w:rsid w:val="00E6617B"/>
    <w:rsid w:val="00E676EF"/>
    <w:rsid w:val="00E67A38"/>
    <w:rsid w:val="00E704CE"/>
    <w:rsid w:val="00E707F0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1218"/>
    <w:rsid w:val="00E82690"/>
    <w:rsid w:val="00E83B49"/>
    <w:rsid w:val="00E8447B"/>
    <w:rsid w:val="00E8455E"/>
    <w:rsid w:val="00E858B2"/>
    <w:rsid w:val="00E86E9D"/>
    <w:rsid w:val="00E87533"/>
    <w:rsid w:val="00E8753D"/>
    <w:rsid w:val="00E87BDE"/>
    <w:rsid w:val="00E87BF5"/>
    <w:rsid w:val="00E91457"/>
    <w:rsid w:val="00E92552"/>
    <w:rsid w:val="00E94D07"/>
    <w:rsid w:val="00E95160"/>
    <w:rsid w:val="00E95934"/>
    <w:rsid w:val="00E95A64"/>
    <w:rsid w:val="00E95DCE"/>
    <w:rsid w:val="00E96F4E"/>
    <w:rsid w:val="00E9762E"/>
    <w:rsid w:val="00E97FF0"/>
    <w:rsid w:val="00EA1DAA"/>
    <w:rsid w:val="00EA27DD"/>
    <w:rsid w:val="00EA28F7"/>
    <w:rsid w:val="00EA49B6"/>
    <w:rsid w:val="00EA592D"/>
    <w:rsid w:val="00EA5B3E"/>
    <w:rsid w:val="00EA688F"/>
    <w:rsid w:val="00EB02C0"/>
    <w:rsid w:val="00EB1AFE"/>
    <w:rsid w:val="00EB2127"/>
    <w:rsid w:val="00EB2138"/>
    <w:rsid w:val="00EB22B4"/>
    <w:rsid w:val="00EB269F"/>
    <w:rsid w:val="00EB2995"/>
    <w:rsid w:val="00EB3335"/>
    <w:rsid w:val="00EB3404"/>
    <w:rsid w:val="00EB36F1"/>
    <w:rsid w:val="00EB448F"/>
    <w:rsid w:val="00EB46B1"/>
    <w:rsid w:val="00EB470C"/>
    <w:rsid w:val="00EB6973"/>
    <w:rsid w:val="00EB6B34"/>
    <w:rsid w:val="00EB6FD7"/>
    <w:rsid w:val="00EB797A"/>
    <w:rsid w:val="00EB79B2"/>
    <w:rsid w:val="00EC1B9D"/>
    <w:rsid w:val="00EC2390"/>
    <w:rsid w:val="00EC2595"/>
    <w:rsid w:val="00EC414C"/>
    <w:rsid w:val="00EC44E2"/>
    <w:rsid w:val="00EC5256"/>
    <w:rsid w:val="00EC5ED3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5911"/>
    <w:rsid w:val="00EE66F2"/>
    <w:rsid w:val="00EE6868"/>
    <w:rsid w:val="00EE79CE"/>
    <w:rsid w:val="00EF00D2"/>
    <w:rsid w:val="00EF06FB"/>
    <w:rsid w:val="00EF1655"/>
    <w:rsid w:val="00EF2103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614"/>
    <w:rsid w:val="00F0278C"/>
    <w:rsid w:val="00F0385F"/>
    <w:rsid w:val="00F0418A"/>
    <w:rsid w:val="00F057AD"/>
    <w:rsid w:val="00F05AE0"/>
    <w:rsid w:val="00F067E2"/>
    <w:rsid w:val="00F07783"/>
    <w:rsid w:val="00F07B9F"/>
    <w:rsid w:val="00F07F39"/>
    <w:rsid w:val="00F07FA9"/>
    <w:rsid w:val="00F10CD3"/>
    <w:rsid w:val="00F113A4"/>
    <w:rsid w:val="00F11C21"/>
    <w:rsid w:val="00F11E94"/>
    <w:rsid w:val="00F1354B"/>
    <w:rsid w:val="00F14A80"/>
    <w:rsid w:val="00F14B20"/>
    <w:rsid w:val="00F14EB8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41F4"/>
    <w:rsid w:val="00F24912"/>
    <w:rsid w:val="00F251F7"/>
    <w:rsid w:val="00F26F8A"/>
    <w:rsid w:val="00F270EB"/>
    <w:rsid w:val="00F30575"/>
    <w:rsid w:val="00F30761"/>
    <w:rsid w:val="00F31067"/>
    <w:rsid w:val="00F31140"/>
    <w:rsid w:val="00F31B43"/>
    <w:rsid w:val="00F33535"/>
    <w:rsid w:val="00F34486"/>
    <w:rsid w:val="00F34BAD"/>
    <w:rsid w:val="00F34E2A"/>
    <w:rsid w:val="00F37C65"/>
    <w:rsid w:val="00F40FE8"/>
    <w:rsid w:val="00F41088"/>
    <w:rsid w:val="00F43431"/>
    <w:rsid w:val="00F44319"/>
    <w:rsid w:val="00F44FBF"/>
    <w:rsid w:val="00F455FD"/>
    <w:rsid w:val="00F45809"/>
    <w:rsid w:val="00F46411"/>
    <w:rsid w:val="00F466C2"/>
    <w:rsid w:val="00F46B85"/>
    <w:rsid w:val="00F47F70"/>
    <w:rsid w:val="00F501BF"/>
    <w:rsid w:val="00F50A8A"/>
    <w:rsid w:val="00F513B3"/>
    <w:rsid w:val="00F518B9"/>
    <w:rsid w:val="00F526A1"/>
    <w:rsid w:val="00F52733"/>
    <w:rsid w:val="00F53005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1C2D"/>
    <w:rsid w:val="00F739F1"/>
    <w:rsid w:val="00F745CC"/>
    <w:rsid w:val="00F75CA2"/>
    <w:rsid w:val="00F7679E"/>
    <w:rsid w:val="00F8004C"/>
    <w:rsid w:val="00F801D4"/>
    <w:rsid w:val="00F82023"/>
    <w:rsid w:val="00F820F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2129"/>
    <w:rsid w:val="00FA2D78"/>
    <w:rsid w:val="00FA3391"/>
    <w:rsid w:val="00FA3419"/>
    <w:rsid w:val="00FA486B"/>
    <w:rsid w:val="00FA5796"/>
    <w:rsid w:val="00FA5B3F"/>
    <w:rsid w:val="00FA6474"/>
    <w:rsid w:val="00FA653D"/>
    <w:rsid w:val="00FA66D9"/>
    <w:rsid w:val="00FA6DF9"/>
    <w:rsid w:val="00FA7747"/>
    <w:rsid w:val="00FA7F83"/>
    <w:rsid w:val="00FB100F"/>
    <w:rsid w:val="00FB26DD"/>
    <w:rsid w:val="00FB277F"/>
    <w:rsid w:val="00FB346C"/>
    <w:rsid w:val="00FB361C"/>
    <w:rsid w:val="00FB49FC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5533"/>
    <w:rsid w:val="00FC59F4"/>
    <w:rsid w:val="00FC66C5"/>
    <w:rsid w:val="00FC6C0A"/>
    <w:rsid w:val="00FC6D54"/>
    <w:rsid w:val="00FC7831"/>
    <w:rsid w:val="00FC797C"/>
    <w:rsid w:val="00FD0226"/>
    <w:rsid w:val="00FD072C"/>
    <w:rsid w:val="00FD13DA"/>
    <w:rsid w:val="00FD3740"/>
    <w:rsid w:val="00FD3802"/>
    <w:rsid w:val="00FD3E05"/>
    <w:rsid w:val="00FD418C"/>
    <w:rsid w:val="00FD4342"/>
    <w:rsid w:val="00FD5CE8"/>
    <w:rsid w:val="00FD69FF"/>
    <w:rsid w:val="00FD7174"/>
    <w:rsid w:val="00FD777F"/>
    <w:rsid w:val="00FD7CF3"/>
    <w:rsid w:val="00FE10EF"/>
    <w:rsid w:val="00FE1D96"/>
    <w:rsid w:val="00FE3401"/>
    <w:rsid w:val="00FE4388"/>
    <w:rsid w:val="00FE47DB"/>
    <w:rsid w:val="00FE58C6"/>
    <w:rsid w:val="00FE5DC3"/>
    <w:rsid w:val="00FF1CFB"/>
    <w:rsid w:val="00FF28BF"/>
    <w:rsid w:val="00FF2D30"/>
    <w:rsid w:val="00FF2F0F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229AB"/>
    <w:pPr>
      <w:ind w:left="284"/>
    </w:pPr>
  </w:style>
  <w:style w:type="paragraph" w:customStyle="1" w:styleId="AAFrameAddress">
    <w:name w:val="AA Frame Address"/>
    <w:basedOn w:val="Heading1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semiHidden/>
    <w:rsid w:val="001229AB"/>
    <w:pPr>
      <w:ind w:left="1134"/>
    </w:pPr>
  </w:style>
  <w:style w:type="paragraph" w:styleId="TOC6">
    <w:name w:val="toc 6"/>
    <w:basedOn w:val="Normal"/>
    <w:next w:val="Normal"/>
    <w:semiHidden/>
    <w:rsid w:val="001229AB"/>
    <w:pPr>
      <w:ind w:left="1418"/>
    </w:pPr>
  </w:style>
  <w:style w:type="paragraph" w:styleId="TOC7">
    <w:name w:val="toc 7"/>
    <w:basedOn w:val="Normal"/>
    <w:next w:val="Normal"/>
    <w:semiHidden/>
    <w:rsid w:val="001229AB"/>
    <w:pPr>
      <w:ind w:left="1701"/>
    </w:pPr>
  </w:style>
  <w:style w:type="paragraph" w:styleId="TOC8">
    <w:name w:val="toc 8"/>
    <w:basedOn w:val="Normal"/>
    <w:next w:val="Normal"/>
    <w:semiHidden/>
    <w:rsid w:val="001229AB"/>
    <w:pPr>
      <w:ind w:left="1985"/>
    </w:pPr>
  </w:style>
  <w:style w:type="paragraph" w:styleId="TOC9">
    <w:name w:val="toc 9"/>
    <w:basedOn w:val="Normal"/>
    <w:next w:val="Normal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semiHidden/>
    <w:rsid w:val="001229AB"/>
    <w:pPr>
      <w:ind w:left="567" w:hanging="567"/>
    </w:pPr>
  </w:style>
  <w:style w:type="paragraph" w:styleId="ListBullet5">
    <w:name w:val="List Bullet 5"/>
    <w:basedOn w:val="Normal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229AB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1229AB"/>
    <w:pPr>
      <w:spacing w:after="120"/>
      <w:ind w:left="283"/>
    </w:pPr>
  </w:style>
  <w:style w:type="paragraph" w:styleId="BodyTextFirstIndent2">
    <w:name w:val="Body Text First Indent 2"/>
    <w:basedOn w:val="BodyTextIndent"/>
    <w:rsid w:val="001229AB"/>
    <w:pPr>
      <w:ind w:left="284" w:firstLine="284"/>
    </w:pPr>
  </w:style>
  <w:style w:type="character" w:styleId="Strong">
    <w:name w:val="Strong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CA29E1"/>
    <w:rPr>
      <w:rFonts w:ascii="Arial" w:hAnsi="Arial"/>
      <w:sz w:val="18"/>
      <w:szCs w:val="18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locked/>
    <w:rsid w:val="008256E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3BA10F-43B1-4A5D-BA41-4CAFA4592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113</TotalTime>
  <Pages>13</Pages>
  <Words>3001</Words>
  <Characters>12770</Characters>
  <Application>Microsoft Office Word</Application>
  <DocSecurity>0</DocSecurity>
  <Lines>106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Khwanruedi, Buntrakun</dc:creator>
  <cp:keywords/>
  <cp:lastModifiedBy>Kornsiri, Chongaksorn</cp:lastModifiedBy>
  <cp:revision>45</cp:revision>
  <cp:lastPrinted>2019-07-18T08:17:00Z</cp:lastPrinted>
  <dcterms:created xsi:type="dcterms:W3CDTF">2019-07-08T05:25:00Z</dcterms:created>
  <dcterms:modified xsi:type="dcterms:W3CDTF">2019-07-24T10:22:00Z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