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EB6D5" w14:textId="77777777" w:rsidR="00FD1DC3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31F8FD98" w14:textId="77777777" w:rsidR="005A1B6E" w:rsidRPr="00480D6F" w:rsidRDefault="005A1B6E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38257F7E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1198E55C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31A3B312" w14:textId="4ED5BC25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  <w:cs/>
        </w:rPr>
      </w:pPr>
    </w:p>
    <w:p w14:paraId="7019794D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1C4F6EEB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2E5EEF3C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0B0C9DAD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7E09B742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55C84EC5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0082B5B6" w14:textId="77777777" w:rsidR="00FD1DC3" w:rsidRPr="00C94658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  <w:cs/>
        </w:rPr>
      </w:pPr>
      <w:r w:rsidRPr="00C94658">
        <w:rPr>
          <w:rFonts w:ascii="Angsana New" w:hAnsi="Angsana New" w:cs="Angsana New"/>
          <w:sz w:val="52"/>
          <w:szCs w:val="52"/>
          <w:cs/>
        </w:rPr>
        <w:t>บริษัท แผ่นดินทอง พร็อพเพอร์ตี้ ดีเวลลอปเม้นท์</w:t>
      </w:r>
      <w:r w:rsidR="000F026B" w:rsidRPr="00C94658">
        <w:rPr>
          <w:rFonts w:ascii="Angsana New" w:hAnsi="Angsana New" w:cs="Angsana New"/>
          <w:sz w:val="52"/>
          <w:szCs w:val="52"/>
        </w:rPr>
        <w:t xml:space="preserve"> </w:t>
      </w:r>
      <w:r w:rsidRPr="00C94658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C94658">
        <w:rPr>
          <w:rFonts w:ascii="Angsana New" w:hAnsi="Angsana New" w:cs="Angsana New"/>
          <w:sz w:val="52"/>
          <w:szCs w:val="52"/>
        </w:rPr>
        <w:t>(</w:t>
      </w:r>
      <w:r w:rsidRPr="00C94658">
        <w:rPr>
          <w:rFonts w:ascii="Angsana New" w:hAnsi="Angsana New" w:cs="Angsana New"/>
          <w:sz w:val="52"/>
          <w:szCs w:val="52"/>
          <w:cs/>
        </w:rPr>
        <w:t>มหาชน</w:t>
      </w:r>
      <w:r w:rsidRPr="00C94658">
        <w:rPr>
          <w:rFonts w:ascii="Angsana New" w:hAnsi="Angsana New" w:cs="Angsana New"/>
          <w:sz w:val="52"/>
          <w:szCs w:val="52"/>
        </w:rPr>
        <w:t>)</w:t>
      </w:r>
      <w:r w:rsidRPr="00C94658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181A7F0" w14:textId="77777777" w:rsidR="00FD1DC3" w:rsidRPr="00C94658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</w:rPr>
      </w:pPr>
    </w:p>
    <w:p w14:paraId="56146B18" w14:textId="5A3E1CF5" w:rsidR="00904EEB" w:rsidRPr="00C94658" w:rsidRDefault="00904EEB" w:rsidP="00904E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9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9D2A74" w:rsidRPr="00C9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85D52F1" w14:textId="77777777" w:rsidR="00904EEB" w:rsidRPr="00C94658" w:rsidRDefault="00904EEB" w:rsidP="00904E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9465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 w:rsidRPr="00C9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ดสามเดือนและเก้าเดือน</w:t>
      </w:r>
      <w:r w:rsidRPr="00C9465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C94658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C9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C94658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5F43DA31" w14:textId="77777777" w:rsidR="00904EEB" w:rsidRPr="00C94658" w:rsidRDefault="00904EEB" w:rsidP="00904E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9465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166031" w14:textId="049DFB79" w:rsidR="00904EEB" w:rsidRPr="00C94658" w:rsidRDefault="00904EEB" w:rsidP="00904E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9465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C9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9D2A74" w:rsidRPr="00C9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9465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A752232" w14:textId="77777777" w:rsidR="00FD1DC3" w:rsidRPr="00C94658" w:rsidRDefault="00FD1DC3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7AADD5AA" w14:textId="77777777" w:rsidR="00BB0C92" w:rsidRPr="00C94658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79EAE48C" w14:textId="77777777" w:rsidR="00BB0C92" w:rsidRPr="00C94658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434ED08F" w14:textId="77777777" w:rsidR="00BB0C92" w:rsidRPr="00C94658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41A3E7F9" w14:textId="77777777" w:rsidR="00BB0C92" w:rsidRPr="00C94658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4807161F" w14:textId="77777777" w:rsidR="00BB0C92" w:rsidRPr="00C94658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  <w:cs/>
        </w:rPr>
        <w:sectPr w:rsidR="00BB0C92" w:rsidRPr="00C94658" w:rsidSect="00A66F35">
          <w:headerReference w:type="default" r:id="rId8"/>
          <w:footerReference w:type="even" r:id="rId9"/>
          <w:footerReference w:type="default" r:id="rId10"/>
          <w:pgSz w:w="11909" w:h="16834" w:code="9"/>
          <w:pgMar w:top="691" w:right="1440" w:bottom="576" w:left="1440" w:header="720" w:footer="720" w:gutter="0"/>
          <w:pgNumType w:start="0"/>
          <w:cols w:space="720"/>
          <w:titlePg/>
        </w:sectPr>
      </w:pPr>
    </w:p>
    <w:p w14:paraId="52E874DC" w14:textId="77777777" w:rsidR="00854CD1" w:rsidRPr="00C94658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3AD7EE58" w14:textId="77777777" w:rsidR="00854CD1" w:rsidRPr="00C94658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08DF7852" w14:textId="77777777" w:rsidR="00854CD1" w:rsidRPr="00C94658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001786CF" w14:textId="77777777" w:rsidR="00854CD1" w:rsidRPr="00C94658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219B5C56" w14:textId="77777777" w:rsidR="00854CD1" w:rsidRPr="00C94658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60321E5E" w14:textId="77777777" w:rsidR="00AC5CA9" w:rsidRPr="00C94658" w:rsidRDefault="00AC5CA9" w:rsidP="00761B23">
      <w:pPr>
        <w:tabs>
          <w:tab w:val="left" w:pos="8640"/>
        </w:tabs>
        <w:ind w:right="-63"/>
        <w:rPr>
          <w:rFonts w:ascii="Angsana New" w:hAnsi="Angsana New"/>
          <w:b/>
          <w:bCs/>
          <w:sz w:val="30"/>
          <w:szCs w:val="30"/>
        </w:rPr>
      </w:pPr>
    </w:p>
    <w:p w14:paraId="7DC3DC6E" w14:textId="77777777" w:rsidR="00AC5CA9" w:rsidRPr="00C94658" w:rsidRDefault="00AC5CA9" w:rsidP="00761B23">
      <w:pPr>
        <w:tabs>
          <w:tab w:val="left" w:pos="8640"/>
        </w:tabs>
        <w:ind w:right="-63"/>
        <w:rPr>
          <w:rFonts w:ascii="Angsana New" w:hAnsi="Angsana New"/>
          <w:b/>
          <w:bCs/>
          <w:sz w:val="30"/>
          <w:szCs w:val="30"/>
        </w:rPr>
      </w:pPr>
    </w:p>
    <w:p w14:paraId="5DEC5175" w14:textId="49326B11" w:rsidR="00DA6837" w:rsidRPr="00C94658" w:rsidRDefault="00DA6837" w:rsidP="00DA6837">
      <w:pPr>
        <w:tabs>
          <w:tab w:val="left" w:pos="8640"/>
        </w:tabs>
        <w:ind w:right="-63"/>
        <w:rPr>
          <w:rFonts w:ascii="Angsana New" w:hAnsi="Angsana New"/>
          <w:b/>
          <w:sz w:val="30"/>
          <w:szCs w:val="30"/>
        </w:rPr>
      </w:pPr>
      <w:r w:rsidRPr="00C94658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DFDEC1D" w14:textId="77777777" w:rsidR="00DA6837" w:rsidRPr="00C94658" w:rsidRDefault="00DA6837" w:rsidP="00DA6837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</w:p>
    <w:p w14:paraId="215802FB" w14:textId="77777777" w:rsidR="00DA6837" w:rsidRPr="00C94658" w:rsidRDefault="00DA6837" w:rsidP="00DA6837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  <w:r w:rsidRPr="00C94658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แผ่นดินทอง พร็อพเพอร์ตี้ ดีเวลลอปเม้นท์ จำกัด (มหาชน)</w:t>
      </w:r>
    </w:p>
    <w:p w14:paraId="487726FB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1F562F" w14:textId="75171436" w:rsidR="00904EEB" w:rsidRPr="00C94658" w:rsidRDefault="00904EEB" w:rsidP="00904EEB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C94658">
        <w:rPr>
          <w:rFonts w:ascii="Angsana New" w:hAnsi="Angsana New"/>
          <w:spacing w:val="-4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C94658">
        <w:rPr>
          <w:rFonts w:ascii="Angsana New" w:hAnsi="Angsana New"/>
          <w:spacing w:val="-4"/>
          <w:sz w:val="30"/>
          <w:szCs w:val="30"/>
        </w:rPr>
        <w:t>3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0 มิถุนายน </w:t>
      </w:r>
      <w:r w:rsidRPr="00C94658">
        <w:rPr>
          <w:rFonts w:ascii="Angsana New" w:hAnsi="Angsana New"/>
          <w:spacing w:val="-4"/>
          <w:sz w:val="30"/>
          <w:szCs w:val="30"/>
        </w:rPr>
        <w:t>2562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Pr="00C94658">
        <w:rPr>
          <w:rFonts w:ascii="Angsana New" w:hAnsi="Angsana New"/>
          <w:spacing w:val="-4"/>
          <w:sz w:val="30"/>
          <w:szCs w:val="30"/>
        </w:rPr>
        <w:t>3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0 มิถุนายน </w:t>
      </w:r>
      <w:r w:rsidRPr="00C94658">
        <w:rPr>
          <w:rFonts w:ascii="Angsana New" w:hAnsi="Angsana New"/>
          <w:spacing w:val="-4"/>
          <w:sz w:val="30"/>
          <w:szCs w:val="30"/>
        </w:rPr>
        <w:t>2562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สำหรับงวดเก้าเดือนสิ้นสุดวันที่ </w:t>
      </w:r>
      <w:r w:rsidRPr="00C94658">
        <w:rPr>
          <w:rFonts w:ascii="Angsana New" w:hAnsi="Angsana New"/>
          <w:spacing w:val="-4"/>
          <w:sz w:val="30"/>
          <w:szCs w:val="30"/>
        </w:rPr>
        <w:t>3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0 มิถุนายน </w:t>
      </w:r>
      <w:r w:rsidR="0075282D">
        <w:rPr>
          <w:rFonts w:ascii="Angsana New" w:hAnsi="Angsana New"/>
          <w:spacing w:val="-4"/>
          <w:sz w:val="30"/>
          <w:szCs w:val="30"/>
        </w:rPr>
        <w:t>2562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แผ่นดินทอง พร็อพเพอร์ตี้ ดีเวลลอปเม้นท์ จำกัด (มหาชน) และบริษัทย่อยและของเฉพาะบริษัท</w:t>
      </w:r>
      <w:r w:rsidRPr="00C94658">
        <w:rPr>
          <w:rFonts w:ascii="Angsana New" w:hAnsi="Angsana New"/>
          <w:spacing w:val="-4"/>
          <w:sz w:val="30"/>
          <w:szCs w:val="30"/>
        </w:rPr>
        <w:t xml:space="preserve"> 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แผ่นดินทอง พร็อพเพอร์ตี้ ดีเวลลอปเม้นท์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4658">
        <w:rPr>
          <w:rFonts w:ascii="Angsana New" w:hAnsi="Angsana New"/>
          <w:spacing w:val="-4"/>
          <w:sz w:val="30"/>
          <w:szCs w:val="30"/>
        </w:rPr>
        <w:t>34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33A0B3D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4CDE58C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C9465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9EC0326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41BA18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C94658">
        <w:rPr>
          <w:rFonts w:ascii="Angsana New" w:hAnsi="Angsana New"/>
          <w:sz w:val="30"/>
          <w:szCs w:val="30"/>
        </w:rPr>
        <w:t xml:space="preserve"> 2410 “</w:t>
      </w:r>
      <w:r w:rsidRPr="00C94658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4658">
        <w:rPr>
          <w:rFonts w:ascii="Angsana New" w:hAnsi="Angsana New"/>
          <w:sz w:val="30"/>
          <w:szCs w:val="30"/>
        </w:rPr>
        <w:t>”</w:t>
      </w:r>
      <w:r w:rsidRPr="00C94658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A8D1D22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2A38947" w14:textId="77777777" w:rsidR="005C1DBF" w:rsidRPr="00C94658" w:rsidRDefault="005C1DBF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5C1DBF" w:rsidRPr="00C94658" w:rsidSect="00B15617">
          <w:footerReference w:type="default" r:id="rId11"/>
          <w:pgSz w:w="11907" w:h="16840" w:code="9"/>
          <w:pgMar w:top="691" w:right="1152" w:bottom="720" w:left="1152" w:header="720" w:footer="504" w:gutter="0"/>
          <w:cols w:space="708"/>
          <w:docGrid w:linePitch="360"/>
        </w:sectPr>
      </w:pPr>
    </w:p>
    <w:p w14:paraId="16D6402A" w14:textId="77777777" w:rsidR="00284267" w:rsidRPr="00C94658" w:rsidRDefault="0028426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46836CB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9465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D0AD1AE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1AC213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</w:t>
      </w:r>
      <w:bookmarkStart w:id="0" w:name="_GoBack"/>
      <w:bookmarkEnd w:id="0"/>
      <w:r w:rsidRPr="00C94658">
        <w:rPr>
          <w:rFonts w:ascii="Angsana New" w:hAnsi="Angsana New"/>
          <w:spacing w:val="-4"/>
          <w:sz w:val="30"/>
          <w:szCs w:val="30"/>
          <w:cs/>
        </w:rPr>
        <w:t xml:space="preserve">งกาลดังกล่าว ไม่ได้จัดทำขึ้นตามมาตรฐานการบัญชี ฉบับที่ </w:t>
      </w:r>
      <w:r w:rsidRPr="00C94658">
        <w:rPr>
          <w:rFonts w:ascii="Angsana New" w:hAnsi="Angsana New"/>
          <w:spacing w:val="-4"/>
          <w:sz w:val="30"/>
          <w:szCs w:val="30"/>
        </w:rPr>
        <w:t>34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4941FC7" w14:textId="77777777" w:rsidR="00DA6837" w:rsidRPr="00C94658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193FD11" w14:textId="77777777" w:rsidR="00DA6837" w:rsidRPr="00C94658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560650B" w14:textId="77777777" w:rsidR="00DA6837" w:rsidRPr="00C94658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11382D" w14:textId="77777777" w:rsidR="00284267" w:rsidRPr="00C94658" w:rsidRDefault="0028426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A506BE" w14:textId="77777777" w:rsidR="00284267" w:rsidRPr="00C94658" w:rsidRDefault="0028426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006C2F" w14:textId="77777777" w:rsidR="00DA6837" w:rsidRPr="00C94658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z w:val="30"/>
          <w:szCs w:val="30"/>
          <w:cs/>
        </w:rPr>
        <w:t xml:space="preserve">(วิไล บูรณกิตติโสภณ) </w:t>
      </w:r>
    </w:p>
    <w:p w14:paraId="764313A6" w14:textId="77777777" w:rsidR="00DA6837" w:rsidRPr="00C94658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655B993" w14:textId="77777777" w:rsidR="00DA6837" w:rsidRPr="00C94658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C94658">
        <w:rPr>
          <w:rFonts w:ascii="Angsana New" w:hAnsi="Angsana New"/>
          <w:sz w:val="30"/>
          <w:szCs w:val="30"/>
        </w:rPr>
        <w:t>3920</w:t>
      </w:r>
    </w:p>
    <w:p w14:paraId="21BCF008" w14:textId="77777777" w:rsidR="00DA6837" w:rsidRPr="00C94658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</w:p>
    <w:p w14:paraId="68511C26" w14:textId="77777777" w:rsidR="00DA6837" w:rsidRPr="00C94658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AB1D552" w14:textId="77777777" w:rsidR="00DA6837" w:rsidRPr="00C94658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3515366" w14:textId="7612763E" w:rsidR="00FD1DC3" w:rsidRPr="00C94658" w:rsidRDefault="008F00A2" w:rsidP="00DA6837">
      <w:pPr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z w:val="30"/>
          <w:szCs w:val="30"/>
        </w:rPr>
        <w:t>6</w:t>
      </w:r>
      <w:r w:rsidRPr="00C94658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0D1158">
        <w:rPr>
          <w:rFonts w:ascii="Angsana New" w:hAnsi="Angsana New"/>
          <w:sz w:val="30"/>
          <w:szCs w:val="30"/>
        </w:rPr>
        <w:t>2562</w:t>
      </w:r>
    </w:p>
    <w:p w14:paraId="1DD5D302" w14:textId="77777777" w:rsidR="003E7485" w:rsidRPr="00C94658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2F0CAE66" w14:textId="77777777" w:rsidR="003E7485" w:rsidRPr="00C94658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148B3B26" w14:textId="77777777" w:rsidR="003E7485" w:rsidRPr="00C94658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7D3C1D45" w14:textId="77777777" w:rsidR="00794CBA" w:rsidRPr="00794CBA" w:rsidRDefault="00794CBA" w:rsidP="00794CBA">
      <w:pPr>
        <w:tabs>
          <w:tab w:val="clear" w:pos="227"/>
          <w:tab w:val="clear" w:pos="454"/>
        </w:tabs>
        <w:ind w:left="990" w:hanging="360"/>
        <w:jc w:val="thaiDistribute"/>
        <w:rPr>
          <w:rFonts w:ascii="Angsana New" w:hAnsi="Angsana New"/>
          <w:sz w:val="30"/>
          <w:szCs w:val="30"/>
        </w:rPr>
      </w:pPr>
    </w:p>
    <w:sectPr w:rsidR="00794CBA" w:rsidRPr="00794CBA" w:rsidSect="009A3B66">
      <w:headerReference w:type="default" r:id="rId12"/>
      <w:footerReference w:type="default" r:id="rId13"/>
      <w:pgSz w:w="11909" w:h="16834" w:code="9"/>
      <w:pgMar w:top="691" w:right="1152" w:bottom="899" w:left="1152" w:header="720" w:footer="5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1B198" w14:textId="77777777" w:rsidR="00370411" w:rsidRDefault="00370411" w:rsidP="004956B4">
      <w:r>
        <w:separator/>
      </w:r>
    </w:p>
  </w:endnote>
  <w:endnote w:type="continuationSeparator" w:id="0">
    <w:p w14:paraId="006796FE" w14:textId="77777777" w:rsidR="00370411" w:rsidRDefault="0037041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C649C" w14:textId="77777777" w:rsidR="00625567" w:rsidRDefault="00625567" w:rsidP="00953262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0</w:t>
    </w:r>
    <w:r>
      <w:rPr>
        <w:rStyle w:val="PageNumber"/>
        <w:rFonts w:cs="Angsana New"/>
      </w:rPr>
      <w:fldChar w:fldCharType="end"/>
    </w:r>
  </w:p>
  <w:p w14:paraId="3C6C751C" w14:textId="77777777" w:rsidR="00625567" w:rsidRDefault="00625567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EFCB" w14:textId="77777777" w:rsidR="00625567" w:rsidRDefault="00625567" w:rsidP="00BE302E">
    <w:pPr>
      <w:tabs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38D7" w14:textId="77777777" w:rsidR="00B15617" w:rsidRDefault="00B15617" w:rsidP="00BE302E">
    <w:pPr>
      <w:tabs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04633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CA02A6" w14:textId="54BA72B4" w:rsidR="00B15617" w:rsidRPr="00B15617" w:rsidRDefault="00B1561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1561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1561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1561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1561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1561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113EE" w14:textId="77777777" w:rsidR="00370411" w:rsidRDefault="00370411" w:rsidP="004956B4">
      <w:r>
        <w:separator/>
      </w:r>
    </w:p>
  </w:footnote>
  <w:footnote w:type="continuationSeparator" w:id="0">
    <w:p w14:paraId="411FECF0" w14:textId="77777777" w:rsidR="00370411" w:rsidRDefault="0037041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8F266" w14:textId="77777777" w:rsidR="00625567" w:rsidRDefault="00625567">
    <w:pPr>
      <w:pStyle w:val="Header"/>
    </w:pPr>
  </w:p>
  <w:p w14:paraId="0647EB2E" w14:textId="77777777" w:rsidR="00625567" w:rsidRDefault="00625567">
    <w:pPr>
      <w:pStyle w:val="Header"/>
    </w:pPr>
  </w:p>
  <w:p w14:paraId="1015F910" w14:textId="77777777" w:rsidR="00625567" w:rsidRDefault="00625567">
    <w:pPr>
      <w:pStyle w:val="Header"/>
    </w:pPr>
  </w:p>
  <w:p w14:paraId="36009AE1" w14:textId="77777777" w:rsidR="00625567" w:rsidRDefault="006255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4BD99" w14:textId="0AF2ED0F" w:rsidR="00625567" w:rsidRDefault="0062556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</w:rPr>
    </w:pPr>
  </w:p>
  <w:p w14:paraId="247CFC7E" w14:textId="77777777" w:rsidR="00B15617" w:rsidRPr="008D6C00" w:rsidRDefault="00B1561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D2A35"/>
    <w:multiLevelType w:val="hybridMultilevel"/>
    <w:tmpl w:val="E87443B6"/>
    <w:lvl w:ilvl="0" w:tplc="2946A64E">
      <w:start w:val="1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6C77EA7"/>
    <w:multiLevelType w:val="hybridMultilevel"/>
    <w:tmpl w:val="59A6BA0C"/>
    <w:lvl w:ilvl="0" w:tplc="D464B8C2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D6495"/>
    <w:multiLevelType w:val="hybridMultilevel"/>
    <w:tmpl w:val="B67C37F6"/>
    <w:lvl w:ilvl="0" w:tplc="DA801882">
      <w:start w:val="1"/>
      <w:numFmt w:val="thaiLetters"/>
      <w:lvlText w:val="(%1)"/>
      <w:lvlJc w:val="left"/>
      <w:pPr>
        <w:ind w:left="141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2B1508"/>
    <w:multiLevelType w:val="hybridMultilevel"/>
    <w:tmpl w:val="E6CCDEFC"/>
    <w:lvl w:ilvl="0" w:tplc="1BDE6F86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39F067F2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0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EA421C5"/>
    <w:multiLevelType w:val="hybridMultilevel"/>
    <w:tmpl w:val="D45C5172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B93C42"/>
    <w:multiLevelType w:val="hybridMultilevel"/>
    <w:tmpl w:val="5E902838"/>
    <w:lvl w:ilvl="0" w:tplc="4C304B40">
      <w:start w:val="97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E261A8B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38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76BA153D"/>
    <w:multiLevelType w:val="hybridMultilevel"/>
    <w:tmpl w:val="0B74C22A"/>
    <w:lvl w:ilvl="0" w:tplc="7CB0FEE0">
      <w:start w:val="12"/>
      <w:numFmt w:val="decimal"/>
      <w:lvlText w:val="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A505D"/>
    <w:multiLevelType w:val="hybridMultilevel"/>
    <w:tmpl w:val="E9CE3D32"/>
    <w:lvl w:ilvl="0" w:tplc="50D696E2">
      <w:start w:val="28"/>
      <w:numFmt w:val="bullet"/>
      <w:lvlText w:val="*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4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1"/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0"/>
  </w:num>
  <w:num w:numId="5">
    <w:abstractNumId w:val="29"/>
  </w:num>
  <w:num w:numId="6">
    <w:abstractNumId w:val="10"/>
  </w:num>
  <w:num w:numId="7">
    <w:abstractNumId w:val="28"/>
  </w:num>
  <w:num w:numId="8">
    <w:abstractNumId w:val="41"/>
  </w:num>
  <w:num w:numId="9">
    <w:abstractNumId w:val="25"/>
  </w:num>
  <w:num w:numId="10">
    <w:abstractNumId w:val="5"/>
  </w:num>
  <w:num w:numId="11">
    <w:abstractNumId w:val="24"/>
  </w:num>
  <w:num w:numId="12">
    <w:abstractNumId w:val="39"/>
  </w:num>
  <w:num w:numId="13">
    <w:abstractNumId w:val="26"/>
  </w:num>
  <w:num w:numId="14">
    <w:abstractNumId w:val="38"/>
  </w:num>
  <w:num w:numId="15">
    <w:abstractNumId w:val="35"/>
  </w:num>
  <w:num w:numId="16">
    <w:abstractNumId w:val="45"/>
  </w:num>
  <w:num w:numId="17">
    <w:abstractNumId w:val="22"/>
  </w:num>
  <w:num w:numId="18">
    <w:abstractNumId w:val="20"/>
  </w:num>
  <w:num w:numId="19">
    <w:abstractNumId w:val="3"/>
  </w:num>
  <w:num w:numId="20">
    <w:abstractNumId w:val="44"/>
  </w:num>
  <w:num w:numId="21">
    <w:abstractNumId w:val="9"/>
  </w:num>
  <w:num w:numId="22">
    <w:abstractNumId w:val="23"/>
  </w:num>
  <w:num w:numId="23">
    <w:abstractNumId w:val="18"/>
  </w:num>
  <w:num w:numId="24">
    <w:abstractNumId w:val="15"/>
  </w:num>
  <w:num w:numId="25">
    <w:abstractNumId w:val="36"/>
  </w:num>
  <w:num w:numId="26">
    <w:abstractNumId w:val="11"/>
  </w:num>
  <w:num w:numId="27">
    <w:abstractNumId w:val="16"/>
  </w:num>
  <w:num w:numId="28">
    <w:abstractNumId w:val="7"/>
  </w:num>
  <w:num w:numId="29">
    <w:abstractNumId w:val="4"/>
  </w:num>
  <w:num w:numId="30">
    <w:abstractNumId w:val="46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19"/>
  </w:num>
  <w:num w:numId="36">
    <w:abstractNumId w:val="0"/>
  </w:num>
  <w:num w:numId="37">
    <w:abstractNumId w:val="34"/>
  </w:num>
  <w:num w:numId="38">
    <w:abstractNumId w:val="17"/>
  </w:num>
  <w:num w:numId="39">
    <w:abstractNumId w:val="43"/>
  </w:num>
  <w:num w:numId="40">
    <w:abstractNumId w:val="4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27"/>
  </w:num>
  <w:num w:numId="43">
    <w:abstractNumId w:val="21"/>
  </w:num>
  <w:num w:numId="44">
    <w:abstractNumId w:val="6"/>
  </w:num>
  <w:num w:numId="45">
    <w:abstractNumId w:val="37"/>
  </w:num>
  <w:num w:numId="46">
    <w:abstractNumId w:val="2"/>
  </w:num>
  <w:num w:numId="47">
    <w:abstractNumId w:val="12"/>
  </w:num>
  <w:num w:numId="48">
    <w:abstractNumId w:val="42"/>
  </w:num>
  <w:num w:numId="49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299"/>
    <w:rsid w:val="000003A6"/>
    <w:rsid w:val="000004FD"/>
    <w:rsid w:val="00000501"/>
    <w:rsid w:val="00000536"/>
    <w:rsid w:val="00000678"/>
    <w:rsid w:val="000006D8"/>
    <w:rsid w:val="0000094A"/>
    <w:rsid w:val="00000C83"/>
    <w:rsid w:val="00000D2D"/>
    <w:rsid w:val="00000DA1"/>
    <w:rsid w:val="00000DF3"/>
    <w:rsid w:val="00000EDB"/>
    <w:rsid w:val="0000154F"/>
    <w:rsid w:val="00001660"/>
    <w:rsid w:val="000017DC"/>
    <w:rsid w:val="0000190F"/>
    <w:rsid w:val="000019C7"/>
    <w:rsid w:val="00001B3E"/>
    <w:rsid w:val="00001F1D"/>
    <w:rsid w:val="00002058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2DB9"/>
    <w:rsid w:val="00003692"/>
    <w:rsid w:val="000037AD"/>
    <w:rsid w:val="000037C7"/>
    <w:rsid w:val="0000382A"/>
    <w:rsid w:val="00003C1A"/>
    <w:rsid w:val="00003CF4"/>
    <w:rsid w:val="00003F96"/>
    <w:rsid w:val="00003F97"/>
    <w:rsid w:val="0000419F"/>
    <w:rsid w:val="000041DF"/>
    <w:rsid w:val="0000430F"/>
    <w:rsid w:val="00004915"/>
    <w:rsid w:val="00004A80"/>
    <w:rsid w:val="00004E49"/>
    <w:rsid w:val="00004EF2"/>
    <w:rsid w:val="00005274"/>
    <w:rsid w:val="000052B2"/>
    <w:rsid w:val="000052F9"/>
    <w:rsid w:val="00005693"/>
    <w:rsid w:val="00005946"/>
    <w:rsid w:val="00005B1D"/>
    <w:rsid w:val="00005DF0"/>
    <w:rsid w:val="00005E24"/>
    <w:rsid w:val="00005E72"/>
    <w:rsid w:val="00006517"/>
    <w:rsid w:val="0000666A"/>
    <w:rsid w:val="00006784"/>
    <w:rsid w:val="00006958"/>
    <w:rsid w:val="00006BD1"/>
    <w:rsid w:val="00006CBC"/>
    <w:rsid w:val="00007139"/>
    <w:rsid w:val="00007BBB"/>
    <w:rsid w:val="00010170"/>
    <w:rsid w:val="00010388"/>
    <w:rsid w:val="00010882"/>
    <w:rsid w:val="00010D91"/>
    <w:rsid w:val="00010E44"/>
    <w:rsid w:val="0001128A"/>
    <w:rsid w:val="0001159A"/>
    <w:rsid w:val="0001163E"/>
    <w:rsid w:val="00011A1C"/>
    <w:rsid w:val="00011B8A"/>
    <w:rsid w:val="00011D68"/>
    <w:rsid w:val="00011F1E"/>
    <w:rsid w:val="00011F8E"/>
    <w:rsid w:val="0001272A"/>
    <w:rsid w:val="000127D3"/>
    <w:rsid w:val="00012C1D"/>
    <w:rsid w:val="00012F78"/>
    <w:rsid w:val="00012FEA"/>
    <w:rsid w:val="00012FEF"/>
    <w:rsid w:val="000132C4"/>
    <w:rsid w:val="00013704"/>
    <w:rsid w:val="00013962"/>
    <w:rsid w:val="00013BC3"/>
    <w:rsid w:val="00013E90"/>
    <w:rsid w:val="000141AE"/>
    <w:rsid w:val="00014354"/>
    <w:rsid w:val="000144FD"/>
    <w:rsid w:val="00014524"/>
    <w:rsid w:val="0001453D"/>
    <w:rsid w:val="00014635"/>
    <w:rsid w:val="0001485F"/>
    <w:rsid w:val="00014C0E"/>
    <w:rsid w:val="00014E4B"/>
    <w:rsid w:val="00014FAC"/>
    <w:rsid w:val="00015075"/>
    <w:rsid w:val="0001510E"/>
    <w:rsid w:val="00015118"/>
    <w:rsid w:val="000151B2"/>
    <w:rsid w:val="0001564A"/>
    <w:rsid w:val="0001567F"/>
    <w:rsid w:val="00015AEA"/>
    <w:rsid w:val="00015C70"/>
    <w:rsid w:val="00015F46"/>
    <w:rsid w:val="00016293"/>
    <w:rsid w:val="000162F1"/>
    <w:rsid w:val="000165C1"/>
    <w:rsid w:val="0001662B"/>
    <w:rsid w:val="000166D9"/>
    <w:rsid w:val="0001675B"/>
    <w:rsid w:val="00016AEA"/>
    <w:rsid w:val="00016BE4"/>
    <w:rsid w:val="000172F6"/>
    <w:rsid w:val="00017616"/>
    <w:rsid w:val="0002045D"/>
    <w:rsid w:val="00020625"/>
    <w:rsid w:val="00020665"/>
    <w:rsid w:val="00020789"/>
    <w:rsid w:val="0002084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6C"/>
    <w:rsid w:val="00022345"/>
    <w:rsid w:val="000226AA"/>
    <w:rsid w:val="00022931"/>
    <w:rsid w:val="00022B0E"/>
    <w:rsid w:val="00022F22"/>
    <w:rsid w:val="00022F86"/>
    <w:rsid w:val="00023534"/>
    <w:rsid w:val="0002369A"/>
    <w:rsid w:val="000237F8"/>
    <w:rsid w:val="00023887"/>
    <w:rsid w:val="000239BC"/>
    <w:rsid w:val="00023AD9"/>
    <w:rsid w:val="00023E11"/>
    <w:rsid w:val="00023E18"/>
    <w:rsid w:val="00023E63"/>
    <w:rsid w:val="00023FD9"/>
    <w:rsid w:val="00023FEF"/>
    <w:rsid w:val="00023FFA"/>
    <w:rsid w:val="0002408E"/>
    <w:rsid w:val="0002452F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445"/>
    <w:rsid w:val="00026568"/>
    <w:rsid w:val="000265D4"/>
    <w:rsid w:val="00026902"/>
    <w:rsid w:val="00026B3A"/>
    <w:rsid w:val="00026CA0"/>
    <w:rsid w:val="00026DD8"/>
    <w:rsid w:val="00026ED5"/>
    <w:rsid w:val="00026EF6"/>
    <w:rsid w:val="00026F7A"/>
    <w:rsid w:val="00027300"/>
    <w:rsid w:val="00027C64"/>
    <w:rsid w:val="00027D32"/>
    <w:rsid w:val="00027EB3"/>
    <w:rsid w:val="00027EEF"/>
    <w:rsid w:val="00027F02"/>
    <w:rsid w:val="000303C6"/>
    <w:rsid w:val="00030493"/>
    <w:rsid w:val="00030692"/>
    <w:rsid w:val="00030A08"/>
    <w:rsid w:val="00030B38"/>
    <w:rsid w:val="00030EAE"/>
    <w:rsid w:val="00031B10"/>
    <w:rsid w:val="00031DA0"/>
    <w:rsid w:val="0003225E"/>
    <w:rsid w:val="00032907"/>
    <w:rsid w:val="00032B02"/>
    <w:rsid w:val="00032BC3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C4D"/>
    <w:rsid w:val="00034D3C"/>
    <w:rsid w:val="00034D58"/>
    <w:rsid w:val="00034E8D"/>
    <w:rsid w:val="00034EE2"/>
    <w:rsid w:val="0003500B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245"/>
    <w:rsid w:val="00037414"/>
    <w:rsid w:val="0003745A"/>
    <w:rsid w:val="00037740"/>
    <w:rsid w:val="000378E9"/>
    <w:rsid w:val="00037947"/>
    <w:rsid w:val="00037963"/>
    <w:rsid w:val="00037B04"/>
    <w:rsid w:val="00037BBB"/>
    <w:rsid w:val="00037D80"/>
    <w:rsid w:val="00037DE7"/>
    <w:rsid w:val="00037E48"/>
    <w:rsid w:val="00037EE6"/>
    <w:rsid w:val="00040030"/>
    <w:rsid w:val="0004024F"/>
    <w:rsid w:val="00040A2B"/>
    <w:rsid w:val="00040A6B"/>
    <w:rsid w:val="00040BBC"/>
    <w:rsid w:val="000411F2"/>
    <w:rsid w:val="0004127E"/>
    <w:rsid w:val="00041387"/>
    <w:rsid w:val="00041435"/>
    <w:rsid w:val="000415DC"/>
    <w:rsid w:val="00041629"/>
    <w:rsid w:val="000417FF"/>
    <w:rsid w:val="00041B55"/>
    <w:rsid w:val="00041B65"/>
    <w:rsid w:val="00041DD5"/>
    <w:rsid w:val="00041FD1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DAA"/>
    <w:rsid w:val="00042FA4"/>
    <w:rsid w:val="0004339A"/>
    <w:rsid w:val="00043B45"/>
    <w:rsid w:val="00043E0B"/>
    <w:rsid w:val="00044080"/>
    <w:rsid w:val="00044141"/>
    <w:rsid w:val="00044242"/>
    <w:rsid w:val="0004439F"/>
    <w:rsid w:val="00044643"/>
    <w:rsid w:val="00044792"/>
    <w:rsid w:val="000448AB"/>
    <w:rsid w:val="00044944"/>
    <w:rsid w:val="00044D90"/>
    <w:rsid w:val="00044F51"/>
    <w:rsid w:val="00045293"/>
    <w:rsid w:val="00045849"/>
    <w:rsid w:val="00045DC7"/>
    <w:rsid w:val="00046140"/>
    <w:rsid w:val="000462D5"/>
    <w:rsid w:val="000462DB"/>
    <w:rsid w:val="0004633E"/>
    <w:rsid w:val="00046686"/>
    <w:rsid w:val="00046806"/>
    <w:rsid w:val="00046DF0"/>
    <w:rsid w:val="00047584"/>
    <w:rsid w:val="00047757"/>
    <w:rsid w:val="000479BE"/>
    <w:rsid w:val="00047A1F"/>
    <w:rsid w:val="00047B38"/>
    <w:rsid w:val="00047C06"/>
    <w:rsid w:val="00047D6C"/>
    <w:rsid w:val="000501CC"/>
    <w:rsid w:val="00050224"/>
    <w:rsid w:val="000502A0"/>
    <w:rsid w:val="00050750"/>
    <w:rsid w:val="000508A1"/>
    <w:rsid w:val="000508A7"/>
    <w:rsid w:val="00050CB7"/>
    <w:rsid w:val="00050CD5"/>
    <w:rsid w:val="00050D84"/>
    <w:rsid w:val="00050D91"/>
    <w:rsid w:val="00050F01"/>
    <w:rsid w:val="00050FD6"/>
    <w:rsid w:val="00051154"/>
    <w:rsid w:val="000511AC"/>
    <w:rsid w:val="000512E7"/>
    <w:rsid w:val="0005153E"/>
    <w:rsid w:val="0005166E"/>
    <w:rsid w:val="00051746"/>
    <w:rsid w:val="00051A54"/>
    <w:rsid w:val="00051BE2"/>
    <w:rsid w:val="00051D72"/>
    <w:rsid w:val="00051EFE"/>
    <w:rsid w:val="0005211E"/>
    <w:rsid w:val="00052446"/>
    <w:rsid w:val="00052646"/>
    <w:rsid w:val="0005275E"/>
    <w:rsid w:val="000527F3"/>
    <w:rsid w:val="00052808"/>
    <w:rsid w:val="000528A7"/>
    <w:rsid w:val="00052AC4"/>
    <w:rsid w:val="0005303E"/>
    <w:rsid w:val="0005313E"/>
    <w:rsid w:val="00053699"/>
    <w:rsid w:val="00053739"/>
    <w:rsid w:val="00053829"/>
    <w:rsid w:val="000539E9"/>
    <w:rsid w:val="00053D58"/>
    <w:rsid w:val="00053EC8"/>
    <w:rsid w:val="0005490E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BCD"/>
    <w:rsid w:val="00055D63"/>
    <w:rsid w:val="00055F8E"/>
    <w:rsid w:val="000563AD"/>
    <w:rsid w:val="0005673F"/>
    <w:rsid w:val="000568A4"/>
    <w:rsid w:val="00056B71"/>
    <w:rsid w:val="00056EA3"/>
    <w:rsid w:val="000574A9"/>
    <w:rsid w:val="000574DA"/>
    <w:rsid w:val="000574F1"/>
    <w:rsid w:val="00057AAD"/>
    <w:rsid w:val="00057B20"/>
    <w:rsid w:val="00057B22"/>
    <w:rsid w:val="00057D7D"/>
    <w:rsid w:val="00060369"/>
    <w:rsid w:val="00060457"/>
    <w:rsid w:val="00060825"/>
    <w:rsid w:val="00060A32"/>
    <w:rsid w:val="00060B05"/>
    <w:rsid w:val="000612AB"/>
    <w:rsid w:val="000612DB"/>
    <w:rsid w:val="00061722"/>
    <w:rsid w:val="00061822"/>
    <w:rsid w:val="00061DFD"/>
    <w:rsid w:val="000622B0"/>
    <w:rsid w:val="00062367"/>
    <w:rsid w:val="000626B2"/>
    <w:rsid w:val="000627A5"/>
    <w:rsid w:val="00062C21"/>
    <w:rsid w:val="00062E4E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18E"/>
    <w:rsid w:val="000642CB"/>
    <w:rsid w:val="000642E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C3E"/>
    <w:rsid w:val="00065C80"/>
    <w:rsid w:val="00065D46"/>
    <w:rsid w:val="00066661"/>
    <w:rsid w:val="000666AD"/>
    <w:rsid w:val="00066732"/>
    <w:rsid w:val="000667BC"/>
    <w:rsid w:val="00066C8E"/>
    <w:rsid w:val="00066EE3"/>
    <w:rsid w:val="00066F8B"/>
    <w:rsid w:val="00066FB8"/>
    <w:rsid w:val="00067209"/>
    <w:rsid w:val="000673DC"/>
    <w:rsid w:val="00067447"/>
    <w:rsid w:val="0006782F"/>
    <w:rsid w:val="00067ABC"/>
    <w:rsid w:val="00067ABE"/>
    <w:rsid w:val="00067B64"/>
    <w:rsid w:val="00067B83"/>
    <w:rsid w:val="00067C85"/>
    <w:rsid w:val="00067CBF"/>
    <w:rsid w:val="00067D22"/>
    <w:rsid w:val="00070031"/>
    <w:rsid w:val="00070492"/>
    <w:rsid w:val="000706CA"/>
    <w:rsid w:val="00070835"/>
    <w:rsid w:val="00070980"/>
    <w:rsid w:val="00070B94"/>
    <w:rsid w:val="00070C3D"/>
    <w:rsid w:val="00070FC3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1BA6"/>
    <w:rsid w:val="00071CE8"/>
    <w:rsid w:val="00072035"/>
    <w:rsid w:val="000721B1"/>
    <w:rsid w:val="00072582"/>
    <w:rsid w:val="000727D9"/>
    <w:rsid w:val="0007287F"/>
    <w:rsid w:val="000728B8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AFC"/>
    <w:rsid w:val="00073DD0"/>
    <w:rsid w:val="00073FDA"/>
    <w:rsid w:val="000740D3"/>
    <w:rsid w:val="000742BC"/>
    <w:rsid w:val="00074493"/>
    <w:rsid w:val="000744FA"/>
    <w:rsid w:val="00074ABB"/>
    <w:rsid w:val="00074E8D"/>
    <w:rsid w:val="00074F3A"/>
    <w:rsid w:val="0007509B"/>
    <w:rsid w:val="00075178"/>
    <w:rsid w:val="000751B4"/>
    <w:rsid w:val="000753B5"/>
    <w:rsid w:val="000753E2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B"/>
    <w:rsid w:val="0008034F"/>
    <w:rsid w:val="00080488"/>
    <w:rsid w:val="000805B7"/>
    <w:rsid w:val="000808D1"/>
    <w:rsid w:val="00080BAE"/>
    <w:rsid w:val="00080E91"/>
    <w:rsid w:val="00080FDB"/>
    <w:rsid w:val="00081523"/>
    <w:rsid w:val="0008154E"/>
    <w:rsid w:val="00081614"/>
    <w:rsid w:val="00081A91"/>
    <w:rsid w:val="00081C5C"/>
    <w:rsid w:val="00081EE6"/>
    <w:rsid w:val="0008200D"/>
    <w:rsid w:val="000824EC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5F"/>
    <w:rsid w:val="00083FD7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50C"/>
    <w:rsid w:val="0008553F"/>
    <w:rsid w:val="000855DF"/>
    <w:rsid w:val="000857DE"/>
    <w:rsid w:val="000858DE"/>
    <w:rsid w:val="00085A25"/>
    <w:rsid w:val="000862D3"/>
    <w:rsid w:val="000862FA"/>
    <w:rsid w:val="00086403"/>
    <w:rsid w:val="00086562"/>
    <w:rsid w:val="00086A70"/>
    <w:rsid w:val="00086EC3"/>
    <w:rsid w:val="00086FD9"/>
    <w:rsid w:val="000870A3"/>
    <w:rsid w:val="0008713C"/>
    <w:rsid w:val="000878AD"/>
    <w:rsid w:val="000878BB"/>
    <w:rsid w:val="00087B74"/>
    <w:rsid w:val="00087C9A"/>
    <w:rsid w:val="00087E7C"/>
    <w:rsid w:val="00087EED"/>
    <w:rsid w:val="00087FBF"/>
    <w:rsid w:val="0009022D"/>
    <w:rsid w:val="0009055D"/>
    <w:rsid w:val="000909E9"/>
    <w:rsid w:val="00090A2B"/>
    <w:rsid w:val="00090A3A"/>
    <w:rsid w:val="00090A7B"/>
    <w:rsid w:val="00090D39"/>
    <w:rsid w:val="00090E68"/>
    <w:rsid w:val="00090FE4"/>
    <w:rsid w:val="00091098"/>
    <w:rsid w:val="00091340"/>
    <w:rsid w:val="00091770"/>
    <w:rsid w:val="00091A1B"/>
    <w:rsid w:val="00091B81"/>
    <w:rsid w:val="00091C24"/>
    <w:rsid w:val="00091C43"/>
    <w:rsid w:val="00091D45"/>
    <w:rsid w:val="00091D9A"/>
    <w:rsid w:val="000920BE"/>
    <w:rsid w:val="000921B9"/>
    <w:rsid w:val="000922A4"/>
    <w:rsid w:val="00092379"/>
    <w:rsid w:val="0009341B"/>
    <w:rsid w:val="00093628"/>
    <w:rsid w:val="000936DC"/>
    <w:rsid w:val="0009385C"/>
    <w:rsid w:val="00093CCA"/>
    <w:rsid w:val="00093D9F"/>
    <w:rsid w:val="00093E98"/>
    <w:rsid w:val="000941ED"/>
    <w:rsid w:val="00094308"/>
    <w:rsid w:val="000944B5"/>
    <w:rsid w:val="00094DF1"/>
    <w:rsid w:val="000951EE"/>
    <w:rsid w:val="00095775"/>
    <w:rsid w:val="00095A8C"/>
    <w:rsid w:val="0009601B"/>
    <w:rsid w:val="00096079"/>
    <w:rsid w:val="000960B1"/>
    <w:rsid w:val="00096215"/>
    <w:rsid w:val="0009624E"/>
    <w:rsid w:val="00096C3E"/>
    <w:rsid w:val="00096CC3"/>
    <w:rsid w:val="00096FCC"/>
    <w:rsid w:val="00097080"/>
    <w:rsid w:val="0009738A"/>
    <w:rsid w:val="0009744D"/>
    <w:rsid w:val="0009756E"/>
    <w:rsid w:val="0009797B"/>
    <w:rsid w:val="00097A52"/>
    <w:rsid w:val="00097C83"/>
    <w:rsid w:val="00097E19"/>
    <w:rsid w:val="00097E34"/>
    <w:rsid w:val="000A0913"/>
    <w:rsid w:val="000A09C3"/>
    <w:rsid w:val="000A09CA"/>
    <w:rsid w:val="000A0D3A"/>
    <w:rsid w:val="000A0DD4"/>
    <w:rsid w:val="000A0FD0"/>
    <w:rsid w:val="000A152B"/>
    <w:rsid w:val="000A15DC"/>
    <w:rsid w:val="000A1641"/>
    <w:rsid w:val="000A1818"/>
    <w:rsid w:val="000A18CA"/>
    <w:rsid w:val="000A1AC3"/>
    <w:rsid w:val="000A1EA0"/>
    <w:rsid w:val="000A1EF4"/>
    <w:rsid w:val="000A2593"/>
    <w:rsid w:val="000A2743"/>
    <w:rsid w:val="000A284F"/>
    <w:rsid w:val="000A2AAB"/>
    <w:rsid w:val="000A2AB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9C1"/>
    <w:rsid w:val="000A3CDB"/>
    <w:rsid w:val="000A3F25"/>
    <w:rsid w:val="000A4150"/>
    <w:rsid w:val="000A418B"/>
    <w:rsid w:val="000A43B8"/>
    <w:rsid w:val="000A4B72"/>
    <w:rsid w:val="000A4C2D"/>
    <w:rsid w:val="000A4D3D"/>
    <w:rsid w:val="000A5C59"/>
    <w:rsid w:val="000A606F"/>
    <w:rsid w:val="000A6165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612"/>
    <w:rsid w:val="000A7697"/>
    <w:rsid w:val="000A7867"/>
    <w:rsid w:val="000A78FD"/>
    <w:rsid w:val="000A79BF"/>
    <w:rsid w:val="000A7D0F"/>
    <w:rsid w:val="000A7EE9"/>
    <w:rsid w:val="000B027F"/>
    <w:rsid w:val="000B056E"/>
    <w:rsid w:val="000B076A"/>
    <w:rsid w:val="000B0E74"/>
    <w:rsid w:val="000B0F7A"/>
    <w:rsid w:val="000B1058"/>
    <w:rsid w:val="000B1232"/>
    <w:rsid w:val="000B125D"/>
    <w:rsid w:val="000B151C"/>
    <w:rsid w:val="000B18A7"/>
    <w:rsid w:val="000B1A31"/>
    <w:rsid w:val="000B1B44"/>
    <w:rsid w:val="000B1B73"/>
    <w:rsid w:val="000B1B79"/>
    <w:rsid w:val="000B1EA7"/>
    <w:rsid w:val="000B1EFB"/>
    <w:rsid w:val="000B1F47"/>
    <w:rsid w:val="000B25DD"/>
    <w:rsid w:val="000B27A1"/>
    <w:rsid w:val="000B287C"/>
    <w:rsid w:val="000B2952"/>
    <w:rsid w:val="000B2B69"/>
    <w:rsid w:val="000B2BA0"/>
    <w:rsid w:val="000B306D"/>
    <w:rsid w:val="000B307E"/>
    <w:rsid w:val="000B309B"/>
    <w:rsid w:val="000B346C"/>
    <w:rsid w:val="000B36A3"/>
    <w:rsid w:val="000B36E7"/>
    <w:rsid w:val="000B3947"/>
    <w:rsid w:val="000B3AC7"/>
    <w:rsid w:val="000B3CBE"/>
    <w:rsid w:val="000B4072"/>
    <w:rsid w:val="000B42C2"/>
    <w:rsid w:val="000B47D9"/>
    <w:rsid w:val="000B497C"/>
    <w:rsid w:val="000B4C09"/>
    <w:rsid w:val="000B4E91"/>
    <w:rsid w:val="000B4ECB"/>
    <w:rsid w:val="000B5369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A9"/>
    <w:rsid w:val="000B67C1"/>
    <w:rsid w:val="000B69C2"/>
    <w:rsid w:val="000B6A60"/>
    <w:rsid w:val="000B6AD0"/>
    <w:rsid w:val="000B6C5F"/>
    <w:rsid w:val="000B6D6A"/>
    <w:rsid w:val="000B73B0"/>
    <w:rsid w:val="000B7783"/>
    <w:rsid w:val="000B78AD"/>
    <w:rsid w:val="000B7A60"/>
    <w:rsid w:val="000B7AA2"/>
    <w:rsid w:val="000B7BBF"/>
    <w:rsid w:val="000B7F82"/>
    <w:rsid w:val="000C024E"/>
    <w:rsid w:val="000C02BF"/>
    <w:rsid w:val="000C0340"/>
    <w:rsid w:val="000C0559"/>
    <w:rsid w:val="000C08AC"/>
    <w:rsid w:val="000C0946"/>
    <w:rsid w:val="000C0A3C"/>
    <w:rsid w:val="000C0A8C"/>
    <w:rsid w:val="000C0BD1"/>
    <w:rsid w:val="000C0D91"/>
    <w:rsid w:val="000C1592"/>
    <w:rsid w:val="000C17C8"/>
    <w:rsid w:val="000C193A"/>
    <w:rsid w:val="000C1940"/>
    <w:rsid w:val="000C1A3A"/>
    <w:rsid w:val="000C1AF2"/>
    <w:rsid w:val="000C1F9E"/>
    <w:rsid w:val="000C2123"/>
    <w:rsid w:val="000C24A6"/>
    <w:rsid w:val="000C287F"/>
    <w:rsid w:val="000C2D92"/>
    <w:rsid w:val="000C2FA6"/>
    <w:rsid w:val="000C3283"/>
    <w:rsid w:val="000C3292"/>
    <w:rsid w:val="000C330D"/>
    <w:rsid w:val="000C3492"/>
    <w:rsid w:val="000C382B"/>
    <w:rsid w:val="000C3925"/>
    <w:rsid w:val="000C3B40"/>
    <w:rsid w:val="000C3B78"/>
    <w:rsid w:val="000C400D"/>
    <w:rsid w:val="000C4218"/>
    <w:rsid w:val="000C4275"/>
    <w:rsid w:val="000C43C9"/>
    <w:rsid w:val="000C43E4"/>
    <w:rsid w:val="000C44EC"/>
    <w:rsid w:val="000C4503"/>
    <w:rsid w:val="000C4614"/>
    <w:rsid w:val="000C4749"/>
    <w:rsid w:val="000C476A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686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A26"/>
    <w:rsid w:val="000C7D91"/>
    <w:rsid w:val="000C7F24"/>
    <w:rsid w:val="000D0081"/>
    <w:rsid w:val="000D01E3"/>
    <w:rsid w:val="000D0315"/>
    <w:rsid w:val="000D06DA"/>
    <w:rsid w:val="000D0821"/>
    <w:rsid w:val="000D0FA3"/>
    <w:rsid w:val="000D1018"/>
    <w:rsid w:val="000D1095"/>
    <w:rsid w:val="000D1158"/>
    <w:rsid w:val="000D11C4"/>
    <w:rsid w:val="000D1238"/>
    <w:rsid w:val="000D13BE"/>
    <w:rsid w:val="000D15EF"/>
    <w:rsid w:val="000D16F2"/>
    <w:rsid w:val="000D188B"/>
    <w:rsid w:val="000D196D"/>
    <w:rsid w:val="000D19C1"/>
    <w:rsid w:val="000D1AB9"/>
    <w:rsid w:val="000D1B42"/>
    <w:rsid w:val="000D2122"/>
    <w:rsid w:val="000D2210"/>
    <w:rsid w:val="000D22D6"/>
    <w:rsid w:val="000D25F8"/>
    <w:rsid w:val="000D2F0E"/>
    <w:rsid w:val="000D2F97"/>
    <w:rsid w:val="000D3081"/>
    <w:rsid w:val="000D3441"/>
    <w:rsid w:val="000D3575"/>
    <w:rsid w:val="000D3638"/>
    <w:rsid w:val="000D3880"/>
    <w:rsid w:val="000D38C8"/>
    <w:rsid w:val="000D3C30"/>
    <w:rsid w:val="000D3EBC"/>
    <w:rsid w:val="000D3F51"/>
    <w:rsid w:val="000D4037"/>
    <w:rsid w:val="000D41FB"/>
    <w:rsid w:val="000D431B"/>
    <w:rsid w:val="000D4435"/>
    <w:rsid w:val="000D45C0"/>
    <w:rsid w:val="000D465B"/>
    <w:rsid w:val="000D4888"/>
    <w:rsid w:val="000D4901"/>
    <w:rsid w:val="000D4B13"/>
    <w:rsid w:val="000D4B1F"/>
    <w:rsid w:val="000D4BE2"/>
    <w:rsid w:val="000D4EA6"/>
    <w:rsid w:val="000D5080"/>
    <w:rsid w:val="000D50A5"/>
    <w:rsid w:val="000D51ED"/>
    <w:rsid w:val="000D53E4"/>
    <w:rsid w:val="000D59E4"/>
    <w:rsid w:val="000D5A92"/>
    <w:rsid w:val="000D5BD3"/>
    <w:rsid w:val="000D5D12"/>
    <w:rsid w:val="000D5DCF"/>
    <w:rsid w:val="000D5F17"/>
    <w:rsid w:val="000D64EB"/>
    <w:rsid w:val="000D6750"/>
    <w:rsid w:val="000D695B"/>
    <w:rsid w:val="000D698A"/>
    <w:rsid w:val="000D6A10"/>
    <w:rsid w:val="000D6AD9"/>
    <w:rsid w:val="000D6E3D"/>
    <w:rsid w:val="000D74C1"/>
    <w:rsid w:val="000D758E"/>
    <w:rsid w:val="000D75E3"/>
    <w:rsid w:val="000D793C"/>
    <w:rsid w:val="000D79DC"/>
    <w:rsid w:val="000D79E8"/>
    <w:rsid w:val="000D7A9C"/>
    <w:rsid w:val="000D7A9D"/>
    <w:rsid w:val="000D7F03"/>
    <w:rsid w:val="000E0228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31A7"/>
    <w:rsid w:val="000E3312"/>
    <w:rsid w:val="000E36A5"/>
    <w:rsid w:val="000E38A0"/>
    <w:rsid w:val="000E3AF7"/>
    <w:rsid w:val="000E3C62"/>
    <w:rsid w:val="000E3D43"/>
    <w:rsid w:val="000E4022"/>
    <w:rsid w:val="000E424B"/>
    <w:rsid w:val="000E42A3"/>
    <w:rsid w:val="000E4336"/>
    <w:rsid w:val="000E4DF9"/>
    <w:rsid w:val="000E50AF"/>
    <w:rsid w:val="000E50F5"/>
    <w:rsid w:val="000E5384"/>
    <w:rsid w:val="000E54E4"/>
    <w:rsid w:val="000E5732"/>
    <w:rsid w:val="000E581F"/>
    <w:rsid w:val="000E58CA"/>
    <w:rsid w:val="000E5BD9"/>
    <w:rsid w:val="000E5D41"/>
    <w:rsid w:val="000E5EB1"/>
    <w:rsid w:val="000E6126"/>
    <w:rsid w:val="000E61A2"/>
    <w:rsid w:val="000E61F4"/>
    <w:rsid w:val="000E63EB"/>
    <w:rsid w:val="000E64CC"/>
    <w:rsid w:val="000E6674"/>
    <w:rsid w:val="000E67AD"/>
    <w:rsid w:val="000E6843"/>
    <w:rsid w:val="000E6C97"/>
    <w:rsid w:val="000E6CEA"/>
    <w:rsid w:val="000E72B8"/>
    <w:rsid w:val="000E747F"/>
    <w:rsid w:val="000E74E0"/>
    <w:rsid w:val="000E7728"/>
    <w:rsid w:val="000E78A0"/>
    <w:rsid w:val="000E792B"/>
    <w:rsid w:val="000E7957"/>
    <w:rsid w:val="000E7D16"/>
    <w:rsid w:val="000E7E13"/>
    <w:rsid w:val="000E7E8C"/>
    <w:rsid w:val="000F010B"/>
    <w:rsid w:val="000F026B"/>
    <w:rsid w:val="000F05B4"/>
    <w:rsid w:val="000F09DC"/>
    <w:rsid w:val="000F0E0E"/>
    <w:rsid w:val="000F11A7"/>
    <w:rsid w:val="000F170F"/>
    <w:rsid w:val="000F1815"/>
    <w:rsid w:val="000F18C4"/>
    <w:rsid w:val="000F1977"/>
    <w:rsid w:val="000F1BBE"/>
    <w:rsid w:val="000F1C53"/>
    <w:rsid w:val="000F1D7E"/>
    <w:rsid w:val="000F1F6B"/>
    <w:rsid w:val="000F1F70"/>
    <w:rsid w:val="000F2052"/>
    <w:rsid w:val="000F2115"/>
    <w:rsid w:val="000F23D8"/>
    <w:rsid w:val="000F26C8"/>
    <w:rsid w:val="000F28A2"/>
    <w:rsid w:val="000F2939"/>
    <w:rsid w:val="000F2D64"/>
    <w:rsid w:val="000F2EB1"/>
    <w:rsid w:val="000F3194"/>
    <w:rsid w:val="000F3276"/>
    <w:rsid w:val="000F3536"/>
    <w:rsid w:val="000F354A"/>
    <w:rsid w:val="000F3A55"/>
    <w:rsid w:val="000F3E52"/>
    <w:rsid w:val="000F3FEA"/>
    <w:rsid w:val="000F4088"/>
    <w:rsid w:val="000F40A1"/>
    <w:rsid w:val="000F419F"/>
    <w:rsid w:val="000F4288"/>
    <w:rsid w:val="000F43AB"/>
    <w:rsid w:val="000F449F"/>
    <w:rsid w:val="000F44C4"/>
    <w:rsid w:val="000F45BD"/>
    <w:rsid w:val="000F46F6"/>
    <w:rsid w:val="000F4FFA"/>
    <w:rsid w:val="000F50AD"/>
    <w:rsid w:val="000F5378"/>
    <w:rsid w:val="000F5607"/>
    <w:rsid w:val="000F59E5"/>
    <w:rsid w:val="000F5AC4"/>
    <w:rsid w:val="000F5AC5"/>
    <w:rsid w:val="000F5D67"/>
    <w:rsid w:val="000F6189"/>
    <w:rsid w:val="000F636D"/>
    <w:rsid w:val="000F659F"/>
    <w:rsid w:val="000F6734"/>
    <w:rsid w:val="000F6A96"/>
    <w:rsid w:val="000F6B7E"/>
    <w:rsid w:val="000F6BA7"/>
    <w:rsid w:val="000F6CA9"/>
    <w:rsid w:val="000F6E10"/>
    <w:rsid w:val="000F6F70"/>
    <w:rsid w:val="000F7412"/>
    <w:rsid w:val="000F7560"/>
    <w:rsid w:val="000F758C"/>
    <w:rsid w:val="000F76E1"/>
    <w:rsid w:val="000F773B"/>
    <w:rsid w:val="000F7995"/>
    <w:rsid w:val="000F7A66"/>
    <w:rsid w:val="000F7B72"/>
    <w:rsid w:val="001003E5"/>
    <w:rsid w:val="00100598"/>
    <w:rsid w:val="001007A5"/>
    <w:rsid w:val="001008D6"/>
    <w:rsid w:val="00100902"/>
    <w:rsid w:val="00100D2D"/>
    <w:rsid w:val="00100EBA"/>
    <w:rsid w:val="00100FBC"/>
    <w:rsid w:val="001010C0"/>
    <w:rsid w:val="0010170E"/>
    <w:rsid w:val="001018C8"/>
    <w:rsid w:val="001020EB"/>
    <w:rsid w:val="0010227B"/>
    <w:rsid w:val="001022DF"/>
    <w:rsid w:val="001023B6"/>
    <w:rsid w:val="001025D8"/>
    <w:rsid w:val="001027D8"/>
    <w:rsid w:val="0010289C"/>
    <w:rsid w:val="00102A64"/>
    <w:rsid w:val="00102C53"/>
    <w:rsid w:val="00102E8A"/>
    <w:rsid w:val="00102EEF"/>
    <w:rsid w:val="00103276"/>
    <w:rsid w:val="00103301"/>
    <w:rsid w:val="001033D3"/>
    <w:rsid w:val="00103509"/>
    <w:rsid w:val="00103946"/>
    <w:rsid w:val="00103AF0"/>
    <w:rsid w:val="00103B1C"/>
    <w:rsid w:val="00103C9D"/>
    <w:rsid w:val="00103EC1"/>
    <w:rsid w:val="00104384"/>
    <w:rsid w:val="001045FD"/>
    <w:rsid w:val="00104741"/>
    <w:rsid w:val="001047CF"/>
    <w:rsid w:val="00104A00"/>
    <w:rsid w:val="00104F86"/>
    <w:rsid w:val="00105078"/>
    <w:rsid w:val="001050CE"/>
    <w:rsid w:val="00105151"/>
    <w:rsid w:val="001053C7"/>
    <w:rsid w:val="0010541B"/>
    <w:rsid w:val="00105859"/>
    <w:rsid w:val="00105AA2"/>
    <w:rsid w:val="00105BBD"/>
    <w:rsid w:val="00105CB6"/>
    <w:rsid w:val="001060AC"/>
    <w:rsid w:val="00106113"/>
    <w:rsid w:val="00106224"/>
    <w:rsid w:val="00106477"/>
    <w:rsid w:val="0010651B"/>
    <w:rsid w:val="00106A63"/>
    <w:rsid w:val="00106AC9"/>
    <w:rsid w:val="00107174"/>
    <w:rsid w:val="0010729A"/>
    <w:rsid w:val="0010732E"/>
    <w:rsid w:val="00107767"/>
    <w:rsid w:val="001077C4"/>
    <w:rsid w:val="00107AC7"/>
    <w:rsid w:val="00110012"/>
    <w:rsid w:val="0011020B"/>
    <w:rsid w:val="0011025D"/>
    <w:rsid w:val="001104EC"/>
    <w:rsid w:val="00110508"/>
    <w:rsid w:val="001105FD"/>
    <w:rsid w:val="00111376"/>
    <w:rsid w:val="00111ACF"/>
    <w:rsid w:val="00112125"/>
    <w:rsid w:val="0011238D"/>
    <w:rsid w:val="00112712"/>
    <w:rsid w:val="00112725"/>
    <w:rsid w:val="0011274B"/>
    <w:rsid w:val="001128EC"/>
    <w:rsid w:val="00112A03"/>
    <w:rsid w:val="00112BD6"/>
    <w:rsid w:val="00112C72"/>
    <w:rsid w:val="00112D53"/>
    <w:rsid w:val="00112D9E"/>
    <w:rsid w:val="001130A1"/>
    <w:rsid w:val="0011320D"/>
    <w:rsid w:val="0011357F"/>
    <w:rsid w:val="00113A5C"/>
    <w:rsid w:val="00113A63"/>
    <w:rsid w:val="00113B2F"/>
    <w:rsid w:val="00113BC2"/>
    <w:rsid w:val="00113C71"/>
    <w:rsid w:val="00113D2B"/>
    <w:rsid w:val="00113F51"/>
    <w:rsid w:val="00114027"/>
    <w:rsid w:val="0011425F"/>
    <w:rsid w:val="0011428E"/>
    <w:rsid w:val="00114492"/>
    <w:rsid w:val="001149A6"/>
    <w:rsid w:val="00114C58"/>
    <w:rsid w:val="00114E65"/>
    <w:rsid w:val="00114FEA"/>
    <w:rsid w:val="0011518F"/>
    <w:rsid w:val="001153E5"/>
    <w:rsid w:val="0011595B"/>
    <w:rsid w:val="00115FB0"/>
    <w:rsid w:val="0011621C"/>
    <w:rsid w:val="0011653C"/>
    <w:rsid w:val="00116765"/>
    <w:rsid w:val="00116A5A"/>
    <w:rsid w:val="00116D5F"/>
    <w:rsid w:val="00116D61"/>
    <w:rsid w:val="00116F6B"/>
    <w:rsid w:val="0011715D"/>
    <w:rsid w:val="00117229"/>
    <w:rsid w:val="001173BA"/>
    <w:rsid w:val="00117CAB"/>
    <w:rsid w:val="00117D1D"/>
    <w:rsid w:val="00117D55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71E"/>
    <w:rsid w:val="001228B2"/>
    <w:rsid w:val="00122997"/>
    <w:rsid w:val="00122C55"/>
    <w:rsid w:val="00122CC9"/>
    <w:rsid w:val="00122DE1"/>
    <w:rsid w:val="00122F97"/>
    <w:rsid w:val="00123057"/>
    <w:rsid w:val="0012320B"/>
    <w:rsid w:val="00123232"/>
    <w:rsid w:val="001239D6"/>
    <w:rsid w:val="00123A58"/>
    <w:rsid w:val="00123AA4"/>
    <w:rsid w:val="0012409F"/>
    <w:rsid w:val="00124267"/>
    <w:rsid w:val="001245F1"/>
    <w:rsid w:val="00124623"/>
    <w:rsid w:val="001247AC"/>
    <w:rsid w:val="00124B02"/>
    <w:rsid w:val="00124DA9"/>
    <w:rsid w:val="00124E7A"/>
    <w:rsid w:val="00124E99"/>
    <w:rsid w:val="00124FF7"/>
    <w:rsid w:val="001250DA"/>
    <w:rsid w:val="00125345"/>
    <w:rsid w:val="00125A94"/>
    <w:rsid w:val="00125D7D"/>
    <w:rsid w:val="001261C7"/>
    <w:rsid w:val="0012668E"/>
    <w:rsid w:val="0012672E"/>
    <w:rsid w:val="00126914"/>
    <w:rsid w:val="00126A28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67A"/>
    <w:rsid w:val="00127AC2"/>
    <w:rsid w:val="00127FEC"/>
    <w:rsid w:val="00130182"/>
    <w:rsid w:val="00130394"/>
    <w:rsid w:val="00130427"/>
    <w:rsid w:val="001304B8"/>
    <w:rsid w:val="001308F5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4BE"/>
    <w:rsid w:val="0013253A"/>
    <w:rsid w:val="001325AD"/>
    <w:rsid w:val="001326EB"/>
    <w:rsid w:val="00132A27"/>
    <w:rsid w:val="00132D17"/>
    <w:rsid w:val="0013335C"/>
    <w:rsid w:val="001335F9"/>
    <w:rsid w:val="0013366A"/>
    <w:rsid w:val="001336C6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A19"/>
    <w:rsid w:val="00134CA3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198"/>
    <w:rsid w:val="0013637D"/>
    <w:rsid w:val="00136CBE"/>
    <w:rsid w:val="001370DE"/>
    <w:rsid w:val="001372E4"/>
    <w:rsid w:val="00137718"/>
    <w:rsid w:val="001379D2"/>
    <w:rsid w:val="00137ADA"/>
    <w:rsid w:val="001400D6"/>
    <w:rsid w:val="001402A1"/>
    <w:rsid w:val="0014037A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8C"/>
    <w:rsid w:val="001418B0"/>
    <w:rsid w:val="00141C9A"/>
    <w:rsid w:val="00141D54"/>
    <w:rsid w:val="00142082"/>
    <w:rsid w:val="00142190"/>
    <w:rsid w:val="001422EC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CAF"/>
    <w:rsid w:val="00143DE2"/>
    <w:rsid w:val="00143EC7"/>
    <w:rsid w:val="0014451D"/>
    <w:rsid w:val="00144554"/>
    <w:rsid w:val="00144745"/>
    <w:rsid w:val="001447A0"/>
    <w:rsid w:val="0014494B"/>
    <w:rsid w:val="00144B26"/>
    <w:rsid w:val="00144DE0"/>
    <w:rsid w:val="00144FB1"/>
    <w:rsid w:val="0014503D"/>
    <w:rsid w:val="00145178"/>
    <w:rsid w:val="001457AF"/>
    <w:rsid w:val="00145CED"/>
    <w:rsid w:val="00145E10"/>
    <w:rsid w:val="00145EAF"/>
    <w:rsid w:val="00145F56"/>
    <w:rsid w:val="00145FB5"/>
    <w:rsid w:val="0014626B"/>
    <w:rsid w:val="001463D5"/>
    <w:rsid w:val="00146641"/>
    <w:rsid w:val="001467B0"/>
    <w:rsid w:val="0014686C"/>
    <w:rsid w:val="00146AAE"/>
    <w:rsid w:val="00146EAC"/>
    <w:rsid w:val="0014729E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59E"/>
    <w:rsid w:val="001509C7"/>
    <w:rsid w:val="00150A01"/>
    <w:rsid w:val="00150A2B"/>
    <w:rsid w:val="00150B7A"/>
    <w:rsid w:val="00150C7A"/>
    <w:rsid w:val="00150FE3"/>
    <w:rsid w:val="001510BB"/>
    <w:rsid w:val="00151131"/>
    <w:rsid w:val="0015124C"/>
    <w:rsid w:val="001512B9"/>
    <w:rsid w:val="001514E3"/>
    <w:rsid w:val="00151A04"/>
    <w:rsid w:val="00151A32"/>
    <w:rsid w:val="00151F6D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3C54"/>
    <w:rsid w:val="00153CE7"/>
    <w:rsid w:val="00153DFC"/>
    <w:rsid w:val="0015411A"/>
    <w:rsid w:val="001541FF"/>
    <w:rsid w:val="00154240"/>
    <w:rsid w:val="001542DE"/>
    <w:rsid w:val="0015448A"/>
    <w:rsid w:val="001545B8"/>
    <w:rsid w:val="001547B2"/>
    <w:rsid w:val="0015480E"/>
    <w:rsid w:val="0015484F"/>
    <w:rsid w:val="001549BF"/>
    <w:rsid w:val="00154A48"/>
    <w:rsid w:val="00154A62"/>
    <w:rsid w:val="00154C25"/>
    <w:rsid w:val="00154D65"/>
    <w:rsid w:val="0015508D"/>
    <w:rsid w:val="001551D8"/>
    <w:rsid w:val="001553E1"/>
    <w:rsid w:val="001558AC"/>
    <w:rsid w:val="0015603B"/>
    <w:rsid w:val="0015610C"/>
    <w:rsid w:val="001563AD"/>
    <w:rsid w:val="00156509"/>
    <w:rsid w:val="001566F9"/>
    <w:rsid w:val="00156771"/>
    <w:rsid w:val="00156AFA"/>
    <w:rsid w:val="00156B56"/>
    <w:rsid w:val="00156CD5"/>
    <w:rsid w:val="00156CD9"/>
    <w:rsid w:val="0015729C"/>
    <w:rsid w:val="001572CA"/>
    <w:rsid w:val="001573D4"/>
    <w:rsid w:val="001574FA"/>
    <w:rsid w:val="001575F6"/>
    <w:rsid w:val="001576B2"/>
    <w:rsid w:val="001577FA"/>
    <w:rsid w:val="0015799D"/>
    <w:rsid w:val="00157B38"/>
    <w:rsid w:val="00157E40"/>
    <w:rsid w:val="00157FAD"/>
    <w:rsid w:val="00157FFD"/>
    <w:rsid w:val="001601A5"/>
    <w:rsid w:val="00160206"/>
    <w:rsid w:val="0016023D"/>
    <w:rsid w:val="0016041B"/>
    <w:rsid w:val="001609FA"/>
    <w:rsid w:val="00160A49"/>
    <w:rsid w:val="00160A97"/>
    <w:rsid w:val="00160F7D"/>
    <w:rsid w:val="00160FCF"/>
    <w:rsid w:val="001610F8"/>
    <w:rsid w:val="00161129"/>
    <w:rsid w:val="00161287"/>
    <w:rsid w:val="0016132A"/>
    <w:rsid w:val="00161671"/>
    <w:rsid w:val="0016173B"/>
    <w:rsid w:val="00161916"/>
    <w:rsid w:val="00161DB6"/>
    <w:rsid w:val="00162000"/>
    <w:rsid w:val="001620C9"/>
    <w:rsid w:val="0016255E"/>
    <w:rsid w:val="0016268D"/>
    <w:rsid w:val="0016281A"/>
    <w:rsid w:val="0016286F"/>
    <w:rsid w:val="00162A3F"/>
    <w:rsid w:val="00162C0C"/>
    <w:rsid w:val="00163076"/>
    <w:rsid w:val="001631DA"/>
    <w:rsid w:val="0016369C"/>
    <w:rsid w:val="001636DC"/>
    <w:rsid w:val="001637C4"/>
    <w:rsid w:val="001638CC"/>
    <w:rsid w:val="0016399B"/>
    <w:rsid w:val="00163BE6"/>
    <w:rsid w:val="001640A8"/>
    <w:rsid w:val="00164244"/>
    <w:rsid w:val="00164768"/>
    <w:rsid w:val="001648E5"/>
    <w:rsid w:val="0016498E"/>
    <w:rsid w:val="00164A04"/>
    <w:rsid w:val="00164BBD"/>
    <w:rsid w:val="001650C2"/>
    <w:rsid w:val="00165317"/>
    <w:rsid w:val="00165683"/>
    <w:rsid w:val="001656CB"/>
    <w:rsid w:val="0016570E"/>
    <w:rsid w:val="00165710"/>
    <w:rsid w:val="001658F5"/>
    <w:rsid w:val="00165AC3"/>
    <w:rsid w:val="00165CFE"/>
    <w:rsid w:val="00165E56"/>
    <w:rsid w:val="00166022"/>
    <w:rsid w:val="0016617F"/>
    <w:rsid w:val="00166F2A"/>
    <w:rsid w:val="0016711F"/>
    <w:rsid w:val="00167475"/>
    <w:rsid w:val="00167518"/>
    <w:rsid w:val="0016793C"/>
    <w:rsid w:val="00167A33"/>
    <w:rsid w:val="00167B07"/>
    <w:rsid w:val="00167B35"/>
    <w:rsid w:val="00167B4D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02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813"/>
    <w:rsid w:val="001729F9"/>
    <w:rsid w:val="00172BC3"/>
    <w:rsid w:val="00172C67"/>
    <w:rsid w:val="00172D2F"/>
    <w:rsid w:val="00172D6D"/>
    <w:rsid w:val="00172DDD"/>
    <w:rsid w:val="001731DF"/>
    <w:rsid w:val="001738FE"/>
    <w:rsid w:val="00173A49"/>
    <w:rsid w:val="00173AAE"/>
    <w:rsid w:val="00173B53"/>
    <w:rsid w:val="00173D0D"/>
    <w:rsid w:val="00173E15"/>
    <w:rsid w:val="00174272"/>
    <w:rsid w:val="00174458"/>
    <w:rsid w:val="001749F4"/>
    <w:rsid w:val="001749F8"/>
    <w:rsid w:val="00174CCA"/>
    <w:rsid w:val="001753C0"/>
    <w:rsid w:val="00175451"/>
    <w:rsid w:val="001754AE"/>
    <w:rsid w:val="001756F0"/>
    <w:rsid w:val="00175F7A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026"/>
    <w:rsid w:val="001771A1"/>
    <w:rsid w:val="00177426"/>
    <w:rsid w:val="00177467"/>
    <w:rsid w:val="00177A2A"/>
    <w:rsid w:val="00177B9A"/>
    <w:rsid w:val="0018011B"/>
    <w:rsid w:val="00180133"/>
    <w:rsid w:val="00180692"/>
    <w:rsid w:val="0018072F"/>
    <w:rsid w:val="0018073A"/>
    <w:rsid w:val="001808C6"/>
    <w:rsid w:val="00180A5F"/>
    <w:rsid w:val="00180C49"/>
    <w:rsid w:val="00181014"/>
    <w:rsid w:val="00181026"/>
    <w:rsid w:val="0018141F"/>
    <w:rsid w:val="0018159A"/>
    <w:rsid w:val="001815A0"/>
    <w:rsid w:val="001817CE"/>
    <w:rsid w:val="0018188C"/>
    <w:rsid w:val="001819F8"/>
    <w:rsid w:val="00181BC8"/>
    <w:rsid w:val="00181E6E"/>
    <w:rsid w:val="00181F7B"/>
    <w:rsid w:val="00181F80"/>
    <w:rsid w:val="00182355"/>
    <w:rsid w:val="00182425"/>
    <w:rsid w:val="00182559"/>
    <w:rsid w:val="00182607"/>
    <w:rsid w:val="00182729"/>
    <w:rsid w:val="001829C5"/>
    <w:rsid w:val="00182BBC"/>
    <w:rsid w:val="00182FD7"/>
    <w:rsid w:val="0018309C"/>
    <w:rsid w:val="00183138"/>
    <w:rsid w:val="001833E4"/>
    <w:rsid w:val="001833FC"/>
    <w:rsid w:val="001833FE"/>
    <w:rsid w:val="001834E9"/>
    <w:rsid w:val="00183503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5"/>
    <w:rsid w:val="00185B9E"/>
    <w:rsid w:val="00185D12"/>
    <w:rsid w:val="00186011"/>
    <w:rsid w:val="001860AA"/>
    <w:rsid w:val="001860B9"/>
    <w:rsid w:val="00186311"/>
    <w:rsid w:val="00186627"/>
    <w:rsid w:val="00186691"/>
    <w:rsid w:val="0018677D"/>
    <w:rsid w:val="0018694C"/>
    <w:rsid w:val="00186969"/>
    <w:rsid w:val="00186B9D"/>
    <w:rsid w:val="00186C9E"/>
    <w:rsid w:val="00186D46"/>
    <w:rsid w:val="00186EC8"/>
    <w:rsid w:val="00186EFE"/>
    <w:rsid w:val="00186F2B"/>
    <w:rsid w:val="001870D9"/>
    <w:rsid w:val="00187108"/>
    <w:rsid w:val="001871F3"/>
    <w:rsid w:val="0018741C"/>
    <w:rsid w:val="00187445"/>
    <w:rsid w:val="001877F4"/>
    <w:rsid w:val="00187B16"/>
    <w:rsid w:val="00187F8A"/>
    <w:rsid w:val="0019012A"/>
    <w:rsid w:val="001903BB"/>
    <w:rsid w:val="001903CC"/>
    <w:rsid w:val="0019071A"/>
    <w:rsid w:val="00190AC8"/>
    <w:rsid w:val="00190B12"/>
    <w:rsid w:val="00190B1D"/>
    <w:rsid w:val="00190F8C"/>
    <w:rsid w:val="00191070"/>
    <w:rsid w:val="0019134A"/>
    <w:rsid w:val="001913CE"/>
    <w:rsid w:val="00191593"/>
    <w:rsid w:val="0019169D"/>
    <w:rsid w:val="001917FB"/>
    <w:rsid w:val="00191877"/>
    <w:rsid w:val="0019198B"/>
    <w:rsid w:val="00191A12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2CB"/>
    <w:rsid w:val="00193529"/>
    <w:rsid w:val="0019361F"/>
    <w:rsid w:val="00193A48"/>
    <w:rsid w:val="00193BF3"/>
    <w:rsid w:val="00193D18"/>
    <w:rsid w:val="00193F17"/>
    <w:rsid w:val="00194045"/>
    <w:rsid w:val="0019429F"/>
    <w:rsid w:val="001945C2"/>
    <w:rsid w:val="001945DC"/>
    <w:rsid w:val="001946A6"/>
    <w:rsid w:val="0019499C"/>
    <w:rsid w:val="00194BD3"/>
    <w:rsid w:val="00194BFF"/>
    <w:rsid w:val="00194EA4"/>
    <w:rsid w:val="00194FEB"/>
    <w:rsid w:val="001950A1"/>
    <w:rsid w:val="001957E3"/>
    <w:rsid w:val="001958B7"/>
    <w:rsid w:val="001959B5"/>
    <w:rsid w:val="00195A8D"/>
    <w:rsid w:val="00195DC8"/>
    <w:rsid w:val="00195EE9"/>
    <w:rsid w:val="001960BB"/>
    <w:rsid w:val="0019622A"/>
    <w:rsid w:val="0019658A"/>
    <w:rsid w:val="00196731"/>
    <w:rsid w:val="001967D1"/>
    <w:rsid w:val="00196A75"/>
    <w:rsid w:val="00196CBB"/>
    <w:rsid w:val="00196D78"/>
    <w:rsid w:val="001971FD"/>
    <w:rsid w:val="0019728F"/>
    <w:rsid w:val="00197477"/>
    <w:rsid w:val="0019753A"/>
    <w:rsid w:val="00197642"/>
    <w:rsid w:val="0019787F"/>
    <w:rsid w:val="00197942"/>
    <w:rsid w:val="00197E37"/>
    <w:rsid w:val="00197EC9"/>
    <w:rsid w:val="00197EEF"/>
    <w:rsid w:val="00197F5A"/>
    <w:rsid w:val="001A0061"/>
    <w:rsid w:val="001A012D"/>
    <w:rsid w:val="001A057A"/>
    <w:rsid w:val="001A0F52"/>
    <w:rsid w:val="001A13F4"/>
    <w:rsid w:val="001A1616"/>
    <w:rsid w:val="001A17B3"/>
    <w:rsid w:val="001A1DDE"/>
    <w:rsid w:val="001A231B"/>
    <w:rsid w:val="001A237D"/>
    <w:rsid w:val="001A26B1"/>
    <w:rsid w:val="001A28CA"/>
    <w:rsid w:val="001A2918"/>
    <w:rsid w:val="001A2E6A"/>
    <w:rsid w:val="001A310C"/>
    <w:rsid w:val="001A317E"/>
    <w:rsid w:val="001A36C7"/>
    <w:rsid w:val="001A3777"/>
    <w:rsid w:val="001A38D1"/>
    <w:rsid w:val="001A3AFE"/>
    <w:rsid w:val="001A3C38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12"/>
    <w:rsid w:val="001A4628"/>
    <w:rsid w:val="001A475E"/>
    <w:rsid w:val="001A47A1"/>
    <w:rsid w:val="001A4BF6"/>
    <w:rsid w:val="001A4D10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759"/>
    <w:rsid w:val="001A67EF"/>
    <w:rsid w:val="001A685C"/>
    <w:rsid w:val="001A69B6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C74"/>
    <w:rsid w:val="001B0CC1"/>
    <w:rsid w:val="001B0D50"/>
    <w:rsid w:val="001B0DA8"/>
    <w:rsid w:val="001B0E67"/>
    <w:rsid w:val="001B1054"/>
    <w:rsid w:val="001B15B2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786"/>
    <w:rsid w:val="001B2C26"/>
    <w:rsid w:val="001B2E90"/>
    <w:rsid w:val="001B2EA2"/>
    <w:rsid w:val="001B3356"/>
    <w:rsid w:val="001B33F2"/>
    <w:rsid w:val="001B35E1"/>
    <w:rsid w:val="001B3995"/>
    <w:rsid w:val="001B39A7"/>
    <w:rsid w:val="001B3B0A"/>
    <w:rsid w:val="001B3C07"/>
    <w:rsid w:val="001B3D1E"/>
    <w:rsid w:val="001B3F16"/>
    <w:rsid w:val="001B4765"/>
    <w:rsid w:val="001B49F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62C3"/>
    <w:rsid w:val="001B6335"/>
    <w:rsid w:val="001B669C"/>
    <w:rsid w:val="001B67F3"/>
    <w:rsid w:val="001B69BE"/>
    <w:rsid w:val="001B69F3"/>
    <w:rsid w:val="001B6CDC"/>
    <w:rsid w:val="001B6DC6"/>
    <w:rsid w:val="001B70EF"/>
    <w:rsid w:val="001B72A7"/>
    <w:rsid w:val="001B7705"/>
    <w:rsid w:val="001B7855"/>
    <w:rsid w:val="001B792B"/>
    <w:rsid w:val="001B7A0B"/>
    <w:rsid w:val="001B7A42"/>
    <w:rsid w:val="001B7A64"/>
    <w:rsid w:val="001B7E07"/>
    <w:rsid w:val="001B7EB1"/>
    <w:rsid w:val="001B7F80"/>
    <w:rsid w:val="001C02C8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FBA"/>
    <w:rsid w:val="001C264E"/>
    <w:rsid w:val="001C2739"/>
    <w:rsid w:val="001C274A"/>
    <w:rsid w:val="001C2E3A"/>
    <w:rsid w:val="001C3036"/>
    <w:rsid w:val="001C3455"/>
    <w:rsid w:val="001C3A7C"/>
    <w:rsid w:val="001C3B69"/>
    <w:rsid w:val="001C406E"/>
    <w:rsid w:val="001C4418"/>
    <w:rsid w:val="001C45D3"/>
    <w:rsid w:val="001C469A"/>
    <w:rsid w:val="001C476E"/>
    <w:rsid w:val="001C485D"/>
    <w:rsid w:val="001C49C9"/>
    <w:rsid w:val="001C4F96"/>
    <w:rsid w:val="001C512C"/>
    <w:rsid w:val="001C5635"/>
    <w:rsid w:val="001C57A7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32E"/>
    <w:rsid w:val="001C746B"/>
    <w:rsid w:val="001C7A00"/>
    <w:rsid w:val="001C7A11"/>
    <w:rsid w:val="001D014E"/>
    <w:rsid w:val="001D0182"/>
    <w:rsid w:val="001D05D9"/>
    <w:rsid w:val="001D075D"/>
    <w:rsid w:val="001D0AC3"/>
    <w:rsid w:val="001D0E5E"/>
    <w:rsid w:val="001D0FD2"/>
    <w:rsid w:val="001D1124"/>
    <w:rsid w:val="001D13D0"/>
    <w:rsid w:val="001D15CD"/>
    <w:rsid w:val="001D16A6"/>
    <w:rsid w:val="001D188B"/>
    <w:rsid w:val="001D1BF3"/>
    <w:rsid w:val="001D1C4D"/>
    <w:rsid w:val="001D2261"/>
    <w:rsid w:val="001D23FE"/>
    <w:rsid w:val="001D24E3"/>
    <w:rsid w:val="001D281B"/>
    <w:rsid w:val="001D2A1C"/>
    <w:rsid w:val="001D2B07"/>
    <w:rsid w:val="001D2C62"/>
    <w:rsid w:val="001D2CC6"/>
    <w:rsid w:val="001D2D05"/>
    <w:rsid w:val="001D355D"/>
    <w:rsid w:val="001D3931"/>
    <w:rsid w:val="001D3A87"/>
    <w:rsid w:val="001D3C67"/>
    <w:rsid w:val="001D3FC6"/>
    <w:rsid w:val="001D41F6"/>
    <w:rsid w:val="001D4337"/>
    <w:rsid w:val="001D471A"/>
    <w:rsid w:val="001D4A6D"/>
    <w:rsid w:val="001D4BFC"/>
    <w:rsid w:val="001D536E"/>
    <w:rsid w:val="001D55E2"/>
    <w:rsid w:val="001D569A"/>
    <w:rsid w:val="001D571C"/>
    <w:rsid w:val="001D5891"/>
    <w:rsid w:val="001D5D38"/>
    <w:rsid w:val="001D5EB4"/>
    <w:rsid w:val="001D616C"/>
    <w:rsid w:val="001D6262"/>
    <w:rsid w:val="001D6A92"/>
    <w:rsid w:val="001D6BF5"/>
    <w:rsid w:val="001D706C"/>
    <w:rsid w:val="001D70F4"/>
    <w:rsid w:val="001D7310"/>
    <w:rsid w:val="001D7346"/>
    <w:rsid w:val="001D7560"/>
    <w:rsid w:val="001D7728"/>
    <w:rsid w:val="001D77A2"/>
    <w:rsid w:val="001D7FE2"/>
    <w:rsid w:val="001E01EE"/>
    <w:rsid w:val="001E061F"/>
    <w:rsid w:val="001E0A29"/>
    <w:rsid w:val="001E0C03"/>
    <w:rsid w:val="001E0C28"/>
    <w:rsid w:val="001E0E06"/>
    <w:rsid w:val="001E0E0E"/>
    <w:rsid w:val="001E1113"/>
    <w:rsid w:val="001E1217"/>
    <w:rsid w:val="001E1726"/>
    <w:rsid w:val="001E1804"/>
    <w:rsid w:val="001E1B34"/>
    <w:rsid w:val="001E1C08"/>
    <w:rsid w:val="001E1C75"/>
    <w:rsid w:val="001E1CE8"/>
    <w:rsid w:val="001E1E91"/>
    <w:rsid w:val="001E2120"/>
    <w:rsid w:val="001E23A5"/>
    <w:rsid w:val="001E24E0"/>
    <w:rsid w:val="001E263C"/>
    <w:rsid w:val="001E2FB9"/>
    <w:rsid w:val="001E2FC9"/>
    <w:rsid w:val="001E3171"/>
    <w:rsid w:val="001E374D"/>
    <w:rsid w:val="001E3850"/>
    <w:rsid w:val="001E3AB8"/>
    <w:rsid w:val="001E3B1D"/>
    <w:rsid w:val="001E3D8B"/>
    <w:rsid w:val="001E404F"/>
    <w:rsid w:val="001E41CB"/>
    <w:rsid w:val="001E42ED"/>
    <w:rsid w:val="001E455C"/>
    <w:rsid w:val="001E4573"/>
    <w:rsid w:val="001E467B"/>
    <w:rsid w:val="001E4814"/>
    <w:rsid w:val="001E488A"/>
    <w:rsid w:val="001E4B3A"/>
    <w:rsid w:val="001E4D55"/>
    <w:rsid w:val="001E4F42"/>
    <w:rsid w:val="001E50DA"/>
    <w:rsid w:val="001E5275"/>
    <w:rsid w:val="001E535C"/>
    <w:rsid w:val="001E53C0"/>
    <w:rsid w:val="001E53EE"/>
    <w:rsid w:val="001E54DC"/>
    <w:rsid w:val="001E5BE9"/>
    <w:rsid w:val="001E5BF2"/>
    <w:rsid w:val="001E6013"/>
    <w:rsid w:val="001E61F5"/>
    <w:rsid w:val="001E690F"/>
    <w:rsid w:val="001E6973"/>
    <w:rsid w:val="001E6A52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CEB"/>
    <w:rsid w:val="001E7D8D"/>
    <w:rsid w:val="001E7E55"/>
    <w:rsid w:val="001E7EF3"/>
    <w:rsid w:val="001F018B"/>
    <w:rsid w:val="001F04C3"/>
    <w:rsid w:val="001F05AF"/>
    <w:rsid w:val="001F05C8"/>
    <w:rsid w:val="001F073A"/>
    <w:rsid w:val="001F07FE"/>
    <w:rsid w:val="001F0927"/>
    <w:rsid w:val="001F0B40"/>
    <w:rsid w:val="001F0E2D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1E87"/>
    <w:rsid w:val="001F2002"/>
    <w:rsid w:val="001F2926"/>
    <w:rsid w:val="001F33E3"/>
    <w:rsid w:val="001F3449"/>
    <w:rsid w:val="001F35C9"/>
    <w:rsid w:val="001F375A"/>
    <w:rsid w:val="001F3A07"/>
    <w:rsid w:val="001F3A62"/>
    <w:rsid w:val="001F3BAE"/>
    <w:rsid w:val="001F3CDC"/>
    <w:rsid w:val="001F3DC3"/>
    <w:rsid w:val="001F3FBB"/>
    <w:rsid w:val="001F415C"/>
    <w:rsid w:val="001F4163"/>
    <w:rsid w:val="001F4195"/>
    <w:rsid w:val="001F42B0"/>
    <w:rsid w:val="001F4A6E"/>
    <w:rsid w:val="001F4F88"/>
    <w:rsid w:val="001F509E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DAA"/>
    <w:rsid w:val="00200366"/>
    <w:rsid w:val="002006A9"/>
    <w:rsid w:val="002006C7"/>
    <w:rsid w:val="00200AA3"/>
    <w:rsid w:val="00200EC6"/>
    <w:rsid w:val="00201328"/>
    <w:rsid w:val="0020178D"/>
    <w:rsid w:val="002017E0"/>
    <w:rsid w:val="00201961"/>
    <w:rsid w:val="002019FA"/>
    <w:rsid w:val="00201AC6"/>
    <w:rsid w:val="00201AF4"/>
    <w:rsid w:val="00201B16"/>
    <w:rsid w:val="00201F1F"/>
    <w:rsid w:val="00201FE6"/>
    <w:rsid w:val="00202003"/>
    <w:rsid w:val="0020203A"/>
    <w:rsid w:val="002022C5"/>
    <w:rsid w:val="002027AE"/>
    <w:rsid w:val="00202830"/>
    <w:rsid w:val="00202EBF"/>
    <w:rsid w:val="00203388"/>
    <w:rsid w:val="002034B1"/>
    <w:rsid w:val="002035E8"/>
    <w:rsid w:val="00203E7D"/>
    <w:rsid w:val="00203EA0"/>
    <w:rsid w:val="002045B1"/>
    <w:rsid w:val="002045FB"/>
    <w:rsid w:val="00204AC5"/>
    <w:rsid w:val="00204B6D"/>
    <w:rsid w:val="00204D9D"/>
    <w:rsid w:val="00204DBB"/>
    <w:rsid w:val="00204E6A"/>
    <w:rsid w:val="00205339"/>
    <w:rsid w:val="002053A6"/>
    <w:rsid w:val="00205558"/>
    <w:rsid w:val="0020578B"/>
    <w:rsid w:val="00205CF6"/>
    <w:rsid w:val="00205DC2"/>
    <w:rsid w:val="00205E1D"/>
    <w:rsid w:val="00205F0B"/>
    <w:rsid w:val="00205FEA"/>
    <w:rsid w:val="002065CC"/>
    <w:rsid w:val="00206D09"/>
    <w:rsid w:val="00206E7C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457"/>
    <w:rsid w:val="00210524"/>
    <w:rsid w:val="0021056F"/>
    <w:rsid w:val="00210BAF"/>
    <w:rsid w:val="00210D3E"/>
    <w:rsid w:val="00211072"/>
    <w:rsid w:val="00211118"/>
    <w:rsid w:val="00211278"/>
    <w:rsid w:val="002112DE"/>
    <w:rsid w:val="00211981"/>
    <w:rsid w:val="00211C3F"/>
    <w:rsid w:val="00211DE1"/>
    <w:rsid w:val="002120FA"/>
    <w:rsid w:val="0021213E"/>
    <w:rsid w:val="00212891"/>
    <w:rsid w:val="00212E1F"/>
    <w:rsid w:val="0021349D"/>
    <w:rsid w:val="002134D3"/>
    <w:rsid w:val="002136B1"/>
    <w:rsid w:val="002137DD"/>
    <w:rsid w:val="00213DC9"/>
    <w:rsid w:val="00213E07"/>
    <w:rsid w:val="0021429E"/>
    <w:rsid w:val="00214517"/>
    <w:rsid w:val="002146F5"/>
    <w:rsid w:val="00214F53"/>
    <w:rsid w:val="00215008"/>
    <w:rsid w:val="002150B3"/>
    <w:rsid w:val="00215999"/>
    <w:rsid w:val="00216484"/>
    <w:rsid w:val="002166DB"/>
    <w:rsid w:val="002169A4"/>
    <w:rsid w:val="00216AB5"/>
    <w:rsid w:val="00216DA7"/>
    <w:rsid w:val="0021718B"/>
    <w:rsid w:val="00217259"/>
    <w:rsid w:val="002172F1"/>
    <w:rsid w:val="00217546"/>
    <w:rsid w:val="00217695"/>
    <w:rsid w:val="00217716"/>
    <w:rsid w:val="00217915"/>
    <w:rsid w:val="00217A3D"/>
    <w:rsid w:val="00217B42"/>
    <w:rsid w:val="002200D4"/>
    <w:rsid w:val="002204DB"/>
    <w:rsid w:val="002205DA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1F22"/>
    <w:rsid w:val="00221FCE"/>
    <w:rsid w:val="00222130"/>
    <w:rsid w:val="00222252"/>
    <w:rsid w:val="0022236F"/>
    <w:rsid w:val="002226B0"/>
    <w:rsid w:val="00222AE1"/>
    <w:rsid w:val="00222C5F"/>
    <w:rsid w:val="00222E3B"/>
    <w:rsid w:val="0022311F"/>
    <w:rsid w:val="00223924"/>
    <w:rsid w:val="0022398A"/>
    <w:rsid w:val="00223CE5"/>
    <w:rsid w:val="00223FCB"/>
    <w:rsid w:val="002245CC"/>
    <w:rsid w:val="00224914"/>
    <w:rsid w:val="0022538B"/>
    <w:rsid w:val="00225631"/>
    <w:rsid w:val="002257E1"/>
    <w:rsid w:val="00225879"/>
    <w:rsid w:val="00225EFE"/>
    <w:rsid w:val="0022623F"/>
    <w:rsid w:val="002263B7"/>
    <w:rsid w:val="002264E4"/>
    <w:rsid w:val="002267E3"/>
    <w:rsid w:val="00226ADD"/>
    <w:rsid w:val="00226AE2"/>
    <w:rsid w:val="00226BEB"/>
    <w:rsid w:val="00226C22"/>
    <w:rsid w:val="00226D83"/>
    <w:rsid w:val="00226E92"/>
    <w:rsid w:val="00226FA0"/>
    <w:rsid w:val="00227171"/>
    <w:rsid w:val="00227301"/>
    <w:rsid w:val="002274D8"/>
    <w:rsid w:val="002274E3"/>
    <w:rsid w:val="00227685"/>
    <w:rsid w:val="0022792B"/>
    <w:rsid w:val="00227AB8"/>
    <w:rsid w:val="002300A6"/>
    <w:rsid w:val="002303B5"/>
    <w:rsid w:val="0023069C"/>
    <w:rsid w:val="00230825"/>
    <w:rsid w:val="002308F3"/>
    <w:rsid w:val="00230928"/>
    <w:rsid w:val="00230983"/>
    <w:rsid w:val="002309DB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BC6"/>
    <w:rsid w:val="00231EE8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06C"/>
    <w:rsid w:val="00234200"/>
    <w:rsid w:val="0023465C"/>
    <w:rsid w:val="00234894"/>
    <w:rsid w:val="002348CF"/>
    <w:rsid w:val="002348E9"/>
    <w:rsid w:val="00234E78"/>
    <w:rsid w:val="00234EEB"/>
    <w:rsid w:val="00235093"/>
    <w:rsid w:val="00235248"/>
    <w:rsid w:val="002354AC"/>
    <w:rsid w:val="0023596A"/>
    <w:rsid w:val="00235A33"/>
    <w:rsid w:val="00235A86"/>
    <w:rsid w:val="00235C0B"/>
    <w:rsid w:val="00235CB8"/>
    <w:rsid w:val="00235CDC"/>
    <w:rsid w:val="00235CE3"/>
    <w:rsid w:val="00235D05"/>
    <w:rsid w:val="00235E2F"/>
    <w:rsid w:val="00235EBA"/>
    <w:rsid w:val="00235ECF"/>
    <w:rsid w:val="00235F2B"/>
    <w:rsid w:val="002360F7"/>
    <w:rsid w:val="00236172"/>
    <w:rsid w:val="00236192"/>
    <w:rsid w:val="002362EF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A9D"/>
    <w:rsid w:val="00237C9C"/>
    <w:rsid w:val="00237DD5"/>
    <w:rsid w:val="00237FD8"/>
    <w:rsid w:val="0024004D"/>
    <w:rsid w:val="00240217"/>
    <w:rsid w:val="0024021A"/>
    <w:rsid w:val="0024035E"/>
    <w:rsid w:val="002404B1"/>
    <w:rsid w:val="002407DC"/>
    <w:rsid w:val="00240BC1"/>
    <w:rsid w:val="00240E36"/>
    <w:rsid w:val="00240FFC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1F75"/>
    <w:rsid w:val="0024212E"/>
    <w:rsid w:val="002421C3"/>
    <w:rsid w:val="002424A5"/>
    <w:rsid w:val="002425AA"/>
    <w:rsid w:val="002426D5"/>
    <w:rsid w:val="0024298A"/>
    <w:rsid w:val="002430BB"/>
    <w:rsid w:val="002430FE"/>
    <w:rsid w:val="00243865"/>
    <w:rsid w:val="00243957"/>
    <w:rsid w:val="00243D8D"/>
    <w:rsid w:val="00243EBF"/>
    <w:rsid w:val="00243FE0"/>
    <w:rsid w:val="0024432E"/>
    <w:rsid w:val="002443C9"/>
    <w:rsid w:val="00244F39"/>
    <w:rsid w:val="00245036"/>
    <w:rsid w:val="0024517E"/>
    <w:rsid w:val="00245731"/>
    <w:rsid w:val="00245A85"/>
    <w:rsid w:val="00245DEC"/>
    <w:rsid w:val="00245E40"/>
    <w:rsid w:val="00245EF6"/>
    <w:rsid w:val="00245F4D"/>
    <w:rsid w:val="00246323"/>
    <w:rsid w:val="00246368"/>
    <w:rsid w:val="002463A0"/>
    <w:rsid w:val="002468CC"/>
    <w:rsid w:val="00246937"/>
    <w:rsid w:val="00246938"/>
    <w:rsid w:val="00246EF7"/>
    <w:rsid w:val="0024725E"/>
    <w:rsid w:val="0024739D"/>
    <w:rsid w:val="002477C8"/>
    <w:rsid w:val="00247949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445"/>
    <w:rsid w:val="002518B1"/>
    <w:rsid w:val="002519DC"/>
    <w:rsid w:val="00251C15"/>
    <w:rsid w:val="00251D03"/>
    <w:rsid w:val="00251E94"/>
    <w:rsid w:val="0025219F"/>
    <w:rsid w:val="00252208"/>
    <w:rsid w:val="00252237"/>
    <w:rsid w:val="002525C6"/>
    <w:rsid w:val="00252677"/>
    <w:rsid w:val="00252704"/>
    <w:rsid w:val="00252C3E"/>
    <w:rsid w:val="00252CD6"/>
    <w:rsid w:val="00252E07"/>
    <w:rsid w:val="00252F8F"/>
    <w:rsid w:val="0025347C"/>
    <w:rsid w:val="00253595"/>
    <w:rsid w:val="00253D47"/>
    <w:rsid w:val="002542A7"/>
    <w:rsid w:val="0025451A"/>
    <w:rsid w:val="0025465E"/>
    <w:rsid w:val="0025471E"/>
    <w:rsid w:val="00254A31"/>
    <w:rsid w:val="00254DA0"/>
    <w:rsid w:val="00254E05"/>
    <w:rsid w:val="00254F20"/>
    <w:rsid w:val="00255225"/>
    <w:rsid w:val="002552CB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33D"/>
    <w:rsid w:val="00257511"/>
    <w:rsid w:val="002576BF"/>
    <w:rsid w:val="002576F4"/>
    <w:rsid w:val="00257866"/>
    <w:rsid w:val="00257BD4"/>
    <w:rsid w:val="00257E2F"/>
    <w:rsid w:val="00257EAE"/>
    <w:rsid w:val="002602C6"/>
    <w:rsid w:val="002607A7"/>
    <w:rsid w:val="002608D9"/>
    <w:rsid w:val="00260B5C"/>
    <w:rsid w:val="00260C4A"/>
    <w:rsid w:val="00260EA6"/>
    <w:rsid w:val="002612AD"/>
    <w:rsid w:val="00261510"/>
    <w:rsid w:val="0026154C"/>
    <w:rsid w:val="002616E5"/>
    <w:rsid w:val="0026173B"/>
    <w:rsid w:val="00261C45"/>
    <w:rsid w:val="00261F1B"/>
    <w:rsid w:val="0026201A"/>
    <w:rsid w:val="0026202E"/>
    <w:rsid w:val="002625CF"/>
    <w:rsid w:val="002626FD"/>
    <w:rsid w:val="00262DC2"/>
    <w:rsid w:val="002632DD"/>
    <w:rsid w:val="00263623"/>
    <w:rsid w:val="00263675"/>
    <w:rsid w:val="00263767"/>
    <w:rsid w:val="0026399A"/>
    <w:rsid w:val="002639AF"/>
    <w:rsid w:val="00263F58"/>
    <w:rsid w:val="00263F81"/>
    <w:rsid w:val="0026438D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77"/>
    <w:rsid w:val="00266493"/>
    <w:rsid w:val="0026658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98A"/>
    <w:rsid w:val="00267993"/>
    <w:rsid w:val="00267AC9"/>
    <w:rsid w:val="00270361"/>
    <w:rsid w:val="00270762"/>
    <w:rsid w:val="002707C6"/>
    <w:rsid w:val="00270873"/>
    <w:rsid w:val="00270997"/>
    <w:rsid w:val="00270A77"/>
    <w:rsid w:val="00270AA4"/>
    <w:rsid w:val="00270E7C"/>
    <w:rsid w:val="00270F11"/>
    <w:rsid w:val="00270F4E"/>
    <w:rsid w:val="0027101D"/>
    <w:rsid w:val="00271217"/>
    <w:rsid w:val="00271230"/>
    <w:rsid w:val="00271310"/>
    <w:rsid w:val="00271443"/>
    <w:rsid w:val="00271554"/>
    <w:rsid w:val="00271705"/>
    <w:rsid w:val="00271D1B"/>
    <w:rsid w:val="00271E14"/>
    <w:rsid w:val="0027202D"/>
    <w:rsid w:val="002720D0"/>
    <w:rsid w:val="002723D4"/>
    <w:rsid w:val="00272542"/>
    <w:rsid w:val="0027274A"/>
    <w:rsid w:val="002728A8"/>
    <w:rsid w:val="00272B50"/>
    <w:rsid w:val="00272D00"/>
    <w:rsid w:val="00272F04"/>
    <w:rsid w:val="00272FF8"/>
    <w:rsid w:val="00273006"/>
    <w:rsid w:val="00273331"/>
    <w:rsid w:val="00273434"/>
    <w:rsid w:val="00273748"/>
    <w:rsid w:val="00273B78"/>
    <w:rsid w:val="00273CB1"/>
    <w:rsid w:val="00273EAB"/>
    <w:rsid w:val="00274385"/>
    <w:rsid w:val="0027446F"/>
    <w:rsid w:val="002744F4"/>
    <w:rsid w:val="00274516"/>
    <w:rsid w:val="00274771"/>
    <w:rsid w:val="00274D80"/>
    <w:rsid w:val="00275011"/>
    <w:rsid w:val="00275047"/>
    <w:rsid w:val="002751CF"/>
    <w:rsid w:val="002751DC"/>
    <w:rsid w:val="002751F8"/>
    <w:rsid w:val="0027531D"/>
    <w:rsid w:val="00275322"/>
    <w:rsid w:val="002753AC"/>
    <w:rsid w:val="002754BC"/>
    <w:rsid w:val="002754FC"/>
    <w:rsid w:val="0027562F"/>
    <w:rsid w:val="00275680"/>
    <w:rsid w:val="00275917"/>
    <w:rsid w:val="00275ADF"/>
    <w:rsid w:val="00275B65"/>
    <w:rsid w:val="00275F65"/>
    <w:rsid w:val="002761ED"/>
    <w:rsid w:val="002763EF"/>
    <w:rsid w:val="0027640B"/>
    <w:rsid w:val="00276414"/>
    <w:rsid w:val="0027642F"/>
    <w:rsid w:val="0027656E"/>
    <w:rsid w:val="00276739"/>
    <w:rsid w:val="002769EF"/>
    <w:rsid w:val="00276C31"/>
    <w:rsid w:val="0027723A"/>
    <w:rsid w:val="002772D9"/>
    <w:rsid w:val="0027735F"/>
    <w:rsid w:val="0027798E"/>
    <w:rsid w:val="00277DC9"/>
    <w:rsid w:val="00277E00"/>
    <w:rsid w:val="00277EF7"/>
    <w:rsid w:val="00277F3C"/>
    <w:rsid w:val="002803D1"/>
    <w:rsid w:val="002803D5"/>
    <w:rsid w:val="002804BD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378"/>
    <w:rsid w:val="00282397"/>
    <w:rsid w:val="0028244F"/>
    <w:rsid w:val="002828D7"/>
    <w:rsid w:val="00282A55"/>
    <w:rsid w:val="00282B03"/>
    <w:rsid w:val="00282BD3"/>
    <w:rsid w:val="00282EF1"/>
    <w:rsid w:val="00282F47"/>
    <w:rsid w:val="00282FC0"/>
    <w:rsid w:val="002830C8"/>
    <w:rsid w:val="0028334C"/>
    <w:rsid w:val="002833F4"/>
    <w:rsid w:val="0028367B"/>
    <w:rsid w:val="00283A0B"/>
    <w:rsid w:val="00283BF3"/>
    <w:rsid w:val="00283CD2"/>
    <w:rsid w:val="00283FC5"/>
    <w:rsid w:val="00284111"/>
    <w:rsid w:val="00284267"/>
    <w:rsid w:val="00284374"/>
    <w:rsid w:val="00284811"/>
    <w:rsid w:val="00284818"/>
    <w:rsid w:val="00284B5F"/>
    <w:rsid w:val="00284E00"/>
    <w:rsid w:val="00284E38"/>
    <w:rsid w:val="00284EB6"/>
    <w:rsid w:val="002852BA"/>
    <w:rsid w:val="00285584"/>
    <w:rsid w:val="002855D7"/>
    <w:rsid w:val="00285609"/>
    <w:rsid w:val="00285613"/>
    <w:rsid w:val="00285BFD"/>
    <w:rsid w:val="0028619A"/>
    <w:rsid w:val="00286587"/>
    <w:rsid w:val="0028663C"/>
    <w:rsid w:val="0028679A"/>
    <w:rsid w:val="00286853"/>
    <w:rsid w:val="00286BBA"/>
    <w:rsid w:val="00287010"/>
    <w:rsid w:val="002876AF"/>
    <w:rsid w:val="002876C9"/>
    <w:rsid w:val="00287863"/>
    <w:rsid w:val="00287875"/>
    <w:rsid w:val="00287A1D"/>
    <w:rsid w:val="00290225"/>
    <w:rsid w:val="0029043F"/>
    <w:rsid w:val="00290686"/>
    <w:rsid w:val="00290AB1"/>
    <w:rsid w:val="00290C7B"/>
    <w:rsid w:val="00290EEE"/>
    <w:rsid w:val="0029111A"/>
    <w:rsid w:val="00291586"/>
    <w:rsid w:val="002915AE"/>
    <w:rsid w:val="00291CFE"/>
    <w:rsid w:val="00291F4A"/>
    <w:rsid w:val="00291FD7"/>
    <w:rsid w:val="00291FF6"/>
    <w:rsid w:val="002920B8"/>
    <w:rsid w:val="0029223E"/>
    <w:rsid w:val="002922E6"/>
    <w:rsid w:val="002924B0"/>
    <w:rsid w:val="002925BA"/>
    <w:rsid w:val="00292690"/>
    <w:rsid w:val="002928AE"/>
    <w:rsid w:val="00292C39"/>
    <w:rsid w:val="00292CC0"/>
    <w:rsid w:val="00292D2E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442E"/>
    <w:rsid w:val="0029452A"/>
    <w:rsid w:val="0029456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6F1F"/>
    <w:rsid w:val="0029700C"/>
    <w:rsid w:val="002974F0"/>
    <w:rsid w:val="002976EE"/>
    <w:rsid w:val="00297E81"/>
    <w:rsid w:val="002A03DA"/>
    <w:rsid w:val="002A0491"/>
    <w:rsid w:val="002A057C"/>
    <w:rsid w:val="002A0AA3"/>
    <w:rsid w:val="002A0B0E"/>
    <w:rsid w:val="002A0CA6"/>
    <w:rsid w:val="002A0FE1"/>
    <w:rsid w:val="002A10AE"/>
    <w:rsid w:val="002A1124"/>
    <w:rsid w:val="002A1162"/>
    <w:rsid w:val="002A14F4"/>
    <w:rsid w:val="002A17D3"/>
    <w:rsid w:val="002A1B21"/>
    <w:rsid w:val="002A1F83"/>
    <w:rsid w:val="002A22BD"/>
    <w:rsid w:val="002A23A5"/>
    <w:rsid w:val="002A2493"/>
    <w:rsid w:val="002A2792"/>
    <w:rsid w:val="002A28FB"/>
    <w:rsid w:val="002A2B6E"/>
    <w:rsid w:val="002A2D47"/>
    <w:rsid w:val="002A2DA2"/>
    <w:rsid w:val="002A302A"/>
    <w:rsid w:val="002A321A"/>
    <w:rsid w:val="002A32CF"/>
    <w:rsid w:val="002A3651"/>
    <w:rsid w:val="002A37F2"/>
    <w:rsid w:val="002A38E4"/>
    <w:rsid w:val="002A3D75"/>
    <w:rsid w:val="002A3DF0"/>
    <w:rsid w:val="002A402D"/>
    <w:rsid w:val="002A4462"/>
    <w:rsid w:val="002A45BA"/>
    <w:rsid w:val="002A488D"/>
    <w:rsid w:val="002A4CEC"/>
    <w:rsid w:val="002A4D48"/>
    <w:rsid w:val="002A4FB8"/>
    <w:rsid w:val="002A5332"/>
    <w:rsid w:val="002A54C0"/>
    <w:rsid w:val="002A5531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2CF"/>
    <w:rsid w:val="002B036F"/>
    <w:rsid w:val="002B03C3"/>
    <w:rsid w:val="002B062A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30F"/>
    <w:rsid w:val="002B15A3"/>
    <w:rsid w:val="002B1623"/>
    <w:rsid w:val="002B1663"/>
    <w:rsid w:val="002B176D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2EC5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019"/>
    <w:rsid w:val="002B5407"/>
    <w:rsid w:val="002B5488"/>
    <w:rsid w:val="002B54DA"/>
    <w:rsid w:val="002B5534"/>
    <w:rsid w:val="002B5566"/>
    <w:rsid w:val="002B5612"/>
    <w:rsid w:val="002B56F7"/>
    <w:rsid w:val="002B5796"/>
    <w:rsid w:val="002B57A5"/>
    <w:rsid w:val="002B57C1"/>
    <w:rsid w:val="002B5B84"/>
    <w:rsid w:val="002B5FBC"/>
    <w:rsid w:val="002B610E"/>
    <w:rsid w:val="002B6428"/>
    <w:rsid w:val="002B64C3"/>
    <w:rsid w:val="002B68C2"/>
    <w:rsid w:val="002B69D8"/>
    <w:rsid w:val="002B6A01"/>
    <w:rsid w:val="002B6A68"/>
    <w:rsid w:val="002B6ACD"/>
    <w:rsid w:val="002B6C6D"/>
    <w:rsid w:val="002B6CF3"/>
    <w:rsid w:val="002B71B8"/>
    <w:rsid w:val="002B7276"/>
    <w:rsid w:val="002B749B"/>
    <w:rsid w:val="002B7554"/>
    <w:rsid w:val="002B775D"/>
    <w:rsid w:val="002B78F2"/>
    <w:rsid w:val="002B7DC6"/>
    <w:rsid w:val="002B7EE6"/>
    <w:rsid w:val="002C06E2"/>
    <w:rsid w:val="002C0777"/>
    <w:rsid w:val="002C08A4"/>
    <w:rsid w:val="002C0B51"/>
    <w:rsid w:val="002C0CCE"/>
    <w:rsid w:val="002C0EA9"/>
    <w:rsid w:val="002C1100"/>
    <w:rsid w:val="002C1357"/>
    <w:rsid w:val="002C13BE"/>
    <w:rsid w:val="002C1A78"/>
    <w:rsid w:val="002C1D4F"/>
    <w:rsid w:val="002C1EAA"/>
    <w:rsid w:val="002C1EDB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765"/>
    <w:rsid w:val="002C3C3A"/>
    <w:rsid w:val="002C3D3C"/>
    <w:rsid w:val="002C3D5C"/>
    <w:rsid w:val="002C3DB9"/>
    <w:rsid w:val="002C3EE9"/>
    <w:rsid w:val="002C3FC4"/>
    <w:rsid w:val="002C40ED"/>
    <w:rsid w:val="002C452A"/>
    <w:rsid w:val="002C45A1"/>
    <w:rsid w:val="002C46AF"/>
    <w:rsid w:val="002C47D0"/>
    <w:rsid w:val="002C4AA5"/>
    <w:rsid w:val="002C4B90"/>
    <w:rsid w:val="002C4BB5"/>
    <w:rsid w:val="002C4FA4"/>
    <w:rsid w:val="002C512E"/>
    <w:rsid w:val="002C5142"/>
    <w:rsid w:val="002C5164"/>
    <w:rsid w:val="002C5171"/>
    <w:rsid w:val="002C544C"/>
    <w:rsid w:val="002C5537"/>
    <w:rsid w:val="002C589C"/>
    <w:rsid w:val="002C59E7"/>
    <w:rsid w:val="002C5B78"/>
    <w:rsid w:val="002C5C17"/>
    <w:rsid w:val="002C5D61"/>
    <w:rsid w:val="002C6341"/>
    <w:rsid w:val="002C65C7"/>
    <w:rsid w:val="002C6739"/>
    <w:rsid w:val="002C6963"/>
    <w:rsid w:val="002C6A44"/>
    <w:rsid w:val="002C6C4F"/>
    <w:rsid w:val="002C6EB1"/>
    <w:rsid w:val="002C700A"/>
    <w:rsid w:val="002C7431"/>
    <w:rsid w:val="002C74C6"/>
    <w:rsid w:val="002C7687"/>
    <w:rsid w:val="002C791A"/>
    <w:rsid w:val="002C796E"/>
    <w:rsid w:val="002C7A8D"/>
    <w:rsid w:val="002D002B"/>
    <w:rsid w:val="002D00E4"/>
    <w:rsid w:val="002D06FB"/>
    <w:rsid w:val="002D0775"/>
    <w:rsid w:val="002D08E1"/>
    <w:rsid w:val="002D096E"/>
    <w:rsid w:val="002D0FC3"/>
    <w:rsid w:val="002D1188"/>
    <w:rsid w:val="002D11BD"/>
    <w:rsid w:val="002D1204"/>
    <w:rsid w:val="002D1224"/>
    <w:rsid w:val="002D12C3"/>
    <w:rsid w:val="002D168C"/>
    <w:rsid w:val="002D169F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410"/>
    <w:rsid w:val="002D2965"/>
    <w:rsid w:val="002D2F0E"/>
    <w:rsid w:val="002D2F51"/>
    <w:rsid w:val="002D2FEE"/>
    <w:rsid w:val="002D30A8"/>
    <w:rsid w:val="002D317E"/>
    <w:rsid w:val="002D347C"/>
    <w:rsid w:val="002D3623"/>
    <w:rsid w:val="002D39BC"/>
    <w:rsid w:val="002D3C42"/>
    <w:rsid w:val="002D3C49"/>
    <w:rsid w:val="002D3F93"/>
    <w:rsid w:val="002D3F94"/>
    <w:rsid w:val="002D458D"/>
    <w:rsid w:val="002D46A3"/>
    <w:rsid w:val="002D4706"/>
    <w:rsid w:val="002D4784"/>
    <w:rsid w:val="002D49A5"/>
    <w:rsid w:val="002D4B1A"/>
    <w:rsid w:val="002D4E37"/>
    <w:rsid w:val="002D4EF7"/>
    <w:rsid w:val="002D4F58"/>
    <w:rsid w:val="002D51B3"/>
    <w:rsid w:val="002D536B"/>
    <w:rsid w:val="002D58B8"/>
    <w:rsid w:val="002D599F"/>
    <w:rsid w:val="002D5D8A"/>
    <w:rsid w:val="002D5DD6"/>
    <w:rsid w:val="002D5E57"/>
    <w:rsid w:val="002D5F26"/>
    <w:rsid w:val="002D5FAC"/>
    <w:rsid w:val="002D62BF"/>
    <w:rsid w:val="002D6428"/>
    <w:rsid w:val="002D642B"/>
    <w:rsid w:val="002D642F"/>
    <w:rsid w:val="002D690D"/>
    <w:rsid w:val="002D6A0A"/>
    <w:rsid w:val="002D6AD2"/>
    <w:rsid w:val="002D6BDF"/>
    <w:rsid w:val="002D6D0D"/>
    <w:rsid w:val="002D6E79"/>
    <w:rsid w:val="002D7388"/>
    <w:rsid w:val="002D7453"/>
    <w:rsid w:val="002D7623"/>
    <w:rsid w:val="002D7900"/>
    <w:rsid w:val="002D7AF3"/>
    <w:rsid w:val="002D7EA5"/>
    <w:rsid w:val="002D7F27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506"/>
    <w:rsid w:val="002E1815"/>
    <w:rsid w:val="002E1862"/>
    <w:rsid w:val="002E190A"/>
    <w:rsid w:val="002E1B39"/>
    <w:rsid w:val="002E1C01"/>
    <w:rsid w:val="002E208A"/>
    <w:rsid w:val="002E225E"/>
    <w:rsid w:val="002E2301"/>
    <w:rsid w:val="002E2313"/>
    <w:rsid w:val="002E24A6"/>
    <w:rsid w:val="002E260D"/>
    <w:rsid w:val="002E2642"/>
    <w:rsid w:val="002E2783"/>
    <w:rsid w:val="002E2C53"/>
    <w:rsid w:val="002E2CF0"/>
    <w:rsid w:val="002E2D47"/>
    <w:rsid w:val="002E2F73"/>
    <w:rsid w:val="002E30E6"/>
    <w:rsid w:val="002E34AC"/>
    <w:rsid w:val="002E3500"/>
    <w:rsid w:val="002E367C"/>
    <w:rsid w:val="002E3B4A"/>
    <w:rsid w:val="002E3C85"/>
    <w:rsid w:val="002E3F27"/>
    <w:rsid w:val="002E4509"/>
    <w:rsid w:val="002E46EB"/>
    <w:rsid w:val="002E4BB0"/>
    <w:rsid w:val="002E4BBC"/>
    <w:rsid w:val="002E4D7A"/>
    <w:rsid w:val="002E4FD0"/>
    <w:rsid w:val="002E50D6"/>
    <w:rsid w:val="002E50F4"/>
    <w:rsid w:val="002E51FB"/>
    <w:rsid w:val="002E55C3"/>
    <w:rsid w:val="002E58BE"/>
    <w:rsid w:val="002E595B"/>
    <w:rsid w:val="002E5BF6"/>
    <w:rsid w:val="002E5C2B"/>
    <w:rsid w:val="002E5C51"/>
    <w:rsid w:val="002E5E04"/>
    <w:rsid w:val="002E5EDE"/>
    <w:rsid w:val="002E5FFD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069"/>
    <w:rsid w:val="002F111E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454"/>
    <w:rsid w:val="002F3690"/>
    <w:rsid w:val="002F36B9"/>
    <w:rsid w:val="002F3B66"/>
    <w:rsid w:val="002F431A"/>
    <w:rsid w:val="002F44BC"/>
    <w:rsid w:val="002F45A3"/>
    <w:rsid w:val="002F4A0A"/>
    <w:rsid w:val="002F4B3F"/>
    <w:rsid w:val="002F4F93"/>
    <w:rsid w:val="002F505A"/>
    <w:rsid w:val="002F53BB"/>
    <w:rsid w:val="002F5682"/>
    <w:rsid w:val="002F57B8"/>
    <w:rsid w:val="002F5D3E"/>
    <w:rsid w:val="002F6095"/>
    <w:rsid w:val="002F63AC"/>
    <w:rsid w:val="002F6774"/>
    <w:rsid w:val="002F6795"/>
    <w:rsid w:val="002F682E"/>
    <w:rsid w:val="002F6F25"/>
    <w:rsid w:val="002F706E"/>
    <w:rsid w:val="002F7270"/>
    <w:rsid w:val="002F74BA"/>
    <w:rsid w:val="002F782B"/>
    <w:rsid w:val="002F7AA8"/>
    <w:rsid w:val="002F7AB4"/>
    <w:rsid w:val="002F7B8F"/>
    <w:rsid w:val="00300121"/>
    <w:rsid w:val="0030012C"/>
    <w:rsid w:val="003007EC"/>
    <w:rsid w:val="00300ECF"/>
    <w:rsid w:val="00301516"/>
    <w:rsid w:val="00301620"/>
    <w:rsid w:val="0030169F"/>
    <w:rsid w:val="003016D4"/>
    <w:rsid w:val="00301BA6"/>
    <w:rsid w:val="00301C3D"/>
    <w:rsid w:val="00301D1C"/>
    <w:rsid w:val="00302038"/>
    <w:rsid w:val="0030208F"/>
    <w:rsid w:val="003024F3"/>
    <w:rsid w:val="0030297D"/>
    <w:rsid w:val="00302B16"/>
    <w:rsid w:val="00302EE3"/>
    <w:rsid w:val="003031AE"/>
    <w:rsid w:val="0030348A"/>
    <w:rsid w:val="003034DB"/>
    <w:rsid w:val="003036DA"/>
    <w:rsid w:val="00303700"/>
    <w:rsid w:val="00303883"/>
    <w:rsid w:val="00303886"/>
    <w:rsid w:val="00303E16"/>
    <w:rsid w:val="003040E7"/>
    <w:rsid w:val="003040FD"/>
    <w:rsid w:val="00304260"/>
    <w:rsid w:val="0030453A"/>
    <w:rsid w:val="00304A15"/>
    <w:rsid w:val="00304AD5"/>
    <w:rsid w:val="00304C1E"/>
    <w:rsid w:val="00305033"/>
    <w:rsid w:val="00305217"/>
    <w:rsid w:val="00305276"/>
    <w:rsid w:val="00305483"/>
    <w:rsid w:val="003055C6"/>
    <w:rsid w:val="003057D6"/>
    <w:rsid w:val="00305961"/>
    <w:rsid w:val="00305BC8"/>
    <w:rsid w:val="00305D34"/>
    <w:rsid w:val="003068AB"/>
    <w:rsid w:val="00306A05"/>
    <w:rsid w:val="00306CFA"/>
    <w:rsid w:val="00306D9B"/>
    <w:rsid w:val="00306DD8"/>
    <w:rsid w:val="00306DE4"/>
    <w:rsid w:val="00306E3F"/>
    <w:rsid w:val="00306E88"/>
    <w:rsid w:val="00306EB6"/>
    <w:rsid w:val="00306EC5"/>
    <w:rsid w:val="00307309"/>
    <w:rsid w:val="00307317"/>
    <w:rsid w:val="00307550"/>
    <w:rsid w:val="00307581"/>
    <w:rsid w:val="0030767D"/>
    <w:rsid w:val="003079D5"/>
    <w:rsid w:val="00307A7A"/>
    <w:rsid w:val="00307D50"/>
    <w:rsid w:val="00310196"/>
    <w:rsid w:val="003104A9"/>
    <w:rsid w:val="0031099C"/>
    <w:rsid w:val="00310BA7"/>
    <w:rsid w:val="00310C6D"/>
    <w:rsid w:val="00311573"/>
    <w:rsid w:val="0031175E"/>
    <w:rsid w:val="00311870"/>
    <w:rsid w:val="003118AD"/>
    <w:rsid w:val="003118CA"/>
    <w:rsid w:val="00311AC0"/>
    <w:rsid w:val="00311BB4"/>
    <w:rsid w:val="00311F05"/>
    <w:rsid w:val="00311F65"/>
    <w:rsid w:val="00312227"/>
    <w:rsid w:val="003124B7"/>
    <w:rsid w:val="0031255F"/>
    <w:rsid w:val="0031258D"/>
    <w:rsid w:val="00312981"/>
    <w:rsid w:val="00313146"/>
    <w:rsid w:val="003132E1"/>
    <w:rsid w:val="003136E0"/>
    <w:rsid w:val="003137AE"/>
    <w:rsid w:val="00313835"/>
    <w:rsid w:val="0031384B"/>
    <w:rsid w:val="00313B17"/>
    <w:rsid w:val="00313E25"/>
    <w:rsid w:val="00313F3B"/>
    <w:rsid w:val="00313FB5"/>
    <w:rsid w:val="003143C7"/>
    <w:rsid w:val="003145E7"/>
    <w:rsid w:val="003147CF"/>
    <w:rsid w:val="003147D5"/>
    <w:rsid w:val="00314A7B"/>
    <w:rsid w:val="00314CA5"/>
    <w:rsid w:val="00315003"/>
    <w:rsid w:val="00315711"/>
    <w:rsid w:val="00315999"/>
    <w:rsid w:val="00315E32"/>
    <w:rsid w:val="00316221"/>
    <w:rsid w:val="0031637B"/>
    <w:rsid w:val="00316474"/>
    <w:rsid w:val="0031651B"/>
    <w:rsid w:val="0031655D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41B"/>
    <w:rsid w:val="0032051B"/>
    <w:rsid w:val="0032055D"/>
    <w:rsid w:val="00320766"/>
    <w:rsid w:val="00320D94"/>
    <w:rsid w:val="00320F5F"/>
    <w:rsid w:val="00321037"/>
    <w:rsid w:val="00321181"/>
    <w:rsid w:val="0032168C"/>
    <w:rsid w:val="003217BE"/>
    <w:rsid w:val="003218AC"/>
    <w:rsid w:val="00321975"/>
    <w:rsid w:val="00321A71"/>
    <w:rsid w:val="00321CBA"/>
    <w:rsid w:val="00321DC8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2F29"/>
    <w:rsid w:val="003239F3"/>
    <w:rsid w:val="00323BEC"/>
    <w:rsid w:val="00323D01"/>
    <w:rsid w:val="00323F28"/>
    <w:rsid w:val="00323F2D"/>
    <w:rsid w:val="00324249"/>
    <w:rsid w:val="003244B9"/>
    <w:rsid w:val="003245AF"/>
    <w:rsid w:val="0032480C"/>
    <w:rsid w:val="00324CFE"/>
    <w:rsid w:val="00324D93"/>
    <w:rsid w:val="00324E60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244"/>
    <w:rsid w:val="003264DB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238"/>
    <w:rsid w:val="00327573"/>
    <w:rsid w:val="00327644"/>
    <w:rsid w:val="003277E2"/>
    <w:rsid w:val="003278E8"/>
    <w:rsid w:val="003278FB"/>
    <w:rsid w:val="00327905"/>
    <w:rsid w:val="00327A11"/>
    <w:rsid w:val="00327A88"/>
    <w:rsid w:val="00330073"/>
    <w:rsid w:val="00330233"/>
    <w:rsid w:val="0033055E"/>
    <w:rsid w:val="00330844"/>
    <w:rsid w:val="00330934"/>
    <w:rsid w:val="00330B4B"/>
    <w:rsid w:val="00330BE3"/>
    <w:rsid w:val="00331064"/>
    <w:rsid w:val="0033165E"/>
    <w:rsid w:val="00331C21"/>
    <w:rsid w:val="00331E14"/>
    <w:rsid w:val="00331E38"/>
    <w:rsid w:val="00331FAC"/>
    <w:rsid w:val="00332144"/>
    <w:rsid w:val="00332334"/>
    <w:rsid w:val="00332509"/>
    <w:rsid w:val="00332C58"/>
    <w:rsid w:val="00332EEB"/>
    <w:rsid w:val="00332F0C"/>
    <w:rsid w:val="00333211"/>
    <w:rsid w:val="003332CF"/>
    <w:rsid w:val="00333362"/>
    <w:rsid w:val="00333A39"/>
    <w:rsid w:val="00333B89"/>
    <w:rsid w:val="00333D73"/>
    <w:rsid w:val="00334906"/>
    <w:rsid w:val="003349E6"/>
    <w:rsid w:val="00334EAB"/>
    <w:rsid w:val="00334FB7"/>
    <w:rsid w:val="00335251"/>
    <w:rsid w:val="003352D6"/>
    <w:rsid w:val="003353B6"/>
    <w:rsid w:val="00335845"/>
    <w:rsid w:val="0033587B"/>
    <w:rsid w:val="003359B9"/>
    <w:rsid w:val="00335A23"/>
    <w:rsid w:val="00335BAA"/>
    <w:rsid w:val="003361B1"/>
    <w:rsid w:val="003362AE"/>
    <w:rsid w:val="00336815"/>
    <w:rsid w:val="00336884"/>
    <w:rsid w:val="003368FD"/>
    <w:rsid w:val="00336969"/>
    <w:rsid w:val="00336BCA"/>
    <w:rsid w:val="00336E1C"/>
    <w:rsid w:val="00337038"/>
    <w:rsid w:val="00337129"/>
    <w:rsid w:val="00337639"/>
    <w:rsid w:val="00337BEC"/>
    <w:rsid w:val="00337D32"/>
    <w:rsid w:val="00337DF4"/>
    <w:rsid w:val="00337F7E"/>
    <w:rsid w:val="00340196"/>
    <w:rsid w:val="00340443"/>
    <w:rsid w:val="003405E9"/>
    <w:rsid w:val="0034086E"/>
    <w:rsid w:val="00340ACA"/>
    <w:rsid w:val="00340B66"/>
    <w:rsid w:val="00340BE9"/>
    <w:rsid w:val="00340FE1"/>
    <w:rsid w:val="003410E9"/>
    <w:rsid w:val="00341263"/>
    <w:rsid w:val="0034134E"/>
    <w:rsid w:val="003413E2"/>
    <w:rsid w:val="003419C6"/>
    <w:rsid w:val="003419F7"/>
    <w:rsid w:val="00341A23"/>
    <w:rsid w:val="00341A2F"/>
    <w:rsid w:val="00341CEF"/>
    <w:rsid w:val="003420BB"/>
    <w:rsid w:val="0034225B"/>
    <w:rsid w:val="00342321"/>
    <w:rsid w:val="003423A0"/>
    <w:rsid w:val="003424EF"/>
    <w:rsid w:val="003424FD"/>
    <w:rsid w:val="0034250B"/>
    <w:rsid w:val="00342806"/>
    <w:rsid w:val="0034297C"/>
    <w:rsid w:val="00342ABD"/>
    <w:rsid w:val="00342D69"/>
    <w:rsid w:val="00343041"/>
    <w:rsid w:val="0034321B"/>
    <w:rsid w:val="003433CE"/>
    <w:rsid w:val="00343580"/>
    <w:rsid w:val="0034362F"/>
    <w:rsid w:val="003436FA"/>
    <w:rsid w:val="0034373D"/>
    <w:rsid w:val="003437AD"/>
    <w:rsid w:val="00343A21"/>
    <w:rsid w:val="00343C0D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5603"/>
    <w:rsid w:val="0034604D"/>
    <w:rsid w:val="00346176"/>
    <w:rsid w:val="003463C1"/>
    <w:rsid w:val="00346416"/>
    <w:rsid w:val="00346478"/>
    <w:rsid w:val="00346857"/>
    <w:rsid w:val="0034687F"/>
    <w:rsid w:val="00346B15"/>
    <w:rsid w:val="00346B45"/>
    <w:rsid w:val="00346BB1"/>
    <w:rsid w:val="00346F27"/>
    <w:rsid w:val="00346FF6"/>
    <w:rsid w:val="0034724D"/>
    <w:rsid w:val="003472A7"/>
    <w:rsid w:val="00347447"/>
    <w:rsid w:val="003475AF"/>
    <w:rsid w:val="00347828"/>
    <w:rsid w:val="0035014A"/>
    <w:rsid w:val="003503C1"/>
    <w:rsid w:val="003505DF"/>
    <w:rsid w:val="003509A8"/>
    <w:rsid w:val="00350C81"/>
    <w:rsid w:val="00350CD6"/>
    <w:rsid w:val="00350E48"/>
    <w:rsid w:val="003516E4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2F3E"/>
    <w:rsid w:val="00352F60"/>
    <w:rsid w:val="00353168"/>
    <w:rsid w:val="003532FB"/>
    <w:rsid w:val="00353627"/>
    <w:rsid w:val="00353704"/>
    <w:rsid w:val="003539F8"/>
    <w:rsid w:val="00353AE1"/>
    <w:rsid w:val="00353B8D"/>
    <w:rsid w:val="00353D00"/>
    <w:rsid w:val="00353D8C"/>
    <w:rsid w:val="00353FC4"/>
    <w:rsid w:val="003541FB"/>
    <w:rsid w:val="003542BE"/>
    <w:rsid w:val="00354528"/>
    <w:rsid w:val="003546D2"/>
    <w:rsid w:val="0035498B"/>
    <w:rsid w:val="00354B6C"/>
    <w:rsid w:val="00354C2E"/>
    <w:rsid w:val="00354C9A"/>
    <w:rsid w:val="003550A8"/>
    <w:rsid w:val="003550AD"/>
    <w:rsid w:val="00355CE3"/>
    <w:rsid w:val="00355DA8"/>
    <w:rsid w:val="003560A1"/>
    <w:rsid w:val="003560A5"/>
    <w:rsid w:val="00356420"/>
    <w:rsid w:val="00356457"/>
    <w:rsid w:val="003564CC"/>
    <w:rsid w:val="00356767"/>
    <w:rsid w:val="00356A46"/>
    <w:rsid w:val="00356B0F"/>
    <w:rsid w:val="00356BC6"/>
    <w:rsid w:val="00356C57"/>
    <w:rsid w:val="00356C8A"/>
    <w:rsid w:val="00356FE8"/>
    <w:rsid w:val="00357007"/>
    <w:rsid w:val="00357C07"/>
    <w:rsid w:val="00357D08"/>
    <w:rsid w:val="00357D18"/>
    <w:rsid w:val="00357D26"/>
    <w:rsid w:val="00357E75"/>
    <w:rsid w:val="00357FC9"/>
    <w:rsid w:val="003601B9"/>
    <w:rsid w:val="00360270"/>
    <w:rsid w:val="003603FD"/>
    <w:rsid w:val="003604EF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31B"/>
    <w:rsid w:val="003627A3"/>
    <w:rsid w:val="003629EF"/>
    <w:rsid w:val="00362A1D"/>
    <w:rsid w:val="00362C51"/>
    <w:rsid w:val="00362CC9"/>
    <w:rsid w:val="00362D17"/>
    <w:rsid w:val="00363080"/>
    <w:rsid w:val="003632F5"/>
    <w:rsid w:val="00363466"/>
    <w:rsid w:val="003635BA"/>
    <w:rsid w:val="0036375A"/>
    <w:rsid w:val="0036375E"/>
    <w:rsid w:val="00363828"/>
    <w:rsid w:val="003639B1"/>
    <w:rsid w:val="003639F7"/>
    <w:rsid w:val="00363F4D"/>
    <w:rsid w:val="003642CD"/>
    <w:rsid w:val="003643DE"/>
    <w:rsid w:val="003643F6"/>
    <w:rsid w:val="00364412"/>
    <w:rsid w:val="003644AC"/>
    <w:rsid w:val="003646B7"/>
    <w:rsid w:val="0036486D"/>
    <w:rsid w:val="00364CBB"/>
    <w:rsid w:val="00364DFB"/>
    <w:rsid w:val="00364ED8"/>
    <w:rsid w:val="00365677"/>
    <w:rsid w:val="003656A2"/>
    <w:rsid w:val="00365E36"/>
    <w:rsid w:val="00366031"/>
    <w:rsid w:val="00366264"/>
    <w:rsid w:val="0036635F"/>
    <w:rsid w:val="003664BA"/>
    <w:rsid w:val="003665D2"/>
    <w:rsid w:val="003669DB"/>
    <w:rsid w:val="00366C0C"/>
    <w:rsid w:val="00366D7F"/>
    <w:rsid w:val="0036704B"/>
    <w:rsid w:val="00367689"/>
    <w:rsid w:val="0036783A"/>
    <w:rsid w:val="00367922"/>
    <w:rsid w:val="003679E6"/>
    <w:rsid w:val="00367A9B"/>
    <w:rsid w:val="00367C4E"/>
    <w:rsid w:val="00367EBD"/>
    <w:rsid w:val="00370411"/>
    <w:rsid w:val="00370546"/>
    <w:rsid w:val="00370557"/>
    <w:rsid w:val="0037057A"/>
    <w:rsid w:val="003707C7"/>
    <w:rsid w:val="0037097F"/>
    <w:rsid w:val="003709A3"/>
    <w:rsid w:val="00370A98"/>
    <w:rsid w:val="00370AE7"/>
    <w:rsid w:val="00370B06"/>
    <w:rsid w:val="00370E3D"/>
    <w:rsid w:val="00370F2B"/>
    <w:rsid w:val="00371103"/>
    <w:rsid w:val="00371257"/>
    <w:rsid w:val="00371362"/>
    <w:rsid w:val="00371572"/>
    <w:rsid w:val="0037158B"/>
    <w:rsid w:val="003715C8"/>
    <w:rsid w:val="00371C93"/>
    <w:rsid w:val="00371DE7"/>
    <w:rsid w:val="003722EE"/>
    <w:rsid w:val="00372333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0A5"/>
    <w:rsid w:val="00374166"/>
    <w:rsid w:val="003744C9"/>
    <w:rsid w:val="003744F3"/>
    <w:rsid w:val="00374569"/>
    <w:rsid w:val="003745F3"/>
    <w:rsid w:val="003749A6"/>
    <w:rsid w:val="00374A94"/>
    <w:rsid w:val="0037515A"/>
    <w:rsid w:val="0037571B"/>
    <w:rsid w:val="00375E5F"/>
    <w:rsid w:val="00375F09"/>
    <w:rsid w:val="00375F5C"/>
    <w:rsid w:val="00375FFC"/>
    <w:rsid w:val="00376065"/>
    <w:rsid w:val="0037642A"/>
    <w:rsid w:val="00376D68"/>
    <w:rsid w:val="00376E41"/>
    <w:rsid w:val="00376EB7"/>
    <w:rsid w:val="00377043"/>
    <w:rsid w:val="003771E5"/>
    <w:rsid w:val="00377559"/>
    <w:rsid w:val="00377757"/>
    <w:rsid w:val="00377800"/>
    <w:rsid w:val="0037795B"/>
    <w:rsid w:val="00377CE7"/>
    <w:rsid w:val="00377D3E"/>
    <w:rsid w:val="00377EAF"/>
    <w:rsid w:val="0038030A"/>
    <w:rsid w:val="00380718"/>
    <w:rsid w:val="00380AE0"/>
    <w:rsid w:val="00380C20"/>
    <w:rsid w:val="00380D64"/>
    <w:rsid w:val="00380EEA"/>
    <w:rsid w:val="003811C2"/>
    <w:rsid w:val="003815AA"/>
    <w:rsid w:val="0038168C"/>
    <w:rsid w:val="00381763"/>
    <w:rsid w:val="00382043"/>
    <w:rsid w:val="003821BA"/>
    <w:rsid w:val="003821D3"/>
    <w:rsid w:val="003821D5"/>
    <w:rsid w:val="00382406"/>
    <w:rsid w:val="003825BA"/>
    <w:rsid w:val="0038274D"/>
    <w:rsid w:val="00382A75"/>
    <w:rsid w:val="00382E32"/>
    <w:rsid w:val="003830FA"/>
    <w:rsid w:val="0038313B"/>
    <w:rsid w:val="003834AC"/>
    <w:rsid w:val="0038354D"/>
    <w:rsid w:val="00383993"/>
    <w:rsid w:val="00383C23"/>
    <w:rsid w:val="00383DF4"/>
    <w:rsid w:val="00384013"/>
    <w:rsid w:val="00384057"/>
    <w:rsid w:val="00384394"/>
    <w:rsid w:val="00384453"/>
    <w:rsid w:val="003844C0"/>
    <w:rsid w:val="00384AD7"/>
    <w:rsid w:val="00384FD8"/>
    <w:rsid w:val="00385144"/>
    <w:rsid w:val="00385627"/>
    <w:rsid w:val="003858E0"/>
    <w:rsid w:val="00385A8C"/>
    <w:rsid w:val="00385BC3"/>
    <w:rsid w:val="00385F93"/>
    <w:rsid w:val="00386127"/>
    <w:rsid w:val="00386342"/>
    <w:rsid w:val="0038647E"/>
    <w:rsid w:val="0038686A"/>
    <w:rsid w:val="003868EF"/>
    <w:rsid w:val="00386ADE"/>
    <w:rsid w:val="00387040"/>
    <w:rsid w:val="00387148"/>
    <w:rsid w:val="003872B2"/>
    <w:rsid w:val="00387845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86D"/>
    <w:rsid w:val="00391A79"/>
    <w:rsid w:val="00391BBE"/>
    <w:rsid w:val="00391D53"/>
    <w:rsid w:val="00391D76"/>
    <w:rsid w:val="00391E62"/>
    <w:rsid w:val="00391FA3"/>
    <w:rsid w:val="003920FD"/>
    <w:rsid w:val="003923B0"/>
    <w:rsid w:val="003925C2"/>
    <w:rsid w:val="003925E8"/>
    <w:rsid w:val="003926D4"/>
    <w:rsid w:val="00392962"/>
    <w:rsid w:val="00392999"/>
    <w:rsid w:val="003929CC"/>
    <w:rsid w:val="00392AEE"/>
    <w:rsid w:val="00392F08"/>
    <w:rsid w:val="0039323E"/>
    <w:rsid w:val="0039331A"/>
    <w:rsid w:val="003933A2"/>
    <w:rsid w:val="003933B1"/>
    <w:rsid w:val="00393A6C"/>
    <w:rsid w:val="00393DD8"/>
    <w:rsid w:val="0039406E"/>
    <w:rsid w:val="0039422F"/>
    <w:rsid w:val="0039431F"/>
    <w:rsid w:val="0039433A"/>
    <w:rsid w:val="0039437E"/>
    <w:rsid w:val="0039444B"/>
    <w:rsid w:val="00394477"/>
    <w:rsid w:val="00394946"/>
    <w:rsid w:val="00394A5F"/>
    <w:rsid w:val="00394B71"/>
    <w:rsid w:val="00394DEC"/>
    <w:rsid w:val="00394E34"/>
    <w:rsid w:val="00394EDB"/>
    <w:rsid w:val="0039506D"/>
    <w:rsid w:val="003950D6"/>
    <w:rsid w:val="00395949"/>
    <w:rsid w:val="00395C41"/>
    <w:rsid w:val="00395EC7"/>
    <w:rsid w:val="00395F7F"/>
    <w:rsid w:val="00395F9F"/>
    <w:rsid w:val="00396130"/>
    <w:rsid w:val="00396676"/>
    <w:rsid w:val="00396A75"/>
    <w:rsid w:val="00396F41"/>
    <w:rsid w:val="00397207"/>
    <w:rsid w:val="00397466"/>
    <w:rsid w:val="003974D1"/>
    <w:rsid w:val="003974F5"/>
    <w:rsid w:val="0039779D"/>
    <w:rsid w:val="003978CE"/>
    <w:rsid w:val="00397955"/>
    <w:rsid w:val="003979D5"/>
    <w:rsid w:val="00397A3C"/>
    <w:rsid w:val="00397F36"/>
    <w:rsid w:val="00397F91"/>
    <w:rsid w:val="003A04C7"/>
    <w:rsid w:val="003A0747"/>
    <w:rsid w:val="003A0989"/>
    <w:rsid w:val="003A0C90"/>
    <w:rsid w:val="003A0E8F"/>
    <w:rsid w:val="003A1364"/>
    <w:rsid w:val="003A13E2"/>
    <w:rsid w:val="003A154E"/>
    <w:rsid w:val="003A17A1"/>
    <w:rsid w:val="003A17A7"/>
    <w:rsid w:val="003A1835"/>
    <w:rsid w:val="003A190F"/>
    <w:rsid w:val="003A2183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71"/>
    <w:rsid w:val="003A3B93"/>
    <w:rsid w:val="003A3CFD"/>
    <w:rsid w:val="003A4394"/>
    <w:rsid w:val="003A442E"/>
    <w:rsid w:val="003A4509"/>
    <w:rsid w:val="003A476C"/>
    <w:rsid w:val="003A4B6F"/>
    <w:rsid w:val="003A4BB4"/>
    <w:rsid w:val="003A4C86"/>
    <w:rsid w:val="003A4D9C"/>
    <w:rsid w:val="003A4E37"/>
    <w:rsid w:val="003A5107"/>
    <w:rsid w:val="003A516E"/>
    <w:rsid w:val="003A53B2"/>
    <w:rsid w:val="003A5469"/>
    <w:rsid w:val="003A5545"/>
    <w:rsid w:val="003A5C93"/>
    <w:rsid w:val="003A5DA1"/>
    <w:rsid w:val="003A5EDA"/>
    <w:rsid w:val="003A6329"/>
    <w:rsid w:val="003A6470"/>
    <w:rsid w:val="003A6507"/>
    <w:rsid w:val="003A69A7"/>
    <w:rsid w:val="003A69BB"/>
    <w:rsid w:val="003A6D05"/>
    <w:rsid w:val="003A6EDE"/>
    <w:rsid w:val="003A6F2E"/>
    <w:rsid w:val="003A7034"/>
    <w:rsid w:val="003A7168"/>
    <w:rsid w:val="003A737B"/>
    <w:rsid w:val="003A7816"/>
    <w:rsid w:val="003A79C8"/>
    <w:rsid w:val="003A7ADD"/>
    <w:rsid w:val="003A7B7E"/>
    <w:rsid w:val="003A7CEA"/>
    <w:rsid w:val="003A7D40"/>
    <w:rsid w:val="003A7D8C"/>
    <w:rsid w:val="003A7D8F"/>
    <w:rsid w:val="003B0666"/>
    <w:rsid w:val="003B0823"/>
    <w:rsid w:val="003B08E3"/>
    <w:rsid w:val="003B0BAD"/>
    <w:rsid w:val="003B0D55"/>
    <w:rsid w:val="003B0EF4"/>
    <w:rsid w:val="003B0FAA"/>
    <w:rsid w:val="003B107F"/>
    <w:rsid w:val="003B1352"/>
    <w:rsid w:val="003B17BB"/>
    <w:rsid w:val="003B1A7E"/>
    <w:rsid w:val="003B1BAE"/>
    <w:rsid w:val="003B1D8C"/>
    <w:rsid w:val="003B2019"/>
    <w:rsid w:val="003B2286"/>
    <w:rsid w:val="003B22FF"/>
    <w:rsid w:val="003B2317"/>
    <w:rsid w:val="003B234E"/>
    <w:rsid w:val="003B24B9"/>
    <w:rsid w:val="003B2575"/>
    <w:rsid w:val="003B277B"/>
    <w:rsid w:val="003B2914"/>
    <w:rsid w:val="003B29D3"/>
    <w:rsid w:val="003B2C5A"/>
    <w:rsid w:val="003B2EAA"/>
    <w:rsid w:val="003B3050"/>
    <w:rsid w:val="003B3757"/>
    <w:rsid w:val="003B375C"/>
    <w:rsid w:val="003B3BE3"/>
    <w:rsid w:val="003B3D82"/>
    <w:rsid w:val="003B3F46"/>
    <w:rsid w:val="003B40E8"/>
    <w:rsid w:val="003B41A0"/>
    <w:rsid w:val="003B43DD"/>
    <w:rsid w:val="003B4417"/>
    <w:rsid w:val="003B44B7"/>
    <w:rsid w:val="003B48B3"/>
    <w:rsid w:val="003B48E2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5ED6"/>
    <w:rsid w:val="003B6CD6"/>
    <w:rsid w:val="003B70D8"/>
    <w:rsid w:val="003B74DD"/>
    <w:rsid w:val="003B7764"/>
    <w:rsid w:val="003B7B0C"/>
    <w:rsid w:val="003C0062"/>
    <w:rsid w:val="003C0297"/>
    <w:rsid w:val="003C03CA"/>
    <w:rsid w:val="003C047C"/>
    <w:rsid w:val="003C0B1F"/>
    <w:rsid w:val="003C0C74"/>
    <w:rsid w:val="003C1648"/>
    <w:rsid w:val="003C1876"/>
    <w:rsid w:val="003C1CF7"/>
    <w:rsid w:val="003C1FFE"/>
    <w:rsid w:val="003C281E"/>
    <w:rsid w:val="003C2AB7"/>
    <w:rsid w:val="003C2B63"/>
    <w:rsid w:val="003C3423"/>
    <w:rsid w:val="003C358F"/>
    <w:rsid w:val="003C3592"/>
    <w:rsid w:val="003C3650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4FCF"/>
    <w:rsid w:val="003C5082"/>
    <w:rsid w:val="003C50B0"/>
    <w:rsid w:val="003C50DD"/>
    <w:rsid w:val="003C56D1"/>
    <w:rsid w:val="003C5C28"/>
    <w:rsid w:val="003C5D3E"/>
    <w:rsid w:val="003C5DAF"/>
    <w:rsid w:val="003C5E29"/>
    <w:rsid w:val="003C6193"/>
    <w:rsid w:val="003C72A0"/>
    <w:rsid w:val="003C7542"/>
    <w:rsid w:val="003C763B"/>
    <w:rsid w:val="003C7698"/>
    <w:rsid w:val="003C799B"/>
    <w:rsid w:val="003C7BF9"/>
    <w:rsid w:val="003C7DF0"/>
    <w:rsid w:val="003C7F23"/>
    <w:rsid w:val="003D00D0"/>
    <w:rsid w:val="003D0364"/>
    <w:rsid w:val="003D05AE"/>
    <w:rsid w:val="003D09E2"/>
    <w:rsid w:val="003D0B28"/>
    <w:rsid w:val="003D0E29"/>
    <w:rsid w:val="003D0E56"/>
    <w:rsid w:val="003D1141"/>
    <w:rsid w:val="003D1176"/>
    <w:rsid w:val="003D11B5"/>
    <w:rsid w:val="003D135A"/>
    <w:rsid w:val="003D156B"/>
    <w:rsid w:val="003D1862"/>
    <w:rsid w:val="003D18CC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72"/>
    <w:rsid w:val="003D2992"/>
    <w:rsid w:val="003D2996"/>
    <w:rsid w:val="003D2B35"/>
    <w:rsid w:val="003D2C94"/>
    <w:rsid w:val="003D2EAC"/>
    <w:rsid w:val="003D2F5F"/>
    <w:rsid w:val="003D34D6"/>
    <w:rsid w:val="003D35C4"/>
    <w:rsid w:val="003D36A4"/>
    <w:rsid w:val="003D389C"/>
    <w:rsid w:val="003D396D"/>
    <w:rsid w:val="003D3B9B"/>
    <w:rsid w:val="003D3C32"/>
    <w:rsid w:val="003D3D0F"/>
    <w:rsid w:val="003D41EC"/>
    <w:rsid w:val="003D4201"/>
    <w:rsid w:val="003D434D"/>
    <w:rsid w:val="003D454C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5B50"/>
    <w:rsid w:val="003D6057"/>
    <w:rsid w:val="003D6082"/>
    <w:rsid w:val="003D6176"/>
    <w:rsid w:val="003D63BE"/>
    <w:rsid w:val="003D640A"/>
    <w:rsid w:val="003D651E"/>
    <w:rsid w:val="003D704C"/>
    <w:rsid w:val="003D7191"/>
    <w:rsid w:val="003D7474"/>
    <w:rsid w:val="003D76A5"/>
    <w:rsid w:val="003D78E6"/>
    <w:rsid w:val="003D7AA9"/>
    <w:rsid w:val="003D7CD6"/>
    <w:rsid w:val="003D7D4A"/>
    <w:rsid w:val="003E0065"/>
    <w:rsid w:val="003E045E"/>
    <w:rsid w:val="003E061E"/>
    <w:rsid w:val="003E08AA"/>
    <w:rsid w:val="003E0B8C"/>
    <w:rsid w:val="003E0E84"/>
    <w:rsid w:val="003E10AC"/>
    <w:rsid w:val="003E10FB"/>
    <w:rsid w:val="003E1313"/>
    <w:rsid w:val="003E16B0"/>
    <w:rsid w:val="003E1743"/>
    <w:rsid w:val="003E17A7"/>
    <w:rsid w:val="003E18F4"/>
    <w:rsid w:val="003E1B37"/>
    <w:rsid w:val="003E1E7F"/>
    <w:rsid w:val="003E1EA4"/>
    <w:rsid w:val="003E2274"/>
    <w:rsid w:val="003E2473"/>
    <w:rsid w:val="003E254A"/>
    <w:rsid w:val="003E285F"/>
    <w:rsid w:val="003E2C43"/>
    <w:rsid w:val="003E2C6B"/>
    <w:rsid w:val="003E2E17"/>
    <w:rsid w:val="003E2FAA"/>
    <w:rsid w:val="003E319A"/>
    <w:rsid w:val="003E31C7"/>
    <w:rsid w:val="003E329C"/>
    <w:rsid w:val="003E338D"/>
    <w:rsid w:val="003E3501"/>
    <w:rsid w:val="003E3E97"/>
    <w:rsid w:val="003E4068"/>
    <w:rsid w:val="003E44CC"/>
    <w:rsid w:val="003E456A"/>
    <w:rsid w:val="003E45F5"/>
    <w:rsid w:val="003E49A4"/>
    <w:rsid w:val="003E4AE0"/>
    <w:rsid w:val="003E4C63"/>
    <w:rsid w:val="003E51C4"/>
    <w:rsid w:val="003E52C4"/>
    <w:rsid w:val="003E52EB"/>
    <w:rsid w:val="003E548F"/>
    <w:rsid w:val="003E55DF"/>
    <w:rsid w:val="003E594C"/>
    <w:rsid w:val="003E5A8C"/>
    <w:rsid w:val="003E5C5B"/>
    <w:rsid w:val="003E5E55"/>
    <w:rsid w:val="003E62E7"/>
    <w:rsid w:val="003E67EE"/>
    <w:rsid w:val="003E6806"/>
    <w:rsid w:val="003E6A1C"/>
    <w:rsid w:val="003E6A57"/>
    <w:rsid w:val="003E6B0F"/>
    <w:rsid w:val="003E6BAB"/>
    <w:rsid w:val="003E6BC0"/>
    <w:rsid w:val="003E6D54"/>
    <w:rsid w:val="003E6D6E"/>
    <w:rsid w:val="003E71E5"/>
    <w:rsid w:val="003E7220"/>
    <w:rsid w:val="003E724E"/>
    <w:rsid w:val="003E7485"/>
    <w:rsid w:val="003E7541"/>
    <w:rsid w:val="003E7622"/>
    <w:rsid w:val="003E7AD7"/>
    <w:rsid w:val="003E7D6A"/>
    <w:rsid w:val="003F0024"/>
    <w:rsid w:val="003F01B7"/>
    <w:rsid w:val="003F0341"/>
    <w:rsid w:val="003F038D"/>
    <w:rsid w:val="003F0591"/>
    <w:rsid w:val="003F05FA"/>
    <w:rsid w:val="003F06CC"/>
    <w:rsid w:val="003F0A8B"/>
    <w:rsid w:val="003F0BA7"/>
    <w:rsid w:val="003F0F55"/>
    <w:rsid w:val="003F124F"/>
    <w:rsid w:val="003F1945"/>
    <w:rsid w:val="003F1AEA"/>
    <w:rsid w:val="003F1B19"/>
    <w:rsid w:val="003F1C68"/>
    <w:rsid w:val="003F1E85"/>
    <w:rsid w:val="003F1EAE"/>
    <w:rsid w:val="003F2371"/>
    <w:rsid w:val="003F257F"/>
    <w:rsid w:val="003F288C"/>
    <w:rsid w:val="003F28B3"/>
    <w:rsid w:val="003F2A40"/>
    <w:rsid w:val="003F318A"/>
    <w:rsid w:val="003F365D"/>
    <w:rsid w:val="003F36D1"/>
    <w:rsid w:val="003F3740"/>
    <w:rsid w:val="003F37B9"/>
    <w:rsid w:val="003F38E3"/>
    <w:rsid w:val="003F3AC4"/>
    <w:rsid w:val="003F3D4A"/>
    <w:rsid w:val="003F4031"/>
    <w:rsid w:val="003F40D9"/>
    <w:rsid w:val="003F414A"/>
    <w:rsid w:val="003F41B8"/>
    <w:rsid w:val="003F4322"/>
    <w:rsid w:val="003F44DA"/>
    <w:rsid w:val="003F4900"/>
    <w:rsid w:val="003F4926"/>
    <w:rsid w:val="003F4BB7"/>
    <w:rsid w:val="003F4E15"/>
    <w:rsid w:val="003F5160"/>
    <w:rsid w:val="003F53E1"/>
    <w:rsid w:val="003F545A"/>
    <w:rsid w:val="003F5777"/>
    <w:rsid w:val="003F5922"/>
    <w:rsid w:val="003F59E5"/>
    <w:rsid w:val="003F5CEE"/>
    <w:rsid w:val="003F5D1A"/>
    <w:rsid w:val="003F5E71"/>
    <w:rsid w:val="003F5F83"/>
    <w:rsid w:val="003F6047"/>
    <w:rsid w:val="003F6189"/>
    <w:rsid w:val="003F6221"/>
    <w:rsid w:val="003F6914"/>
    <w:rsid w:val="003F705F"/>
    <w:rsid w:val="003F747D"/>
    <w:rsid w:val="003F7B79"/>
    <w:rsid w:val="003F7C82"/>
    <w:rsid w:val="003F7F14"/>
    <w:rsid w:val="003F7F17"/>
    <w:rsid w:val="003F7F6A"/>
    <w:rsid w:val="004002A5"/>
    <w:rsid w:val="00400331"/>
    <w:rsid w:val="004006FD"/>
    <w:rsid w:val="0040094F"/>
    <w:rsid w:val="00400C89"/>
    <w:rsid w:val="00400E10"/>
    <w:rsid w:val="00400EAF"/>
    <w:rsid w:val="00400F22"/>
    <w:rsid w:val="004010F3"/>
    <w:rsid w:val="00401185"/>
    <w:rsid w:val="004014EB"/>
    <w:rsid w:val="00401741"/>
    <w:rsid w:val="004017F6"/>
    <w:rsid w:val="0040186D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90"/>
    <w:rsid w:val="004032CA"/>
    <w:rsid w:val="0040343A"/>
    <w:rsid w:val="0040353F"/>
    <w:rsid w:val="0040355C"/>
    <w:rsid w:val="00403604"/>
    <w:rsid w:val="00403607"/>
    <w:rsid w:val="00403956"/>
    <w:rsid w:val="00403980"/>
    <w:rsid w:val="004039E6"/>
    <w:rsid w:val="00403A33"/>
    <w:rsid w:val="00403C73"/>
    <w:rsid w:val="00404333"/>
    <w:rsid w:val="00404417"/>
    <w:rsid w:val="004044CF"/>
    <w:rsid w:val="0040481F"/>
    <w:rsid w:val="00404BBF"/>
    <w:rsid w:val="00404E44"/>
    <w:rsid w:val="00404F5F"/>
    <w:rsid w:val="00405B54"/>
    <w:rsid w:val="00405EA5"/>
    <w:rsid w:val="00405ECF"/>
    <w:rsid w:val="00405F77"/>
    <w:rsid w:val="00406243"/>
    <w:rsid w:val="004063E6"/>
    <w:rsid w:val="004064BD"/>
    <w:rsid w:val="00406854"/>
    <w:rsid w:val="00406C23"/>
    <w:rsid w:val="00406D49"/>
    <w:rsid w:val="00407445"/>
    <w:rsid w:val="0040757F"/>
    <w:rsid w:val="004079AE"/>
    <w:rsid w:val="004079F3"/>
    <w:rsid w:val="00407B6A"/>
    <w:rsid w:val="00407DFC"/>
    <w:rsid w:val="00407E9F"/>
    <w:rsid w:val="00407ED0"/>
    <w:rsid w:val="00410052"/>
    <w:rsid w:val="004101BA"/>
    <w:rsid w:val="0041026B"/>
    <w:rsid w:val="00410328"/>
    <w:rsid w:val="004104B1"/>
    <w:rsid w:val="00410645"/>
    <w:rsid w:val="00410693"/>
    <w:rsid w:val="004109B3"/>
    <w:rsid w:val="00410A60"/>
    <w:rsid w:val="00410D7F"/>
    <w:rsid w:val="00410FB1"/>
    <w:rsid w:val="00411181"/>
    <w:rsid w:val="0041121F"/>
    <w:rsid w:val="00411303"/>
    <w:rsid w:val="00411728"/>
    <w:rsid w:val="004118CE"/>
    <w:rsid w:val="004118F1"/>
    <w:rsid w:val="00411C11"/>
    <w:rsid w:val="00411F82"/>
    <w:rsid w:val="00411FD3"/>
    <w:rsid w:val="004121B2"/>
    <w:rsid w:val="00412671"/>
    <w:rsid w:val="004126DA"/>
    <w:rsid w:val="0041298E"/>
    <w:rsid w:val="00412AE2"/>
    <w:rsid w:val="00412B0F"/>
    <w:rsid w:val="00412B1A"/>
    <w:rsid w:val="00412B7F"/>
    <w:rsid w:val="00412B8F"/>
    <w:rsid w:val="004130C9"/>
    <w:rsid w:val="004130D0"/>
    <w:rsid w:val="0041335C"/>
    <w:rsid w:val="004133E8"/>
    <w:rsid w:val="004135AF"/>
    <w:rsid w:val="004136E5"/>
    <w:rsid w:val="00413956"/>
    <w:rsid w:val="00414116"/>
    <w:rsid w:val="00414388"/>
    <w:rsid w:val="00414946"/>
    <w:rsid w:val="00414D11"/>
    <w:rsid w:val="00414EDE"/>
    <w:rsid w:val="00415229"/>
    <w:rsid w:val="004152F2"/>
    <w:rsid w:val="00415348"/>
    <w:rsid w:val="0041558A"/>
    <w:rsid w:val="004159D5"/>
    <w:rsid w:val="00415B9A"/>
    <w:rsid w:val="00415CC6"/>
    <w:rsid w:val="00416056"/>
    <w:rsid w:val="004160D1"/>
    <w:rsid w:val="0041633A"/>
    <w:rsid w:val="004166A0"/>
    <w:rsid w:val="00416F04"/>
    <w:rsid w:val="00416F32"/>
    <w:rsid w:val="004171FD"/>
    <w:rsid w:val="0041744F"/>
    <w:rsid w:val="00417456"/>
    <w:rsid w:val="004174B0"/>
    <w:rsid w:val="00417527"/>
    <w:rsid w:val="00417573"/>
    <w:rsid w:val="00417AA5"/>
    <w:rsid w:val="00417D1D"/>
    <w:rsid w:val="0042009E"/>
    <w:rsid w:val="0042011B"/>
    <w:rsid w:val="0042014D"/>
    <w:rsid w:val="004201BB"/>
    <w:rsid w:val="004202D1"/>
    <w:rsid w:val="0042090F"/>
    <w:rsid w:val="00420BBB"/>
    <w:rsid w:val="00420C85"/>
    <w:rsid w:val="00420D06"/>
    <w:rsid w:val="00420D10"/>
    <w:rsid w:val="00420D45"/>
    <w:rsid w:val="00420DAF"/>
    <w:rsid w:val="00420EDC"/>
    <w:rsid w:val="0042106E"/>
    <w:rsid w:val="00421079"/>
    <w:rsid w:val="00421088"/>
    <w:rsid w:val="004211B6"/>
    <w:rsid w:val="004212D5"/>
    <w:rsid w:val="00421524"/>
    <w:rsid w:val="00421797"/>
    <w:rsid w:val="004218BB"/>
    <w:rsid w:val="004219F2"/>
    <w:rsid w:val="00421A9D"/>
    <w:rsid w:val="00421BF6"/>
    <w:rsid w:val="00421D1E"/>
    <w:rsid w:val="00421F02"/>
    <w:rsid w:val="00421F30"/>
    <w:rsid w:val="00421F5E"/>
    <w:rsid w:val="00422140"/>
    <w:rsid w:val="00422191"/>
    <w:rsid w:val="00422494"/>
    <w:rsid w:val="004225AB"/>
    <w:rsid w:val="00422E3A"/>
    <w:rsid w:val="00422EC6"/>
    <w:rsid w:val="00423133"/>
    <w:rsid w:val="00423280"/>
    <w:rsid w:val="004233A2"/>
    <w:rsid w:val="0042343D"/>
    <w:rsid w:val="0042394F"/>
    <w:rsid w:val="00423A5F"/>
    <w:rsid w:val="00423AE7"/>
    <w:rsid w:val="00423C40"/>
    <w:rsid w:val="00423EF9"/>
    <w:rsid w:val="00423F9A"/>
    <w:rsid w:val="004241B8"/>
    <w:rsid w:val="00424464"/>
    <w:rsid w:val="004245C6"/>
    <w:rsid w:val="004246E2"/>
    <w:rsid w:val="00424985"/>
    <w:rsid w:val="00424C91"/>
    <w:rsid w:val="00424CAD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4"/>
    <w:rsid w:val="00426052"/>
    <w:rsid w:val="004263A7"/>
    <w:rsid w:val="00426B82"/>
    <w:rsid w:val="00426C7A"/>
    <w:rsid w:val="00426CD2"/>
    <w:rsid w:val="00426F43"/>
    <w:rsid w:val="00427095"/>
    <w:rsid w:val="00427139"/>
    <w:rsid w:val="0042746F"/>
    <w:rsid w:val="00427718"/>
    <w:rsid w:val="00427F7F"/>
    <w:rsid w:val="00430089"/>
    <w:rsid w:val="004302CC"/>
    <w:rsid w:val="004305CF"/>
    <w:rsid w:val="0043063F"/>
    <w:rsid w:val="00430691"/>
    <w:rsid w:val="0043079B"/>
    <w:rsid w:val="00430818"/>
    <w:rsid w:val="004308D5"/>
    <w:rsid w:val="00430979"/>
    <w:rsid w:val="00430A9B"/>
    <w:rsid w:val="00430AA6"/>
    <w:rsid w:val="00430BC2"/>
    <w:rsid w:val="004310F3"/>
    <w:rsid w:val="0043117C"/>
    <w:rsid w:val="00431185"/>
    <w:rsid w:val="004311B1"/>
    <w:rsid w:val="0043172C"/>
    <w:rsid w:val="004319D3"/>
    <w:rsid w:val="00431B52"/>
    <w:rsid w:val="004320C1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7D8"/>
    <w:rsid w:val="00433BA0"/>
    <w:rsid w:val="00433ECA"/>
    <w:rsid w:val="00433ED3"/>
    <w:rsid w:val="00433F2D"/>
    <w:rsid w:val="004341AD"/>
    <w:rsid w:val="0043432F"/>
    <w:rsid w:val="00434714"/>
    <w:rsid w:val="00434A07"/>
    <w:rsid w:val="00434D02"/>
    <w:rsid w:val="00434D4A"/>
    <w:rsid w:val="00435088"/>
    <w:rsid w:val="00435155"/>
    <w:rsid w:val="004354CF"/>
    <w:rsid w:val="00435582"/>
    <w:rsid w:val="00435638"/>
    <w:rsid w:val="00435975"/>
    <w:rsid w:val="0043610A"/>
    <w:rsid w:val="00436161"/>
    <w:rsid w:val="00436240"/>
    <w:rsid w:val="00436944"/>
    <w:rsid w:val="00436E2D"/>
    <w:rsid w:val="00436EFA"/>
    <w:rsid w:val="00436F16"/>
    <w:rsid w:val="00437113"/>
    <w:rsid w:val="00437311"/>
    <w:rsid w:val="00437380"/>
    <w:rsid w:val="0043762F"/>
    <w:rsid w:val="00437716"/>
    <w:rsid w:val="004377F9"/>
    <w:rsid w:val="00437A7E"/>
    <w:rsid w:val="00437B65"/>
    <w:rsid w:val="00437D4F"/>
    <w:rsid w:val="00437D86"/>
    <w:rsid w:val="00437EB8"/>
    <w:rsid w:val="00437FCC"/>
    <w:rsid w:val="00440131"/>
    <w:rsid w:val="0044026B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ACD"/>
    <w:rsid w:val="00441F19"/>
    <w:rsid w:val="004420E6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2E"/>
    <w:rsid w:val="00444A9C"/>
    <w:rsid w:val="00444D0D"/>
    <w:rsid w:val="00444ECA"/>
    <w:rsid w:val="00444FB8"/>
    <w:rsid w:val="00445605"/>
    <w:rsid w:val="00445F9F"/>
    <w:rsid w:val="00446288"/>
    <w:rsid w:val="0044629F"/>
    <w:rsid w:val="00446619"/>
    <w:rsid w:val="00446726"/>
    <w:rsid w:val="0044681C"/>
    <w:rsid w:val="00446866"/>
    <w:rsid w:val="00446ED4"/>
    <w:rsid w:val="00446F71"/>
    <w:rsid w:val="00446FAC"/>
    <w:rsid w:val="00447004"/>
    <w:rsid w:val="00447B1F"/>
    <w:rsid w:val="00450223"/>
    <w:rsid w:val="004504D6"/>
    <w:rsid w:val="00450597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FB3"/>
    <w:rsid w:val="00453080"/>
    <w:rsid w:val="00453341"/>
    <w:rsid w:val="004535AF"/>
    <w:rsid w:val="00453626"/>
    <w:rsid w:val="00453CC4"/>
    <w:rsid w:val="00453DA8"/>
    <w:rsid w:val="00453E73"/>
    <w:rsid w:val="00453F9D"/>
    <w:rsid w:val="00453FB4"/>
    <w:rsid w:val="004541AB"/>
    <w:rsid w:val="00454D02"/>
    <w:rsid w:val="00454F94"/>
    <w:rsid w:val="004550B2"/>
    <w:rsid w:val="0045533A"/>
    <w:rsid w:val="0045536C"/>
    <w:rsid w:val="004554CE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894"/>
    <w:rsid w:val="00456B8F"/>
    <w:rsid w:val="00456C64"/>
    <w:rsid w:val="00456C7E"/>
    <w:rsid w:val="00456E59"/>
    <w:rsid w:val="00457403"/>
    <w:rsid w:val="004575C8"/>
    <w:rsid w:val="004575D7"/>
    <w:rsid w:val="004578DB"/>
    <w:rsid w:val="00457C4E"/>
    <w:rsid w:val="00457CA0"/>
    <w:rsid w:val="00460068"/>
    <w:rsid w:val="0046019C"/>
    <w:rsid w:val="004608AD"/>
    <w:rsid w:val="00460907"/>
    <w:rsid w:val="00461119"/>
    <w:rsid w:val="004613D4"/>
    <w:rsid w:val="0046144C"/>
    <w:rsid w:val="004614AB"/>
    <w:rsid w:val="00461558"/>
    <w:rsid w:val="004618A7"/>
    <w:rsid w:val="00461C07"/>
    <w:rsid w:val="00461DCF"/>
    <w:rsid w:val="00461EF1"/>
    <w:rsid w:val="0046204F"/>
    <w:rsid w:val="0046220B"/>
    <w:rsid w:val="00462282"/>
    <w:rsid w:val="004622A0"/>
    <w:rsid w:val="00462302"/>
    <w:rsid w:val="0046239E"/>
    <w:rsid w:val="0046247D"/>
    <w:rsid w:val="004625AC"/>
    <w:rsid w:val="00462740"/>
    <w:rsid w:val="004633B2"/>
    <w:rsid w:val="004634C3"/>
    <w:rsid w:val="0046375B"/>
    <w:rsid w:val="004638DD"/>
    <w:rsid w:val="00463FA0"/>
    <w:rsid w:val="004640ED"/>
    <w:rsid w:val="004642F9"/>
    <w:rsid w:val="00464519"/>
    <w:rsid w:val="0046495A"/>
    <w:rsid w:val="004649F8"/>
    <w:rsid w:val="00464FB2"/>
    <w:rsid w:val="00465258"/>
    <w:rsid w:val="0046539B"/>
    <w:rsid w:val="004654B5"/>
    <w:rsid w:val="004657F8"/>
    <w:rsid w:val="00465C4C"/>
    <w:rsid w:val="00465CAF"/>
    <w:rsid w:val="004661FB"/>
    <w:rsid w:val="0046627B"/>
    <w:rsid w:val="00466935"/>
    <w:rsid w:val="004669F0"/>
    <w:rsid w:val="00466A18"/>
    <w:rsid w:val="00466A4A"/>
    <w:rsid w:val="00466A5B"/>
    <w:rsid w:val="00466A81"/>
    <w:rsid w:val="00466B28"/>
    <w:rsid w:val="00466F34"/>
    <w:rsid w:val="00467270"/>
    <w:rsid w:val="00467AFD"/>
    <w:rsid w:val="00467BB8"/>
    <w:rsid w:val="004700DA"/>
    <w:rsid w:val="00470196"/>
    <w:rsid w:val="00470233"/>
    <w:rsid w:val="0047034F"/>
    <w:rsid w:val="0047051D"/>
    <w:rsid w:val="0047066D"/>
    <w:rsid w:val="0047092A"/>
    <w:rsid w:val="004709F1"/>
    <w:rsid w:val="00470AE8"/>
    <w:rsid w:val="00470AF8"/>
    <w:rsid w:val="00470C13"/>
    <w:rsid w:val="0047110D"/>
    <w:rsid w:val="00471309"/>
    <w:rsid w:val="004718A7"/>
    <w:rsid w:val="00471A55"/>
    <w:rsid w:val="00471F18"/>
    <w:rsid w:val="00472194"/>
    <w:rsid w:val="00472333"/>
    <w:rsid w:val="0047276F"/>
    <w:rsid w:val="004727F1"/>
    <w:rsid w:val="00472932"/>
    <w:rsid w:val="00472E30"/>
    <w:rsid w:val="004736A8"/>
    <w:rsid w:val="004738DB"/>
    <w:rsid w:val="00473BFE"/>
    <w:rsid w:val="00473D1C"/>
    <w:rsid w:val="00473D29"/>
    <w:rsid w:val="004744A4"/>
    <w:rsid w:val="00474578"/>
    <w:rsid w:val="00474A63"/>
    <w:rsid w:val="00474A7A"/>
    <w:rsid w:val="00474B09"/>
    <w:rsid w:val="00474B36"/>
    <w:rsid w:val="00474D4D"/>
    <w:rsid w:val="00474FA2"/>
    <w:rsid w:val="00475122"/>
    <w:rsid w:val="00475252"/>
    <w:rsid w:val="0047536D"/>
    <w:rsid w:val="0047549A"/>
    <w:rsid w:val="00475A78"/>
    <w:rsid w:val="00475B69"/>
    <w:rsid w:val="00475C96"/>
    <w:rsid w:val="00475F6B"/>
    <w:rsid w:val="00476058"/>
    <w:rsid w:val="004770FD"/>
    <w:rsid w:val="004771D9"/>
    <w:rsid w:val="004773B6"/>
    <w:rsid w:val="004776C6"/>
    <w:rsid w:val="00477745"/>
    <w:rsid w:val="00477BAD"/>
    <w:rsid w:val="00480246"/>
    <w:rsid w:val="0048027C"/>
    <w:rsid w:val="004802B7"/>
    <w:rsid w:val="004802FF"/>
    <w:rsid w:val="004803DA"/>
    <w:rsid w:val="00480545"/>
    <w:rsid w:val="0048069E"/>
    <w:rsid w:val="00480C2B"/>
    <w:rsid w:val="00480CBD"/>
    <w:rsid w:val="00480D6F"/>
    <w:rsid w:val="00480E51"/>
    <w:rsid w:val="00480E5B"/>
    <w:rsid w:val="0048153F"/>
    <w:rsid w:val="004815B1"/>
    <w:rsid w:val="0048161C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424"/>
    <w:rsid w:val="004825E3"/>
    <w:rsid w:val="00482628"/>
    <w:rsid w:val="00482815"/>
    <w:rsid w:val="00482A5F"/>
    <w:rsid w:val="00482D28"/>
    <w:rsid w:val="00482DDA"/>
    <w:rsid w:val="00482F18"/>
    <w:rsid w:val="00483178"/>
    <w:rsid w:val="0048333C"/>
    <w:rsid w:val="0048345B"/>
    <w:rsid w:val="00483472"/>
    <w:rsid w:val="004836E1"/>
    <w:rsid w:val="004838D3"/>
    <w:rsid w:val="00483A7F"/>
    <w:rsid w:val="00483A86"/>
    <w:rsid w:val="00483DC6"/>
    <w:rsid w:val="00483EC2"/>
    <w:rsid w:val="00484060"/>
    <w:rsid w:val="00484097"/>
    <w:rsid w:val="004843D0"/>
    <w:rsid w:val="0048444E"/>
    <w:rsid w:val="004844B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5F49"/>
    <w:rsid w:val="004860C8"/>
    <w:rsid w:val="00486171"/>
    <w:rsid w:val="0048622F"/>
    <w:rsid w:val="004862D3"/>
    <w:rsid w:val="00486357"/>
    <w:rsid w:val="004864AE"/>
    <w:rsid w:val="00486B0A"/>
    <w:rsid w:val="00486B11"/>
    <w:rsid w:val="00486C7A"/>
    <w:rsid w:val="00486E4E"/>
    <w:rsid w:val="00486E7D"/>
    <w:rsid w:val="00486F50"/>
    <w:rsid w:val="004870F9"/>
    <w:rsid w:val="00487684"/>
    <w:rsid w:val="004878E2"/>
    <w:rsid w:val="004879F5"/>
    <w:rsid w:val="00487ACE"/>
    <w:rsid w:val="00490020"/>
    <w:rsid w:val="004900AB"/>
    <w:rsid w:val="00490149"/>
    <w:rsid w:val="0049031D"/>
    <w:rsid w:val="00490367"/>
    <w:rsid w:val="00490581"/>
    <w:rsid w:val="004906F0"/>
    <w:rsid w:val="00490A27"/>
    <w:rsid w:val="00490BCB"/>
    <w:rsid w:val="00490DF3"/>
    <w:rsid w:val="00490E64"/>
    <w:rsid w:val="00490F19"/>
    <w:rsid w:val="0049115E"/>
    <w:rsid w:val="004911F8"/>
    <w:rsid w:val="004912F2"/>
    <w:rsid w:val="004914DB"/>
    <w:rsid w:val="00491544"/>
    <w:rsid w:val="0049200C"/>
    <w:rsid w:val="00492635"/>
    <w:rsid w:val="004926EA"/>
    <w:rsid w:val="00492977"/>
    <w:rsid w:val="00492BF1"/>
    <w:rsid w:val="00492E71"/>
    <w:rsid w:val="00492EEC"/>
    <w:rsid w:val="0049319A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3E9"/>
    <w:rsid w:val="00494478"/>
    <w:rsid w:val="0049457E"/>
    <w:rsid w:val="00494637"/>
    <w:rsid w:val="004946F7"/>
    <w:rsid w:val="004947DF"/>
    <w:rsid w:val="0049480C"/>
    <w:rsid w:val="00494D72"/>
    <w:rsid w:val="004952F5"/>
    <w:rsid w:val="00495524"/>
    <w:rsid w:val="004956B4"/>
    <w:rsid w:val="00495FA2"/>
    <w:rsid w:val="00496103"/>
    <w:rsid w:val="00496193"/>
    <w:rsid w:val="00496320"/>
    <w:rsid w:val="004967A1"/>
    <w:rsid w:val="00496830"/>
    <w:rsid w:val="00496C14"/>
    <w:rsid w:val="004971FE"/>
    <w:rsid w:val="0049743D"/>
    <w:rsid w:val="00497451"/>
    <w:rsid w:val="00497503"/>
    <w:rsid w:val="00497556"/>
    <w:rsid w:val="004975CB"/>
    <w:rsid w:val="00497CDB"/>
    <w:rsid w:val="00497DEC"/>
    <w:rsid w:val="00497E5D"/>
    <w:rsid w:val="004A0228"/>
    <w:rsid w:val="004A04FF"/>
    <w:rsid w:val="004A0503"/>
    <w:rsid w:val="004A068E"/>
    <w:rsid w:val="004A07AF"/>
    <w:rsid w:val="004A0C25"/>
    <w:rsid w:val="004A0C43"/>
    <w:rsid w:val="004A1324"/>
    <w:rsid w:val="004A133E"/>
    <w:rsid w:val="004A1559"/>
    <w:rsid w:val="004A1D49"/>
    <w:rsid w:val="004A2281"/>
    <w:rsid w:val="004A25CE"/>
    <w:rsid w:val="004A2AA7"/>
    <w:rsid w:val="004A2EC0"/>
    <w:rsid w:val="004A303A"/>
    <w:rsid w:val="004A3066"/>
    <w:rsid w:val="004A30A1"/>
    <w:rsid w:val="004A324A"/>
    <w:rsid w:val="004A32D1"/>
    <w:rsid w:val="004A3391"/>
    <w:rsid w:val="004A3527"/>
    <w:rsid w:val="004A36E9"/>
    <w:rsid w:val="004A372F"/>
    <w:rsid w:val="004A3A08"/>
    <w:rsid w:val="004A3B8B"/>
    <w:rsid w:val="004A3E71"/>
    <w:rsid w:val="004A3FA3"/>
    <w:rsid w:val="004A45FC"/>
    <w:rsid w:val="004A4635"/>
    <w:rsid w:val="004A4701"/>
    <w:rsid w:val="004A4EFD"/>
    <w:rsid w:val="004A5375"/>
    <w:rsid w:val="004A5735"/>
    <w:rsid w:val="004A6100"/>
    <w:rsid w:val="004A646C"/>
    <w:rsid w:val="004A6573"/>
    <w:rsid w:val="004A6816"/>
    <w:rsid w:val="004A68A6"/>
    <w:rsid w:val="004A6A7D"/>
    <w:rsid w:val="004A7174"/>
    <w:rsid w:val="004A7652"/>
    <w:rsid w:val="004A7677"/>
    <w:rsid w:val="004A7845"/>
    <w:rsid w:val="004A7B0B"/>
    <w:rsid w:val="004A7C8C"/>
    <w:rsid w:val="004A7DBA"/>
    <w:rsid w:val="004A7EE1"/>
    <w:rsid w:val="004B0078"/>
    <w:rsid w:val="004B0455"/>
    <w:rsid w:val="004B0927"/>
    <w:rsid w:val="004B0C1E"/>
    <w:rsid w:val="004B0CED"/>
    <w:rsid w:val="004B0E1B"/>
    <w:rsid w:val="004B0EAC"/>
    <w:rsid w:val="004B0FBB"/>
    <w:rsid w:val="004B11CF"/>
    <w:rsid w:val="004B13C3"/>
    <w:rsid w:val="004B15E2"/>
    <w:rsid w:val="004B1601"/>
    <w:rsid w:val="004B1750"/>
    <w:rsid w:val="004B1920"/>
    <w:rsid w:val="004B1CA5"/>
    <w:rsid w:val="004B1CB7"/>
    <w:rsid w:val="004B1EBE"/>
    <w:rsid w:val="004B21F3"/>
    <w:rsid w:val="004B244A"/>
    <w:rsid w:val="004B28B1"/>
    <w:rsid w:val="004B2919"/>
    <w:rsid w:val="004B292C"/>
    <w:rsid w:val="004B30FD"/>
    <w:rsid w:val="004B3178"/>
    <w:rsid w:val="004B3326"/>
    <w:rsid w:val="004B3372"/>
    <w:rsid w:val="004B34CE"/>
    <w:rsid w:val="004B3AB3"/>
    <w:rsid w:val="004B3B6F"/>
    <w:rsid w:val="004B42DD"/>
    <w:rsid w:val="004B439F"/>
    <w:rsid w:val="004B45DC"/>
    <w:rsid w:val="004B497C"/>
    <w:rsid w:val="004B4EA8"/>
    <w:rsid w:val="004B5180"/>
    <w:rsid w:val="004B5223"/>
    <w:rsid w:val="004B5260"/>
    <w:rsid w:val="004B591B"/>
    <w:rsid w:val="004B5E5F"/>
    <w:rsid w:val="004B5F17"/>
    <w:rsid w:val="004B6101"/>
    <w:rsid w:val="004B63A1"/>
    <w:rsid w:val="004B6422"/>
    <w:rsid w:val="004B64FB"/>
    <w:rsid w:val="004B661E"/>
    <w:rsid w:val="004B6897"/>
    <w:rsid w:val="004B6B0C"/>
    <w:rsid w:val="004B6C28"/>
    <w:rsid w:val="004B6F7F"/>
    <w:rsid w:val="004B707B"/>
    <w:rsid w:val="004B719C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0705"/>
    <w:rsid w:val="004C0ADF"/>
    <w:rsid w:val="004C11D0"/>
    <w:rsid w:val="004C11EE"/>
    <w:rsid w:val="004C1A25"/>
    <w:rsid w:val="004C1BFA"/>
    <w:rsid w:val="004C1D02"/>
    <w:rsid w:val="004C1EDC"/>
    <w:rsid w:val="004C1FAB"/>
    <w:rsid w:val="004C1FB8"/>
    <w:rsid w:val="004C206B"/>
    <w:rsid w:val="004C208D"/>
    <w:rsid w:val="004C22F5"/>
    <w:rsid w:val="004C2440"/>
    <w:rsid w:val="004C2457"/>
    <w:rsid w:val="004C2A74"/>
    <w:rsid w:val="004C3003"/>
    <w:rsid w:val="004C304A"/>
    <w:rsid w:val="004C3125"/>
    <w:rsid w:val="004C3285"/>
    <w:rsid w:val="004C33D1"/>
    <w:rsid w:val="004C36B4"/>
    <w:rsid w:val="004C3729"/>
    <w:rsid w:val="004C37AF"/>
    <w:rsid w:val="004C38A7"/>
    <w:rsid w:val="004C38A8"/>
    <w:rsid w:val="004C3A19"/>
    <w:rsid w:val="004C3EE2"/>
    <w:rsid w:val="004C40A4"/>
    <w:rsid w:val="004C4265"/>
    <w:rsid w:val="004C42BD"/>
    <w:rsid w:val="004C442C"/>
    <w:rsid w:val="004C4627"/>
    <w:rsid w:val="004C4D77"/>
    <w:rsid w:val="004C5179"/>
    <w:rsid w:val="004C5519"/>
    <w:rsid w:val="004C58BD"/>
    <w:rsid w:val="004C591C"/>
    <w:rsid w:val="004C592D"/>
    <w:rsid w:val="004C5ABA"/>
    <w:rsid w:val="004C6024"/>
    <w:rsid w:val="004C6399"/>
    <w:rsid w:val="004C6772"/>
    <w:rsid w:val="004C68B2"/>
    <w:rsid w:val="004C69B7"/>
    <w:rsid w:val="004C6A63"/>
    <w:rsid w:val="004C6F0A"/>
    <w:rsid w:val="004C6F97"/>
    <w:rsid w:val="004C6FA2"/>
    <w:rsid w:val="004C72F8"/>
    <w:rsid w:val="004C731A"/>
    <w:rsid w:val="004C739F"/>
    <w:rsid w:val="004C7691"/>
    <w:rsid w:val="004C7794"/>
    <w:rsid w:val="004C77F7"/>
    <w:rsid w:val="004C7BD2"/>
    <w:rsid w:val="004C7D70"/>
    <w:rsid w:val="004D05BE"/>
    <w:rsid w:val="004D0C53"/>
    <w:rsid w:val="004D0CA5"/>
    <w:rsid w:val="004D0D1F"/>
    <w:rsid w:val="004D1439"/>
    <w:rsid w:val="004D14F0"/>
    <w:rsid w:val="004D1501"/>
    <w:rsid w:val="004D1624"/>
    <w:rsid w:val="004D1745"/>
    <w:rsid w:val="004D19CC"/>
    <w:rsid w:val="004D1B58"/>
    <w:rsid w:val="004D1D63"/>
    <w:rsid w:val="004D1D90"/>
    <w:rsid w:val="004D1DA4"/>
    <w:rsid w:val="004D1EB6"/>
    <w:rsid w:val="004D1ED3"/>
    <w:rsid w:val="004D22FB"/>
    <w:rsid w:val="004D2346"/>
    <w:rsid w:val="004D23E2"/>
    <w:rsid w:val="004D2561"/>
    <w:rsid w:val="004D274C"/>
    <w:rsid w:val="004D2925"/>
    <w:rsid w:val="004D2934"/>
    <w:rsid w:val="004D29BD"/>
    <w:rsid w:val="004D2AAF"/>
    <w:rsid w:val="004D2B44"/>
    <w:rsid w:val="004D2B73"/>
    <w:rsid w:val="004D2CA3"/>
    <w:rsid w:val="004D2CDA"/>
    <w:rsid w:val="004D2DDA"/>
    <w:rsid w:val="004D2E8A"/>
    <w:rsid w:val="004D2F53"/>
    <w:rsid w:val="004D3072"/>
    <w:rsid w:val="004D367C"/>
    <w:rsid w:val="004D36B6"/>
    <w:rsid w:val="004D3840"/>
    <w:rsid w:val="004D39B5"/>
    <w:rsid w:val="004D39CF"/>
    <w:rsid w:val="004D3A50"/>
    <w:rsid w:val="004D3B30"/>
    <w:rsid w:val="004D3C1B"/>
    <w:rsid w:val="004D3C4E"/>
    <w:rsid w:val="004D41F8"/>
    <w:rsid w:val="004D4242"/>
    <w:rsid w:val="004D444A"/>
    <w:rsid w:val="004D47AB"/>
    <w:rsid w:val="004D512A"/>
    <w:rsid w:val="004D5169"/>
    <w:rsid w:val="004D55C5"/>
    <w:rsid w:val="004D5788"/>
    <w:rsid w:val="004D5A90"/>
    <w:rsid w:val="004D5B0D"/>
    <w:rsid w:val="004D5B3A"/>
    <w:rsid w:val="004D5EA6"/>
    <w:rsid w:val="004D614D"/>
    <w:rsid w:val="004D61E1"/>
    <w:rsid w:val="004D625B"/>
    <w:rsid w:val="004D6569"/>
    <w:rsid w:val="004D6733"/>
    <w:rsid w:val="004D6A80"/>
    <w:rsid w:val="004D6A99"/>
    <w:rsid w:val="004D6AA1"/>
    <w:rsid w:val="004D6E24"/>
    <w:rsid w:val="004D6E28"/>
    <w:rsid w:val="004D6F95"/>
    <w:rsid w:val="004D6FFA"/>
    <w:rsid w:val="004D71B7"/>
    <w:rsid w:val="004D7228"/>
    <w:rsid w:val="004D73B3"/>
    <w:rsid w:val="004D7654"/>
    <w:rsid w:val="004D7697"/>
    <w:rsid w:val="004D78DD"/>
    <w:rsid w:val="004D797C"/>
    <w:rsid w:val="004D7A0A"/>
    <w:rsid w:val="004D7B92"/>
    <w:rsid w:val="004D7C18"/>
    <w:rsid w:val="004D7C2C"/>
    <w:rsid w:val="004D7D7B"/>
    <w:rsid w:val="004D7E2D"/>
    <w:rsid w:val="004E0085"/>
    <w:rsid w:val="004E02A1"/>
    <w:rsid w:val="004E02A3"/>
    <w:rsid w:val="004E03DC"/>
    <w:rsid w:val="004E05B3"/>
    <w:rsid w:val="004E08FC"/>
    <w:rsid w:val="004E0A16"/>
    <w:rsid w:val="004E0B12"/>
    <w:rsid w:val="004E12B4"/>
    <w:rsid w:val="004E131B"/>
    <w:rsid w:val="004E16B7"/>
    <w:rsid w:val="004E1C1D"/>
    <w:rsid w:val="004E1E2E"/>
    <w:rsid w:val="004E1EBD"/>
    <w:rsid w:val="004E1EE7"/>
    <w:rsid w:val="004E27FA"/>
    <w:rsid w:val="004E2B11"/>
    <w:rsid w:val="004E2BD2"/>
    <w:rsid w:val="004E2BF8"/>
    <w:rsid w:val="004E325D"/>
    <w:rsid w:val="004E35F7"/>
    <w:rsid w:val="004E35FA"/>
    <w:rsid w:val="004E3765"/>
    <w:rsid w:val="004E3931"/>
    <w:rsid w:val="004E3CB1"/>
    <w:rsid w:val="004E3D6A"/>
    <w:rsid w:val="004E4113"/>
    <w:rsid w:val="004E45FB"/>
    <w:rsid w:val="004E4678"/>
    <w:rsid w:val="004E4AE8"/>
    <w:rsid w:val="004E4CA4"/>
    <w:rsid w:val="004E4EB9"/>
    <w:rsid w:val="004E4F58"/>
    <w:rsid w:val="004E516F"/>
    <w:rsid w:val="004E53AA"/>
    <w:rsid w:val="004E5451"/>
    <w:rsid w:val="004E54E0"/>
    <w:rsid w:val="004E5622"/>
    <w:rsid w:val="004E57D7"/>
    <w:rsid w:val="004E5807"/>
    <w:rsid w:val="004E5950"/>
    <w:rsid w:val="004E59C1"/>
    <w:rsid w:val="004E5A4A"/>
    <w:rsid w:val="004E5B16"/>
    <w:rsid w:val="004E5B2C"/>
    <w:rsid w:val="004E5BE9"/>
    <w:rsid w:val="004E602F"/>
    <w:rsid w:val="004E618A"/>
    <w:rsid w:val="004E6258"/>
    <w:rsid w:val="004E6498"/>
    <w:rsid w:val="004E64C4"/>
    <w:rsid w:val="004E6755"/>
    <w:rsid w:val="004E67FE"/>
    <w:rsid w:val="004E6858"/>
    <w:rsid w:val="004E68AE"/>
    <w:rsid w:val="004E6E77"/>
    <w:rsid w:val="004E734D"/>
    <w:rsid w:val="004E77F9"/>
    <w:rsid w:val="004E7999"/>
    <w:rsid w:val="004E79AB"/>
    <w:rsid w:val="004E79B2"/>
    <w:rsid w:val="004E7BFA"/>
    <w:rsid w:val="004E7DE2"/>
    <w:rsid w:val="004E7E5D"/>
    <w:rsid w:val="004E7FBA"/>
    <w:rsid w:val="004E7FBD"/>
    <w:rsid w:val="004F0040"/>
    <w:rsid w:val="004F00DD"/>
    <w:rsid w:val="004F035C"/>
    <w:rsid w:val="004F042F"/>
    <w:rsid w:val="004F08E1"/>
    <w:rsid w:val="004F134B"/>
    <w:rsid w:val="004F139C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1E"/>
    <w:rsid w:val="004F266A"/>
    <w:rsid w:val="004F26F9"/>
    <w:rsid w:val="004F2958"/>
    <w:rsid w:val="004F2C54"/>
    <w:rsid w:val="004F2DAB"/>
    <w:rsid w:val="004F2F30"/>
    <w:rsid w:val="004F33AE"/>
    <w:rsid w:val="004F38DC"/>
    <w:rsid w:val="004F39DC"/>
    <w:rsid w:val="004F3A98"/>
    <w:rsid w:val="004F3C4A"/>
    <w:rsid w:val="004F3C4F"/>
    <w:rsid w:val="004F3E88"/>
    <w:rsid w:val="004F3FF7"/>
    <w:rsid w:val="004F4106"/>
    <w:rsid w:val="004F42CC"/>
    <w:rsid w:val="004F4656"/>
    <w:rsid w:val="004F46FC"/>
    <w:rsid w:val="004F484D"/>
    <w:rsid w:val="004F4978"/>
    <w:rsid w:val="004F49C4"/>
    <w:rsid w:val="004F4BB5"/>
    <w:rsid w:val="004F4E86"/>
    <w:rsid w:val="004F5085"/>
    <w:rsid w:val="004F53B1"/>
    <w:rsid w:val="004F546A"/>
    <w:rsid w:val="004F5955"/>
    <w:rsid w:val="004F60D5"/>
    <w:rsid w:val="004F63C7"/>
    <w:rsid w:val="004F65BA"/>
    <w:rsid w:val="004F6609"/>
    <w:rsid w:val="004F691F"/>
    <w:rsid w:val="004F6C55"/>
    <w:rsid w:val="004F6FDD"/>
    <w:rsid w:val="004F70F6"/>
    <w:rsid w:val="004F722E"/>
    <w:rsid w:val="004F7421"/>
    <w:rsid w:val="004F76A4"/>
    <w:rsid w:val="004F77C6"/>
    <w:rsid w:val="004F782B"/>
    <w:rsid w:val="004F791F"/>
    <w:rsid w:val="004F7CF1"/>
    <w:rsid w:val="004F7F25"/>
    <w:rsid w:val="0050034A"/>
    <w:rsid w:val="00500454"/>
    <w:rsid w:val="00500DD8"/>
    <w:rsid w:val="005012DD"/>
    <w:rsid w:val="00501780"/>
    <w:rsid w:val="005018AE"/>
    <w:rsid w:val="00502685"/>
    <w:rsid w:val="005026BA"/>
    <w:rsid w:val="005027DD"/>
    <w:rsid w:val="00502942"/>
    <w:rsid w:val="00502DA2"/>
    <w:rsid w:val="00502DFC"/>
    <w:rsid w:val="0050306D"/>
    <w:rsid w:val="00503318"/>
    <w:rsid w:val="00503643"/>
    <w:rsid w:val="00503C4D"/>
    <w:rsid w:val="00504084"/>
    <w:rsid w:val="0050439A"/>
    <w:rsid w:val="00504F28"/>
    <w:rsid w:val="00505087"/>
    <w:rsid w:val="0050510F"/>
    <w:rsid w:val="0050524B"/>
    <w:rsid w:val="00505452"/>
    <w:rsid w:val="005054F5"/>
    <w:rsid w:val="0050562E"/>
    <w:rsid w:val="0050580C"/>
    <w:rsid w:val="0050583B"/>
    <w:rsid w:val="005058BC"/>
    <w:rsid w:val="005058F2"/>
    <w:rsid w:val="0050601C"/>
    <w:rsid w:val="005060EA"/>
    <w:rsid w:val="0050643F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BF0"/>
    <w:rsid w:val="00507DFF"/>
    <w:rsid w:val="0051009F"/>
    <w:rsid w:val="005102D5"/>
    <w:rsid w:val="0051055D"/>
    <w:rsid w:val="0051077C"/>
    <w:rsid w:val="005107D9"/>
    <w:rsid w:val="005110E5"/>
    <w:rsid w:val="005111E7"/>
    <w:rsid w:val="00511225"/>
    <w:rsid w:val="00511351"/>
    <w:rsid w:val="005116F8"/>
    <w:rsid w:val="00511E1F"/>
    <w:rsid w:val="0051217A"/>
    <w:rsid w:val="00512529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504"/>
    <w:rsid w:val="00514776"/>
    <w:rsid w:val="00514911"/>
    <w:rsid w:val="00514ACD"/>
    <w:rsid w:val="00514AE4"/>
    <w:rsid w:val="00514BE9"/>
    <w:rsid w:val="00514FD1"/>
    <w:rsid w:val="005153E8"/>
    <w:rsid w:val="00515550"/>
    <w:rsid w:val="00515556"/>
    <w:rsid w:val="005155F4"/>
    <w:rsid w:val="0051576E"/>
    <w:rsid w:val="00515B94"/>
    <w:rsid w:val="00515DB0"/>
    <w:rsid w:val="00516208"/>
    <w:rsid w:val="00516733"/>
    <w:rsid w:val="00516833"/>
    <w:rsid w:val="00516BF5"/>
    <w:rsid w:val="00516C6C"/>
    <w:rsid w:val="00516DFE"/>
    <w:rsid w:val="005170CE"/>
    <w:rsid w:val="0051712B"/>
    <w:rsid w:val="005179A5"/>
    <w:rsid w:val="00517B2E"/>
    <w:rsid w:val="005200F5"/>
    <w:rsid w:val="00520466"/>
    <w:rsid w:val="005204E3"/>
    <w:rsid w:val="00520616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CE2"/>
    <w:rsid w:val="00522FA9"/>
    <w:rsid w:val="005230B3"/>
    <w:rsid w:val="00523265"/>
    <w:rsid w:val="005233A1"/>
    <w:rsid w:val="00523489"/>
    <w:rsid w:val="005238E1"/>
    <w:rsid w:val="00523FA6"/>
    <w:rsid w:val="00524214"/>
    <w:rsid w:val="00524A7C"/>
    <w:rsid w:val="00524B5F"/>
    <w:rsid w:val="00524C83"/>
    <w:rsid w:val="00524D45"/>
    <w:rsid w:val="00524E47"/>
    <w:rsid w:val="005250EA"/>
    <w:rsid w:val="0052526C"/>
    <w:rsid w:val="00525454"/>
    <w:rsid w:val="005257AD"/>
    <w:rsid w:val="00525A8D"/>
    <w:rsid w:val="00525AF2"/>
    <w:rsid w:val="00525B7C"/>
    <w:rsid w:val="00525D80"/>
    <w:rsid w:val="00525EB1"/>
    <w:rsid w:val="00526070"/>
    <w:rsid w:val="00526105"/>
    <w:rsid w:val="005267C2"/>
    <w:rsid w:val="005270D0"/>
    <w:rsid w:val="0052714E"/>
    <w:rsid w:val="00527407"/>
    <w:rsid w:val="0052771D"/>
    <w:rsid w:val="005279B0"/>
    <w:rsid w:val="00527A43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895"/>
    <w:rsid w:val="00531994"/>
    <w:rsid w:val="00531B43"/>
    <w:rsid w:val="005321C9"/>
    <w:rsid w:val="005322D6"/>
    <w:rsid w:val="00532367"/>
    <w:rsid w:val="00532373"/>
    <w:rsid w:val="00532428"/>
    <w:rsid w:val="00532637"/>
    <w:rsid w:val="00532767"/>
    <w:rsid w:val="00532917"/>
    <w:rsid w:val="0053298F"/>
    <w:rsid w:val="005329C5"/>
    <w:rsid w:val="00532E46"/>
    <w:rsid w:val="00532F3E"/>
    <w:rsid w:val="005330FA"/>
    <w:rsid w:val="00533179"/>
    <w:rsid w:val="00533275"/>
    <w:rsid w:val="00533291"/>
    <w:rsid w:val="005336C4"/>
    <w:rsid w:val="00533991"/>
    <w:rsid w:val="00533A13"/>
    <w:rsid w:val="00533A9E"/>
    <w:rsid w:val="00533BCE"/>
    <w:rsid w:val="00533E6D"/>
    <w:rsid w:val="00534391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25F"/>
    <w:rsid w:val="005363F6"/>
    <w:rsid w:val="0053640B"/>
    <w:rsid w:val="005367F2"/>
    <w:rsid w:val="00536944"/>
    <w:rsid w:val="00536F4C"/>
    <w:rsid w:val="00536FE0"/>
    <w:rsid w:val="00537458"/>
    <w:rsid w:val="005375B9"/>
    <w:rsid w:val="0053794E"/>
    <w:rsid w:val="00537CC8"/>
    <w:rsid w:val="00537F4B"/>
    <w:rsid w:val="00537F5F"/>
    <w:rsid w:val="00540138"/>
    <w:rsid w:val="0054095E"/>
    <w:rsid w:val="00540AD8"/>
    <w:rsid w:val="00540BCB"/>
    <w:rsid w:val="00540DE8"/>
    <w:rsid w:val="00540EC3"/>
    <w:rsid w:val="00540FBC"/>
    <w:rsid w:val="005411C9"/>
    <w:rsid w:val="005414C4"/>
    <w:rsid w:val="005418BC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A78"/>
    <w:rsid w:val="00542BBE"/>
    <w:rsid w:val="00542CAB"/>
    <w:rsid w:val="00542CDF"/>
    <w:rsid w:val="00543BA3"/>
    <w:rsid w:val="00543C06"/>
    <w:rsid w:val="00543DA6"/>
    <w:rsid w:val="00543EA7"/>
    <w:rsid w:val="005440B5"/>
    <w:rsid w:val="0054425E"/>
    <w:rsid w:val="005442F5"/>
    <w:rsid w:val="0054452F"/>
    <w:rsid w:val="0054478C"/>
    <w:rsid w:val="00544DC9"/>
    <w:rsid w:val="00545255"/>
    <w:rsid w:val="00545315"/>
    <w:rsid w:val="0054564C"/>
    <w:rsid w:val="005457CD"/>
    <w:rsid w:val="00545C23"/>
    <w:rsid w:val="005460FB"/>
    <w:rsid w:val="005462A2"/>
    <w:rsid w:val="00546322"/>
    <w:rsid w:val="00546410"/>
    <w:rsid w:val="005466D5"/>
    <w:rsid w:val="005466DA"/>
    <w:rsid w:val="00546706"/>
    <w:rsid w:val="0054680B"/>
    <w:rsid w:val="00546AEE"/>
    <w:rsid w:val="00546ECA"/>
    <w:rsid w:val="00546F31"/>
    <w:rsid w:val="00547038"/>
    <w:rsid w:val="0054713D"/>
    <w:rsid w:val="005471D4"/>
    <w:rsid w:val="005475D1"/>
    <w:rsid w:val="00547B11"/>
    <w:rsid w:val="00547B47"/>
    <w:rsid w:val="00547E1B"/>
    <w:rsid w:val="005501FE"/>
    <w:rsid w:val="0055032F"/>
    <w:rsid w:val="005505C1"/>
    <w:rsid w:val="00550605"/>
    <w:rsid w:val="005507C3"/>
    <w:rsid w:val="005509B4"/>
    <w:rsid w:val="005509C8"/>
    <w:rsid w:val="00551254"/>
    <w:rsid w:val="005512B8"/>
    <w:rsid w:val="00551319"/>
    <w:rsid w:val="00551391"/>
    <w:rsid w:val="0055148A"/>
    <w:rsid w:val="0055159C"/>
    <w:rsid w:val="00551A69"/>
    <w:rsid w:val="00551AA1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2FD8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D79"/>
    <w:rsid w:val="00553FFC"/>
    <w:rsid w:val="005542B5"/>
    <w:rsid w:val="005543BF"/>
    <w:rsid w:val="00554441"/>
    <w:rsid w:val="005544D8"/>
    <w:rsid w:val="005546EE"/>
    <w:rsid w:val="00554779"/>
    <w:rsid w:val="0055483D"/>
    <w:rsid w:val="0055488A"/>
    <w:rsid w:val="00554C82"/>
    <w:rsid w:val="00554CE8"/>
    <w:rsid w:val="00554D44"/>
    <w:rsid w:val="00555553"/>
    <w:rsid w:val="00555844"/>
    <w:rsid w:val="0055584E"/>
    <w:rsid w:val="00555F3F"/>
    <w:rsid w:val="00556380"/>
    <w:rsid w:val="005563BE"/>
    <w:rsid w:val="0055645C"/>
    <w:rsid w:val="0055652C"/>
    <w:rsid w:val="00556906"/>
    <w:rsid w:val="00556BEC"/>
    <w:rsid w:val="00556DC0"/>
    <w:rsid w:val="00556F09"/>
    <w:rsid w:val="00556F35"/>
    <w:rsid w:val="00557073"/>
    <w:rsid w:val="00557075"/>
    <w:rsid w:val="0055718E"/>
    <w:rsid w:val="00560162"/>
    <w:rsid w:val="0056019F"/>
    <w:rsid w:val="005609B8"/>
    <w:rsid w:val="00560A5D"/>
    <w:rsid w:val="00560D29"/>
    <w:rsid w:val="00561187"/>
    <w:rsid w:val="005612D7"/>
    <w:rsid w:val="005613A5"/>
    <w:rsid w:val="005614D8"/>
    <w:rsid w:val="00561653"/>
    <w:rsid w:val="005616F6"/>
    <w:rsid w:val="0056177B"/>
    <w:rsid w:val="00561BF7"/>
    <w:rsid w:val="00561CA4"/>
    <w:rsid w:val="00562062"/>
    <w:rsid w:val="0056210A"/>
    <w:rsid w:val="00562120"/>
    <w:rsid w:val="0056218E"/>
    <w:rsid w:val="0056229A"/>
    <w:rsid w:val="0056235B"/>
    <w:rsid w:val="005623E0"/>
    <w:rsid w:val="005624DD"/>
    <w:rsid w:val="005624E3"/>
    <w:rsid w:val="0056268F"/>
    <w:rsid w:val="0056287D"/>
    <w:rsid w:val="005628B0"/>
    <w:rsid w:val="0056293C"/>
    <w:rsid w:val="005629C4"/>
    <w:rsid w:val="00562C4D"/>
    <w:rsid w:val="00562CFC"/>
    <w:rsid w:val="0056307C"/>
    <w:rsid w:val="00563092"/>
    <w:rsid w:val="005632B0"/>
    <w:rsid w:val="005634E2"/>
    <w:rsid w:val="00563754"/>
    <w:rsid w:val="0056392D"/>
    <w:rsid w:val="00563A8C"/>
    <w:rsid w:val="00563B0B"/>
    <w:rsid w:val="00563DF3"/>
    <w:rsid w:val="00563EAE"/>
    <w:rsid w:val="005644D1"/>
    <w:rsid w:val="005653F4"/>
    <w:rsid w:val="005653F7"/>
    <w:rsid w:val="00565711"/>
    <w:rsid w:val="005657E2"/>
    <w:rsid w:val="00565816"/>
    <w:rsid w:val="00565D23"/>
    <w:rsid w:val="00566077"/>
    <w:rsid w:val="005661F9"/>
    <w:rsid w:val="0056623E"/>
    <w:rsid w:val="005662E8"/>
    <w:rsid w:val="00566479"/>
    <w:rsid w:val="00566592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561"/>
    <w:rsid w:val="00567830"/>
    <w:rsid w:val="00567874"/>
    <w:rsid w:val="0056791D"/>
    <w:rsid w:val="00567AC9"/>
    <w:rsid w:val="00567BD2"/>
    <w:rsid w:val="00567C13"/>
    <w:rsid w:val="00570270"/>
    <w:rsid w:val="00570325"/>
    <w:rsid w:val="0057050E"/>
    <w:rsid w:val="005705BE"/>
    <w:rsid w:val="00570836"/>
    <w:rsid w:val="00570ABE"/>
    <w:rsid w:val="00570E37"/>
    <w:rsid w:val="00570F88"/>
    <w:rsid w:val="00570F97"/>
    <w:rsid w:val="005718E3"/>
    <w:rsid w:val="00571C3D"/>
    <w:rsid w:val="00571DB1"/>
    <w:rsid w:val="00571FA7"/>
    <w:rsid w:val="005720B5"/>
    <w:rsid w:val="0057212F"/>
    <w:rsid w:val="005721FC"/>
    <w:rsid w:val="0057223D"/>
    <w:rsid w:val="00572253"/>
    <w:rsid w:val="0057233A"/>
    <w:rsid w:val="005724B3"/>
    <w:rsid w:val="00572B08"/>
    <w:rsid w:val="00572C0D"/>
    <w:rsid w:val="00572D10"/>
    <w:rsid w:val="00572D53"/>
    <w:rsid w:val="00572DD9"/>
    <w:rsid w:val="00572E11"/>
    <w:rsid w:val="00572FBF"/>
    <w:rsid w:val="00572FC7"/>
    <w:rsid w:val="00573082"/>
    <w:rsid w:val="005733E0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2AE"/>
    <w:rsid w:val="005756DA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E54"/>
    <w:rsid w:val="00576F1F"/>
    <w:rsid w:val="005774B7"/>
    <w:rsid w:val="005775D5"/>
    <w:rsid w:val="0057772C"/>
    <w:rsid w:val="00577734"/>
    <w:rsid w:val="005779AF"/>
    <w:rsid w:val="0058000D"/>
    <w:rsid w:val="005802E7"/>
    <w:rsid w:val="00580552"/>
    <w:rsid w:val="0058055A"/>
    <w:rsid w:val="00580897"/>
    <w:rsid w:val="00580A39"/>
    <w:rsid w:val="00580A6F"/>
    <w:rsid w:val="00580A9A"/>
    <w:rsid w:val="00580B86"/>
    <w:rsid w:val="00580F65"/>
    <w:rsid w:val="00581040"/>
    <w:rsid w:val="005810E1"/>
    <w:rsid w:val="00581399"/>
    <w:rsid w:val="00581665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251"/>
    <w:rsid w:val="0058361B"/>
    <w:rsid w:val="00583806"/>
    <w:rsid w:val="005838F9"/>
    <w:rsid w:val="00583B29"/>
    <w:rsid w:val="00583BE9"/>
    <w:rsid w:val="00583C8C"/>
    <w:rsid w:val="005841DF"/>
    <w:rsid w:val="00584200"/>
    <w:rsid w:val="00584362"/>
    <w:rsid w:val="00584416"/>
    <w:rsid w:val="005844E3"/>
    <w:rsid w:val="00584B45"/>
    <w:rsid w:val="00584CB0"/>
    <w:rsid w:val="00584CB5"/>
    <w:rsid w:val="00584D3A"/>
    <w:rsid w:val="005856E4"/>
    <w:rsid w:val="00585A80"/>
    <w:rsid w:val="00585D0C"/>
    <w:rsid w:val="00585DF1"/>
    <w:rsid w:val="00586496"/>
    <w:rsid w:val="005865A2"/>
    <w:rsid w:val="00586748"/>
    <w:rsid w:val="00586B19"/>
    <w:rsid w:val="00586B8E"/>
    <w:rsid w:val="00586DA9"/>
    <w:rsid w:val="00586EC0"/>
    <w:rsid w:val="00587044"/>
    <w:rsid w:val="00587263"/>
    <w:rsid w:val="0058728E"/>
    <w:rsid w:val="00587385"/>
    <w:rsid w:val="0058744A"/>
    <w:rsid w:val="0058757D"/>
    <w:rsid w:val="00587591"/>
    <w:rsid w:val="005875BA"/>
    <w:rsid w:val="005876E4"/>
    <w:rsid w:val="00587768"/>
    <w:rsid w:val="00587B86"/>
    <w:rsid w:val="00590203"/>
    <w:rsid w:val="0059118C"/>
    <w:rsid w:val="00591294"/>
    <w:rsid w:val="00591354"/>
    <w:rsid w:val="00591359"/>
    <w:rsid w:val="00591803"/>
    <w:rsid w:val="00591B85"/>
    <w:rsid w:val="00591C58"/>
    <w:rsid w:val="0059202A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4"/>
    <w:rsid w:val="005935A7"/>
    <w:rsid w:val="005937DC"/>
    <w:rsid w:val="0059380A"/>
    <w:rsid w:val="0059381D"/>
    <w:rsid w:val="00593872"/>
    <w:rsid w:val="00593E78"/>
    <w:rsid w:val="00594219"/>
    <w:rsid w:val="00594265"/>
    <w:rsid w:val="00594371"/>
    <w:rsid w:val="0059468B"/>
    <w:rsid w:val="00594982"/>
    <w:rsid w:val="00595988"/>
    <w:rsid w:val="00595E8E"/>
    <w:rsid w:val="00595F08"/>
    <w:rsid w:val="00596224"/>
    <w:rsid w:val="00596986"/>
    <w:rsid w:val="00596BF5"/>
    <w:rsid w:val="00596D5C"/>
    <w:rsid w:val="00596E4A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51C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373"/>
    <w:rsid w:val="005A3870"/>
    <w:rsid w:val="005A3AF9"/>
    <w:rsid w:val="005A3E19"/>
    <w:rsid w:val="005A3EDF"/>
    <w:rsid w:val="005A3F46"/>
    <w:rsid w:val="005A44A6"/>
    <w:rsid w:val="005A45A4"/>
    <w:rsid w:val="005A482A"/>
    <w:rsid w:val="005A48AA"/>
    <w:rsid w:val="005A4A55"/>
    <w:rsid w:val="005A4D42"/>
    <w:rsid w:val="005A4E4E"/>
    <w:rsid w:val="005A4EC6"/>
    <w:rsid w:val="005A4F22"/>
    <w:rsid w:val="005A535D"/>
    <w:rsid w:val="005A53C7"/>
    <w:rsid w:val="005A5402"/>
    <w:rsid w:val="005A543A"/>
    <w:rsid w:val="005A557A"/>
    <w:rsid w:val="005A5767"/>
    <w:rsid w:val="005A5987"/>
    <w:rsid w:val="005A5AF9"/>
    <w:rsid w:val="005A5ECD"/>
    <w:rsid w:val="005A6637"/>
    <w:rsid w:val="005A6853"/>
    <w:rsid w:val="005A6D2A"/>
    <w:rsid w:val="005A6D89"/>
    <w:rsid w:val="005A6FC5"/>
    <w:rsid w:val="005A700D"/>
    <w:rsid w:val="005A73EB"/>
    <w:rsid w:val="005A75E9"/>
    <w:rsid w:val="005A7689"/>
    <w:rsid w:val="005A76F5"/>
    <w:rsid w:val="005A77B7"/>
    <w:rsid w:val="005A7C5A"/>
    <w:rsid w:val="005A7CC6"/>
    <w:rsid w:val="005B0072"/>
    <w:rsid w:val="005B09B7"/>
    <w:rsid w:val="005B0E3C"/>
    <w:rsid w:val="005B0ECD"/>
    <w:rsid w:val="005B0EE2"/>
    <w:rsid w:val="005B10FF"/>
    <w:rsid w:val="005B12C7"/>
    <w:rsid w:val="005B13D1"/>
    <w:rsid w:val="005B1730"/>
    <w:rsid w:val="005B17E1"/>
    <w:rsid w:val="005B18A1"/>
    <w:rsid w:val="005B18AD"/>
    <w:rsid w:val="005B1B55"/>
    <w:rsid w:val="005B1E30"/>
    <w:rsid w:val="005B204B"/>
    <w:rsid w:val="005B2261"/>
    <w:rsid w:val="005B26F4"/>
    <w:rsid w:val="005B2A43"/>
    <w:rsid w:val="005B2BF1"/>
    <w:rsid w:val="005B2E16"/>
    <w:rsid w:val="005B3012"/>
    <w:rsid w:val="005B3015"/>
    <w:rsid w:val="005B3049"/>
    <w:rsid w:val="005B3D7D"/>
    <w:rsid w:val="005B3EB7"/>
    <w:rsid w:val="005B3EE9"/>
    <w:rsid w:val="005B3F4A"/>
    <w:rsid w:val="005B40D7"/>
    <w:rsid w:val="005B4164"/>
    <w:rsid w:val="005B41D7"/>
    <w:rsid w:val="005B4578"/>
    <w:rsid w:val="005B47DF"/>
    <w:rsid w:val="005B4869"/>
    <w:rsid w:val="005B4892"/>
    <w:rsid w:val="005B4EA9"/>
    <w:rsid w:val="005B4F73"/>
    <w:rsid w:val="005B5118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70B2"/>
    <w:rsid w:val="005B7175"/>
    <w:rsid w:val="005B72B3"/>
    <w:rsid w:val="005B76BF"/>
    <w:rsid w:val="005B7773"/>
    <w:rsid w:val="005B77F7"/>
    <w:rsid w:val="005B78BF"/>
    <w:rsid w:val="005B7A79"/>
    <w:rsid w:val="005B7FD7"/>
    <w:rsid w:val="005C03D9"/>
    <w:rsid w:val="005C07ED"/>
    <w:rsid w:val="005C08AC"/>
    <w:rsid w:val="005C08E3"/>
    <w:rsid w:val="005C0F0E"/>
    <w:rsid w:val="005C1270"/>
    <w:rsid w:val="005C12F0"/>
    <w:rsid w:val="005C13F3"/>
    <w:rsid w:val="005C15FC"/>
    <w:rsid w:val="005C1689"/>
    <w:rsid w:val="005C16E8"/>
    <w:rsid w:val="005C1751"/>
    <w:rsid w:val="005C1CF5"/>
    <w:rsid w:val="005C1DBF"/>
    <w:rsid w:val="005C1EAB"/>
    <w:rsid w:val="005C1F0F"/>
    <w:rsid w:val="005C2000"/>
    <w:rsid w:val="005C201F"/>
    <w:rsid w:val="005C215A"/>
    <w:rsid w:val="005C21AE"/>
    <w:rsid w:val="005C246F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3E12"/>
    <w:rsid w:val="005C3E4F"/>
    <w:rsid w:val="005C40A9"/>
    <w:rsid w:val="005C4483"/>
    <w:rsid w:val="005C4590"/>
    <w:rsid w:val="005C471F"/>
    <w:rsid w:val="005C4CAA"/>
    <w:rsid w:val="005C4E49"/>
    <w:rsid w:val="005C4EAC"/>
    <w:rsid w:val="005C5192"/>
    <w:rsid w:val="005C5295"/>
    <w:rsid w:val="005C5490"/>
    <w:rsid w:val="005C55CD"/>
    <w:rsid w:val="005C56A9"/>
    <w:rsid w:val="005C5920"/>
    <w:rsid w:val="005C5BF2"/>
    <w:rsid w:val="005C5BFE"/>
    <w:rsid w:val="005C5FB6"/>
    <w:rsid w:val="005C60A6"/>
    <w:rsid w:val="005C6AA1"/>
    <w:rsid w:val="005C6ADC"/>
    <w:rsid w:val="005C6CA9"/>
    <w:rsid w:val="005C6F14"/>
    <w:rsid w:val="005C7344"/>
    <w:rsid w:val="005C77E2"/>
    <w:rsid w:val="005C7861"/>
    <w:rsid w:val="005C7ADA"/>
    <w:rsid w:val="005C7D43"/>
    <w:rsid w:val="005C7D60"/>
    <w:rsid w:val="005C7E37"/>
    <w:rsid w:val="005C7F9A"/>
    <w:rsid w:val="005C7FAB"/>
    <w:rsid w:val="005C7FF0"/>
    <w:rsid w:val="005D0243"/>
    <w:rsid w:val="005D081A"/>
    <w:rsid w:val="005D0B44"/>
    <w:rsid w:val="005D0E39"/>
    <w:rsid w:val="005D0EDA"/>
    <w:rsid w:val="005D0F5C"/>
    <w:rsid w:val="005D1000"/>
    <w:rsid w:val="005D1070"/>
    <w:rsid w:val="005D1156"/>
    <w:rsid w:val="005D1218"/>
    <w:rsid w:val="005D15EA"/>
    <w:rsid w:val="005D1778"/>
    <w:rsid w:val="005D189D"/>
    <w:rsid w:val="005D191C"/>
    <w:rsid w:val="005D1B7A"/>
    <w:rsid w:val="005D1C96"/>
    <w:rsid w:val="005D1DA2"/>
    <w:rsid w:val="005D20F5"/>
    <w:rsid w:val="005D224D"/>
    <w:rsid w:val="005D2349"/>
    <w:rsid w:val="005D25CC"/>
    <w:rsid w:val="005D27B9"/>
    <w:rsid w:val="005D2FBA"/>
    <w:rsid w:val="005D315C"/>
    <w:rsid w:val="005D3689"/>
    <w:rsid w:val="005D36F8"/>
    <w:rsid w:val="005D37C9"/>
    <w:rsid w:val="005D3816"/>
    <w:rsid w:val="005D387E"/>
    <w:rsid w:val="005D3FD1"/>
    <w:rsid w:val="005D4249"/>
    <w:rsid w:val="005D442A"/>
    <w:rsid w:val="005D444C"/>
    <w:rsid w:val="005D4846"/>
    <w:rsid w:val="005D4DFF"/>
    <w:rsid w:val="005D528C"/>
    <w:rsid w:val="005D5A4F"/>
    <w:rsid w:val="005D5AAD"/>
    <w:rsid w:val="005D5FAC"/>
    <w:rsid w:val="005D6127"/>
    <w:rsid w:val="005D6466"/>
    <w:rsid w:val="005D66CA"/>
    <w:rsid w:val="005D68EE"/>
    <w:rsid w:val="005D69C2"/>
    <w:rsid w:val="005D69D9"/>
    <w:rsid w:val="005D6AB6"/>
    <w:rsid w:val="005D6B2A"/>
    <w:rsid w:val="005D6CBC"/>
    <w:rsid w:val="005D6E6C"/>
    <w:rsid w:val="005D6E90"/>
    <w:rsid w:val="005D6F76"/>
    <w:rsid w:val="005D70E7"/>
    <w:rsid w:val="005D71DE"/>
    <w:rsid w:val="005D7F31"/>
    <w:rsid w:val="005E01AB"/>
    <w:rsid w:val="005E0873"/>
    <w:rsid w:val="005E08F7"/>
    <w:rsid w:val="005E09BC"/>
    <w:rsid w:val="005E0C49"/>
    <w:rsid w:val="005E0D73"/>
    <w:rsid w:val="005E105A"/>
    <w:rsid w:val="005E1273"/>
    <w:rsid w:val="005E127A"/>
    <w:rsid w:val="005E12A7"/>
    <w:rsid w:val="005E12F7"/>
    <w:rsid w:val="005E133C"/>
    <w:rsid w:val="005E1531"/>
    <w:rsid w:val="005E15F2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B97"/>
    <w:rsid w:val="005E2F87"/>
    <w:rsid w:val="005E3748"/>
    <w:rsid w:val="005E3750"/>
    <w:rsid w:val="005E38C8"/>
    <w:rsid w:val="005E3B8C"/>
    <w:rsid w:val="005E3C57"/>
    <w:rsid w:val="005E3E25"/>
    <w:rsid w:val="005E41DE"/>
    <w:rsid w:val="005E4206"/>
    <w:rsid w:val="005E42F7"/>
    <w:rsid w:val="005E436B"/>
    <w:rsid w:val="005E449F"/>
    <w:rsid w:val="005E4764"/>
    <w:rsid w:val="005E477B"/>
    <w:rsid w:val="005E49E2"/>
    <w:rsid w:val="005E4A35"/>
    <w:rsid w:val="005E4ADB"/>
    <w:rsid w:val="005E4E48"/>
    <w:rsid w:val="005E5156"/>
    <w:rsid w:val="005E51D3"/>
    <w:rsid w:val="005E528B"/>
    <w:rsid w:val="005E5323"/>
    <w:rsid w:val="005E55ED"/>
    <w:rsid w:val="005E5C03"/>
    <w:rsid w:val="005E5C86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CD9"/>
    <w:rsid w:val="005F0EBD"/>
    <w:rsid w:val="005F131E"/>
    <w:rsid w:val="005F1583"/>
    <w:rsid w:val="005F1696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ED"/>
    <w:rsid w:val="005F36C2"/>
    <w:rsid w:val="005F376F"/>
    <w:rsid w:val="005F394E"/>
    <w:rsid w:val="005F3AFE"/>
    <w:rsid w:val="005F3BBC"/>
    <w:rsid w:val="005F3E92"/>
    <w:rsid w:val="005F3EE9"/>
    <w:rsid w:val="005F4210"/>
    <w:rsid w:val="005F4211"/>
    <w:rsid w:val="005F4247"/>
    <w:rsid w:val="005F4389"/>
    <w:rsid w:val="005F43D4"/>
    <w:rsid w:val="005F4A08"/>
    <w:rsid w:val="005F4B3B"/>
    <w:rsid w:val="005F4E4E"/>
    <w:rsid w:val="005F4F77"/>
    <w:rsid w:val="005F502B"/>
    <w:rsid w:val="005F5638"/>
    <w:rsid w:val="005F5715"/>
    <w:rsid w:val="005F5736"/>
    <w:rsid w:val="005F5A3E"/>
    <w:rsid w:val="005F5B63"/>
    <w:rsid w:val="005F5BF6"/>
    <w:rsid w:val="005F5F41"/>
    <w:rsid w:val="005F6191"/>
    <w:rsid w:val="005F61B4"/>
    <w:rsid w:val="005F625A"/>
    <w:rsid w:val="005F6334"/>
    <w:rsid w:val="005F63EA"/>
    <w:rsid w:val="005F6438"/>
    <w:rsid w:val="005F6554"/>
    <w:rsid w:val="005F68CA"/>
    <w:rsid w:val="005F6AD9"/>
    <w:rsid w:val="005F6ADF"/>
    <w:rsid w:val="005F6CDD"/>
    <w:rsid w:val="005F6F43"/>
    <w:rsid w:val="005F75B2"/>
    <w:rsid w:val="005F78E7"/>
    <w:rsid w:val="005F7FC6"/>
    <w:rsid w:val="006000A7"/>
    <w:rsid w:val="00600195"/>
    <w:rsid w:val="00600225"/>
    <w:rsid w:val="0060027D"/>
    <w:rsid w:val="0060045B"/>
    <w:rsid w:val="006007AD"/>
    <w:rsid w:val="006007E7"/>
    <w:rsid w:val="0060084E"/>
    <w:rsid w:val="00600BAA"/>
    <w:rsid w:val="00600C54"/>
    <w:rsid w:val="00600CBA"/>
    <w:rsid w:val="00600DA7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E9A"/>
    <w:rsid w:val="00602F58"/>
    <w:rsid w:val="006030D0"/>
    <w:rsid w:val="006033E0"/>
    <w:rsid w:val="00603ACE"/>
    <w:rsid w:val="006041CB"/>
    <w:rsid w:val="006043CE"/>
    <w:rsid w:val="006043E6"/>
    <w:rsid w:val="006047F9"/>
    <w:rsid w:val="0060485F"/>
    <w:rsid w:val="00604E09"/>
    <w:rsid w:val="00604F74"/>
    <w:rsid w:val="0060537C"/>
    <w:rsid w:val="006057F4"/>
    <w:rsid w:val="006058DD"/>
    <w:rsid w:val="006058FE"/>
    <w:rsid w:val="00605CE5"/>
    <w:rsid w:val="00605D2D"/>
    <w:rsid w:val="00605EF0"/>
    <w:rsid w:val="00606143"/>
    <w:rsid w:val="006064ED"/>
    <w:rsid w:val="00606714"/>
    <w:rsid w:val="00606744"/>
    <w:rsid w:val="006067D1"/>
    <w:rsid w:val="00606D92"/>
    <w:rsid w:val="00606E84"/>
    <w:rsid w:val="00606F55"/>
    <w:rsid w:val="00606F63"/>
    <w:rsid w:val="006075A1"/>
    <w:rsid w:val="006077ED"/>
    <w:rsid w:val="006078FB"/>
    <w:rsid w:val="0060798E"/>
    <w:rsid w:val="00607ADE"/>
    <w:rsid w:val="006100A4"/>
    <w:rsid w:val="0061028A"/>
    <w:rsid w:val="006106F9"/>
    <w:rsid w:val="006107CA"/>
    <w:rsid w:val="00610B80"/>
    <w:rsid w:val="00610B8B"/>
    <w:rsid w:val="00610C50"/>
    <w:rsid w:val="00610D18"/>
    <w:rsid w:val="006113E4"/>
    <w:rsid w:val="00611413"/>
    <w:rsid w:val="00611661"/>
    <w:rsid w:val="00611990"/>
    <w:rsid w:val="00611BF9"/>
    <w:rsid w:val="00611C65"/>
    <w:rsid w:val="00612008"/>
    <w:rsid w:val="0061227E"/>
    <w:rsid w:val="006123D4"/>
    <w:rsid w:val="006125E1"/>
    <w:rsid w:val="0061265C"/>
    <w:rsid w:val="00612677"/>
    <w:rsid w:val="00612938"/>
    <w:rsid w:val="00612AE1"/>
    <w:rsid w:val="00612D3D"/>
    <w:rsid w:val="00612F01"/>
    <w:rsid w:val="00613293"/>
    <w:rsid w:val="006136A2"/>
    <w:rsid w:val="006136A7"/>
    <w:rsid w:val="00613CB3"/>
    <w:rsid w:val="00613D8F"/>
    <w:rsid w:val="00613F67"/>
    <w:rsid w:val="00614362"/>
    <w:rsid w:val="006144D8"/>
    <w:rsid w:val="006148A9"/>
    <w:rsid w:val="00614B00"/>
    <w:rsid w:val="00614E3E"/>
    <w:rsid w:val="00614F92"/>
    <w:rsid w:val="00614FF8"/>
    <w:rsid w:val="006151CE"/>
    <w:rsid w:val="00615483"/>
    <w:rsid w:val="006157D7"/>
    <w:rsid w:val="00615E06"/>
    <w:rsid w:val="00615E3F"/>
    <w:rsid w:val="00615F88"/>
    <w:rsid w:val="00615FE0"/>
    <w:rsid w:val="00616773"/>
    <w:rsid w:val="006168B6"/>
    <w:rsid w:val="00616BF2"/>
    <w:rsid w:val="00616C58"/>
    <w:rsid w:val="00616ECA"/>
    <w:rsid w:val="00616ED4"/>
    <w:rsid w:val="0061728F"/>
    <w:rsid w:val="00617302"/>
    <w:rsid w:val="00617532"/>
    <w:rsid w:val="00617569"/>
    <w:rsid w:val="00617594"/>
    <w:rsid w:val="00617595"/>
    <w:rsid w:val="006175E6"/>
    <w:rsid w:val="0061773C"/>
    <w:rsid w:val="00617885"/>
    <w:rsid w:val="00617961"/>
    <w:rsid w:val="00617AD7"/>
    <w:rsid w:val="00617E5F"/>
    <w:rsid w:val="00620195"/>
    <w:rsid w:val="006206B9"/>
    <w:rsid w:val="0062083C"/>
    <w:rsid w:val="0062084B"/>
    <w:rsid w:val="00620A0D"/>
    <w:rsid w:val="00620B95"/>
    <w:rsid w:val="00620D5B"/>
    <w:rsid w:val="0062110C"/>
    <w:rsid w:val="006212F5"/>
    <w:rsid w:val="006219F9"/>
    <w:rsid w:val="00621D23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6C6"/>
    <w:rsid w:val="00623A3B"/>
    <w:rsid w:val="00623FA4"/>
    <w:rsid w:val="00624374"/>
    <w:rsid w:val="0062450A"/>
    <w:rsid w:val="0062465B"/>
    <w:rsid w:val="006246F5"/>
    <w:rsid w:val="00624A49"/>
    <w:rsid w:val="00624B8A"/>
    <w:rsid w:val="00624D31"/>
    <w:rsid w:val="00624DC7"/>
    <w:rsid w:val="00624EA0"/>
    <w:rsid w:val="00624F57"/>
    <w:rsid w:val="00625567"/>
    <w:rsid w:val="00625774"/>
    <w:rsid w:val="00625853"/>
    <w:rsid w:val="00625858"/>
    <w:rsid w:val="006258EC"/>
    <w:rsid w:val="00625A07"/>
    <w:rsid w:val="006260A6"/>
    <w:rsid w:val="00626146"/>
    <w:rsid w:val="006261FA"/>
    <w:rsid w:val="006265F7"/>
    <w:rsid w:val="006266A6"/>
    <w:rsid w:val="00626A7A"/>
    <w:rsid w:val="00626AEE"/>
    <w:rsid w:val="00626C18"/>
    <w:rsid w:val="00626D9D"/>
    <w:rsid w:val="006270C9"/>
    <w:rsid w:val="0062722F"/>
    <w:rsid w:val="0062736B"/>
    <w:rsid w:val="006274BC"/>
    <w:rsid w:val="006275EB"/>
    <w:rsid w:val="0062777A"/>
    <w:rsid w:val="00627947"/>
    <w:rsid w:val="00627BB1"/>
    <w:rsid w:val="00627FE6"/>
    <w:rsid w:val="0063004D"/>
    <w:rsid w:val="0063008C"/>
    <w:rsid w:val="006300AF"/>
    <w:rsid w:val="00630475"/>
    <w:rsid w:val="0063059A"/>
    <w:rsid w:val="00630608"/>
    <w:rsid w:val="00630C79"/>
    <w:rsid w:val="00630D4C"/>
    <w:rsid w:val="00630F30"/>
    <w:rsid w:val="00630F58"/>
    <w:rsid w:val="00630F7F"/>
    <w:rsid w:val="006311C9"/>
    <w:rsid w:val="006312D6"/>
    <w:rsid w:val="006313A1"/>
    <w:rsid w:val="00631422"/>
    <w:rsid w:val="006314CB"/>
    <w:rsid w:val="006315F4"/>
    <w:rsid w:val="00631699"/>
    <w:rsid w:val="00631EF8"/>
    <w:rsid w:val="00631F1A"/>
    <w:rsid w:val="00632220"/>
    <w:rsid w:val="00632260"/>
    <w:rsid w:val="006329A0"/>
    <w:rsid w:val="00632A3F"/>
    <w:rsid w:val="00632B3A"/>
    <w:rsid w:val="00632CB5"/>
    <w:rsid w:val="00632CF1"/>
    <w:rsid w:val="006331CB"/>
    <w:rsid w:val="00633C48"/>
    <w:rsid w:val="006345F1"/>
    <w:rsid w:val="00634B42"/>
    <w:rsid w:val="00634CEF"/>
    <w:rsid w:val="00634F46"/>
    <w:rsid w:val="00635077"/>
    <w:rsid w:val="0063530F"/>
    <w:rsid w:val="006354AC"/>
    <w:rsid w:val="006355B0"/>
    <w:rsid w:val="006357DB"/>
    <w:rsid w:val="00635853"/>
    <w:rsid w:val="006359B4"/>
    <w:rsid w:val="00635ACB"/>
    <w:rsid w:val="00635F68"/>
    <w:rsid w:val="0063605C"/>
    <w:rsid w:val="0063611B"/>
    <w:rsid w:val="006361ED"/>
    <w:rsid w:val="0063623A"/>
    <w:rsid w:val="006363C4"/>
    <w:rsid w:val="006366CF"/>
    <w:rsid w:val="00636893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692"/>
    <w:rsid w:val="0064096C"/>
    <w:rsid w:val="00640F59"/>
    <w:rsid w:val="0064112D"/>
    <w:rsid w:val="006413DD"/>
    <w:rsid w:val="006414D5"/>
    <w:rsid w:val="00641626"/>
    <w:rsid w:val="006419D6"/>
    <w:rsid w:val="00641A0F"/>
    <w:rsid w:val="00641A1E"/>
    <w:rsid w:val="00641AB3"/>
    <w:rsid w:val="00641D33"/>
    <w:rsid w:val="00641EF1"/>
    <w:rsid w:val="00641FAD"/>
    <w:rsid w:val="00642354"/>
    <w:rsid w:val="006425FA"/>
    <w:rsid w:val="0064263A"/>
    <w:rsid w:val="00642935"/>
    <w:rsid w:val="00642BE2"/>
    <w:rsid w:val="00642C53"/>
    <w:rsid w:val="006430A2"/>
    <w:rsid w:val="006432AD"/>
    <w:rsid w:val="006433A3"/>
    <w:rsid w:val="006436FF"/>
    <w:rsid w:val="006437AE"/>
    <w:rsid w:val="006438F9"/>
    <w:rsid w:val="00643B5C"/>
    <w:rsid w:val="00643BE5"/>
    <w:rsid w:val="00643BE9"/>
    <w:rsid w:val="00643E65"/>
    <w:rsid w:val="00644015"/>
    <w:rsid w:val="0064406D"/>
    <w:rsid w:val="0064417F"/>
    <w:rsid w:val="00644CA2"/>
    <w:rsid w:val="00644D30"/>
    <w:rsid w:val="00645229"/>
    <w:rsid w:val="006452BD"/>
    <w:rsid w:val="0064544F"/>
    <w:rsid w:val="00645582"/>
    <w:rsid w:val="006455D5"/>
    <w:rsid w:val="00645618"/>
    <w:rsid w:val="00645725"/>
    <w:rsid w:val="00645731"/>
    <w:rsid w:val="00645F67"/>
    <w:rsid w:val="0064603A"/>
    <w:rsid w:val="006461D4"/>
    <w:rsid w:val="0064625B"/>
    <w:rsid w:val="00646A58"/>
    <w:rsid w:val="00646C3A"/>
    <w:rsid w:val="00646C5F"/>
    <w:rsid w:val="00646EBF"/>
    <w:rsid w:val="00646F6A"/>
    <w:rsid w:val="00647055"/>
    <w:rsid w:val="00647471"/>
    <w:rsid w:val="0064754D"/>
    <w:rsid w:val="0064765E"/>
    <w:rsid w:val="006476A1"/>
    <w:rsid w:val="00647704"/>
    <w:rsid w:val="00647E79"/>
    <w:rsid w:val="00650519"/>
    <w:rsid w:val="0065077C"/>
    <w:rsid w:val="00650940"/>
    <w:rsid w:val="00650D0D"/>
    <w:rsid w:val="00651B57"/>
    <w:rsid w:val="00651D1A"/>
    <w:rsid w:val="00651D44"/>
    <w:rsid w:val="00651E1E"/>
    <w:rsid w:val="00651EBD"/>
    <w:rsid w:val="006520ED"/>
    <w:rsid w:val="00652270"/>
    <w:rsid w:val="0065236E"/>
    <w:rsid w:val="00652446"/>
    <w:rsid w:val="00652637"/>
    <w:rsid w:val="00652956"/>
    <w:rsid w:val="00652ABA"/>
    <w:rsid w:val="00652F75"/>
    <w:rsid w:val="00652F86"/>
    <w:rsid w:val="006534A3"/>
    <w:rsid w:val="006534B1"/>
    <w:rsid w:val="0065354E"/>
    <w:rsid w:val="006536A5"/>
    <w:rsid w:val="006536F3"/>
    <w:rsid w:val="006536FD"/>
    <w:rsid w:val="00653967"/>
    <w:rsid w:val="00653AA6"/>
    <w:rsid w:val="00653DF4"/>
    <w:rsid w:val="00653EE9"/>
    <w:rsid w:val="00654338"/>
    <w:rsid w:val="00654372"/>
    <w:rsid w:val="00654374"/>
    <w:rsid w:val="00654653"/>
    <w:rsid w:val="00654BF1"/>
    <w:rsid w:val="00654DF7"/>
    <w:rsid w:val="0065514B"/>
    <w:rsid w:val="00655162"/>
    <w:rsid w:val="006553FA"/>
    <w:rsid w:val="00655443"/>
    <w:rsid w:val="00655615"/>
    <w:rsid w:val="006557B0"/>
    <w:rsid w:val="0065586F"/>
    <w:rsid w:val="0065590A"/>
    <w:rsid w:val="00655AEA"/>
    <w:rsid w:val="00655B1B"/>
    <w:rsid w:val="006561FE"/>
    <w:rsid w:val="00656497"/>
    <w:rsid w:val="006564C8"/>
    <w:rsid w:val="00656592"/>
    <w:rsid w:val="006565AF"/>
    <w:rsid w:val="006565FB"/>
    <w:rsid w:val="006569E7"/>
    <w:rsid w:val="00656A93"/>
    <w:rsid w:val="00656D51"/>
    <w:rsid w:val="006570F9"/>
    <w:rsid w:val="006572AB"/>
    <w:rsid w:val="006572FF"/>
    <w:rsid w:val="006575A6"/>
    <w:rsid w:val="00657656"/>
    <w:rsid w:val="0065780B"/>
    <w:rsid w:val="0065787F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6D"/>
    <w:rsid w:val="00660B8A"/>
    <w:rsid w:val="00660C4B"/>
    <w:rsid w:val="00660D74"/>
    <w:rsid w:val="00660E6B"/>
    <w:rsid w:val="00660F4E"/>
    <w:rsid w:val="0066111C"/>
    <w:rsid w:val="0066151E"/>
    <w:rsid w:val="00661960"/>
    <w:rsid w:val="00661CAB"/>
    <w:rsid w:val="0066209D"/>
    <w:rsid w:val="0066215E"/>
    <w:rsid w:val="006625DE"/>
    <w:rsid w:val="00662A2B"/>
    <w:rsid w:val="00662A87"/>
    <w:rsid w:val="00662AF9"/>
    <w:rsid w:val="00662F8D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2"/>
    <w:rsid w:val="0066420C"/>
    <w:rsid w:val="006642F8"/>
    <w:rsid w:val="00664508"/>
    <w:rsid w:val="0066455C"/>
    <w:rsid w:val="00664623"/>
    <w:rsid w:val="006647AC"/>
    <w:rsid w:val="00664999"/>
    <w:rsid w:val="00664C4D"/>
    <w:rsid w:val="00664EFC"/>
    <w:rsid w:val="006654B2"/>
    <w:rsid w:val="006654C1"/>
    <w:rsid w:val="00665507"/>
    <w:rsid w:val="006655FE"/>
    <w:rsid w:val="0066586E"/>
    <w:rsid w:val="00665A48"/>
    <w:rsid w:val="00665CCC"/>
    <w:rsid w:val="00666197"/>
    <w:rsid w:val="00666352"/>
    <w:rsid w:val="0066638F"/>
    <w:rsid w:val="006664C3"/>
    <w:rsid w:val="00666652"/>
    <w:rsid w:val="0066666A"/>
    <w:rsid w:val="00666848"/>
    <w:rsid w:val="00666D6B"/>
    <w:rsid w:val="00666D96"/>
    <w:rsid w:val="00666F28"/>
    <w:rsid w:val="006670FC"/>
    <w:rsid w:val="00667331"/>
    <w:rsid w:val="0066770C"/>
    <w:rsid w:val="00667950"/>
    <w:rsid w:val="00667B29"/>
    <w:rsid w:val="00667B72"/>
    <w:rsid w:val="0067017A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864"/>
    <w:rsid w:val="006719CD"/>
    <w:rsid w:val="00671BA9"/>
    <w:rsid w:val="00671F26"/>
    <w:rsid w:val="0067229B"/>
    <w:rsid w:val="00672486"/>
    <w:rsid w:val="00673406"/>
    <w:rsid w:val="006736FF"/>
    <w:rsid w:val="00673803"/>
    <w:rsid w:val="00673915"/>
    <w:rsid w:val="0067391D"/>
    <w:rsid w:val="006739A9"/>
    <w:rsid w:val="006739EE"/>
    <w:rsid w:val="00673A1F"/>
    <w:rsid w:val="00673B09"/>
    <w:rsid w:val="00673B73"/>
    <w:rsid w:val="00673BED"/>
    <w:rsid w:val="00673F29"/>
    <w:rsid w:val="0067404A"/>
    <w:rsid w:val="006742D4"/>
    <w:rsid w:val="006743E5"/>
    <w:rsid w:val="00674749"/>
    <w:rsid w:val="00674B97"/>
    <w:rsid w:val="00674BC7"/>
    <w:rsid w:val="00674C40"/>
    <w:rsid w:val="00674D69"/>
    <w:rsid w:val="00674E05"/>
    <w:rsid w:val="0067520F"/>
    <w:rsid w:val="00675231"/>
    <w:rsid w:val="00675597"/>
    <w:rsid w:val="006757C7"/>
    <w:rsid w:val="0067598B"/>
    <w:rsid w:val="00675C72"/>
    <w:rsid w:val="00675C93"/>
    <w:rsid w:val="006762E1"/>
    <w:rsid w:val="006764E4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93E"/>
    <w:rsid w:val="00677A33"/>
    <w:rsid w:val="00677A4A"/>
    <w:rsid w:val="00677A92"/>
    <w:rsid w:val="00677B97"/>
    <w:rsid w:val="00677E5F"/>
    <w:rsid w:val="00677EA8"/>
    <w:rsid w:val="0068001B"/>
    <w:rsid w:val="00680A35"/>
    <w:rsid w:val="00680CC2"/>
    <w:rsid w:val="00680E47"/>
    <w:rsid w:val="0068127F"/>
    <w:rsid w:val="00681678"/>
    <w:rsid w:val="00681906"/>
    <w:rsid w:val="00681A91"/>
    <w:rsid w:val="00681F9D"/>
    <w:rsid w:val="00681FA7"/>
    <w:rsid w:val="00681FB4"/>
    <w:rsid w:val="0068224E"/>
    <w:rsid w:val="006823F8"/>
    <w:rsid w:val="00682619"/>
    <w:rsid w:val="0068266C"/>
    <w:rsid w:val="006827FA"/>
    <w:rsid w:val="00682C48"/>
    <w:rsid w:val="00682DB8"/>
    <w:rsid w:val="00682E58"/>
    <w:rsid w:val="00682EA7"/>
    <w:rsid w:val="006831B8"/>
    <w:rsid w:val="00683325"/>
    <w:rsid w:val="00683562"/>
    <w:rsid w:val="00683844"/>
    <w:rsid w:val="00683AA4"/>
    <w:rsid w:val="00683CEC"/>
    <w:rsid w:val="00683E25"/>
    <w:rsid w:val="00683FFD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4FE4"/>
    <w:rsid w:val="00685236"/>
    <w:rsid w:val="0068533C"/>
    <w:rsid w:val="00685444"/>
    <w:rsid w:val="0068584A"/>
    <w:rsid w:val="00685B41"/>
    <w:rsid w:val="00685C4D"/>
    <w:rsid w:val="00685C99"/>
    <w:rsid w:val="00686089"/>
    <w:rsid w:val="006864EF"/>
    <w:rsid w:val="0068666E"/>
    <w:rsid w:val="00686811"/>
    <w:rsid w:val="006868EA"/>
    <w:rsid w:val="00686D81"/>
    <w:rsid w:val="00686F1A"/>
    <w:rsid w:val="006871E4"/>
    <w:rsid w:val="006873F4"/>
    <w:rsid w:val="0068747D"/>
    <w:rsid w:val="006877B9"/>
    <w:rsid w:val="00687E49"/>
    <w:rsid w:val="0069039D"/>
    <w:rsid w:val="0069054A"/>
    <w:rsid w:val="006909EC"/>
    <w:rsid w:val="00690F37"/>
    <w:rsid w:val="00690FA4"/>
    <w:rsid w:val="00691099"/>
    <w:rsid w:val="0069112A"/>
    <w:rsid w:val="006912CE"/>
    <w:rsid w:val="00691470"/>
    <w:rsid w:val="00691769"/>
    <w:rsid w:val="0069195E"/>
    <w:rsid w:val="006925A1"/>
    <w:rsid w:val="006925C8"/>
    <w:rsid w:val="0069268F"/>
    <w:rsid w:val="006926DC"/>
    <w:rsid w:val="006929BC"/>
    <w:rsid w:val="00692A7E"/>
    <w:rsid w:val="00692E68"/>
    <w:rsid w:val="00692EEF"/>
    <w:rsid w:val="006930A9"/>
    <w:rsid w:val="006930FD"/>
    <w:rsid w:val="00693201"/>
    <w:rsid w:val="00693548"/>
    <w:rsid w:val="006937D6"/>
    <w:rsid w:val="00693950"/>
    <w:rsid w:val="00693C08"/>
    <w:rsid w:val="00693FB7"/>
    <w:rsid w:val="0069408F"/>
    <w:rsid w:val="006940E7"/>
    <w:rsid w:val="006945CA"/>
    <w:rsid w:val="006946BE"/>
    <w:rsid w:val="00694ABA"/>
    <w:rsid w:val="00694ACA"/>
    <w:rsid w:val="00694B5D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5F18"/>
    <w:rsid w:val="006960CA"/>
    <w:rsid w:val="0069615D"/>
    <w:rsid w:val="00696169"/>
    <w:rsid w:val="006961B8"/>
    <w:rsid w:val="0069621E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94"/>
    <w:rsid w:val="00696FDD"/>
    <w:rsid w:val="006972A9"/>
    <w:rsid w:val="00697D1C"/>
    <w:rsid w:val="006A0308"/>
    <w:rsid w:val="006A03CF"/>
    <w:rsid w:val="006A0556"/>
    <w:rsid w:val="006A0C57"/>
    <w:rsid w:val="006A0CE8"/>
    <w:rsid w:val="006A0F1E"/>
    <w:rsid w:val="006A1021"/>
    <w:rsid w:val="006A10AE"/>
    <w:rsid w:val="006A1142"/>
    <w:rsid w:val="006A12C4"/>
    <w:rsid w:val="006A155E"/>
    <w:rsid w:val="006A1921"/>
    <w:rsid w:val="006A1A45"/>
    <w:rsid w:val="006A1D28"/>
    <w:rsid w:val="006A1DC9"/>
    <w:rsid w:val="006A20E1"/>
    <w:rsid w:val="006A21E4"/>
    <w:rsid w:val="006A22A6"/>
    <w:rsid w:val="006A22BF"/>
    <w:rsid w:val="006A2336"/>
    <w:rsid w:val="006A25EA"/>
    <w:rsid w:val="006A2626"/>
    <w:rsid w:val="006A26E4"/>
    <w:rsid w:val="006A2969"/>
    <w:rsid w:val="006A2BB4"/>
    <w:rsid w:val="006A34C4"/>
    <w:rsid w:val="006A3531"/>
    <w:rsid w:val="006A3C2A"/>
    <w:rsid w:val="006A3C80"/>
    <w:rsid w:val="006A3C93"/>
    <w:rsid w:val="006A41FB"/>
    <w:rsid w:val="006A461A"/>
    <w:rsid w:val="006A4753"/>
    <w:rsid w:val="006A487E"/>
    <w:rsid w:val="006A487F"/>
    <w:rsid w:val="006A494C"/>
    <w:rsid w:val="006A4AD7"/>
    <w:rsid w:val="006A4B4A"/>
    <w:rsid w:val="006A4D10"/>
    <w:rsid w:val="006A4DB9"/>
    <w:rsid w:val="006A4F29"/>
    <w:rsid w:val="006A5023"/>
    <w:rsid w:val="006A502A"/>
    <w:rsid w:val="006A50F2"/>
    <w:rsid w:val="006A515A"/>
    <w:rsid w:val="006A51EF"/>
    <w:rsid w:val="006A5591"/>
    <w:rsid w:val="006A5B61"/>
    <w:rsid w:val="006A5C8E"/>
    <w:rsid w:val="006A5F0B"/>
    <w:rsid w:val="006A5FB7"/>
    <w:rsid w:val="006A6316"/>
    <w:rsid w:val="006A65DA"/>
    <w:rsid w:val="006A66B0"/>
    <w:rsid w:val="006A66B6"/>
    <w:rsid w:val="006A6920"/>
    <w:rsid w:val="006A6999"/>
    <w:rsid w:val="006A6A8A"/>
    <w:rsid w:val="006A6C57"/>
    <w:rsid w:val="006A6E1B"/>
    <w:rsid w:val="006A7099"/>
    <w:rsid w:val="006A7210"/>
    <w:rsid w:val="006A73E9"/>
    <w:rsid w:val="006A74E0"/>
    <w:rsid w:val="006A7577"/>
    <w:rsid w:val="006A770F"/>
    <w:rsid w:val="006A7C53"/>
    <w:rsid w:val="006A7DF0"/>
    <w:rsid w:val="006A7E97"/>
    <w:rsid w:val="006A7EA7"/>
    <w:rsid w:val="006B0565"/>
    <w:rsid w:val="006B0582"/>
    <w:rsid w:val="006B05B1"/>
    <w:rsid w:val="006B05BB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30"/>
    <w:rsid w:val="006B1AC9"/>
    <w:rsid w:val="006B1F58"/>
    <w:rsid w:val="006B2043"/>
    <w:rsid w:val="006B229A"/>
    <w:rsid w:val="006B2438"/>
    <w:rsid w:val="006B2B83"/>
    <w:rsid w:val="006B2F00"/>
    <w:rsid w:val="006B2F5B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2A3"/>
    <w:rsid w:val="006B5351"/>
    <w:rsid w:val="006B5590"/>
    <w:rsid w:val="006B57DF"/>
    <w:rsid w:val="006B5878"/>
    <w:rsid w:val="006B5AD8"/>
    <w:rsid w:val="006B5B15"/>
    <w:rsid w:val="006B5E9B"/>
    <w:rsid w:val="006B5FE3"/>
    <w:rsid w:val="006B61B2"/>
    <w:rsid w:val="006B6F32"/>
    <w:rsid w:val="006B7249"/>
    <w:rsid w:val="006B74FD"/>
    <w:rsid w:val="006B7CDF"/>
    <w:rsid w:val="006B7CE5"/>
    <w:rsid w:val="006B7D47"/>
    <w:rsid w:val="006C05D2"/>
    <w:rsid w:val="006C0878"/>
    <w:rsid w:val="006C0969"/>
    <w:rsid w:val="006C0A23"/>
    <w:rsid w:val="006C0D53"/>
    <w:rsid w:val="006C0D5F"/>
    <w:rsid w:val="006C0D6A"/>
    <w:rsid w:val="006C0DD3"/>
    <w:rsid w:val="006C10A9"/>
    <w:rsid w:val="006C10EF"/>
    <w:rsid w:val="006C113D"/>
    <w:rsid w:val="006C1730"/>
    <w:rsid w:val="006C1A22"/>
    <w:rsid w:val="006C1B2A"/>
    <w:rsid w:val="006C1BCA"/>
    <w:rsid w:val="006C1CC2"/>
    <w:rsid w:val="006C24D9"/>
    <w:rsid w:val="006C2509"/>
    <w:rsid w:val="006C289B"/>
    <w:rsid w:val="006C289F"/>
    <w:rsid w:val="006C2947"/>
    <w:rsid w:val="006C2B5A"/>
    <w:rsid w:val="006C2B7B"/>
    <w:rsid w:val="006C30E3"/>
    <w:rsid w:val="006C3152"/>
    <w:rsid w:val="006C34A2"/>
    <w:rsid w:val="006C3589"/>
    <w:rsid w:val="006C3734"/>
    <w:rsid w:val="006C3833"/>
    <w:rsid w:val="006C3B5D"/>
    <w:rsid w:val="006C3C43"/>
    <w:rsid w:val="006C3E44"/>
    <w:rsid w:val="006C435D"/>
    <w:rsid w:val="006C43D2"/>
    <w:rsid w:val="006C47FC"/>
    <w:rsid w:val="006C4AE2"/>
    <w:rsid w:val="006C4F35"/>
    <w:rsid w:val="006C5680"/>
    <w:rsid w:val="006C5A61"/>
    <w:rsid w:val="006C5F94"/>
    <w:rsid w:val="006C65F7"/>
    <w:rsid w:val="006C6889"/>
    <w:rsid w:val="006C6966"/>
    <w:rsid w:val="006C69C6"/>
    <w:rsid w:val="006C6D3C"/>
    <w:rsid w:val="006C6DDD"/>
    <w:rsid w:val="006C73CA"/>
    <w:rsid w:val="006C76DE"/>
    <w:rsid w:val="006C790B"/>
    <w:rsid w:val="006C7B2A"/>
    <w:rsid w:val="006C7B61"/>
    <w:rsid w:val="006C7C85"/>
    <w:rsid w:val="006C7D72"/>
    <w:rsid w:val="006D010B"/>
    <w:rsid w:val="006D0237"/>
    <w:rsid w:val="006D02DE"/>
    <w:rsid w:val="006D035C"/>
    <w:rsid w:val="006D0380"/>
    <w:rsid w:val="006D0AB4"/>
    <w:rsid w:val="006D0AF8"/>
    <w:rsid w:val="006D0CB2"/>
    <w:rsid w:val="006D0CE2"/>
    <w:rsid w:val="006D0EA9"/>
    <w:rsid w:val="006D0FAD"/>
    <w:rsid w:val="006D1076"/>
    <w:rsid w:val="006D10CE"/>
    <w:rsid w:val="006D169C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0C9"/>
    <w:rsid w:val="006D32CD"/>
    <w:rsid w:val="006D32E8"/>
    <w:rsid w:val="006D356B"/>
    <w:rsid w:val="006D36D3"/>
    <w:rsid w:val="006D39AB"/>
    <w:rsid w:val="006D3D67"/>
    <w:rsid w:val="006D4299"/>
    <w:rsid w:val="006D43C4"/>
    <w:rsid w:val="006D46B8"/>
    <w:rsid w:val="006D4854"/>
    <w:rsid w:val="006D4921"/>
    <w:rsid w:val="006D49D8"/>
    <w:rsid w:val="006D4BEC"/>
    <w:rsid w:val="006D4C7D"/>
    <w:rsid w:val="006D4D14"/>
    <w:rsid w:val="006D4F30"/>
    <w:rsid w:val="006D4FDB"/>
    <w:rsid w:val="006D5172"/>
    <w:rsid w:val="006D5220"/>
    <w:rsid w:val="006D53BD"/>
    <w:rsid w:val="006D5678"/>
    <w:rsid w:val="006D5A13"/>
    <w:rsid w:val="006D6143"/>
    <w:rsid w:val="006D624C"/>
    <w:rsid w:val="006D6273"/>
    <w:rsid w:val="006D6294"/>
    <w:rsid w:val="006D66AD"/>
    <w:rsid w:val="006D6D97"/>
    <w:rsid w:val="006D7262"/>
    <w:rsid w:val="006D75E3"/>
    <w:rsid w:val="006D7796"/>
    <w:rsid w:val="006D782B"/>
    <w:rsid w:val="006D7852"/>
    <w:rsid w:val="006D78AE"/>
    <w:rsid w:val="006D7DC8"/>
    <w:rsid w:val="006D7FE7"/>
    <w:rsid w:val="006E0011"/>
    <w:rsid w:val="006E08A1"/>
    <w:rsid w:val="006E0A1E"/>
    <w:rsid w:val="006E0AEB"/>
    <w:rsid w:val="006E0C19"/>
    <w:rsid w:val="006E0F24"/>
    <w:rsid w:val="006E1107"/>
    <w:rsid w:val="006E1121"/>
    <w:rsid w:val="006E115E"/>
    <w:rsid w:val="006E16A0"/>
    <w:rsid w:val="006E174B"/>
    <w:rsid w:val="006E191F"/>
    <w:rsid w:val="006E1E81"/>
    <w:rsid w:val="006E1ED0"/>
    <w:rsid w:val="006E252E"/>
    <w:rsid w:val="006E25F4"/>
    <w:rsid w:val="006E25FA"/>
    <w:rsid w:val="006E26C5"/>
    <w:rsid w:val="006E29D6"/>
    <w:rsid w:val="006E2AAE"/>
    <w:rsid w:val="006E2BEB"/>
    <w:rsid w:val="006E30AB"/>
    <w:rsid w:val="006E319A"/>
    <w:rsid w:val="006E335C"/>
    <w:rsid w:val="006E366F"/>
    <w:rsid w:val="006E3914"/>
    <w:rsid w:val="006E3A32"/>
    <w:rsid w:val="006E3A99"/>
    <w:rsid w:val="006E3C59"/>
    <w:rsid w:val="006E3D95"/>
    <w:rsid w:val="006E42AF"/>
    <w:rsid w:val="006E44DB"/>
    <w:rsid w:val="006E4591"/>
    <w:rsid w:val="006E463F"/>
    <w:rsid w:val="006E4759"/>
    <w:rsid w:val="006E47B4"/>
    <w:rsid w:val="006E487D"/>
    <w:rsid w:val="006E48DB"/>
    <w:rsid w:val="006E4AD6"/>
    <w:rsid w:val="006E4F3A"/>
    <w:rsid w:val="006E4F45"/>
    <w:rsid w:val="006E5051"/>
    <w:rsid w:val="006E5056"/>
    <w:rsid w:val="006E518F"/>
    <w:rsid w:val="006E51D9"/>
    <w:rsid w:val="006E5E23"/>
    <w:rsid w:val="006E5E60"/>
    <w:rsid w:val="006E5EF8"/>
    <w:rsid w:val="006E6B4C"/>
    <w:rsid w:val="006E6C88"/>
    <w:rsid w:val="006E6F8A"/>
    <w:rsid w:val="006E7434"/>
    <w:rsid w:val="006E7534"/>
    <w:rsid w:val="006E756F"/>
    <w:rsid w:val="006E78F3"/>
    <w:rsid w:val="006E79F8"/>
    <w:rsid w:val="006F011E"/>
    <w:rsid w:val="006F0186"/>
    <w:rsid w:val="006F02CF"/>
    <w:rsid w:val="006F08A9"/>
    <w:rsid w:val="006F08DF"/>
    <w:rsid w:val="006F0B19"/>
    <w:rsid w:val="006F0D4D"/>
    <w:rsid w:val="006F10A8"/>
    <w:rsid w:val="006F1133"/>
    <w:rsid w:val="006F1258"/>
    <w:rsid w:val="006F154E"/>
    <w:rsid w:val="006F17DB"/>
    <w:rsid w:val="006F1A9B"/>
    <w:rsid w:val="006F1AC1"/>
    <w:rsid w:val="006F1C72"/>
    <w:rsid w:val="006F2654"/>
    <w:rsid w:val="006F2DA6"/>
    <w:rsid w:val="006F30FA"/>
    <w:rsid w:val="006F320C"/>
    <w:rsid w:val="006F3270"/>
    <w:rsid w:val="006F3552"/>
    <w:rsid w:val="006F3E8A"/>
    <w:rsid w:val="006F4375"/>
    <w:rsid w:val="006F438E"/>
    <w:rsid w:val="006F43BD"/>
    <w:rsid w:val="006F45AA"/>
    <w:rsid w:val="006F4A79"/>
    <w:rsid w:val="006F4B25"/>
    <w:rsid w:val="006F5183"/>
    <w:rsid w:val="006F51BC"/>
    <w:rsid w:val="006F5216"/>
    <w:rsid w:val="006F525F"/>
    <w:rsid w:val="006F5297"/>
    <w:rsid w:val="006F554B"/>
    <w:rsid w:val="006F5740"/>
    <w:rsid w:val="006F57E5"/>
    <w:rsid w:val="006F5A69"/>
    <w:rsid w:val="006F6071"/>
    <w:rsid w:val="006F6206"/>
    <w:rsid w:val="006F6272"/>
    <w:rsid w:val="006F641E"/>
    <w:rsid w:val="006F66D7"/>
    <w:rsid w:val="006F6885"/>
    <w:rsid w:val="006F6AB3"/>
    <w:rsid w:val="006F6E37"/>
    <w:rsid w:val="006F6EE9"/>
    <w:rsid w:val="006F7340"/>
    <w:rsid w:val="006F7475"/>
    <w:rsid w:val="006F74BF"/>
    <w:rsid w:val="006F74C9"/>
    <w:rsid w:val="006F76A5"/>
    <w:rsid w:val="006F7745"/>
    <w:rsid w:val="006F7AA7"/>
    <w:rsid w:val="006F7B02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83A"/>
    <w:rsid w:val="007009CA"/>
    <w:rsid w:val="00700BB7"/>
    <w:rsid w:val="00700E69"/>
    <w:rsid w:val="00701498"/>
    <w:rsid w:val="007016DD"/>
    <w:rsid w:val="00701B9C"/>
    <w:rsid w:val="00701CA5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BCC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9AD"/>
    <w:rsid w:val="00704BBB"/>
    <w:rsid w:val="00704CE4"/>
    <w:rsid w:val="00704D4F"/>
    <w:rsid w:val="00704DA6"/>
    <w:rsid w:val="00704F1D"/>
    <w:rsid w:val="00704F9C"/>
    <w:rsid w:val="00705025"/>
    <w:rsid w:val="0070510D"/>
    <w:rsid w:val="007055ED"/>
    <w:rsid w:val="00705965"/>
    <w:rsid w:val="00705B81"/>
    <w:rsid w:val="00706053"/>
    <w:rsid w:val="007061D8"/>
    <w:rsid w:val="00706336"/>
    <w:rsid w:val="0070657B"/>
    <w:rsid w:val="0070659E"/>
    <w:rsid w:val="007066E0"/>
    <w:rsid w:val="007067B3"/>
    <w:rsid w:val="007067E0"/>
    <w:rsid w:val="007069F8"/>
    <w:rsid w:val="007074E0"/>
    <w:rsid w:val="007078A8"/>
    <w:rsid w:val="00707A35"/>
    <w:rsid w:val="00707CB5"/>
    <w:rsid w:val="00707F1A"/>
    <w:rsid w:val="00707F9F"/>
    <w:rsid w:val="007100A8"/>
    <w:rsid w:val="00710842"/>
    <w:rsid w:val="0071092C"/>
    <w:rsid w:val="00710AFE"/>
    <w:rsid w:val="00710EAC"/>
    <w:rsid w:val="00710F26"/>
    <w:rsid w:val="00710F5E"/>
    <w:rsid w:val="007115C6"/>
    <w:rsid w:val="007116CE"/>
    <w:rsid w:val="00711A18"/>
    <w:rsid w:val="00711C8D"/>
    <w:rsid w:val="00711D04"/>
    <w:rsid w:val="00711E06"/>
    <w:rsid w:val="00711EA0"/>
    <w:rsid w:val="0071223E"/>
    <w:rsid w:val="00712341"/>
    <w:rsid w:val="00712692"/>
    <w:rsid w:val="00712C0D"/>
    <w:rsid w:val="00712C32"/>
    <w:rsid w:val="007131AA"/>
    <w:rsid w:val="007135A8"/>
    <w:rsid w:val="00713BAC"/>
    <w:rsid w:val="00713BFA"/>
    <w:rsid w:val="00713E87"/>
    <w:rsid w:val="00713FC0"/>
    <w:rsid w:val="00714215"/>
    <w:rsid w:val="007142C7"/>
    <w:rsid w:val="007145C8"/>
    <w:rsid w:val="007149D0"/>
    <w:rsid w:val="007149E3"/>
    <w:rsid w:val="007149EE"/>
    <w:rsid w:val="00714AF3"/>
    <w:rsid w:val="0071559C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546"/>
    <w:rsid w:val="007165F1"/>
    <w:rsid w:val="00716B0C"/>
    <w:rsid w:val="00716CBF"/>
    <w:rsid w:val="00717023"/>
    <w:rsid w:val="007174D9"/>
    <w:rsid w:val="00717920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361"/>
    <w:rsid w:val="0072257F"/>
    <w:rsid w:val="00722B42"/>
    <w:rsid w:val="00722B53"/>
    <w:rsid w:val="00722E40"/>
    <w:rsid w:val="007230CA"/>
    <w:rsid w:val="007232AF"/>
    <w:rsid w:val="00723439"/>
    <w:rsid w:val="007235B4"/>
    <w:rsid w:val="0072363E"/>
    <w:rsid w:val="00723B21"/>
    <w:rsid w:val="00723C96"/>
    <w:rsid w:val="00724119"/>
    <w:rsid w:val="00724179"/>
    <w:rsid w:val="0072448A"/>
    <w:rsid w:val="00724969"/>
    <w:rsid w:val="007249A5"/>
    <w:rsid w:val="00724A38"/>
    <w:rsid w:val="00724B89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6BA"/>
    <w:rsid w:val="007267CA"/>
    <w:rsid w:val="00726E38"/>
    <w:rsid w:val="00726E42"/>
    <w:rsid w:val="00726EAA"/>
    <w:rsid w:val="00727188"/>
    <w:rsid w:val="0072726F"/>
    <w:rsid w:val="007273DF"/>
    <w:rsid w:val="007275EE"/>
    <w:rsid w:val="00727640"/>
    <w:rsid w:val="00727728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4A"/>
    <w:rsid w:val="007310B7"/>
    <w:rsid w:val="007312D6"/>
    <w:rsid w:val="00731543"/>
    <w:rsid w:val="00731671"/>
    <w:rsid w:val="00731820"/>
    <w:rsid w:val="0073187F"/>
    <w:rsid w:val="00731D02"/>
    <w:rsid w:val="00731F50"/>
    <w:rsid w:val="00732607"/>
    <w:rsid w:val="00732916"/>
    <w:rsid w:val="00732D04"/>
    <w:rsid w:val="0073308A"/>
    <w:rsid w:val="007331DB"/>
    <w:rsid w:val="0073323C"/>
    <w:rsid w:val="00733292"/>
    <w:rsid w:val="007332E9"/>
    <w:rsid w:val="0073341E"/>
    <w:rsid w:val="007338D5"/>
    <w:rsid w:val="00733B4A"/>
    <w:rsid w:val="00733DCF"/>
    <w:rsid w:val="00733ED3"/>
    <w:rsid w:val="00733F9E"/>
    <w:rsid w:val="00734047"/>
    <w:rsid w:val="007340FA"/>
    <w:rsid w:val="00734168"/>
    <w:rsid w:val="0073416A"/>
    <w:rsid w:val="0073429B"/>
    <w:rsid w:val="00734441"/>
    <w:rsid w:val="00734564"/>
    <w:rsid w:val="00734636"/>
    <w:rsid w:val="007346D6"/>
    <w:rsid w:val="00734708"/>
    <w:rsid w:val="00734818"/>
    <w:rsid w:val="00734983"/>
    <w:rsid w:val="00734E79"/>
    <w:rsid w:val="007350ED"/>
    <w:rsid w:val="00735636"/>
    <w:rsid w:val="00735743"/>
    <w:rsid w:val="0073579D"/>
    <w:rsid w:val="00735875"/>
    <w:rsid w:val="007359AD"/>
    <w:rsid w:val="007359DB"/>
    <w:rsid w:val="00735A8B"/>
    <w:rsid w:val="00735B4B"/>
    <w:rsid w:val="00735B60"/>
    <w:rsid w:val="00736576"/>
    <w:rsid w:val="007368E3"/>
    <w:rsid w:val="007369E8"/>
    <w:rsid w:val="00736BC3"/>
    <w:rsid w:val="00736D21"/>
    <w:rsid w:val="00736DC5"/>
    <w:rsid w:val="00737028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BEB"/>
    <w:rsid w:val="00740C76"/>
    <w:rsid w:val="00740D12"/>
    <w:rsid w:val="00740E4E"/>
    <w:rsid w:val="00741219"/>
    <w:rsid w:val="0074166C"/>
    <w:rsid w:val="007416C4"/>
    <w:rsid w:val="00741D3E"/>
    <w:rsid w:val="00741E94"/>
    <w:rsid w:val="0074221E"/>
    <w:rsid w:val="0074266F"/>
    <w:rsid w:val="00742873"/>
    <w:rsid w:val="00742AE4"/>
    <w:rsid w:val="00742CD2"/>
    <w:rsid w:val="00742DAF"/>
    <w:rsid w:val="00742EC6"/>
    <w:rsid w:val="0074305A"/>
    <w:rsid w:val="00743545"/>
    <w:rsid w:val="00743727"/>
    <w:rsid w:val="0074388E"/>
    <w:rsid w:val="007438BA"/>
    <w:rsid w:val="00743900"/>
    <w:rsid w:val="00743934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AB1"/>
    <w:rsid w:val="00745D39"/>
    <w:rsid w:val="00745F90"/>
    <w:rsid w:val="00746292"/>
    <w:rsid w:val="00746D75"/>
    <w:rsid w:val="00747369"/>
    <w:rsid w:val="0074748C"/>
    <w:rsid w:val="0074757E"/>
    <w:rsid w:val="00747660"/>
    <w:rsid w:val="00747CBA"/>
    <w:rsid w:val="00747D6F"/>
    <w:rsid w:val="0075028C"/>
    <w:rsid w:val="007503A2"/>
    <w:rsid w:val="007507AB"/>
    <w:rsid w:val="00750B5B"/>
    <w:rsid w:val="00750F55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B13"/>
    <w:rsid w:val="00751C83"/>
    <w:rsid w:val="00751D2D"/>
    <w:rsid w:val="00751DF6"/>
    <w:rsid w:val="007520B1"/>
    <w:rsid w:val="007521E2"/>
    <w:rsid w:val="007522B0"/>
    <w:rsid w:val="007524EA"/>
    <w:rsid w:val="0075282D"/>
    <w:rsid w:val="007528D9"/>
    <w:rsid w:val="00753361"/>
    <w:rsid w:val="00753488"/>
    <w:rsid w:val="007534FB"/>
    <w:rsid w:val="0075364A"/>
    <w:rsid w:val="00753770"/>
    <w:rsid w:val="007537D7"/>
    <w:rsid w:val="00753A58"/>
    <w:rsid w:val="00753A71"/>
    <w:rsid w:val="00753B1A"/>
    <w:rsid w:val="00753CB2"/>
    <w:rsid w:val="00753D46"/>
    <w:rsid w:val="0075418C"/>
    <w:rsid w:val="007541CA"/>
    <w:rsid w:val="00754202"/>
    <w:rsid w:val="007543F7"/>
    <w:rsid w:val="00754449"/>
    <w:rsid w:val="0075450D"/>
    <w:rsid w:val="00754758"/>
    <w:rsid w:val="0075480D"/>
    <w:rsid w:val="00754A27"/>
    <w:rsid w:val="00754A55"/>
    <w:rsid w:val="00754C8B"/>
    <w:rsid w:val="0075556D"/>
    <w:rsid w:val="007556E8"/>
    <w:rsid w:val="00755746"/>
    <w:rsid w:val="00755830"/>
    <w:rsid w:val="00755838"/>
    <w:rsid w:val="00755A7C"/>
    <w:rsid w:val="00755BC6"/>
    <w:rsid w:val="00755E1F"/>
    <w:rsid w:val="00755E75"/>
    <w:rsid w:val="00755E99"/>
    <w:rsid w:val="00755EAA"/>
    <w:rsid w:val="00756074"/>
    <w:rsid w:val="00756099"/>
    <w:rsid w:val="00756339"/>
    <w:rsid w:val="007565B3"/>
    <w:rsid w:val="00756646"/>
    <w:rsid w:val="007566AE"/>
    <w:rsid w:val="0075691E"/>
    <w:rsid w:val="00756C86"/>
    <w:rsid w:val="00756E9A"/>
    <w:rsid w:val="00757023"/>
    <w:rsid w:val="00757244"/>
    <w:rsid w:val="007574B8"/>
    <w:rsid w:val="007575BC"/>
    <w:rsid w:val="007575C7"/>
    <w:rsid w:val="007575D2"/>
    <w:rsid w:val="007575DF"/>
    <w:rsid w:val="00757624"/>
    <w:rsid w:val="00757696"/>
    <w:rsid w:val="00757758"/>
    <w:rsid w:val="00757A71"/>
    <w:rsid w:val="00757B4A"/>
    <w:rsid w:val="00757E23"/>
    <w:rsid w:val="00757F30"/>
    <w:rsid w:val="00757F8A"/>
    <w:rsid w:val="007606BE"/>
    <w:rsid w:val="00760766"/>
    <w:rsid w:val="0076088C"/>
    <w:rsid w:val="0076111A"/>
    <w:rsid w:val="0076166F"/>
    <w:rsid w:val="00761692"/>
    <w:rsid w:val="007618FE"/>
    <w:rsid w:val="00761991"/>
    <w:rsid w:val="00761AE4"/>
    <w:rsid w:val="00761B23"/>
    <w:rsid w:val="007622CF"/>
    <w:rsid w:val="0076273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E7D"/>
    <w:rsid w:val="00764F71"/>
    <w:rsid w:val="0076535A"/>
    <w:rsid w:val="007656EF"/>
    <w:rsid w:val="007656FD"/>
    <w:rsid w:val="00765B34"/>
    <w:rsid w:val="00765F70"/>
    <w:rsid w:val="00765FAA"/>
    <w:rsid w:val="007663FF"/>
    <w:rsid w:val="00766531"/>
    <w:rsid w:val="007665DB"/>
    <w:rsid w:val="00766954"/>
    <w:rsid w:val="00766972"/>
    <w:rsid w:val="007669C9"/>
    <w:rsid w:val="00766BE5"/>
    <w:rsid w:val="00766C55"/>
    <w:rsid w:val="007676D6"/>
    <w:rsid w:val="007677A3"/>
    <w:rsid w:val="00767D1A"/>
    <w:rsid w:val="00770265"/>
    <w:rsid w:val="00770422"/>
    <w:rsid w:val="00770779"/>
    <w:rsid w:val="007707EE"/>
    <w:rsid w:val="00770F01"/>
    <w:rsid w:val="00770F08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574"/>
    <w:rsid w:val="00773AE5"/>
    <w:rsid w:val="00773D92"/>
    <w:rsid w:val="00773F07"/>
    <w:rsid w:val="00773FF4"/>
    <w:rsid w:val="00774028"/>
    <w:rsid w:val="007741E1"/>
    <w:rsid w:val="00774400"/>
    <w:rsid w:val="007744F0"/>
    <w:rsid w:val="007745E4"/>
    <w:rsid w:val="007746F5"/>
    <w:rsid w:val="007747FE"/>
    <w:rsid w:val="00774CD8"/>
    <w:rsid w:val="00774E95"/>
    <w:rsid w:val="007751B0"/>
    <w:rsid w:val="007753F4"/>
    <w:rsid w:val="00775675"/>
    <w:rsid w:val="00775844"/>
    <w:rsid w:val="00775B4B"/>
    <w:rsid w:val="00775BA3"/>
    <w:rsid w:val="00775D95"/>
    <w:rsid w:val="00775F0C"/>
    <w:rsid w:val="0077600E"/>
    <w:rsid w:val="007768EB"/>
    <w:rsid w:val="00776DBC"/>
    <w:rsid w:val="00777005"/>
    <w:rsid w:val="00777437"/>
    <w:rsid w:val="00777638"/>
    <w:rsid w:val="007777E9"/>
    <w:rsid w:val="00777B7E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B67"/>
    <w:rsid w:val="00780CCC"/>
    <w:rsid w:val="00781010"/>
    <w:rsid w:val="00781114"/>
    <w:rsid w:val="007817F1"/>
    <w:rsid w:val="00781C5E"/>
    <w:rsid w:val="00781C70"/>
    <w:rsid w:val="00781D88"/>
    <w:rsid w:val="00781F68"/>
    <w:rsid w:val="00781FC1"/>
    <w:rsid w:val="00782560"/>
    <w:rsid w:val="0078267E"/>
    <w:rsid w:val="007826A6"/>
    <w:rsid w:val="0078293D"/>
    <w:rsid w:val="007829E4"/>
    <w:rsid w:val="00782C2F"/>
    <w:rsid w:val="00782C5B"/>
    <w:rsid w:val="00782DAB"/>
    <w:rsid w:val="00782F94"/>
    <w:rsid w:val="007832E7"/>
    <w:rsid w:val="00783482"/>
    <w:rsid w:val="00783D06"/>
    <w:rsid w:val="00783E02"/>
    <w:rsid w:val="00783F03"/>
    <w:rsid w:val="007840DA"/>
    <w:rsid w:val="00784A07"/>
    <w:rsid w:val="00784E3F"/>
    <w:rsid w:val="00784E70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BF8"/>
    <w:rsid w:val="00785D60"/>
    <w:rsid w:val="00785EFC"/>
    <w:rsid w:val="007862A6"/>
    <w:rsid w:val="007871F7"/>
    <w:rsid w:val="007872ED"/>
    <w:rsid w:val="00787648"/>
    <w:rsid w:val="00787A77"/>
    <w:rsid w:val="00787ACC"/>
    <w:rsid w:val="00787C48"/>
    <w:rsid w:val="00787C76"/>
    <w:rsid w:val="00787D1F"/>
    <w:rsid w:val="0079015F"/>
    <w:rsid w:val="0079022E"/>
    <w:rsid w:val="00790559"/>
    <w:rsid w:val="0079079B"/>
    <w:rsid w:val="00790A4A"/>
    <w:rsid w:val="00790AAF"/>
    <w:rsid w:val="00790C95"/>
    <w:rsid w:val="00790CC1"/>
    <w:rsid w:val="00790DBF"/>
    <w:rsid w:val="0079107F"/>
    <w:rsid w:val="00791221"/>
    <w:rsid w:val="00791372"/>
    <w:rsid w:val="007915C9"/>
    <w:rsid w:val="00791B11"/>
    <w:rsid w:val="00791EB0"/>
    <w:rsid w:val="0079220E"/>
    <w:rsid w:val="007922D2"/>
    <w:rsid w:val="00792598"/>
    <w:rsid w:val="00792658"/>
    <w:rsid w:val="007926CB"/>
    <w:rsid w:val="007927B0"/>
    <w:rsid w:val="007928F2"/>
    <w:rsid w:val="00792A30"/>
    <w:rsid w:val="00792B6E"/>
    <w:rsid w:val="00792CBC"/>
    <w:rsid w:val="00792CE3"/>
    <w:rsid w:val="00793119"/>
    <w:rsid w:val="0079325D"/>
    <w:rsid w:val="0079336C"/>
    <w:rsid w:val="0079355D"/>
    <w:rsid w:val="007935A1"/>
    <w:rsid w:val="007939FB"/>
    <w:rsid w:val="00793A15"/>
    <w:rsid w:val="00793A70"/>
    <w:rsid w:val="00793CC9"/>
    <w:rsid w:val="00793DC2"/>
    <w:rsid w:val="00793E63"/>
    <w:rsid w:val="00793FDC"/>
    <w:rsid w:val="0079415A"/>
    <w:rsid w:val="007942DC"/>
    <w:rsid w:val="00794528"/>
    <w:rsid w:val="007946F9"/>
    <w:rsid w:val="00794A26"/>
    <w:rsid w:val="00794CBA"/>
    <w:rsid w:val="00794D6C"/>
    <w:rsid w:val="00794FD3"/>
    <w:rsid w:val="0079507B"/>
    <w:rsid w:val="007953CC"/>
    <w:rsid w:val="007956A5"/>
    <w:rsid w:val="007956AB"/>
    <w:rsid w:val="00795722"/>
    <w:rsid w:val="0079586A"/>
    <w:rsid w:val="00795926"/>
    <w:rsid w:val="00795CBE"/>
    <w:rsid w:val="00795D3E"/>
    <w:rsid w:val="00795DD4"/>
    <w:rsid w:val="00795F9F"/>
    <w:rsid w:val="00796372"/>
    <w:rsid w:val="00796425"/>
    <w:rsid w:val="007969A2"/>
    <w:rsid w:val="00796FA5"/>
    <w:rsid w:val="007973A7"/>
    <w:rsid w:val="0079747C"/>
    <w:rsid w:val="0079755C"/>
    <w:rsid w:val="00797AD6"/>
    <w:rsid w:val="00797D0E"/>
    <w:rsid w:val="00797F5D"/>
    <w:rsid w:val="007A00E7"/>
    <w:rsid w:val="007A0260"/>
    <w:rsid w:val="007A0291"/>
    <w:rsid w:val="007A04CD"/>
    <w:rsid w:val="007A0A3C"/>
    <w:rsid w:val="007A0D2A"/>
    <w:rsid w:val="007A0E7C"/>
    <w:rsid w:val="007A1037"/>
    <w:rsid w:val="007A10D8"/>
    <w:rsid w:val="007A12DE"/>
    <w:rsid w:val="007A1367"/>
    <w:rsid w:val="007A15A5"/>
    <w:rsid w:val="007A15C0"/>
    <w:rsid w:val="007A1A19"/>
    <w:rsid w:val="007A1E38"/>
    <w:rsid w:val="007A1EC5"/>
    <w:rsid w:val="007A216F"/>
    <w:rsid w:val="007A244D"/>
    <w:rsid w:val="007A299D"/>
    <w:rsid w:val="007A2B74"/>
    <w:rsid w:val="007A2BB4"/>
    <w:rsid w:val="007A2E21"/>
    <w:rsid w:val="007A2EAD"/>
    <w:rsid w:val="007A3238"/>
    <w:rsid w:val="007A3341"/>
    <w:rsid w:val="007A34B3"/>
    <w:rsid w:val="007A34F8"/>
    <w:rsid w:val="007A377A"/>
    <w:rsid w:val="007A3951"/>
    <w:rsid w:val="007A3C27"/>
    <w:rsid w:val="007A3C3B"/>
    <w:rsid w:val="007A3CB3"/>
    <w:rsid w:val="007A3CB6"/>
    <w:rsid w:val="007A40E3"/>
    <w:rsid w:val="007A4220"/>
    <w:rsid w:val="007A4AEA"/>
    <w:rsid w:val="007A4B77"/>
    <w:rsid w:val="007A4C4F"/>
    <w:rsid w:val="007A4D1C"/>
    <w:rsid w:val="007A4F3C"/>
    <w:rsid w:val="007A5219"/>
    <w:rsid w:val="007A55ED"/>
    <w:rsid w:val="007A5675"/>
    <w:rsid w:val="007A5731"/>
    <w:rsid w:val="007A57C7"/>
    <w:rsid w:val="007A58B7"/>
    <w:rsid w:val="007A596E"/>
    <w:rsid w:val="007A5C47"/>
    <w:rsid w:val="007A5DB8"/>
    <w:rsid w:val="007A5ECB"/>
    <w:rsid w:val="007A5FA7"/>
    <w:rsid w:val="007A6004"/>
    <w:rsid w:val="007A6179"/>
    <w:rsid w:val="007A63B1"/>
    <w:rsid w:val="007A6572"/>
    <w:rsid w:val="007A6807"/>
    <w:rsid w:val="007A6917"/>
    <w:rsid w:val="007A6A55"/>
    <w:rsid w:val="007A6CBE"/>
    <w:rsid w:val="007A6DC3"/>
    <w:rsid w:val="007A6E61"/>
    <w:rsid w:val="007A72EE"/>
    <w:rsid w:val="007A741B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9FA"/>
    <w:rsid w:val="007B0A04"/>
    <w:rsid w:val="007B0DDD"/>
    <w:rsid w:val="007B0E1A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40C3"/>
    <w:rsid w:val="007B4356"/>
    <w:rsid w:val="007B4769"/>
    <w:rsid w:val="007B4929"/>
    <w:rsid w:val="007B4F09"/>
    <w:rsid w:val="007B536C"/>
    <w:rsid w:val="007B57B0"/>
    <w:rsid w:val="007B5944"/>
    <w:rsid w:val="007B5A7B"/>
    <w:rsid w:val="007B5D41"/>
    <w:rsid w:val="007B6099"/>
    <w:rsid w:val="007B61C0"/>
    <w:rsid w:val="007B61F0"/>
    <w:rsid w:val="007B6258"/>
    <w:rsid w:val="007B67B5"/>
    <w:rsid w:val="007B694A"/>
    <w:rsid w:val="007B6F62"/>
    <w:rsid w:val="007B721E"/>
    <w:rsid w:val="007B76AB"/>
    <w:rsid w:val="007B76D4"/>
    <w:rsid w:val="007B7CC8"/>
    <w:rsid w:val="007B7CD0"/>
    <w:rsid w:val="007B7CF6"/>
    <w:rsid w:val="007B7E2D"/>
    <w:rsid w:val="007B7F25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1EEB"/>
    <w:rsid w:val="007C25D7"/>
    <w:rsid w:val="007C28DC"/>
    <w:rsid w:val="007C2AA3"/>
    <w:rsid w:val="007C2AB1"/>
    <w:rsid w:val="007C2AC1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B97"/>
    <w:rsid w:val="007C4C62"/>
    <w:rsid w:val="007C4DC2"/>
    <w:rsid w:val="007C4DC4"/>
    <w:rsid w:val="007C4EAF"/>
    <w:rsid w:val="007C4FB9"/>
    <w:rsid w:val="007C5110"/>
    <w:rsid w:val="007C511D"/>
    <w:rsid w:val="007C536A"/>
    <w:rsid w:val="007C5671"/>
    <w:rsid w:val="007C572D"/>
    <w:rsid w:val="007C57EB"/>
    <w:rsid w:val="007C5806"/>
    <w:rsid w:val="007C5B60"/>
    <w:rsid w:val="007C5D0E"/>
    <w:rsid w:val="007C640D"/>
    <w:rsid w:val="007C6600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0D"/>
    <w:rsid w:val="007D1098"/>
    <w:rsid w:val="007D1330"/>
    <w:rsid w:val="007D1371"/>
    <w:rsid w:val="007D16DF"/>
    <w:rsid w:val="007D186B"/>
    <w:rsid w:val="007D1AB6"/>
    <w:rsid w:val="007D1DF6"/>
    <w:rsid w:val="007D2384"/>
    <w:rsid w:val="007D24E2"/>
    <w:rsid w:val="007D252A"/>
    <w:rsid w:val="007D273A"/>
    <w:rsid w:val="007D2C2D"/>
    <w:rsid w:val="007D2CF6"/>
    <w:rsid w:val="007D3126"/>
    <w:rsid w:val="007D32C3"/>
    <w:rsid w:val="007D337B"/>
    <w:rsid w:val="007D349E"/>
    <w:rsid w:val="007D3522"/>
    <w:rsid w:val="007D3F50"/>
    <w:rsid w:val="007D4028"/>
    <w:rsid w:val="007D44FE"/>
    <w:rsid w:val="007D44FF"/>
    <w:rsid w:val="007D476B"/>
    <w:rsid w:val="007D4962"/>
    <w:rsid w:val="007D4A5D"/>
    <w:rsid w:val="007D4DFE"/>
    <w:rsid w:val="007D4E8D"/>
    <w:rsid w:val="007D4EB5"/>
    <w:rsid w:val="007D5243"/>
    <w:rsid w:val="007D53F4"/>
    <w:rsid w:val="007D557B"/>
    <w:rsid w:val="007D5845"/>
    <w:rsid w:val="007D59F6"/>
    <w:rsid w:val="007D5A64"/>
    <w:rsid w:val="007D5E83"/>
    <w:rsid w:val="007D641B"/>
    <w:rsid w:val="007D641D"/>
    <w:rsid w:val="007D6518"/>
    <w:rsid w:val="007D6738"/>
    <w:rsid w:val="007D6A23"/>
    <w:rsid w:val="007D6B2F"/>
    <w:rsid w:val="007D6C10"/>
    <w:rsid w:val="007D6D51"/>
    <w:rsid w:val="007D70C1"/>
    <w:rsid w:val="007D70D1"/>
    <w:rsid w:val="007D7463"/>
    <w:rsid w:val="007D7643"/>
    <w:rsid w:val="007D768A"/>
    <w:rsid w:val="007D7A40"/>
    <w:rsid w:val="007D7B6F"/>
    <w:rsid w:val="007D7DD9"/>
    <w:rsid w:val="007D7EFA"/>
    <w:rsid w:val="007E009F"/>
    <w:rsid w:val="007E0111"/>
    <w:rsid w:val="007E0331"/>
    <w:rsid w:val="007E0336"/>
    <w:rsid w:val="007E0337"/>
    <w:rsid w:val="007E0691"/>
    <w:rsid w:val="007E084A"/>
    <w:rsid w:val="007E087A"/>
    <w:rsid w:val="007E09DD"/>
    <w:rsid w:val="007E0A25"/>
    <w:rsid w:val="007E0B2C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2CB6"/>
    <w:rsid w:val="007E3023"/>
    <w:rsid w:val="007E3043"/>
    <w:rsid w:val="007E3405"/>
    <w:rsid w:val="007E3493"/>
    <w:rsid w:val="007E3616"/>
    <w:rsid w:val="007E3B91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965"/>
    <w:rsid w:val="007E5A91"/>
    <w:rsid w:val="007E5D25"/>
    <w:rsid w:val="007E5D5E"/>
    <w:rsid w:val="007E5E3D"/>
    <w:rsid w:val="007E5E94"/>
    <w:rsid w:val="007E60B1"/>
    <w:rsid w:val="007E6271"/>
    <w:rsid w:val="007E64C8"/>
    <w:rsid w:val="007E64C9"/>
    <w:rsid w:val="007E65C2"/>
    <w:rsid w:val="007E65EC"/>
    <w:rsid w:val="007E6687"/>
    <w:rsid w:val="007E66A1"/>
    <w:rsid w:val="007E675C"/>
    <w:rsid w:val="007E6940"/>
    <w:rsid w:val="007E6B8D"/>
    <w:rsid w:val="007E6BB0"/>
    <w:rsid w:val="007E71DE"/>
    <w:rsid w:val="007E723C"/>
    <w:rsid w:val="007E76BE"/>
    <w:rsid w:val="007E78A9"/>
    <w:rsid w:val="007E7E87"/>
    <w:rsid w:val="007F0042"/>
    <w:rsid w:val="007F061A"/>
    <w:rsid w:val="007F093B"/>
    <w:rsid w:val="007F0B1C"/>
    <w:rsid w:val="007F1786"/>
    <w:rsid w:val="007F1871"/>
    <w:rsid w:val="007F19A3"/>
    <w:rsid w:val="007F1DB6"/>
    <w:rsid w:val="007F1EC4"/>
    <w:rsid w:val="007F2929"/>
    <w:rsid w:val="007F2946"/>
    <w:rsid w:val="007F2A08"/>
    <w:rsid w:val="007F2B93"/>
    <w:rsid w:val="007F2DCA"/>
    <w:rsid w:val="007F2DD2"/>
    <w:rsid w:val="007F2DD7"/>
    <w:rsid w:val="007F2E32"/>
    <w:rsid w:val="007F3085"/>
    <w:rsid w:val="007F3171"/>
    <w:rsid w:val="007F3317"/>
    <w:rsid w:val="007F33E6"/>
    <w:rsid w:val="007F3615"/>
    <w:rsid w:val="007F363E"/>
    <w:rsid w:val="007F36AB"/>
    <w:rsid w:val="007F399D"/>
    <w:rsid w:val="007F3D4D"/>
    <w:rsid w:val="007F3DA2"/>
    <w:rsid w:val="007F4255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D9"/>
    <w:rsid w:val="007F58F7"/>
    <w:rsid w:val="007F611E"/>
    <w:rsid w:val="007F63D7"/>
    <w:rsid w:val="007F65C9"/>
    <w:rsid w:val="007F65E6"/>
    <w:rsid w:val="007F66BF"/>
    <w:rsid w:val="007F67FA"/>
    <w:rsid w:val="007F6B87"/>
    <w:rsid w:val="007F6D4A"/>
    <w:rsid w:val="007F6E0C"/>
    <w:rsid w:val="007F70F9"/>
    <w:rsid w:val="007F752A"/>
    <w:rsid w:val="007F7977"/>
    <w:rsid w:val="007F7B03"/>
    <w:rsid w:val="0080026A"/>
    <w:rsid w:val="0080063D"/>
    <w:rsid w:val="008008C5"/>
    <w:rsid w:val="00800BE1"/>
    <w:rsid w:val="00800D5F"/>
    <w:rsid w:val="0080154C"/>
    <w:rsid w:val="0080167E"/>
    <w:rsid w:val="008018CB"/>
    <w:rsid w:val="00801AC1"/>
    <w:rsid w:val="008020BB"/>
    <w:rsid w:val="008022A5"/>
    <w:rsid w:val="008022A9"/>
    <w:rsid w:val="008023ED"/>
    <w:rsid w:val="00802433"/>
    <w:rsid w:val="008025CF"/>
    <w:rsid w:val="008025D9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3C51"/>
    <w:rsid w:val="00803C79"/>
    <w:rsid w:val="00803E70"/>
    <w:rsid w:val="008040A0"/>
    <w:rsid w:val="008041F4"/>
    <w:rsid w:val="00804386"/>
    <w:rsid w:val="008043AF"/>
    <w:rsid w:val="008044CA"/>
    <w:rsid w:val="00804BC3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655A"/>
    <w:rsid w:val="008070F9"/>
    <w:rsid w:val="00807181"/>
    <w:rsid w:val="00807425"/>
    <w:rsid w:val="0080747B"/>
    <w:rsid w:val="00807610"/>
    <w:rsid w:val="0080764A"/>
    <w:rsid w:val="00807DAC"/>
    <w:rsid w:val="0081004E"/>
    <w:rsid w:val="0081063A"/>
    <w:rsid w:val="0081066F"/>
    <w:rsid w:val="00810777"/>
    <w:rsid w:val="008108C7"/>
    <w:rsid w:val="008109D1"/>
    <w:rsid w:val="00810A38"/>
    <w:rsid w:val="00811B0B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2EDD"/>
    <w:rsid w:val="008133BB"/>
    <w:rsid w:val="00813701"/>
    <w:rsid w:val="0081389E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BF7"/>
    <w:rsid w:val="00814F01"/>
    <w:rsid w:val="008150D3"/>
    <w:rsid w:val="00815383"/>
    <w:rsid w:val="008153CC"/>
    <w:rsid w:val="008153D5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639"/>
    <w:rsid w:val="008168B8"/>
    <w:rsid w:val="00816A61"/>
    <w:rsid w:val="00816FC0"/>
    <w:rsid w:val="0081705C"/>
    <w:rsid w:val="00817103"/>
    <w:rsid w:val="0081710F"/>
    <w:rsid w:val="008178AF"/>
    <w:rsid w:val="008178FE"/>
    <w:rsid w:val="00817DC7"/>
    <w:rsid w:val="00817E8D"/>
    <w:rsid w:val="008201E5"/>
    <w:rsid w:val="008205BE"/>
    <w:rsid w:val="00820740"/>
    <w:rsid w:val="0082092C"/>
    <w:rsid w:val="00820B77"/>
    <w:rsid w:val="00820BED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1CF8"/>
    <w:rsid w:val="00822302"/>
    <w:rsid w:val="008226FE"/>
    <w:rsid w:val="00822903"/>
    <w:rsid w:val="00822970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BC"/>
    <w:rsid w:val="0082433B"/>
    <w:rsid w:val="008244BE"/>
    <w:rsid w:val="00824DB5"/>
    <w:rsid w:val="00824DFB"/>
    <w:rsid w:val="00825146"/>
    <w:rsid w:val="00825213"/>
    <w:rsid w:val="00825572"/>
    <w:rsid w:val="00825972"/>
    <w:rsid w:val="008259B2"/>
    <w:rsid w:val="00825AB5"/>
    <w:rsid w:val="00825B8E"/>
    <w:rsid w:val="00825CD2"/>
    <w:rsid w:val="00825F2D"/>
    <w:rsid w:val="008265C0"/>
    <w:rsid w:val="00826617"/>
    <w:rsid w:val="00826A55"/>
    <w:rsid w:val="00826CC7"/>
    <w:rsid w:val="00826DAD"/>
    <w:rsid w:val="00826EDA"/>
    <w:rsid w:val="00826F1D"/>
    <w:rsid w:val="00827008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16D"/>
    <w:rsid w:val="008312BA"/>
    <w:rsid w:val="008312EE"/>
    <w:rsid w:val="00831787"/>
    <w:rsid w:val="008317D3"/>
    <w:rsid w:val="00831851"/>
    <w:rsid w:val="0083190E"/>
    <w:rsid w:val="00831994"/>
    <w:rsid w:val="00831C61"/>
    <w:rsid w:val="00831C93"/>
    <w:rsid w:val="00831CC2"/>
    <w:rsid w:val="00831CD3"/>
    <w:rsid w:val="00831D75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3FEC"/>
    <w:rsid w:val="008340C9"/>
    <w:rsid w:val="00834205"/>
    <w:rsid w:val="0083461B"/>
    <w:rsid w:val="0083471F"/>
    <w:rsid w:val="008348EE"/>
    <w:rsid w:val="00834909"/>
    <w:rsid w:val="008349FC"/>
    <w:rsid w:val="00834AB8"/>
    <w:rsid w:val="00834E0B"/>
    <w:rsid w:val="00835030"/>
    <w:rsid w:val="008353AB"/>
    <w:rsid w:val="008353B4"/>
    <w:rsid w:val="008355DF"/>
    <w:rsid w:val="008355F3"/>
    <w:rsid w:val="00835763"/>
    <w:rsid w:val="00835ACB"/>
    <w:rsid w:val="00835CCE"/>
    <w:rsid w:val="008360BD"/>
    <w:rsid w:val="0083660B"/>
    <w:rsid w:val="008367F4"/>
    <w:rsid w:val="008368B0"/>
    <w:rsid w:val="008368C2"/>
    <w:rsid w:val="00836D8B"/>
    <w:rsid w:val="00837000"/>
    <w:rsid w:val="00837177"/>
    <w:rsid w:val="00837445"/>
    <w:rsid w:val="0083767A"/>
    <w:rsid w:val="008377D4"/>
    <w:rsid w:val="00837DB6"/>
    <w:rsid w:val="00837E39"/>
    <w:rsid w:val="00837F20"/>
    <w:rsid w:val="008400AB"/>
    <w:rsid w:val="0084011C"/>
    <w:rsid w:val="008401BF"/>
    <w:rsid w:val="00840839"/>
    <w:rsid w:val="00840C45"/>
    <w:rsid w:val="00841239"/>
    <w:rsid w:val="0084139B"/>
    <w:rsid w:val="008419FD"/>
    <w:rsid w:val="00841B43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7D8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AFA"/>
    <w:rsid w:val="00844EF8"/>
    <w:rsid w:val="00844FF9"/>
    <w:rsid w:val="00845169"/>
    <w:rsid w:val="00845687"/>
    <w:rsid w:val="008457DE"/>
    <w:rsid w:val="00845B0F"/>
    <w:rsid w:val="00845C31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6FF3"/>
    <w:rsid w:val="00847172"/>
    <w:rsid w:val="008473F2"/>
    <w:rsid w:val="00847486"/>
    <w:rsid w:val="0084776A"/>
    <w:rsid w:val="00847D85"/>
    <w:rsid w:val="008501BD"/>
    <w:rsid w:val="00850324"/>
    <w:rsid w:val="00850761"/>
    <w:rsid w:val="00850BDD"/>
    <w:rsid w:val="00850D01"/>
    <w:rsid w:val="00850DB6"/>
    <w:rsid w:val="00850EB8"/>
    <w:rsid w:val="00851523"/>
    <w:rsid w:val="008517A6"/>
    <w:rsid w:val="00851850"/>
    <w:rsid w:val="00851885"/>
    <w:rsid w:val="00851B94"/>
    <w:rsid w:val="00851BA0"/>
    <w:rsid w:val="00851BC9"/>
    <w:rsid w:val="00851CD0"/>
    <w:rsid w:val="00851E5E"/>
    <w:rsid w:val="008527EA"/>
    <w:rsid w:val="0085293E"/>
    <w:rsid w:val="00852A96"/>
    <w:rsid w:val="00852B57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09"/>
    <w:rsid w:val="008542F2"/>
    <w:rsid w:val="00854543"/>
    <w:rsid w:val="008545C3"/>
    <w:rsid w:val="0085460D"/>
    <w:rsid w:val="00854CD1"/>
    <w:rsid w:val="00854D9A"/>
    <w:rsid w:val="0085502C"/>
    <w:rsid w:val="008555CF"/>
    <w:rsid w:val="00855C7E"/>
    <w:rsid w:val="00855ECE"/>
    <w:rsid w:val="00855ED6"/>
    <w:rsid w:val="0085623E"/>
    <w:rsid w:val="0085630E"/>
    <w:rsid w:val="00856327"/>
    <w:rsid w:val="00856440"/>
    <w:rsid w:val="0085660A"/>
    <w:rsid w:val="00856A62"/>
    <w:rsid w:val="00856C0A"/>
    <w:rsid w:val="00856F53"/>
    <w:rsid w:val="008570FA"/>
    <w:rsid w:val="00857176"/>
    <w:rsid w:val="008571A0"/>
    <w:rsid w:val="00857269"/>
    <w:rsid w:val="008574D8"/>
    <w:rsid w:val="008574F2"/>
    <w:rsid w:val="00857790"/>
    <w:rsid w:val="00857B9E"/>
    <w:rsid w:val="00857D4F"/>
    <w:rsid w:val="00857E68"/>
    <w:rsid w:val="0086023C"/>
    <w:rsid w:val="00860445"/>
    <w:rsid w:val="00860AE7"/>
    <w:rsid w:val="00860CFB"/>
    <w:rsid w:val="0086105F"/>
    <w:rsid w:val="008611C6"/>
    <w:rsid w:val="008612C9"/>
    <w:rsid w:val="008613FE"/>
    <w:rsid w:val="00861553"/>
    <w:rsid w:val="00861609"/>
    <w:rsid w:val="0086166A"/>
    <w:rsid w:val="00861AB1"/>
    <w:rsid w:val="00861DD4"/>
    <w:rsid w:val="00862227"/>
    <w:rsid w:val="008622F2"/>
    <w:rsid w:val="00862840"/>
    <w:rsid w:val="008628A6"/>
    <w:rsid w:val="00862A62"/>
    <w:rsid w:val="00862BD2"/>
    <w:rsid w:val="00862C33"/>
    <w:rsid w:val="00862D92"/>
    <w:rsid w:val="00862E37"/>
    <w:rsid w:val="0086320B"/>
    <w:rsid w:val="0086344F"/>
    <w:rsid w:val="008637D4"/>
    <w:rsid w:val="0086385E"/>
    <w:rsid w:val="00863B75"/>
    <w:rsid w:val="00864102"/>
    <w:rsid w:val="00864130"/>
    <w:rsid w:val="00864171"/>
    <w:rsid w:val="00864187"/>
    <w:rsid w:val="008646A9"/>
    <w:rsid w:val="008648BA"/>
    <w:rsid w:val="00864AD8"/>
    <w:rsid w:val="00864D1C"/>
    <w:rsid w:val="00864E77"/>
    <w:rsid w:val="00864FA3"/>
    <w:rsid w:val="0086530C"/>
    <w:rsid w:val="00865351"/>
    <w:rsid w:val="00865352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DF3"/>
    <w:rsid w:val="00866F4D"/>
    <w:rsid w:val="0086730B"/>
    <w:rsid w:val="00867384"/>
    <w:rsid w:val="00867534"/>
    <w:rsid w:val="00867729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CC4"/>
    <w:rsid w:val="00870F7B"/>
    <w:rsid w:val="0087116F"/>
    <w:rsid w:val="0087126C"/>
    <w:rsid w:val="00871600"/>
    <w:rsid w:val="00871792"/>
    <w:rsid w:val="00871EDE"/>
    <w:rsid w:val="00871F01"/>
    <w:rsid w:val="00871F9D"/>
    <w:rsid w:val="008723F1"/>
    <w:rsid w:val="008724C8"/>
    <w:rsid w:val="0087258C"/>
    <w:rsid w:val="008728BD"/>
    <w:rsid w:val="00872911"/>
    <w:rsid w:val="00872A70"/>
    <w:rsid w:val="00872A83"/>
    <w:rsid w:val="00872CD4"/>
    <w:rsid w:val="00872E8D"/>
    <w:rsid w:val="00873459"/>
    <w:rsid w:val="00873462"/>
    <w:rsid w:val="00873592"/>
    <w:rsid w:val="008735B0"/>
    <w:rsid w:val="0087378E"/>
    <w:rsid w:val="008737DA"/>
    <w:rsid w:val="008737DF"/>
    <w:rsid w:val="00873956"/>
    <w:rsid w:val="00873E1A"/>
    <w:rsid w:val="0087429D"/>
    <w:rsid w:val="00874498"/>
    <w:rsid w:val="008744A8"/>
    <w:rsid w:val="0087478E"/>
    <w:rsid w:val="008748BE"/>
    <w:rsid w:val="00874E3F"/>
    <w:rsid w:val="00875132"/>
    <w:rsid w:val="00875169"/>
    <w:rsid w:val="00875229"/>
    <w:rsid w:val="00875842"/>
    <w:rsid w:val="00875981"/>
    <w:rsid w:val="00875B3E"/>
    <w:rsid w:val="00875CA1"/>
    <w:rsid w:val="00875FCC"/>
    <w:rsid w:val="0087601E"/>
    <w:rsid w:val="0087644E"/>
    <w:rsid w:val="00876690"/>
    <w:rsid w:val="00876C8C"/>
    <w:rsid w:val="00877158"/>
    <w:rsid w:val="008771A6"/>
    <w:rsid w:val="0087725E"/>
    <w:rsid w:val="008772F0"/>
    <w:rsid w:val="008772F4"/>
    <w:rsid w:val="00877591"/>
    <w:rsid w:val="00877612"/>
    <w:rsid w:val="00877D11"/>
    <w:rsid w:val="00877D7B"/>
    <w:rsid w:val="00877F27"/>
    <w:rsid w:val="0088037C"/>
    <w:rsid w:val="00880556"/>
    <w:rsid w:val="00880FB7"/>
    <w:rsid w:val="0088109B"/>
    <w:rsid w:val="0088109F"/>
    <w:rsid w:val="008810E6"/>
    <w:rsid w:val="00881144"/>
    <w:rsid w:val="00881176"/>
    <w:rsid w:val="008812D2"/>
    <w:rsid w:val="0088138B"/>
    <w:rsid w:val="008818A3"/>
    <w:rsid w:val="0088191A"/>
    <w:rsid w:val="00881B14"/>
    <w:rsid w:val="00881B55"/>
    <w:rsid w:val="00881B8D"/>
    <w:rsid w:val="00881CEC"/>
    <w:rsid w:val="00881F09"/>
    <w:rsid w:val="008823AC"/>
    <w:rsid w:val="008823B3"/>
    <w:rsid w:val="0088245B"/>
    <w:rsid w:val="008824A9"/>
    <w:rsid w:val="008827B4"/>
    <w:rsid w:val="0088287F"/>
    <w:rsid w:val="008833B1"/>
    <w:rsid w:val="0088355D"/>
    <w:rsid w:val="008838EB"/>
    <w:rsid w:val="00883945"/>
    <w:rsid w:val="00883BE4"/>
    <w:rsid w:val="0088437C"/>
    <w:rsid w:val="0088499E"/>
    <w:rsid w:val="00884A5B"/>
    <w:rsid w:val="00884B1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D0C"/>
    <w:rsid w:val="00886D99"/>
    <w:rsid w:val="00886F47"/>
    <w:rsid w:val="008872CB"/>
    <w:rsid w:val="0088748E"/>
    <w:rsid w:val="008877B9"/>
    <w:rsid w:val="008879AA"/>
    <w:rsid w:val="00887AFD"/>
    <w:rsid w:val="00887F0E"/>
    <w:rsid w:val="00890275"/>
    <w:rsid w:val="008908E1"/>
    <w:rsid w:val="00890AE5"/>
    <w:rsid w:val="00890BC4"/>
    <w:rsid w:val="00890BF8"/>
    <w:rsid w:val="00890CD6"/>
    <w:rsid w:val="00890EED"/>
    <w:rsid w:val="00891099"/>
    <w:rsid w:val="0089129A"/>
    <w:rsid w:val="00891BCD"/>
    <w:rsid w:val="00891E3F"/>
    <w:rsid w:val="00891F6D"/>
    <w:rsid w:val="00892096"/>
    <w:rsid w:val="00892600"/>
    <w:rsid w:val="00892609"/>
    <w:rsid w:val="00892CD3"/>
    <w:rsid w:val="0089300A"/>
    <w:rsid w:val="008935B4"/>
    <w:rsid w:val="00893664"/>
    <w:rsid w:val="008939A4"/>
    <w:rsid w:val="00893D12"/>
    <w:rsid w:val="00893E1B"/>
    <w:rsid w:val="00893F40"/>
    <w:rsid w:val="00893FB0"/>
    <w:rsid w:val="008940A2"/>
    <w:rsid w:val="008940F3"/>
    <w:rsid w:val="008942AE"/>
    <w:rsid w:val="00894382"/>
    <w:rsid w:val="00894504"/>
    <w:rsid w:val="008946EE"/>
    <w:rsid w:val="00895038"/>
    <w:rsid w:val="008954D3"/>
    <w:rsid w:val="0089568A"/>
    <w:rsid w:val="008956BC"/>
    <w:rsid w:val="00895AB2"/>
    <w:rsid w:val="00895B2F"/>
    <w:rsid w:val="00895DBA"/>
    <w:rsid w:val="00896379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F08"/>
    <w:rsid w:val="00897F22"/>
    <w:rsid w:val="008A01DD"/>
    <w:rsid w:val="008A03D6"/>
    <w:rsid w:val="008A04D4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20AA"/>
    <w:rsid w:val="008A2499"/>
    <w:rsid w:val="008A2832"/>
    <w:rsid w:val="008A299F"/>
    <w:rsid w:val="008A2A8A"/>
    <w:rsid w:val="008A2A90"/>
    <w:rsid w:val="008A2D87"/>
    <w:rsid w:val="008A2F7A"/>
    <w:rsid w:val="008A33E4"/>
    <w:rsid w:val="008A381C"/>
    <w:rsid w:val="008A3853"/>
    <w:rsid w:val="008A3DE9"/>
    <w:rsid w:val="008A404A"/>
    <w:rsid w:val="008A491B"/>
    <w:rsid w:val="008A4ACC"/>
    <w:rsid w:val="008A4C6A"/>
    <w:rsid w:val="008A4CE2"/>
    <w:rsid w:val="008A4E63"/>
    <w:rsid w:val="008A5038"/>
    <w:rsid w:val="008A5135"/>
    <w:rsid w:val="008A516C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6E0"/>
    <w:rsid w:val="008A677D"/>
    <w:rsid w:val="008A67CD"/>
    <w:rsid w:val="008A68BC"/>
    <w:rsid w:val="008A6BF0"/>
    <w:rsid w:val="008A6DCF"/>
    <w:rsid w:val="008A71F7"/>
    <w:rsid w:val="008A74B9"/>
    <w:rsid w:val="008A74CF"/>
    <w:rsid w:val="008A7752"/>
    <w:rsid w:val="008A7969"/>
    <w:rsid w:val="008A7A9D"/>
    <w:rsid w:val="008A7C8B"/>
    <w:rsid w:val="008A7EAF"/>
    <w:rsid w:val="008B02A5"/>
    <w:rsid w:val="008B0508"/>
    <w:rsid w:val="008B0DF7"/>
    <w:rsid w:val="008B0F37"/>
    <w:rsid w:val="008B1351"/>
    <w:rsid w:val="008B1368"/>
    <w:rsid w:val="008B13BA"/>
    <w:rsid w:val="008B1572"/>
    <w:rsid w:val="008B186E"/>
    <w:rsid w:val="008B1BF4"/>
    <w:rsid w:val="008B1C6C"/>
    <w:rsid w:val="008B1CB3"/>
    <w:rsid w:val="008B1DEF"/>
    <w:rsid w:val="008B1E18"/>
    <w:rsid w:val="008B1FBB"/>
    <w:rsid w:val="008B20B6"/>
    <w:rsid w:val="008B226D"/>
    <w:rsid w:val="008B22EE"/>
    <w:rsid w:val="008B2457"/>
    <w:rsid w:val="008B2889"/>
    <w:rsid w:val="008B2969"/>
    <w:rsid w:val="008B2BE7"/>
    <w:rsid w:val="008B2C65"/>
    <w:rsid w:val="008B2CBA"/>
    <w:rsid w:val="008B2DD4"/>
    <w:rsid w:val="008B2E42"/>
    <w:rsid w:val="008B2EDE"/>
    <w:rsid w:val="008B3051"/>
    <w:rsid w:val="008B30E3"/>
    <w:rsid w:val="008B3236"/>
    <w:rsid w:val="008B361E"/>
    <w:rsid w:val="008B3D0B"/>
    <w:rsid w:val="008B3D64"/>
    <w:rsid w:val="008B3EDD"/>
    <w:rsid w:val="008B4557"/>
    <w:rsid w:val="008B4A09"/>
    <w:rsid w:val="008B4CA5"/>
    <w:rsid w:val="008B4D2A"/>
    <w:rsid w:val="008B5131"/>
    <w:rsid w:val="008B5204"/>
    <w:rsid w:val="008B525B"/>
    <w:rsid w:val="008B533A"/>
    <w:rsid w:val="008B578E"/>
    <w:rsid w:val="008B57A7"/>
    <w:rsid w:val="008B58EB"/>
    <w:rsid w:val="008B59AC"/>
    <w:rsid w:val="008B59E5"/>
    <w:rsid w:val="008B5B06"/>
    <w:rsid w:val="008B5D75"/>
    <w:rsid w:val="008B616E"/>
    <w:rsid w:val="008B640B"/>
    <w:rsid w:val="008B6454"/>
    <w:rsid w:val="008B65F2"/>
    <w:rsid w:val="008B6919"/>
    <w:rsid w:val="008B6AFB"/>
    <w:rsid w:val="008B6B56"/>
    <w:rsid w:val="008B6B6D"/>
    <w:rsid w:val="008B6BEC"/>
    <w:rsid w:val="008B6DC0"/>
    <w:rsid w:val="008B6E4E"/>
    <w:rsid w:val="008B6E8A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52D"/>
    <w:rsid w:val="008C08F8"/>
    <w:rsid w:val="008C0B0B"/>
    <w:rsid w:val="008C0DCC"/>
    <w:rsid w:val="008C0F92"/>
    <w:rsid w:val="008C1271"/>
    <w:rsid w:val="008C1887"/>
    <w:rsid w:val="008C1956"/>
    <w:rsid w:val="008C19C8"/>
    <w:rsid w:val="008C1A83"/>
    <w:rsid w:val="008C1BBE"/>
    <w:rsid w:val="008C269E"/>
    <w:rsid w:val="008C26DF"/>
    <w:rsid w:val="008C281D"/>
    <w:rsid w:val="008C284E"/>
    <w:rsid w:val="008C2AAA"/>
    <w:rsid w:val="008C2D52"/>
    <w:rsid w:val="008C31F5"/>
    <w:rsid w:val="008C3810"/>
    <w:rsid w:val="008C3B5F"/>
    <w:rsid w:val="008C3DDF"/>
    <w:rsid w:val="008C3F29"/>
    <w:rsid w:val="008C423E"/>
    <w:rsid w:val="008C4803"/>
    <w:rsid w:val="008C4838"/>
    <w:rsid w:val="008C49BA"/>
    <w:rsid w:val="008C4E98"/>
    <w:rsid w:val="008C51BF"/>
    <w:rsid w:val="008C51FD"/>
    <w:rsid w:val="008C54D0"/>
    <w:rsid w:val="008C55E4"/>
    <w:rsid w:val="008C56F1"/>
    <w:rsid w:val="008C5883"/>
    <w:rsid w:val="008C58FD"/>
    <w:rsid w:val="008C5D53"/>
    <w:rsid w:val="008C5DE6"/>
    <w:rsid w:val="008C6045"/>
    <w:rsid w:val="008C6178"/>
    <w:rsid w:val="008C63E7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7B5"/>
    <w:rsid w:val="008C78BD"/>
    <w:rsid w:val="008C79CE"/>
    <w:rsid w:val="008C7AA0"/>
    <w:rsid w:val="008C7B6D"/>
    <w:rsid w:val="008C7C14"/>
    <w:rsid w:val="008C7D41"/>
    <w:rsid w:val="008C7D96"/>
    <w:rsid w:val="008C7DE5"/>
    <w:rsid w:val="008C7EB1"/>
    <w:rsid w:val="008D038D"/>
    <w:rsid w:val="008D07F9"/>
    <w:rsid w:val="008D08EC"/>
    <w:rsid w:val="008D0DA7"/>
    <w:rsid w:val="008D11C0"/>
    <w:rsid w:val="008D12F9"/>
    <w:rsid w:val="008D13E6"/>
    <w:rsid w:val="008D14C5"/>
    <w:rsid w:val="008D17DB"/>
    <w:rsid w:val="008D1BB0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8BA"/>
    <w:rsid w:val="008D3A8C"/>
    <w:rsid w:val="008D3BB8"/>
    <w:rsid w:val="008D42DD"/>
    <w:rsid w:val="008D43D7"/>
    <w:rsid w:val="008D4569"/>
    <w:rsid w:val="008D4605"/>
    <w:rsid w:val="008D46F6"/>
    <w:rsid w:val="008D4834"/>
    <w:rsid w:val="008D486E"/>
    <w:rsid w:val="008D4CDA"/>
    <w:rsid w:val="008D516F"/>
    <w:rsid w:val="008D52C5"/>
    <w:rsid w:val="008D52E3"/>
    <w:rsid w:val="008D53F7"/>
    <w:rsid w:val="008D56FD"/>
    <w:rsid w:val="008D5C7F"/>
    <w:rsid w:val="008D5F30"/>
    <w:rsid w:val="008D5F59"/>
    <w:rsid w:val="008D62D6"/>
    <w:rsid w:val="008D62DD"/>
    <w:rsid w:val="008D630C"/>
    <w:rsid w:val="008D63C6"/>
    <w:rsid w:val="008D64BE"/>
    <w:rsid w:val="008D6708"/>
    <w:rsid w:val="008D6717"/>
    <w:rsid w:val="008D6AC2"/>
    <w:rsid w:val="008D6C00"/>
    <w:rsid w:val="008D6EC9"/>
    <w:rsid w:val="008D709F"/>
    <w:rsid w:val="008D75C4"/>
    <w:rsid w:val="008D7878"/>
    <w:rsid w:val="008D78E9"/>
    <w:rsid w:val="008D7A3B"/>
    <w:rsid w:val="008D7CBC"/>
    <w:rsid w:val="008E0123"/>
    <w:rsid w:val="008E02B0"/>
    <w:rsid w:val="008E0493"/>
    <w:rsid w:val="008E05B5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8E6"/>
    <w:rsid w:val="008E1B04"/>
    <w:rsid w:val="008E1B90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6D28"/>
    <w:rsid w:val="008E741B"/>
    <w:rsid w:val="008E7659"/>
    <w:rsid w:val="008E7666"/>
    <w:rsid w:val="008E77D7"/>
    <w:rsid w:val="008E788B"/>
    <w:rsid w:val="008E7A4A"/>
    <w:rsid w:val="008E7B00"/>
    <w:rsid w:val="008E7BF7"/>
    <w:rsid w:val="008E7D42"/>
    <w:rsid w:val="008E7F48"/>
    <w:rsid w:val="008F00A2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0F9D"/>
    <w:rsid w:val="008F1215"/>
    <w:rsid w:val="008F16AF"/>
    <w:rsid w:val="008F1857"/>
    <w:rsid w:val="008F18E4"/>
    <w:rsid w:val="008F1942"/>
    <w:rsid w:val="008F19C5"/>
    <w:rsid w:val="008F1C9E"/>
    <w:rsid w:val="008F1C9F"/>
    <w:rsid w:val="008F1CA9"/>
    <w:rsid w:val="008F24F2"/>
    <w:rsid w:val="008F26FA"/>
    <w:rsid w:val="008F2AD7"/>
    <w:rsid w:val="008F2BF1"/>
    <w:rsid w:val="008F2F40"/>
    <w:rsid w:val="008F3192"/>
    <w:rsid w:val="008F328B"/>
    <w:rsid w:val="008F3335"/>
    <w:rsid w:val="008F3351"/>
    <w:rsid w:val="008F3E3B"/>
    <w:rsid w:val="008F402C"/>
    <w:rsid w:val="008F403A"/>
    <w:rsid w:val="008F45FF"/>
    <w:rsid w:val="008F484F"/>
    <w:rsid w:val="008F4BF9"/>
    <w:rsid w:val="008F4E7D"/>
    <w:rsid w:val="008F52B4"/>
    <w:rsid w:val="008F5573"/>
    <w:rsid w:val="008F5B42"/>
    <w:rsid w:val="008F5B4A"/>
    <w:rsid w:val="008F5B76"/>
    <w:rsid w:val="008F5EFF"/>
    <w:rsid w:val="008F616A"/>
    <w:rsid w:val="008F61A2"/>
    <w:rsid w:val="008F626F"/>
    <w:rsid w:val="008F6291"/>
    <w:rsid w:val="008F62F8"/>
    <w:rsid w:val="008F67F9"/>
    <w:rsid w:val="008F6E0A"/>
    <w:rsid w:val="008F7194"/>
    <w:rsid w:val="008F731A"/>
    <w:rsid w:val="008F7497"/>
    <w:rsid w:val="008F749E"/>
    <w:rsid w:val="008F74B5"/>
    <w:rsid w:val="009000C3"/>
    <w:rsid w:val="00900202"/>
    <w:rsid w:val="009002F8"/>
    <w:rsid w:val="00900617"/>
    <w:rsid w:val="00900C81"/>
    <w:rsid w:val="00900E8C"/>
    <w:rsid w:val="00901327"/>
    <w:rsid w:val="00901A98"/>
    <w:rsid w:val="00901DD3"/>
    <w:rsid w:val="00901EC5"/>
    <w:rsid w:val="009020B7"/>
    <w:rsid w:val="00902483"/>
    <w:rsid w:val="00902588"/>
    <w:rsid w:val="00902B22"/>
    <w:rsid w:val="00902FF6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8CE"/>
    <w:rsid w:val="00904A0B"/>
    <w:rsid w:val="00904BBE"/>
    <w:rsid w:val="00904DCC"/>
    <w:rsid w:val="00904EEB"/>
    <w:rsid w:val="009051E8"/>
    <w:rsid w:val="00905357"/>
    <w:rsid w:val="009053CB"/>
    <w:rsid w:val="009054D8"/>
    <w:rsid w:val="009059AA"/>
    <w:rsid w:val="00905FD7"/>
    <w:rsid w:val="00906036"/>
    <w:rsid w:val="00906086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577"/>
    <w:rsid w:val="00907620"/>
    <w:rsid w:val="0090762F"/>
    <w:rsid w:val="00907638"/>
    <w:rsid w:val="00907C00"/>
    <w:rsid w:val="00907D20"/>
    <w:rsid w:val="00907DFF"/>
    <w:rsid w:val="009100F8"/>
    <w:rsid w:val="009101C9"/>
    <w:rsid w:val="00910513"/>
    <w:rsid w:val="00910744"/>
    <w:rsid w:val="0091099B"/>
    <w:rsid w:val="00910E4D"/>
    <w:rsid w:val="00910E7E"/>
    <w:rsid w:val="00911270"/>
    <w:rsid w:val="0091163B"/>
    <w:rsid w:val="00911799"/>
    <w:rsid w:val="00911950"/>
    <w:rsid w:val="00911982"/>
    <w:rsid w:val="00911B69"/>
    <w:rsid w:val="00911D04"/>
    <w:rsid w:val="00911E98"/>
    <w:rsid w:val="0091206A"/>
    <w:rsid w:val="00912207"/>
    <w:rsid w:val="00912818"/>
    <w:rsid w:val="00912B08"/>
    <w:rsid w:val="009131D1"/>
    <w:rsid w:val="00913589"/>
    <w:rsid w:val="009136ED"/>
    <w:rsid w:val="0091390D"/>
    <w:rsid w:val="00913B2C"/>
    <w:rsid w:val="00913E45"/>
    <w:rsid w:val="0091408D"/>
    <w:rsid w:val="00914A7D"/>
    <w:rsid w:val="00914BDF"/>
    <w:rsid w:val="00914E59"/>
    <w:rsid w:val="00914FFF"/>
    <w:rsid w:val="009150E4"/>
    <w:rsid w:val="00915210"/>
    <w:rsid w:val="00915770"/>
    <w:rsid w:val="009158E2"/>
    <w:rsid w:val="00915AF7"/>
    <w:rsid w:val="00915C24"/>
    <w:rsid w:val="00915C9F"/>
    <w:rsid w:val="00915D8B"/>
    <w:rsid w:val="00915DDA"/>
    <w:rsid w:val="00915E63"/>
    <w:rsid w:val="00915F5E"/>
    <w:rsid w:val="00915FF5"/>
    <w:rsid w:val="00916071"/>
    <w:rsid w:val="0091631C"/>
    <w:rsid w:val="009166BF"/>
    <w:rsid w:val="0091685F"/>
    <w:rsid w:val="00916924"/>
    <w:rsid w:val="00916BC3"/>
    <w:rsid w:val="00916D2E"/>
    <w:rsid w:val="00916E73"/>
    <w:rsid w:val="0091720A"/>
    <w:rsid w:val="0091721F"/>
    <w:rsid w:val="00917237"/>
    <w:rsid w:val="00917299"/>
    <w:rsid w:val="0091741D"/>
    <w:rsid w:val="009174B5"/>
    <w:rsid w:val="0091780A"/>
    <w:rsid w:val="00917AE4"/>
    <w:rsid w:val="00917ED6"/>
    <w:rsid w:val="00917F2D"/>
    <w:rsid w:val="00917F35"/>
    <w:rsid w:val="00917F76"/>
    <w:rsid w:val="0092002B"/>
    <w:rsid w:val="009206DF"/>
    <w:rsid w:val="009207BA"/>
    <w:rsid w:val="00920B0C"/>
    <w:rsid w:val="00920CA1"/>
    <w:rsid w:val="0092110F"/>
    <w:rsid w:val="009211F6"/>
    <w:rsid w:val="0092129F"/>
    <w:rsid w:val="009212CE"/>
    <w:rsid w:val="00921485"/>
    <w:rsid w:val="009214AE"/>
    <w:rsid w:val="00921B60"/>
    <w:rsid w:val="0092227B"/>
    <w:rsid w:val="009223A9"/>
    <w:rsid w:val="009224F8"/>
    <w:rsid w:val="0092278C"/>
    <w:rsid w:val="0092282A"/>
    <w:rsid w:val="009228B0"/>
    <w:rsid w:val="00922D1F"/>
    <w:rsid w:val="00922DC2"/>
    <w:rsid w:val="0092302C"/>
    <w:rsid w:val="00923452"/>
    <w:rsid w:val="0092355D"/>
    <w:rsid w:val="00923661"/>
    <w:rsid w:val="00923668"/>
    <w:rsid w:val="00924284"/>
    <w:rsid w:val="0092481B"/>
    <w:rsid w:val="00924A4F"/>
    <w:rsid w:val="00924AFB"/>
    <w:rsid w:val="00924D30"/>
    <w:rsid w:val="009250F0"/>
    <w:rsid w:val="00925512"/>
    <w:rsid w:val="00925774"/>
    <w:rsid w:val="0092592B"/>
    <w:rsid w:val="00925A04"/>
    <w:rsid w:val="00925A65"/>
    <w:rsid w:val="00925B2E"/>
    <w:rsid w:val="00925BC5"/>
    <w:rsid w:val="00925F80"/>
    <w:rsid w:val="00926173"/>
    <w:rsid w:val="009261D4"/>
    <w:rsid w:val="009266D8"/>
    <w:rsid w:val="009266F1"/>
    <w:rsid w:val="00926BA6"/>
    <w:rsid w:val="00926DFC"/>
    <w:rsid w:val="0092734B"/>
    <w:rsid w:val="009273DA"/>
    <w:rsid w:val="00927481"/>
    <w:rsid w:val="009275EC"/>
    <w:rsid w:val="00927626"/>
    <w:rsid w:val="00927629"/>
    <w:rsid w:val="009276CE"/>
    <w:rsid w:val="00927712"/>
    <w:rsid w:val="0093024B"/>
    <w:rsid w:val="009303C1"/>
    <w:rsid w:val="009305C1"/>
    <w:rsid w:val="00930622"/>
    <w:rsid w:val="00930693"/>
    <w:rsid w:val="009306F9"/>
    <w:rsid w:val="009309BB"/>
    <w:rsid w:val="00930A36"/>
    <w:rsid w:val="00930A3A"/>
    <w:rsid w:val="00930A84"/>
    <w:rsid w:val="00930AB6"/>
    <w:rsid w:val="00930E8D"/>
    <w:rsid w:val="00930FA5"/>
    <w:rsid w:val="00930FCB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C34"/>
    <w:rsid w:val="00931DCA"/>
    <w:rsid w:val="009322D0"/>
    <w:rsid w:val="009322F6"/>
    <w:rsid w:val="0093251E"/>
    <w:rsid w:val="009326DB"/>
    <w:rsid w:val="00932761"/>
    <w:rsid w:val="009328B6"/>
    <w:rsid w:val="009329A5"/>
    <w:rsid w:val="00932B1A"/>
    <w:rsid w:val="00932ED1"/>
    <w:rsid w:val="009331B4"/>
    <w:rsid w:val="009331CA"/>
    <w:rsid w:val="009332EC"/>
    <w:rsid w:val="0093342B"/>
    <w:rsid w:val="009337EC"/>
    <w:rsid w:val="00933821"/>
    <w:rsid w:val="00933925"/>
    <w:rsid w:val="00933FAA"/>
    <w:rsid w:val="009340C8"/>
    <w:rsid w:val="0093410B"/>
    <w:rsid w:val="009341E5"/>
    <w:rsid w:val="0093450B"/>
    <w:rsid w:val="00934728"/>
    <w:rsid w:val="00934982"/>
    <w:rsid w:val="00934B2D"/>
    <w:rsid w:val="00934B7D"/>
    <w:rsid w:val="0093519D"/>
    <w:rsid w:val="0093548F"/>
    <w:rsid w:val="009355A5"/>
    <w:rsid w:val="0093563F"/>
    <w:rsid w:val="00935680"/>
    <w:rsid w:val="009357AE"/>
    <w:rsid w:val="0093594E"/>
    <w:rsid w:val="00935B2D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22"/>
    <w:rsid w:val="00937643"/>
    <w:rsid w:val="00937778"/>
    <w:rsid w:val="00937A3D"/>
    <w:rsid w:val="00937B58"/>
    <w:rsid w:val="00937C19"/>
    <w:rsid w:val="00937D9E"/>
    <w:rsid w:val="00937E05"/>
    <w:rsid w:val="00937F02"/>
    <w:rsid w:val="00937F94"/>
    <w:rsid w:val="00940032"/>
    <w:rsid w:val="0094017E"/>
    <w:rsid w:val="00940369"/>
    <w:rsid w:val="00940CC2"/>
    <w:rsid w:val="00940F47"/>
    <w:rsid w:val="009414F0"/>
    <w:rsid w:val="009415EB"/>
    <w:rsid w:val="00941710"/>
    <w:rsid w:val="00941A88"/>
    <w:rsid w:val="00941ACE"/>
    <w:rsid w:val="00941C16"/>
    <w:rsid w:val="009421E1"/>
    <w:rsid w:val="009426DB"/>
    <w:rsid w:val="009428D1"/>
    <w:rsid w:val="0094293A"/>
    <w:rsid w:val="00942B1B"/>
    <w:rsid w:val="00942DC2"/>
    <w:rsid w:val="0094306B"/>
    <w:rsid w:val="00943308"/>
    <w:rsid w:val="009437B6"/>
    <w:rsid w:val="00943848"/>
    <w:rsid w:val="00943906"/>
    <w:rsid w:val="00943907"/>
    <w:rsid w:val="00943A72"/>
    <w:rsid w:val="009442A7"/>
    <w:rsid w:val="009443F9"/>
    <w:rsid w:val="00944428"/>
    <w:rsid w:val="009445E2"/>
    <w:rsid w:val="009446A4"/>
    <w:rsid w:val="00944ACF"/>
    <w:rsid w:val="00944C69"/>
    <w:rsid w:val="00944D3B"/>
    <w:rsid w:val="00944DC7"/>
    <w:rsid w:val="00944EE7"/>
    <w:rsid w:val="00944F7E"/>
    <w:rsid w:val="009451B4"/>
    <w:rsid w:val="00945229"/>
    <w:rsid w:val="0094536D"/>
    <w:rsid w:val="00945A29"/>
    <w:rsid w:val="00945DB9"/>
    <w:rsid w:val="0094637E"/>
    <w:rsid w:val="0094643B"/>
    <w:rsid w:val="009467BF"/>
    <w:rsid w:val="00946AD3"/>
    <w:rsid w:val="00946C49"/>
    <w:rsid w:val="00946CF1"/>
    <w:rsid w:val="00946DF4"/>
    <w:rsid w:val="009471AF"/>
    <w:rsid w:val="00947312"/>
    <w:rsid w:val="009473C6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4F"/>
    <w:rsid w:val="009527EF"/>
    <w:rsid w:val="00952853"/>
    <w:rsid w:val="00952933"/>
    <w:rsid w:val="0095296D"/>
    <w:rsid w:val="00952D85"/>
    <w:rsid w:val="00953119"/>
    <w:rsid w:val="00953262"/>
    <w:rsid w:val="00953407"/>
    <w:rsid w:val="00953634"/>
    <w:rsid w:val="00953A65"/>
    <w:rsid w:val="00953B45"/>
    <w:rsid w:val="00953E4C"/>
    <w:rsid w:val="00954037"/>
    <w:rsid w:val="00954113"/>
    <w:rsid w:val="00954371"/>
    <w:rsid w:val="0095480B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64B"/>
    <w:rsid w:val="00955775"/>
    <w:rsid w:val="00955919"/>
    <w:rsid w:val="00955E27"/>
    <w:rsid w:val="0095641B"/>
    <w:rsid w:val="00956543"/>
    <w:rsid w:val="009566B5"/>
    <w:rsid w:val="00956730"/>
    <w:rsid w:val="009568D1"/>
    <w:rsid w:val="00956BF8"/>
    <w:rsid w:val="00956C3B"/>
    <w:rsid w:val="00956C8C"/>
    <w:rsid w:val="00957287"/>
    <w:rsid w:val="00957374"/>
    <w:rsid w:val="009573DA"/>
    <w:rsid w:val="0095745D"/>
    <w:rsid w:val="00957724"/>
    <w:rsid w:val="00957A58"/>
    <w:rsid w:val="00957BF9"/>
    <w:rsid w:val="00957D29"/>
    <w:rsid w:val="0096031C"/>
    <w:rsid w:val="009605B3"/>
    <w:rsid w:val="00960602"/>
    <w:rsid w:val="00960668"/>
    <w:rsid w:val="009609B0"/>
    <w:rsid w:val="00960C55"/>
    <w:rsid w:val="0096129A"/>
    <w:rsid w:val="009616C8"/>
    <w:rsid w:val="00961719"/>
    <w:rsid w:val="00961D52"/>
    <w:rsid w:val="00961F51"/>
    <w:rsid w:val="00962072"/>
    <w:rsid w:val="00962163"/>
    <w:rsid w:val="00962208"/>
    <w:rsid w:val="00962209"/>
    <w:rsid w:val="009629B7"/>
    <w:rsid w:val="00962DC7"/>
    <w:rsid w:val="0096304D"/>
    <w:rsid w:val="009635C5"/>
    <w:rsid w:val="009636E7"/>
    <w:rsid w:val="00963709"/>
    <w:rsid w:val="009638DB"/>
    <w:rsid w:val="0096393B"/>
    <w:rsid w:val="00963B67"/>
    <w:rsid w:val="00964939"/>
    <w:rsid w:val="00964E3B"/>
    <w:rsid w:val="00964E99"/>
    <w:rsid w:val="00965276"/>
    <w:rsid w:val="0096561C"/>
    <w:rsid w:val="009656A7"/>
    <w:rsid w:val="0096589C"/>
    <w:rsid w:val="00965915"/>
    <w:rsid w:val="009659E1"/>
    <w:rsid w:val="00965BE7"/>
    <w:rsid w:val="00966318"/>
    <w:rsid w:val="00966AEC"/>
    <w:rsid w:val="00966B7D"/>
    <w:rsid w:val="00966C27"/>
    <w:rsid w:val="00966D45"/>
    <w:rsid w:val="009671BA"/>
    <w:rsid w:val="00967248"/>
    <w:rsid w:val="009672A5"/>
    <w:rsid w:val="009673BB"/>
    <w:rsid w:val="00967473"/>
    <w:rsid w:val="00967600"/>
    <w:rsid w:val="0096767C"/>
    <w:rsid w:val="009676B1"/>
    <w:rsid w:val="009678FC"/>
    <w:rsid w:val="00967DF3"/>
    <w:rsid w:val="00967E42"/>
    <w:rsid w:val="00967EDC"/>
    <w:rsid w:val="00967F9A"/>
    <w:rsid w:val="00970122"/>
    <w:rsid w:val="009701FA"/>
    <w:rsid w:val="0097027C"/>
    <w:rsid w:val="009702F3"/>
    <w:rsid w:val="0097045D"/>
    <w:rsid w:val="00970695"/>
    <w:rsid w:val="00970A5D"/>
    <w:rsid w:val="00970F18"/>
    <w:rsid w:val="009712D3"/>
    <w:rsid w:val="0097144B"/>
    <w:rsid w:val="00971748"/>
    <w:rsid w:val="00971994"/>
    <w:rsid w:val="00971CF9"/>
    <w:rsid w:val="00971CFC"/>
    <w:rsid w:val="00971DFC"/>
    <w:rsid w:val="00971ECB"/>
    <w:rsid w:val="009721B2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DA2"/>
    <w:rsid w:val="00973DC8"/>
    <w:rsid w:val="00973E03"/>
    <w:rsid w:val="00973E8A"/>
    <w:rsid w:val="00973F35"/>
    <w:rsid w:val="00973FF7"/>
    <w:rsid w:val="0097411D"/>
    <w:rsid w:val="0097429D"/>
    <w:rsid w:val="00974687"/>
    <w:rsid w:val="00974D5B"/>
    <w:rsid w:val="00974E86"/>
    <w:rsid w:val="00974FC5"/>
    <w:rsid w:val="0097517F"/>
    <w:rsid w:val="009751C7"/>
    <w:rsid w:val="0097526A"/>
    <w:rsid w:val="00975270"/>
    <w:rsid w:val="009754E0"/>
    <w:rsid w:val="0097556B"/>
    <w:rsid w:val="009758DB"/>
    <w:rsid w:val="00975945"/>
    <w:rsid w:val="00975F2B"/>
    <w:rsid w:val="00975F41"/>
    <w:rsid w:val="009764EE"/>
    <w:rsid w:val="00976570"/>
    <w:rsid w:val="009766DE"/>
    <w:rsid w:val="0097675E"/>
    <w:rsid w:val="0097698B"/>
    <w:rsid w:val="00976A59"/>
    <w:rsid w:val="00976B8F"/>
    <w:rsid w:val="00976D5C"/>
    <w:rsid w:val="00977205"/>
    <w:rsid w:val="0097750B"/>
    <w:rsid w:val="009777D5"/>
    <w:rsid w:val="00977917"/>
    <w:rsid w:val="00977A04"/>
    <w:rsid w:val="00977BB1"/>
    <w:rsid w:val="00977C3B"/>
    <w:rsid w:val="00977DBF"/>
    <w:rsid w:val="00977F11"/>
    <w:rsid w:val="00980830"/>
    <w:rsid w:val="0098089F"/>
    <w:rsid w:val="00980A48"/>
    <w:rsid w:val="00980AE0"/>
    <w:rsid w:val="00980AF4"/>
    <w:rsid w:val="00980B39"/>
    <w:rsid w:val="00980DC9"/>
    <w:rsid w:val="00980E8A"/>
    <w:rsid w:val="00980FDF"/>
    <w:rsid w:val="00981165"/>
    <w:rsid w:val="009812FC"/>
    <w:rsid w:val="009813F6"/>
    <w:rsid w:val="0098153C"/>
    <w:rsid w:val="00981645"/>
    <w:rsid w:val="0098178C"/>
    <w:rsid w:val="00981A05"/>
    <w:rsid w:val="00981C53"/>
    <w:rsid w:val="00981E71"/>
    <w:rsid w:val="00981EF9"/>
    <w:rsid w:val="00981F6D"/>
    <w:rsid w:val="00982385"/>
    <w:rsid w:val="009824E7"/>
    <w:rsid w:val="009825EB"/>
    <w:rsid w:val="0098260C"/>
    <w:rsid w:val="00982688"/>
    <w:rsid w:val="00982773"/>
    <w:rsid w:val="0098298A"/>
    <w:rsid w:val="00982A30"/>
    <w:rsid w:val="00982AE2"/>
    <w:rsid w:val="00982E18"/>
    <w:rsid w:val="00982F6F"/>
    <w:rsid w:val="009833CF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6A6"/>
    <w:rsid w:val="009867E0"/>
    <w:rsid w:val="0098681B"/>
    <w:rsid w:val="009868FA"/>
    <w:rsid w:val="00986BB7"/>
    <w:rsid w:val="00987289"/>
    <w:rsid w:val="0098728C"/>
    <w:rsid w:val="00987328"/>
    <w:rsid w:val="0098751B"/>
    <w:rsid w:val="00987603"/>
    <w:rsid w:val="00987B65"/>
    <w:rsid w:val="00987FE8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116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719"/>
    <w:rsid w:val="0099486B"/>
    <w:rsid w:val="00994979"/>
    <w:rsid w:val="00994BCD"/>
    <w:rsid w:val="00994C5D"/>
    <w:rsid w:val="00994DFE"/>
    <w:rsid w:val="00994FFD"/>
    <w:rsid w:val="00995639"/>
    <w:rsid w:val="0099586D"/>
    <w:rsid w:val="0099586E"/>
    <w:rsid w:val="0099609E"/>
    <w:rsid w:val="0099621E"/>
    <w:rsid w:val="0099624E"/>
    <w:rsid w:val="009962D4"/>
    <w:rsid w:val="009962E2"/>
    <w:rsid w:val="009964DC"/>
    <w:rsid w:val="009966CF"/>
    <w:rsid w:val="009966ED"/>
    <w:rsid w:val="009967FE"/>
    <w:rsid w:val="0099695A"/>
    <w:rsid w:val="009969B2"/>
    <w:rsid w:val="00996B77"/>
    <w:rsid w:val="00996D9F"/>
    <w:rsid w:val="009972E9"/>
    <w:rsid w:val="00997362"/>
    <w:rsid w:val="0099756F"/>
    <w:rsid w:val="00997830"/>
    <w:rsid w:val="00997E3A"/>
    <w:rsid w:val="00997E82"/>
    <w:rsid w:val="009A0076"/>
    <w:rsid w:val="009A008C"/>
    <w:rsid w:val="009A022D"/>
    <w:rsid w:val="009A06A8"/>
    <w:rsid w:val="009A06BC"/>
    <w:rsid w:val="009A0A6A"/>
    <w:rsid w:val="009A0B33"/>
    <w:rsid w:val="009A0B5F"/>
    <w:rsid w:val="009A0BCE"/>
    <w:rsid w:val="009A0C1F"/>
    <w:rsid w:val="009A0DDD"/>
    <w:rsid w:val="009A0EA9"/>
    <w:rsid w:val="009A104A"/>
    <w:rsid w:val="009A1849"/>
    <w:rsid w:val="009A1DEB"/>
    <w:rsid w:val="009A1EAF"/>
    <w:rsid w:val="009A1ED0"/>
    <w:rsid w:val="009A1F7A"/>
    <w:rsid w:val="009A2113"/>
    <w:rsid w:val="009A22BD"/>
    <w:rsid w:val="009A2325"/>
    <w:rsid w:val="009A2461"/>
    <w:rsid w:val="009A25E7"/>
    <w:rsid w:val="009A2715"/>
    <w:rsid w:val="009A27DD"/>
    <w:rsid w:val="009A282F"/>
    <w:rsid w:val="009A29A0"/>
    <w:rsid w:val="009A2D86"/>
    <w:rsid w:val="009A2E2A"/>
    <w:rsid w:val="009A350D"/>
    <w:rsid w:val="009A35AF"/>
    <w:rsid w:val="009A3918"/>
    <w:rsid w:val="009A39BA"/>
    <w:rsid w:val="009A3B66"/>
    <w:rsid w:val="009A3EB7"/>
    <w:rsid w:val="009A4094"/>
    <w:rsid w:val="009A4110"/>
    <w:rsid w:val="009A4512"/>
    <w:rsid w:val="009A4977"/>
    <w:rsid w:val="009A4BB0"/>
    <w:rsid w:val="009A4C03"/>
    <w:rsid w:val="009A4C37"/>
    <w:rsid w:val="009A4C48"/>
    <w:rsid w:val="009A4CDA"/>
    <w:rsid w:val="009A4D72"/>
    <w:rsid w:val="009A4E0C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12C"/>
    <w:rsid w:val="009A73B4"/>
    <w:rsid w:val="009A745E"/>
    <w:rsid w:val="009A74E2"/>
    <w:rsid w:val="009A75D1"/>
    <w:rsid w:val="009A76AF"/>
    <w:rsid w:val="009A779A"/>
    <w:rsid w:val="009A7845"/>
    <w:rsid w:val="009A7C0E"/>
    <w:rsid w:val="009A7E47"/>
    <w:rsid w:val="009B0215"/>
    <w:rsid w:val="009B0231"/>
    <w:rsid w:val="009B04D5"/>
    <w:rsid w:val="009B054E"/>
    <w:rsid w:val="009B05F9"/>
    <w:rsid w:val="009B0826"/>
    <w:rsid w:val="009B0E3D"/>
    <w:rsid w:val="009B14D3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D2"/>
    <w:rsid w:val="009B3B97"/>
    <w:rsid w:val="009B3D68"/>
    <w:rsid w:val="009B3F5D"/>
    <w:rsid w:val="009B4077"/>
    <w:rsid w:val="009B42D4"/>
    <w:rsid w:val="009B43C7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430"/>
    <w:rsid w:val="009B5541"/>
    <w:rsid w:val="009B56CB"/>
    <w:rsid w:val="009B59C8"/>
    <w:rsid w:val="009B5A7C"/>
    <w:rsid w:val="009B5ADB"/>
    <w:rsid w:val="009B5CA0"/>
    <w:rsid w:val="009B5E96"/>
    <w:rsid w:val="009B5ED5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6B7"/>
    <w:rsid w:val="009B77AF"/>
    <w:rsid w:val="009B7892"/>
    <w:rsid w:val="009B7A6B"/>
    <w:rsid w:val="009B7CBE"/>
    <w:rsid w:val="009B7FA3"/>
    <w:rsid w:val="009B7FAD"/>
    <w:rsid w:val="009C0044"/>
    <w:rsid w:val="009C04F0"/>
    <w:rsid w:val="009C05B1"/>
    <w:rsid w:val="009C069E"/>
    <w:rsid w:val="009C0715"/>
    <w:rsid w:val="009C0BAB"/>
    <w:rsid w:val="009C0C14"/>
    <w:rsid w:val="009C0CD3"/>
    <w:rsid w:val="009C0D09"/>
    <w:rsid w:val="009C0D1A"/>
    <w:rsid w:val="009C0F89"/>
    <w:rsid w:val="009C1240"/>
    <w:rsid w:val="009C12BA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6A2"/>
    <w:rsid w:val="009C28C2"/>
    <w:rsid w:val="009C2A31"/>
    <w:rsid w:val="009C2C7B"/>
    <w:rsid w:val="009C2CD5"/>
    <w:rsid w:val="009C2D47"/>
    <w:rsid w:val="009C2D8B"/>
    <w:rsid w:val="009C2DC3"/>
    <w:rsid w:val="009C2F67"/>
    <w:rsid w:val="009C3200"/>
    <w:rsid w:val="009C3292"/>
    <w:rsid w:val="009C32B4"/>
    <w:rsid w:val="009C33BD"/>
    <w:rsid w:val="009C34AB"/>
    <w:rsid w:val="009C3650"/>
    <w:rsid w:val="009C36E6"/>
    <w:rsid w:val="009C376D"/>
    <w:rsid w:val="009C3B5D"/>
    <w:rsid w:val="009C4115"/>
    <w:rsid w:val="009C48F0"/>
    <w:rsid w:val="009C5164"/>
    <w:rsid w:val="009C5433"/>
    <w:rsid w:val="009C5794"/>
    <w:rsid w:val="009C59FC"/>
    <w:rsid w:val="009C5A92"/>
    <w:rsid w:val="009C5AA8"/>
    <w:rsid w:val="009C5D8A"/>
    <w:rsid w:val="009C68BF"/>
    <w:rsid w:val="009C707E"/>
    <w:rsid w:val="009C72E7"/>
    <w:rsid w:val="009C7381"/>
    <w:rsid w:val="009C73F0"/>
    <w:rsid w:val="009C77B2"/>
    <w:rsid w:val="009C782D"/>
    <w:rsid w:val="009C795B"/>
    <w:rsid w:val="009C79A8"/>
    <w:rsid w:val="009C7E6A"/>
    <w:rsid w:val="009C7FF2"/>
    <w:rsid w:val="009D00C0"/>
    <w:rsid w:val="009D00F1"/>
    <w:rsid w:val="009D0678"/>
    <w:rsid w:val="009D088B"/>
    <w:rsid w:val="009D0E8C"/>
    <w:rsid w:val="009D0F21"/>
    <w:rsid w:val="009D11A8"/>
    <w:rsid w:val="009D131D"/>
    <w:rsid w:val="009D155F"/>
    <w:rsid w:val="009D1818"/>
    <w:rsid w:val="009D189E"/>
    <w:rsid w:val="009D22E6"/>
    <w:rsid w:val="009D2A74"/>
    <w:rsid w:val="009D2B3B"/>
    <w:rsid w:val="009D2CDB"/>
    <w:rsid w:val="009D2E47"/>
    <w:rsid w:val="009D2FD7"/>
    <w:rsid w:val="009D342B"/>
    <w:rsid w:val="009D347A"/>
    <w:rsid w:val="009D3839"/>
    <w:rsid w:val="009D3935"/>
    <w:rsid w:val="009D3B01"/>
    <w:rsid w:val="009D3C4E"/>
    <w:rsid w:val="009D3F18"/>
    <w:rsid w:val="009D3F56"/>
    <w:rsid w:val="009D4007"/>
    <w:rsid w:val="009D42CB"/>
    <w:rsid w:val="009D47D2"/>
    <w:rsid w:val="009D4889"/>
    <w:rsid w:val="009D49C2"/>
    <w:rsid w:val="009D4CD7"/>
    <w:rsid w:val="009D4D61"/>
    <w:rsid w:val="009D4E38"/>
    <w:rsid w:val="009D529B"/>
    <w:rsid w:val="009D5A42"/>
    <w:rsid w:val="009D5D58"/>
    <w:rsid w:val="009D5D66"/>
    <w:rsid w:val="009D5E07"/>
    <w:rsid w:val="009D6F21"/>
    <w:rsid w:val="009D6FD1"/>
    <w:rsid w:val="009D71CF"/>
    <w:rsid w:val="009D7330"/>
    <w:rsid w:val="009D73D6"/>
    <w:rsid w:val="009D7455"/>
    <w:rsid w:val="009D745F"/>
    <w:rsid w:val="009D77B0"/>
    <w:rsid w:val="009D7BB9"/>
    <w:rsid w:val="009E0091"/>
    <w:rsid w:val="009E00C4"/>
    <w:rsid w:val="009E03C7"/>
    <w:rsid w:val="009E080E"/>
    <w:rsid w:val="009E08BA"/>
    <w:rsid w:val="009E0A04"/>
    <w:rsid w:val="009E0D47"/>
    <w:rsid w:val="009E0F25"/>
    <w:rsid w:val="009E0F62"/>
    <w:rsid w:val="009E1300"/>
    <w:rsid w:val="009E1BED"/>
    <w:rsid w:val="009E1C75"/>
    <w:rsid w:val="009E223A"/>
    <w:rsid w:val="009E2253"/>
    <w:rsid w:val="009E23C9"/>
    <w:rsid w:val="009E2B97"/>
    <w:rsid w:val="009E2CCB"/>
    <w:rsid w:val="009E318B"/>
    <w:rsid w:val="009E325B"/>
    <w:rsid w:val="009E3455"/>
    <w:rsid w:val="009E3881"/>
    <w:rsid w:val="009E38AF"/>
    <w:rsid w:val="009E3BAC"/>
    <w:rsid w:val="009E3C17"/>
    <w:rsid w:val="009E3ED1"/>
    <w:rsid w:val="009E3F8F"/>
    <w:rsid w:val="009E41E7"/>
    <w:rsid w:val="009E4268"/>
    <w:rsid w:val="009E42A1"/>
    <w:rsid w:val="009E44E8"/>
    <w:rsid w:val="009E4535"/>
    <w:rsid w:val="009E49C6"/>
    <w:rsid w:val="009E4A4C"/>
    <w:rsid w:val="009E4BB7"/>
    <w:rsid w:val="009E4CE5"/>
    <w:rsid w:val="009E505C"/>
    <w:rsid w:val="009E5168"/>
    <w:rsid w:val="009E51EC"/>
    <w:rsid w:val="009E52C2"/>
    <w:rsid w:val="009E5423"/>
    <w:rsid w:val="009E5642"/>
    <w:rsid w:val="009E58C3"/>
    <w:rsid w:val="009E59E8"/>
    <w:rsid w:val="009E60C5"/>
    <w:rsid w:val="009E62D4"/>
    <w:rsid w:val="009E630E"/>
    <w:rsid w:val="009E650E"/>
    <w:rsid w:val="009E68DB"/>
    <w:rsid w:val="009E6A24"/>
    <w:rsid w:val="009E6CBD"/>
    <w:rsid w:val="009E6ECB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B59"/>
    <w:rsid w:val="009F0FAB"/>
    <w:rsid w:val="009F102E"/>
    <w:rsid w:val="009F12B1"/>
    <w:rsid w:val="009F136B"/>
    <w:rsid w:val="009F1E71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D68"/>
    <w:rsid w:val="009F3E88"/>
    <w:rsid w:val="009F3F06"/>
    <w:rsid w:val="009F41D2"/>
    <w:rsid w:val="009F446B"/>
    <w:rsid w:val="009F459F"/>
    <w:rsid w:val="009F4768"/>
    <w:rsid w:val="009F4A45"/>
    <w:rsid w:val="009F4C43"/>
    <w:rsid w:val="009F4E46"/>
    <w:rsid w:val="009F5060"/>
    <w:rsid w:val="009F50D0"/>
    <w:rsid w:val="009F511D"/>
    <w:rsid w:val="009F568B"/>
    <w:rsid w:val="009F598F"/>
    <w:rsid w:val="009F5B93"/>
    <w:rsid w:val="009F5FBD"/>
    <w:rsid w:val="009F60EF"/>
    <w:rsid w:val="009F6454"/>
    <w:rsid w:val="009F6595"/>
    <w:rsid w:val="009F669F"/>
    <w:rsid w:val="009F6712"/>
    <w:rsid w:val="009F6973"/>
    <w:rsid w:val="009F6B39"/>
    <w:rsid w:val="009F6CBF"/>
    <w:rsid w:val="009F6E14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591"/>
    <w:rsid w:val="00A00857"/>
    <w:rsid w:val="00A00C85"/>
    <w:rsid w:val="00A01163"/>
    <w:rsid w:val="00A011F4"/>
    <w:rsid w:val="00A015A1"/>
    <w:rsid w:val="00A015A7"/>
    <w:rsid w:val="00A01751"/>
    <w:rsid w:val="00A01CFB"/>
    <w:rsid w:val="00A01E09"/>
    <w:rsid w:val="00A02003"/>
    <w:rsid w:val="00A020B1"/>
    <w:rsid w:val="00A0228B"/>
    <w:rsid w:val="00A024B3"/>
    <w:rsid w:val="00A02559"/>
    <w:rsid w:val="00A025CD"/>
    <w:rsid w:val="00A026ED"/>
    <w:rsid w:val="00A0281A"/>
    <w:rsid w:val="00A0286D"/>
    <w:rsid w:val="00A02CDD"/>
    <w:rsid w:val="00A03123"/>
    <w:rsid w:val="00A03185"/>
    <w:rsid w:val="00A031C7"/>
    <w:rsid w:val="00A0320E"/>
    <w:rsid w:val="00A0338B"/>
    <w:rsid w:val="00A03417"/>
    <w:rsid w:val="00A03463"/>
    <w:rsid w:val="00A034C5"/>
    <w:rsid w:val="00A03D92"/>
    <w:rsid w:val="00A041EC"/>
    <w:rsid w:val="00A047D4"/>
    <w:rsid w:val="00A049CC"/>
    <w:rsid w:val="00A04BC4"/>
    <w:rsid w:val="00A04E54"/>
    <w:rsid w:val="00A04F81"/>
    <w:rsid w:val="00A04FF7"/>
    <w:rsid w:val="00A05072"/>
    <w:rsid w:val="00A05151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1D5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3FE"/>
    <w:rsid w:val="00A0746C"/>
    <w:rsid w:val="00A0767F"/>
    <w:rsid w:val="00A078E8"/>
    <w:rsid w:val="00A07933"/>
    <w:rsid w:val="00A07B11"/>
    <w:rsid w:val="00A07C8C"/>
    <w:rsid w:val="00A07DBF"/>
    <w:rsid w:val="00A07DE7"/>
    <w:rsid w:val="00A07E4F"/>
    <w:rsid w:val="00A07F93"/>
    <w:rsid w:val="00A10253"/>
    <w:rsid w:val="00A1026F"/>
    <w:rsid w:val="00A106C9"/>
    <w:rsid w:val="00A10904"/>
    <w:rsid w:val="00A10AB1"/>
    <w:rsid w:val="00A10C61"/>
    <w:rsid w:val="00A10CA0"/>
    <w:rsid w:val="00A10D11"/>
    <w:rsid w:val="00A10D8F"/>
    <w:rsid w:val="00A110CA"/>
    <w:rsid w:val="00A1118B"/>
    <w:rsid w:val="00A115F8"/>
    <w:rsid w:val="00A11859"/>
    <w:rsid w:val="00A119FC"/>
    <w:rsid w:val="00A11A45"/>
    <w:rsid w:val="00A11B3A"/>
    <w:rsid w:val="00A121E4"/>
    <w:rsid w:val="00A12234"/>
    <w:rsid w:val="00A12452"/>
    <w:rsid w:val="00A1267F"/>
    <w:rsid w:val="00A12AB4"/>
    <w:rsid w:val="00A12AEB"/>
    <w:rsid w:val="00A133B2"/>
    <w:rsid w:val="00A13A18"/>
    <w:rsid w:val="00A13B06"/>
    <w:rsid w:val="00A13B6C"/>
    <w:rsid w:val="00A13C21"/>
    <w:rsid w:val="00A13EB3"/>
    <w:rsid w:val="00A143F6"/>
    <w:rsid w:val="00A1447C"/>
    <w:rsid w:val="00A14522"/>
    <w:rsid w:val="00A145DC"/>
    <w:rsid w:val="00A1473E"/>
    <w:rsid w:val="00A147C6"/>
    <w:rsid w:val="00A147D3"/>
    <w:rsid w:val="00A14834"/>
    <w:rsid w:val="00A14873"/>
    <w:rsid w:val="00A149D0"/>
    <w:rsid w:val="00A14E8F"/>
    <w:rsid w:val="00A14F10"/>
    <w:rsid w:val="00A15110"/>
    <w:rsid w:val="00A15192"/>
    <w:rsid w:val="00A1534F"/>
    <w:rsid w:val="00A153EF"/>
    <w:rsid w:val="00A15490"/>
    <w:rsid w:val="00A15B0E"/>
    <w:rsid w:val="00A15EC5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18C"/>
    <w:rsid w:val="00A2052D"/>
    <w:rsid w:val="00A20944"/>
    <w:rsid w:val="00A20C9E"/>
    <w:rsid w:val="00A20FAC"/>
    <w:rsid w:val="00A211DB"/>
    <w:rsid w:val="00A21237"/>
    <w:rsid w:val="00A21EE6"/>
    <w:rsid w:val="00A2200E"/>
    <w:rsid w:val="00A2230B"/>
    <w:rsid w:val="00A22929"/>
    <w:rsid w:val="00A22ACB"/>
    <w:rsid w:val="00A22D61"/>
    <w:rsid w:val="00A22EDA"/>
    <w:rsid w:val="00A22F50"/>
    <w:rsid w:val="00A22FB5"/>
    <w:rsid w:val="00A231BD"/>
    <w:rsid w:val="00A231DF"/>
    <w:rsid w:val="00A231EA"/>
    <w:rsid w:val="00A232E6"/>
    <w:rsid w:val="00A2348E"/>
    <w:rsid w:val="00A23526"/>
    <w:rsid w:val="00A235E4"/>
    <w:rsid w:val="00A23702"/>
    <w:rsid w:val="00A23745"/>
    <w:rsid w:val="00A2387C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6B2"/>
    <w:rsid w:val="00A25BF8"/>
    <w:rsid w:val="00A25FCC"/>
    <w:rsid w:val="00A25FEA"/>
    <w:rsid w:val="00A260AE"/>
    <w:rsid w:val="00A261FC"/>
    <w:rsid w:val="00A2624B"/>
    <w:rsid w:val="00A263C0"/>
    <w:rsid w:val="00A26506"/>
    <w:rsid w:val="00A26A43"/>
    <w:rsid w:val="00A26C4E"/>
    <w:rsid w:val="00A26DC8"/>
    <w:rsid w:val="00A26E61"/>
    <w:rsid w:val="00A26E71"/>
    <w:rsid w:val="00A26EC5"/>
    <w:rsid w:val="00A2710E"/>
    <w:rsid w:val="00A275A1"/>
    <w:rsid w:val="00A275F9"/>
    <w:rsid w:val="00A2789B"/>
    <w:rsid w:val="00A27BC5"/>
    <w:rsid w:val="00A27E8B"/>
    <w:rsid w:val="00A30006"/>
    <w:rsid w:val="00A3094F"/>
    <w:rsid w:val="00A309FE"/>
    <w:rsid w:val="00A30BB0"/>
    <w:rsid w:val="00A30BC5"/>
    <w:rsid w:val="00A30E89"/>
    <w:rsid w:val="00A30EBD"/>
    <w:rsid w:val="00A31079"/>
    <w:rsid w:val="00A311F7"/>
    <w:rsid w:val="00A313DB"/>
    <w:rsid w:val="00A3150B"/>
    <w:rsid w:val="00A31D13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220"/>
    <w:rsid w:val="00A336B9"/>
    <w:rsid w:val="00A33A6E"/>
    <w:rsid w:val="00A33D4C"/>
    <w:rsid w:val="00A34075"/>
    <w:rsid w:val="00A344BD"/>
    <w:rsid w:val="00A345D6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0FD"/>
    <w:rsid w:val="00A36336"/>
    <w:rsid w:val="00A36472"/>
    <w:rsid w:val="00A3661F"/>
    <w:rsid w:val="00A36814"/>
    <w:rsid w:val="00A36966"/>
    <w:rsid w:val="00A36F0B"/>
    <w:rsid w:val="00A3740C"/>
    <w:rsid w:val="00A37643"/>
    <w:rsid w:val="00A376E9"/>
    <w:rsid w:val="00A378AA"/>
    <w:rsid w:val="00A37903"/>
    <w:rsid w:val="00A40086"/>
    <w:rsid w:val="00A40561"/>
    <w:rsid w:val="00A40707"/>
    <w:rsid w:val="00A4071E"/>
    <w:rsid w:val="00A40CDD"/>
    <w:rsid w:val="00A41075"/>
    <w:rsid w:val="00A4169A"/>
    <w:rsid w:val="00A41AFB"/>
    <w:rsid w:val="00A41AFF"/>
    <w:rsid w:val="00A41BA5"/>
    <w:rsid w:val="00A41D0C"/>
    <w:rsid w:val="00A41DE1"/>
    <w:rsid w:val="00A420B7"/>
    <w:rsid w:val="00A4225E"/>
    <w:rsid w:val="00A42458"/>
    <w:rsid w:val="00A426DD"/>
    <w:rsid w:val="00A42A5D"/>
    <w:rsid w:val="00A42B14"/>
    <w:rsid w:val="00A42B91"/>
    <w:rsid w:val="00A42EA9"/>
    <w:rsid w:val="00A430BB"/>
    <w:rsid w:val="00A43585"/>
    <w:rsid w:val="00A43709"/>
    <w:rsid w:val="00A43A86"/>
    <w:rsid w:val="00A43BC2"/>
    <w:rsid w:val="00A43DE1"/>
    <w:rsid w:val="00A440DF"/>
    <w:rsid w:val="00A44145"/>
    <w:rsid w:val="00A4446D"/>
    <w:rsid w:val="00A447A1"/>
    <w:rsid w:val="00A44B2D"/>
    <w:rsid w:val="00A44BDC"/>
    <w:rsid w:val="00A44E1D"/>
    <w:rsid w:val="00A45025"/>
    <w:rsid w:val="00A45518"/>
    <w:rsid w:val="00A45A49"/>
    <w:rsid w:val="00A45A92"/>
    <w:rsid w:val="00A45CB3"/>
    <w:rsid w:val="00A45DD6"/>
    <w:rsid w:val="00A45E5E"/>
    <w:rsid w:val="00A45ED2"/>
    <w:rsid w:val="00A46478"/>
    <w:rsid w:val="00A46596"/>
    <w:rsid w:val="00A466D7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B33"/>
    <w:rsid w:val="00A50CD4"/>
    <w:rsid w:val="00A50D49"/>
    <w:rsid w:val="00A513A5"/>
    <w:rsid w:val="00A518F0"/>
    <w:rsid w:val="00A51A77"/>
    <w:rsid w:val="00A51EA2"/>
    <w:rsid w:val="00A520DF"/>
    <w:rsid w:val="00A5216D"/>
    <w:rsid w:val="00A52D59"/>
    <w:rsid w:val="00A52E43"/>
    <w:rsid w:val="00A52FA4"/>
    <w:rsid w:val="00A53105"/>
    <w:rsid w:val="00A5320E"/>
    <w:rsid w:val="00A5322A"/>
    <w:rsid w:val="00A53425"/>
    <w:rsid w:val="00A53490"/>
    <w:rsid w:val="00A534F4"/>
    <w:rsid w:val="00A534F7"/>
    <w:rsid w:val="00A535C2"/>
    <w:rsid w:val="00A535CA"/>
    <w:rsid w:val="00A53826"/>
    <w:rsid w:val="00A53ADC"/>
    <w:rsid w:val="00A53C82"/>
    <w:rsid w:val="00A53CDC"/>
    <w:rsid w:val="00A53F59"/>
    <w:rsid w:val="00A540C0"/>
    <w:rsid w:val="00A541E2"/>
    <w:rsid w:val="00A543D8"/>
    <w:rsid w:val="00A54899"/>
    <w:rsid w:val="00A54CE7"/>
    <w:rsid w:val="00A553CD"/>
    <w:rsid w:val="00A556D0"/>
    <w:rsid w:val="00A556E9"/>
    <w:rsid w:val="00A55937"/>
    <w:rsid w:val="00A55C7A"/>
    <w:rsid w:val="00A55E8D"/>
    <w:rsid w:val="00A55F1D"/>
    <w:rsid w:val="00A563BF"/>
    <w:rsid w:val="00A568D4"/>
    <w:rsid w:val="00A56AA1"/>
    <w:rsid w:val="00A56C58"/>
    <w:rsid w:val="00A56F41"/>
    <w:rsid w:val="00A56FE3"/>
    <w:rsid w:val="00A571B5"/>
    <w:rsid w:val="00A576C6"/>
    <w:rsid w:val="00A57751"/>
    <w:rsid w:val="00A5794B"/>
    <w:rsid w:val="00A57A22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D7"/>
    <w:rsid w:val="00A612EE"/>
    <w:rsid w:val="00A61623"/>
    <w:rsid w:val="00A61696"/>
    <w:rsid w:val="00A6176B"/>
    <w:rsid w:val="00A61A0D"/>
    <w:rsid w:val="00A61B95"/>
    <w:rsid w:val="00A6220E"/>
    <w:rsid w:val="00A622A0"/>
    <w:rsid w:val="00A6275E"/>
    <w:rsid w:val="00A62A33"/>
    <w:rsid w:val="00A62AAF"/>
    <w:rsid w:val="00A62E79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B34"/>
    <w:rsid w:val="00A65C7D"/>
    <w:rsid w:val="00A65CEE"/>
    <w:rsid w:val="00A66181"/>
    <w:rsid w:val="00A66285"/>
    <w:rsid w:val="00A662CF"/>
    <w:rsid w:val="00A66625"/>
    <w:rsid w:val="00A6676F"/>
    <w:rsid w:val="00A66B74"/>
    <w:rsid w:val="00A66CAF"/>
    <w:rsid w:val="00A66E05"/>
    <w:rsid w:val="00A66F35"/>
    <w:rsid w:val="00A67171"/>
    <w:rsid w:val="00A67420"/>
    <w:rsid w:val="00A677FB"/>
    <w:rsid w:val="00A67957"/>
    <w:rsid w:val="00A67B84"/>
    <w:rsid w:val="00A67CDA"/>
    <w:rsid w:val="00A70100"/>
    <w:rsid w:val="00A70284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9F5"/>
    <w:rsid w:val="00A72A1A"/>
    <w:rsid w:val="00A72D74"/>
    <w:rsid w:val="00A72E11"/>
    <w:rsid w:val="00A72E4E"/>
    <w:rsid w:val="00A72FCE"/>
    <w:rsid w:val="00A73172"/>
    <w:rsid w:val="00A7348B"/>
    <w:rsid w:val="00A734ED"/>
    <w:rsid w:val="00A73557"/>
    <w:rsid w:val="00A736F8"/>
    <w:rsid w:val="00A73742"/>
    <w:rsid w:val="00A73D4E"/>
    <w:rsid w:val="00A74288"/>
    <w:rsid w:val="00A7439B"/>
    <w:rsid w:val="00A74421"/>
    <w:rsid w:val="00A74613"/>
    <w:rsid w:val="00A746EC"/>
    <w:rsid w:val="00A74940"/>
    <w:rsid w:val="00A74BB8"/>
    <w:rsid w:val="00A75149"/>
    <w:rsid w:val="00A75614"/>
    <w:rsid w:val="00A75656"/>
    <w:rsid w:val="00A75827"/>
    <w:rsid w:val="00A758FF"/>
    <w:rsid w:val="00A75A9B"/>
    <w:rsid w:val="00A75C0F"/>
    <w:rsid w:val="00A75C2F"/>
    <w:rsid w:val="00A75D6B"/>
    <w:rsid w:val="00A75D83"/>
    <w:rsid w:val="00A75DCC"/>
    <w:rsid w:val="00A761AC"/>
    <w:rsid w:val="00A76459"/>
    <w:rsid w:val="00A764EC"/>
    <w:rsid w:val="00A76708"/>
    <w:rsid w:val="00A76839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5C9"/>
    <w:rsid w:val="00A80688"/>
    <w:rsid w:val="00A80772"/>
    <w:rsid w:val="00A808AA"/>
    <w:rsid w:val="00A80985"/>
    <w:rsid w:val="00A80E32"/>
    <w:rsid w:val="00A8118B"/>
    <w:rsid w:val="00A81414"/>
    <w:rsid w:val="00A8172D"/>
    <w:rsid w:val="00A8173C"/>
    <w:rsid w:val="00A8180F"/>
    <w:rsid w:val="00A818CE"/>
    <w:rsid w:val="00A81A24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8B1"/>
    <w:rsid w:val="00A83AA8"/>
    <w:rsid w:val="00A83C87"/>
    <w:rsid w:val="00A83F40"/>
    <w:rsid w:val="00A83F83"/>
    <w:rsid w:val="00A8403D"/>
    <w:rsid w:val="00A8418E"/>
    <w:rsid w:val="00A84362"/>
    <w:rsid w:val="00A843D9"/>
    <w:rsid w:val="00A844AA"/>
    <w:rsid w:val="00A8457C"/>
    <w:rsid w:val="00A84765"/>
    <w:rsid w:val="00A84AA8"/>
    <w:rsid w:val="00A84B3B"/>
    <w:rsid w:val="00A84FE8"/>
    <w:rsid w:val="00A85287"/>
    <w:rsid w:val="00A85CA0"/>
    <w:rsid w:val="00A85DB0"/>
    <w:rsid w:val="00A85F2F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87203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20C"/>
    <w:rsid w:val="00A916C6"/>
    <w:rsid w:val="00A91705"/>
    <w:rsid w:val="00A91A20"/>
    <w:rsid w:val="00A91CD6"/>
    <w:rsid w:val="00A91DAA"/>
    <w:rsid w:val="00A91F00"/>
    <w:rsid w:val="00A92883"/>
    <w:rsid w:val="00A928B7"/>
    <w:rsid w:val="00A929D9"/>
    <w:rsid w:val="00A929FD"/>
    <w:rsid w:val="00A92AA5"/>
    <w:rsid w:val="00A92D83"/>
    <w:rsid w:val="00A930EA"/>
    <w:rsid w:val="00A933A5"/>
    <w:rsid w:val="00A9345B"/>
    <w:rsid w:val="00A93472"/>
    <w:rsid w:val="00A934A7"/>
    <w:rsid w:val="00A935CD"/>
    <w:rsid w:val="00A936AD"/>
    <w:rsid w:val="00A93816"/>
    <w:rsid w:val="00A93976"/>
    <w:rsid w:val="00A93E3D"/>
    <w:rsid w:val="00A93E65"/>
    <w:rsid w:val="00A94036"/>
    <w:rsid w:val="00A94130"/>
    <w:rsid w:val="00A941F3"/>
    <w:rsid w:val="00A94378"/>
    <w:rsid w:val="00A943EA"/>
    <w:rsid w:val="00A9458B"/>
    <w:rsid w:val="00A94757"/>
    <w:rsid w:val="00A94A00"/>
    <w:rsid w:val="00A94B39"/>
    <w:rsid w:val="00A94D62"/>
    <w:rsid w:val="00A94D8D"/>
    <w:rsid w:val="00A94E89"/>
    <w:rsid w:val="00A9504F"/>
    <w:rsid w:val="00A9517C"/>
    <w:rsid w:val="00A95331"/>
    <w:rsid w:val="00A95469"/>
    <w:rsid w:val="00A955F7"/>
    <w:rsid w:val="00A9563A"/>
    <w:rsid w:val="00A957BE"/>
    <w:rsid w:val="00A95815"/>
    <w:rsid w:val="00A9584A"/>
    <w:rsid w:val="00A9589D"/>
    <w:rsid w:val="00A95C11"/>
    <w:rsid w:val="00A95FD7"/>
    <w:rsid w:val="00A9614A"/>
    <w:rsid w:val="00A961D4"/>
    <w:rsid w:val="00A96483"/>
    <w:rsid w:val="00A9672F"/>
    <w:rsid w:val="00A96B80"/>
    <w:rsid w:val="00A96E05"/>
    <w:rsid w:val="00A96EF2"/>
    <w:rsid w:val="00A970F6"/>
    <w:rsid w:val="00A971F1"/>
    <w:rsid w:val="00A97352"/>
    <w:rsid w:val="00A978E1"/>
    <w:rsid w:val="00A978EC"/>
    <w:rsid w:val="00A979D7"/>
    <w:rsid w:val="00A97AF8"/>
    <w:rsid w:val="00A97E33"/>
    <w:rsid w:val="00AA00C3"/>
    <w:rsid w:val="00AA0207"/>
    <w:rsid w:val="00AA02EB"/>
    <w:rsid w:val="00AA0398"/>
    <w:rsid w:val="00AA05C0"/>
    <w:rsid w:val="00AA0601"/>
    <w:rsid w:val="00AA070B"/>
    <w:rsid w:val="00AA0CEA"/>
    <w:rsid w:val="00AA0F53"/>
    <w:rsid w:val="00AA0FFC"/>
    <w:rsid w:val="00AA1267"/>
    <w:rsid w:val="00AA1280"/>
    <w:rsid w:val="00AA138F"/>
    <w:rsid w:val="00AA1572"/>
    <w:rsid w:val="00AA1A8F"/>
    <w:rsid w:val="00AA1BDB"/>
    <w:rsid w:val="00AA23B4"/>
    <w:rsid w:val="00AA2437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3F88"/>
    <w:rsid w:val="00AA4273"/>
    <w:rsid w:val="00AA4506"/>
    <w:rsid w:val="00AA459A"/>
    <w:rsid w:val="00AA461F"/>
    <w:rsid w:val="00AA54EC"/>
    <w:rsid w:val="00AA5AC6"/>
    <w:rsid w:val="00AA5C7E"/>
    <w:rsid w:val="00AA5CE2"/>
    <w:rsid w:val="00AA62AF"/>
    <w:rsid w:val="00AA6416"/>
    <w:rsid w:val="00AA64EA"/>
    <w:rsid w:val="00AA6AEB"/>
    <w:rsid w:val="00AA6B6D"/>
    <w:rsid w:val="00AA6C08"/>
    <w:rsid w:val="00AA7011"/>
    <w:rsid w:val="00AA7385"/>
    <w:rsid w:val="00AA79ED"/>
    <w:rsid w:val="00AA7B7A"/>
    <w:rsid w:val="00AA7CDD"/>
    <w:rsid w:val="00AA7D73"/>
    <w:rsid w:val="00AB06A4"/>
    <w:rsid w:val="00AB07BE"/>
    <w:rsid w:val="00AB08A8"/>
    <w:rsid w:val="00AB08F1"/>
    <w:rsid w:val="00AB0A33"/>
    <w:rsid w:val="00AB0FE2"/>
    <w:rsid w:val="00AB11C3"/>
    <w:rsid w:val="00AB150B"/>
    <w:rsid w:val="00AB193B"/>
    <w:rsid w:val="00AB1CC2"/>
    <w:rsid w:val="00AB207E"/>
    <w:rsid w:val="00AB234B"/>
    <w:rsid w:val="00AB29D9"/>
    <w:rsid w:val="00AB2A2D"/>
    <w:rsid w:val="00AB2C6D"/>
    <w:rsid w:val="00AB2EC6"/>
    <w:rsid w:val="00AB2FD0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6F9"/>
    <w:rsid w:val="00AB4DCA"/>
    <w:rsid w:val="00AB4E0F"/>
    <w:rsid w:val="00AB5292"/>
    <w:rsid w:val="00AB5343"/>
    <w:rsid w:val="00AB5368"/>
    <w:rsid w:val="00AB570D"/>
    <w:rsid w:val="00AB59D5"/>
    <w:rsid w:val="00AB59FF"/>
    <w:rsid w:val="00AB5C7C"/>
    <w:rsid w:val="00AB5CD4"/>
    <w:rsid w:val="00AB5F05"/>
    <w:rsid w:val="00AB6283"/>
    <w:rsid w:val="00AB62DC"/>
    <w:rsid w:val="00AB676D"/>
    <w:rsid w:val="00AB68E6"/>
    <w:rsid w:val="00AB6ABE"/>
    <w:rsid w:val="00AB6CAE"/>
    <w:rsid w:val="00AB6DD2"/>
    <w:rsid w:val="00AB6E5B"/>
    <w:rsid w:val="00AB713D"/>
    <w:rsid w:val="00AB75A7"/>
    <w:rsid w:val="00AB7BF8"/>
    <w:rsid w:val="00AB7DFC"/>
    <w:rsid w:val="00AB7EF1"/>
    <w:rsid w:val="00AC0133"/>
    <w:rsid w:val="00AC05AF"/>
    <w:rsid w:val="00AC0600"/>
    <w:rsid w:val="00AC06A4"/>
    <w:rsid w:val="00AC081A"/>
    <w:rsid w:val="00AC0A24"/>
    <w:rsid w:val="00AC0A39"/>
    <w:rsid w:val="00AC0A5A"/>
    <w:rsid w:val="00AC0AF3"/>
    <w:rsid w:val="00AC0FF4"/>
    <w:rsid w:val="00AC1115"/>
    <w:rsid w:val="00AC15E1"/>
    <w:rsid w:val="00AC17D8"/>
    <w:rsid w:val="00AC182A"/>
    <w:rsid w:val="00AC1950"/>
    <w:rsid w:val="00AC1A03"/>
    <w:rsid w:val="00AC1A97"/>
    <w:rsid w:val="00AC1B43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6F1"/>
    <w:rsid w:val="00AC3804"/>
    <w:rsid w:val="00AC38D5"/>
    <w:rsid w:val="00AC38DE"/>
    <w:rsid w:val="00AC39E3"/>
    <w:rsid w:val="00AC3B09"/>
    <w:rsid w:val="00AC3B79"/>
    <w:rsid w:val="00AC422D"/>
    <w:rsid w:val="00AC426E"/>
    <w:rsid w:val="00AC42E9"/>
    <w:rsid w:val="00AC44C2"/>
    <w:rsid w:val="00AC47B9"/>
    <w:rsid w:val="00AC49F1"/>
    <w:rsid w:val="00AC4B90"/>
    <w:rsid w:val="00AC5176"/>
    <w:rsid w:val="00AC528B"/>
    <w:rsid w:val="00AC52B9"/>
    <w:rsid w:val="00AC52E8"/>
    <w:rsid w:val="00AC55CC"/>
    <w:rsid w:val="00AC55FD"/>
    <w:rsid w:val="00AC5A7F"/>
    <w:rsid w:val="00AC5CA9"/>
    <w:rsid w:val="00AC5DA7"/>
    <w:rsid w:val="00AC5FD1"/>
    <w:rsid w:val="00AC60FC"/>
    <w:rsid w:val="00AC623F"/>
    <w:rsid w:val="00AC655B"/>
    <w:rsid w:val="00AC697E"/>
    <w:rsid w:val="00AC6B11"/>
    <w:rsid w:val="00AC6C28"/>
    <w:rsid w:val="00AC6FE1"/>
    <w:rsid w:val="00AC708E"/>
    <w:rsid w:val="00AC70B6"/>
    <w:rsid w:val="00AC71A7"/>
    <w:rsid w:val="00AC72F9"/>
    <w:rsid w:val="00AC737F"/>
    <w:rsid w:val="00AC7B98"/>
    <w:rsid w:val="00AC7D3A"/>
    <w:rsid w:val="00AD0064"/>
    <w:rsid w:val="00AD00C7"/>
    <w:rsid w:val="00AD0AE6"/>
    <w:rsid w:val="00AD0E42"/>
    <w:rsid w:val="00AD0E81"/>
    <w:rsid w:val="00AD1005"/>
    <w:rsid w:val="00AD123C"/>
    <w:rsid w:val="00AD15A6"/>
    <w:rsid w:val="00AD17AD"/>
    <w:rsid w:val="00AD1D41"/>
    <w:rsid w:val="00AD1E4E"/>
    <w:rsid w:val="00AD1E99"/>
    <w:rsid w:val="00AD21F4"/>
    <w:rsid w:val="00AD2560"/>
    <w:rsid w:val="00AD25F7"/>
    <w:rsid w:val="00AD26AF"/>
    <w:rsid w:val="00AD26D4"/>
    <w:rsid w:val="00AD2A09"/>
    <w:rsid w:val="00AD2B34"/>
    <w:rsid w:val="00AD3216"/>
    <w:rsid w:val="00AD3668"/>
    <w:rsid w:val="00AD3830"/>
    <w:rsid w:val="00AD392D"/>
    <w:rsid w:val="00AD3FCA"/>
    <w:rsid w:val="00AD4129"/>
    <w:rsid w:val="00AD4516"/>
    <w:rsid w:val="00AD457F"/>
    <w:rsid w:val="00AD4676"/>
    <w:rsid w:val="00AD46FC"/>
    <w:rsid w:val="00AD48A5"/>
    <w:rsid w:val="00AD49E6"/>
    <w:rsid w:val="00AD4BC5"/>
    <w:rsid w:val="00AD4BF5"/>
    <w:rsid w:val="00AD4CC7"/>
    <w:rsid w:val="00AD4E60"/>
    <w:rsid w:val="00AD51D5"/>
    <w:rsid w:val="00AD529C"/>
    <w:rsid w:val="00AD542B"/>
    <w:rsid w:val="00AD5748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700B"/>
    <w:rsid w:val="00AD71D4"/>
    <w:rsid w:val="00AD746D"/>
    <w:rsid w:val="00AD76E4"/>
    <w:rsid w:val="00AD7846"/>
    <w:rsid w:val="00AD7987"/>
    <w:rsid w:val="00AD7A10"/>
    <w:rsid w:val="00AD7E5C"/>
    <w:rsid w:val="00AE0185"/>
    <w:rsid w:val="00AE01D3"/>
    <w:rsid w:val="00AE0259"/>
    <w:rsid w:val="00AE0274"/>
    <w:rsid w:val="00AE04BD"/>
    <w:rsid w:val="00AE05C6"/>
    <w:rsid w:val="00AE0C12"/>
    <w:rsid w:val="00AE0D09"/>
    <w:rsid w:val="00AE0DCD"/>
    <w:rsid w:val="00AE0EF5"/>
    <w:rsid w:val="00AE0F85"/>
    <w:rsid w:val="00AE1029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217F"/>
    <w:rsid w:val="00AE22B6"/>
    <w:rsid w:val="00AE2A04"/>
    <w:rsid w:val="00AE2D55"/>
    <w:rsid w:val="00AE2D63"/>
    <w:rsid w:val="00AE2D78"/>
    <w:rsid w:val="00AE2E47"/>
    <w:rsid w:val="00AE33A4"/>
    <w:rsid w:val="00AE3913"/>
    <w:rsid w:val="00AE3C8E"/>
    <w:rsid w:val="00AE3CFE"/>
    <w:rsid w:val="00AE3D06"/>
    <w:rsid w:val="00AE3E07"/>
    <w:rsid w:val="00AE3F93"/>
    <w:rsid w:val="00AE3FD2"/>
    <w:rsid w:val="00AE44A1"/>
    <w:rsid w:val="00AE46BC"/>
    <w:rsid w:val="00AE4C8E"/>
    <w:rsid w:val="00AE4C95"/>
    <w:rsid w:val="00AE589E"/>
    <w:rsid w:val="00AE5C93"/>
    <w:rsid w:val="00AE60FD"/>
    <w:rsid w:val="00AE62B3"/>
    <w:rsid w:val="00AE64F2"/>
    <w:rsid w:val="00AE6C82"/>
    <w:rsid w:val="00AE6F90"/>
    <w:rsid w:val="00AE6FB9"/>
    <w:rsid w:val="00AE6FDE"/>
    <w:rsid w:val="00AE7062"/>
    <w:rsid w:val="00AE754F"/>
    <w:rsid w:val="00AE777E"/>
    <w:rsid w:val="00AE7861"/>
    <w:rsid w:val="00AE7E51"/>
    <w:rsid w:val="00AE7F10"/>
    <w:rsid w:val="00AE7F19"/>
    <w:rsid w:val="00AF0040"/>
    <w:rsid w:val="00AF019A"/>
    <w:rsid w:val="00AF022B"/>
    <w:rsid w:val="00AF026A"/>
    <w:rsid w:val="00AF02D0"/>
    <w:rsid w:val="00AF031C"/>
    <w:rsid w:val="00AF070C"/>
    <w:rsid w:val="00AF0B1C"/>
    <w:rsid w:val="00AF0B70"/>
    <w:rsid w:val="00AF0B94"/>
    <w:rsid w:val="00AF0CF5"/>
    <w:rsid w:val="00AF0E0E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40EF"/>
    <w:rsid w:val="00AF454D"/>
    <w:rsid w:val="00AF4605"/>
    <w:rsid w:val="00AF4651"/>
    <w:rsid w:val="00AF4816"/>
    <w:rsid w:val="00AF4BC5"/>
    <w:rsid w:val="00AF51A3"/>
    <w:rsid w:val="00AF5293"/>
    <w:rsid w:val="00AF52A8"/>
    <w:rsid w:val="00AF535E"/>
    <w:rsid w:val="00AF539E"/>
    <w:rsid w:val="00AF53DA"/>
    <w:rsid w:val="00AF5466"/>
    <w:rsid w:val="00AF5539"/>
    <w:rsid w:val="00AF55B8"/>
    <w:rsid w:val="00AF586A"/>
    <w:rsid w:val="00AF59B4"/>
    <w:rsid w:val="00AF5A92"/>
    <w:rsid w:val="00AF5B14"/>
    <w:rsid w:val="00AF5B29"/>
    <w:rsid w:val="00AF624F"/>
    <w:rsid w:val="00AF633D"/>
    <w:rsid w:val="00AF66EB"/>
    <w:rsid w:val="00AF6724"/>
    <w:rsid w:val="00AF6C77"/>
    <w:rsid w:val="00AF6D1E"/>
    <w:rsid w:val="00AF6D93"/>
    <w:rsid w:val="00AF6F5D"/>
    <w:rsid w:val="00AF70F4"/>
    <w:rsid w:val="00AF723F"/>
    <w:rsid w:val="00AF76D4"/>
    <w:rsid w:val="00AF7807"/>
    <w:rsid w:val="00AF7938"/>
    <w:rsid w:val="00AF7A53"/>
    <w:rsid w:val="00AF7B5B"/>
    <w:rsid w:val="00AF7DC9"/>
    <w:rsid w:val="00B005F4"/>
    <w:rsid w:val="00B009E4"/>
    <w:rsid w:val="00B00A6F"/>
    <w:rsid w:val="00B00DFA"/>
    <w:rsid w:val="00B012AC"/>
    <w:rsid w:val="00B012DF"/>
    <w:rsid w:val="00B0149E"/>
    <w:rsid w:val="00B01744"/>
    <w:rsid w:val="00B019B4"/>
    <w:rsid w:val="00B01CA1"/>
    <w:rsid w:val="00B01F62"/>
    <w:rsid w:val="00B02077"/>
    <w:rsid w:val="00B02B27"/>
    <w:rsid w:val="00B02E65"/>
    <w:rsid w:val="00B0319F"/>
    <w:rsid w:val="00B031B2"/>
    <w:rsid w:val="00B03387"/>
    <w:rsid w:val="00B03459"/>
    <w:rsid w:val="00B03715"/>
    <w:rsid w:val="00B03A78"/>
    <w:rsid w:val="00B03C5F"/>
    <w:rsid w:val="00B03C82"/>
    <w:rsid w:val="00B0410D"/>
    <w:rsid w:val="00B04248"/>
    <w:rsid w:val="00B04250"/>
    <w:rsid w:val="00B0444F"/>
    <w:rsid w:val="00B04819"/>
    <w:rsid w:val="00B04876"/>
    <w:rsid w:val="00B049B1"/>
    <w:rsid w:val="00B049E3"/>
    <w:rsid w:val="00B04B00"/>
    <w:rsid w:val="00B04DE6"/>
    <w:rsid w:val="00B04EF9"/>
    <w:rsid w:val="00B051E0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E12"/>
    <w:rsid w:val="00B06F3D"/>
    <w:rsid w:val="00B06F85"/>
    <w:rsid w:val="00B07124"/>
    <w:rsid w:val="00B07463"/>
    <w:rsid w:val="00B07495"/>
    <w:rsid w:val="00B07662"/>
    <w:rsid w:val="00B07A1F"/>
    <w:rsid w:val="00B07C2F"/>
    <w:rsid w:val="00B07CD1"/>
    <w:rsid w:val="00B10147"/>
    <w:rsid w:val="00B10327"/>
    <w:rsid w:val="00B10355"/>
    <w:rsid w:val="00B10721"/>
    <w:rsid w:val="00B10773"/>
    <w:rsid w:val="00B10A43"/>
    <w:rsid w:val="00B10E19"/>
    <w:rsid w:val="00B10E8D"/>
    <w:rsid w:val="00B11138"/>
    <w:rsid w:val="00B11336"/>
    <w:rsid w:val="00B115B0"/>
    <w:rsid w:val="00B11651"/>
    <w:rsid w:val="00B11B76"/>
    <w:rsid w:val="00B11BF6"/>
    <w:rsid w:val="00B11CE0"/>
    <w:rsid w:val="00B11F17"/>
    <w:rsid w:val="00B11F9A"/>
    <w:rsid w:val="00B1232F"/>
    <w:rsid w:val="00B12370"/>
    <w:rsid w:val="00B12482"/>
    <w:rsid w:val="00B125E2"/>
    <w:rsid w:val="00B127D0"/>
    <w:rsid w:val="00B127FF"/>
    <w:rsid w:val="00B12819"/>
    <w:rsid w:val="00B12839"/>
    <w:rsid w:val="00B12B01"/>
    <w:rsid w:val="00B12B23"/>
    <w:rsid w:val="00B12B37"/>
    <w:rsid w:val="00B12BB5"/>
    <w:rsid w:val="00B12CA8"/>
    <w:rsid w:val="00B12E45"/>
    <w:rsid w:val="00B12E8C"/>
    <w:rsid w:val="00B12EC2"/>
    <w:rsid w:val="00B12FB0"/>
    <w:rsid w:val="00B12FF1"/>
    <w:rsid w:val="00B1305B"/>
    <w:rsid w:val="00B13116"/>
    <w:rsid w:val="00B134CC"/>
    <w:rsid w:val="00B135BD"/>
    <w:rsid w:val="00B1379A"/>
    <w:rsid w:val="00B13B7A"/>
    <w:rsid w:val="00B13B94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617"/>
    <w:rsid w:val="00B158B0"/>
    <w:rsid w:val="00B1598B"/>
    <w:rsid w:val="00B15B0B"/>
    <w:rsid w:val="00B15D25"/>
    <w:rsid w:val="00B15DD0"/>
    <w:rsid w:val="00B15E55"/>
    <w:rsid w:val="00B15E56"/>
    <w:rsid w:val="00B15FF1"/>
    <w:rsid w:val="00B1608C"/>
    <w:rsid w:val="00B16197"/>
    <w:rsid w:val="00B1648A"/>
    <w:rsid w:val="00B16697"/>
    <w:rsid w:val="00B16A95"/>
    <w:rsid w:val="00B16F1B"/>
    <w:rsid w:val="00B1713C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A90"/>
    <w:rsid w:val="00B20EB7"/>
    <w:rsid w:val="00B20EBC"/>
    <w:rsid w:val="00B21023"/>
    <w:rsid w:val="00B2109C"/>
    <w:rsid w:val="00B212B2"/>
    <w:rsid w:val="00B21521"/>
    <w:rsid w:val="00B2155B"/>
    <w:rsid w:val="00B2167C"/>
    <w:rsid w:val="00B217B6"/>
    <w:rsid w:val="00B2189A"/>
    <w:rsid w:val="00B21A7B"/>
    <w:rsid w:val="00B21B65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2F"/>
    <w:rsid w:val="00B23AEE"/>
    <w:rsid w:val="00B23B0B"/>
    <w:rsid w:val="00B24133"/>
    <w:rsid w:val="00B24268"/>
    <w:rsid w:val="00B242BB"/>
    <w:rsid w:val="00B243EB"/>
    <w:rsid w:val="00B24440"/>
    <w:rsid w:val="00B24586"/>
    <w:rsid w:val="00B248D2"/>
    <w:rsid w:val="00B248DA"/>
    <w:rsid w:val="00B24B2E"/>
    <w:rsid w:val="00B24DCB"/>
    <w:rsid w:val="00B24E5B"/>
    <w:rsid w:val="00B25042"/>
    <w:rsid w:val="00B2528C"/>
    <w:rsid w:val="00B25411"/>
    <w:rsid w:val="00B25586"/>
    <w:rsid w:val="00B2569D"/>
    <w:rsid w:val="00B25705"/>
    <w:rsid w:val="00B2576C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A50"/>
    <w:rsid w:val="00B27BFA"/>
    <w:rsid w:val="00B27C80"/>
    <w:rsid w:val="00B27F08"/>
    <w:rsid w:val="00B300DE"/>
    <w:rsid w:val="00B30193"/>
    <w:rsid w:val="00B30547"/>
    <w:rsid w:val="00B30878"/>
    <w:rsid w:val="00B30A3D"/>
    <w:rsid w:val="00B30DAB"/>
    <w:rsid w:val="00B30E4C"/>
    <w:rsid w:val="00B3105A"/>
    <w:rsid w:val="00B3139C"/>
    <w:rsid w:val="00B31515"/>
    <w:rsid w:val="00B31856"/>
    <w:rsid w:val="00B31F85"/>
    <w:rsid w:val="00B32283"/>
    <w:rsid w:val="00B3237A"/>
    <w:rsid w:val="00B323C0"/>
    <w:rsid w:val="00B32561"/>
    <w:rsid w:val="00B327CC"/>
    <w:rsid w:val="00B32901"/>
    <w:rsid w:val="00B32A4B"/>
    <w:rsid w:val="00B32ABE"/>
    <w:rsid w:val="00B32B06"/>
    <w:rsid w:val="00B32C78"/>
    <w:rsid w:val="00B32DB7"/>
    <w:rsid w:val="00B32FFB"/>
    <w:rsid w:val="00B333D4"/>
    <w:rsid w:val="00B333D7"/>
    <w:rsid w:val="00B33550"/>
    <w:rsid w:val="00B335CB"/>
    <w:rsid w:val="00B33665"/>
    <w:rsid w:val="00B33782"/>
    <w:rsid w:val="00B339C8"/>
    <w:rsid w:val="00B33A4F"/>
    <w:rsid w:val="00B33CD1"/>
    <w:rsid w:val="00B33E4C"/>
    <w:rsid w:val="00B33E8A"/>
    <w:rsid w:val="00B34959"/>
    <w:rsid w:val="00B34A65"/>
    <w:rsid w:val="00B34B24"/>
    <w:rsid w:val="00B34BAB"/>
    <w:rsid w:val="00B34DEB"/>
    <w:rsid w:val="00B34FF2"/>
    <w:rsid w:val="00B351B4"/>
    <w:rsid w:val="00B351BC"/>
    <w:rsid w:val="00B351FD"/>
    <w:rsid w:val="00B35340"/>
    <w:rsid w:val="00B35676"/>
    <w:rsid w:val="00B358A7"/>
    <w:rsid w:val="00B358BE"/>
    <w:rsid w:val="00B358C3"/>
    <w:rsid w:val="00B359D1"/>
    <w:rsid w:val="00B35A89"/>
    <w:rsid w:val="00B35B5A"/>
    <w:rsid w:val="00B35C3C"/>
    <w:rsid w:val="00B35E61"/>
    <w:rsid w:val="00B35E9E"/>
    <w:rsid w:val="00B35EA4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5BD"/>
    <w:rsid w:val="00B37777"/>
    <w:rsid w:val="00B378D0"/>
    <w:rsid w:val="00B37953"/>
    <w:rsid w:val="00B37B39"/>
    <w:rsid w:val="00B37C37"/>
    <w:rsid w:val="00B37C4B"/>
    <w:rsid w:val="00B37D45"/>
    <w:rsid w:val="00B37DEA"/>
    <w:rsid w:val="00B37E72"/>
    <w:rsid w:val="00B37F65"/>
    <w:rsid w:val="00B4008D"/>
    <w:rsid w:val="00B40312"/>
    <w:rsid w:val="00B40777"/>
    <w:rsid w:val="00B407D8"/>
    <w:rsid w:val="00B409D0"/>
    <w:rsid w:val="00B40B19"/>
    <w:rsid w:val="00B40BF9"/>
    <w:rsid w:val="00B40E25"/>
    <w:rsid w:val="00B4109E"/>
    <w:rsid w:val="00B411F3"/>
    <w:rsid w:val="00B4198E"/>
    <w:rsid w:val="00B41A92"/>
    <w:rsid w:val="00B41B03"/>
    <w:rsid w:val="00B41BF0"/>
    <w:rsid w:val="00B4214A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7D6"/>
    <w:rsid w:val="00B43B67"/>
    <w:rsid w:val="00B43F28"/>
    <w:rsid w:val="00B44479"/>
    <w:rsid w:val="00B448F5"/>
    <w:rsid w:val="00B449D4"/>
    <w:rsid w:val="00B44DD1"/>
    <w:rsid w:val="00B45028"/>
    <w:rsid w:val="00B4528B"/>
    <w:rsid w:val="00B45C1E"/>
    <w:rsid w:val="00B46039"/>
    <w:rsid w:val="00B460D7"/>
    <w:rsid w:val="00B46355"/>
    <w:rsid w:val="00B4651F"/>
    <w:rsid w:val="00B47708"/>
    <w:rsid w:val="00B47A6D"/>
    <w:rsid w:val="00B47ABD"/>
    <w:rsid w:val="00B47E52"/>
    <w:rsid w:val="00B47EA0"/>
    <w:rsid w:val="00B501EE"/>
    <w:rsid w:val="00B50235"/>
    <w:rsid w:val="00B502DF"/>
    <w:rsid w:val="00B506F9"/>
    <w:rsid w:val="00B5087F"/>
    <w:rsid w:val="00B50A0A"/>
    <w:rsid w:val="00B50CCA"/>
    <w:rsid w:val="00B50D7F"/>
    <w:rsid w:val="00B50FBA"/>
    <w:rsid w:val="00B5144C"/>
    <w:rsid w:val="00B516BA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F8E"/>
    <w:rsid w:val="00B54FA8"/>
    <w:rsid w:val="00B550A7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78A"/>
    <w:rsid w:val="00B56A15"/>
    <w:rsid w:val="00B56E84"/>
    <w:rsid w:val="00B57265"/>
    <w:rsid w:val="00B57403"/>
    <w:rsid w:val="00B57749"/>
    <w:rsid w:val="00B5779B"/>
    <w:rsid w:val="00B57C15"/>
    <w:rsid w:val="00B57F00"/>
    <w:rsid w:val="00B57F2B"/>
    <w:rsid w:val="00B600B7"/>
    <w:rsid w:val="00B60140"/>
    <w:rsid w:val="00B605F9"/>
    <w:rsid w:val="00B6072D"/>
    <w:rsid w:val="00B60820"/>
    <w:rsid w:val="00B60A62"/>
    <w:rsid w:val="00B60DD9"/>
    <w:rsid w:val="00B60E57"/>
    <w:rsid w:val="00B6122A"/>
    <w:rsid w:val="00B612EB"/>
    <w:rsid w:val="00B613C0"/>
    <w:rsid w:val="00B615DC"/>
    <w:rsid w:val="00B61932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AD4"/>
    <w:rsid w:val="00B63C06"/>
    <w:rsid w:val="00B63D7B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9DC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6B84"/>
    <w:rsid w:val="00B673EC"/>
    <w:rsid w:val="00B6748C"/>
    <w:rsid w:val="00B675C8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363"/>
    <w:rsid w:val="00B7058D"/>
    <w:rsid w:val="00B70AC0"/>
    <w:rsid w:val="00B70F1E"/>
    <w:rsid w:val="00B710B7"/>
    <w:rsid w:val="00B7113E"/>
    <w:rsid w:val="00B712D1"/>
    <w:rsid w:val="00B7133D"/>
    <w:rsid w:val="00B71559"/>
    <w:rsid w:val="00B7159A"/>
    <w:rsid w:val="00B719B1"/>
    <w:rsid w:val="00B71B56"/>
    <w:rsid w:val="00B71B80"/>
    <w:rsid w:val="00B71BC7"/>
    <w:rsid w:val="00B71C4A"/>
    <w:rsid w:val="00B71E14"/>
    <w:rsid w:val="00B71F9C"/>
    <w:rsid w:val="00B722B7"/>
    <w:rsid w:val="00B7230B"/>
    <w:rsid w:val="00B72803"/>
    <w:rsid w:val="00B728D7"/>
    <w:rsid w:val="00B72919"/>
    <w:rsid w:val="00B7299C"/>
    <w:rsid w:val="00B72A46"/>
    <w:rsid w:val="00B72DC7"/>
    <w:rsid w:val="00B72EE5"/>
    <w:rsid w:val="00B73022"/>
    <w:rsid w:val="00B730F5"/>
    <w:rsid w:val="00B7328B"/>
    <w:rsid w:val="00B73311"/>
    <w:rsid w:val="00B7359B"/>
    <w:rsid w:val="00B7381D"/>
    <w:rsid w:val="00B7402B"/>
    <w:rsid w:val="00B740B4"/>
    <w:rsid w:val="00B741B2"/>
    <w:rsid w:val="00B7421E"/>
    <w:rsid w:val="00B74360"/>
    <w:rsid w:val="00B74456"/>
    <w:rsid w:val="00B7453B"/>
    <w:rsid w:val="00B746F9"/>
    <w:rsid w:val="00B747DE"/>
    <w:rsid w:val="00B74A2B"/>
    <w:rsid w:val="00B74B4E"/>
    <w:rsid w:val="00B74E7A"/>
    <w:rsid w:val="00B74F27"/>
    <w:rsid w:val="00B75240"/>
    <w:rsid w:val="00B75340"/>
    <w:rsid w:val="00B75362"/>
    <w:rsid w:val="00B755E2"/>
    <w:rsid w:val="00B7563B"/>
    <w:rsid w:val="00B758D8"/>
    <w:rsid w:val="00B75938"/>
    <w:rsid w:val="00B75AF4"/>
    <w:rsid w:val="00B75D46"/>
    <w:rsid w:val="00B75E71"/>
    <w:rsid w:val="00B75EBF"/>
    <w:rsid w:val="00B75F44"/>
    <w:rsid w:val="00B75F6F"/>
    <w:rsid w:val="00B760A0"/>
    <w:rsid w:val="00B76215"/>
    <w:rsid w:val="00B76240"/>
    <w:rsid w:val="00B76625"/>
    <w:rsid w:val="00B76699"/>
    <w:rsid w:val="00B7670D"/>
    <w:rsid w:val="00B768B4"/>
    <w:rsid w:val="00B76AAE"/>
    <w:rsid w:val="00B76BEA"/>
    <w:rsid w:val="00B76CBF"/>
    <w:rsid w:val="00B76D0F"/>
    <w:rsid w:val="00B7715F"/>
    <w:rsid w:val="00B7762B"/>
    <w:rsid w:val="00B77802"/>
    <w:rsid w:val="00B77943"/>
    <w:rsid w:val="00B779E2"/>
    <w:rsid w:val="00B77AC5"/>
    <w:rsid w:val="00B77CD0"/>
    <w:rsid w:val="00B77FD4"/>
    <w:rsid w:val="00B80584"/>
    <w:rsid w:val="00B80AC6"/>
    <w:rsid w:val="00B80CF1"/>
    <w:rsid w:val="00B80DA9"/>
    <w:rsid w:val="00B81150"/>
    <w:rsid w:val="00B811E3"/>
    <w:rsid w:val="00B813E9"/>
    <w:rsid w:val="00B81437"/>
    <w:rsid w:val="00B81490"/>
    <w:rsid w:val="00B81573"/>
    <w:rsid w:val="00B817A8"/>
    <w:rsid w:val="00B81F15"/>
    <w:rsid w:val="00B81FD0"/>
    <w:rsid w:val="00B820A7"/>
    <w:rsid w:val="00B822E7"/>
    <w:rsid w:val="00B82448"/>
    <w:rsid w:val="00B82683"/>
    <w:rsid w:val="00B8274E"/>
    <w:rsid w:val="00B82956"/>
    <w:rsid w:val="00B829DF"/>
    <w:rsid w:val="00B83414"/>
    <w:rsid w:val="00B83553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4F4F"/>
    <w:rsid w:val="00B853D3"/>
    <w:rsid w:val="00B854E4"/>
    <w:rsid w:val="00B85A18"/>
    <w:rsid w:val="00B85A5F"/>
    <w:rsid w:val="00B85C92"/>
    <w:rsid w:val="00B85FB7"/>
    <w:rsid w:val="00B862A2"/>
    <w:rsid w:val="00B866ED"/>
    <w:rsid w:val="00B86753"/>
    <w:rsid w:val="00B8686E"/>
    <w:rsid w:val="00B86CB9"/>
    <w:rsid w:val="00B87B73"/>
    <w:rsid w:val="00B87BE5"/>
    <w:rsid w:val="00B90102"/>
    <w:rsid w:val="00B9032B"/>
    <w:rsid w:val="00B908D3"/>
    <w:rsid w:val="00B90D77"/>
    <w:rsid w:val="00B90E3E"/>
    <w:rsid w:val="00B9142D"/>
    <w:rsid w:val="00B9142E"/>
    <w:rsid w:val="00B91606"/>
    <w:rsid w:val="00B9187A"/>
    <w:rsid w:val="00B91EF4"/>
    <w:rsid w:val="00B9204D"/>
    <w:rsid w:val="00B9277F"/>
    <w:rsid w:val="00B92C8A"/>
    <w:rsid w:val="00B92D56"/>
    <w:rsid w:val="00B93302"/>
    <w:rsid w:val="00B933C5"/>
    <w:rsid w:val="00B934A5"/>
    <w:rsid w:val="00B93813"/>
    <w:rsid w:val="00B939C3"/>
    <w:rsid w:val="00B93C52"/>
    <w:rsid w:val="00B93D32"/>
    <w:rsid w:val="00B943F3"/>
    <w:rsid w:val="00B94454"/>
    <w:rsid w:val="00B949ED"/>
    <w:rsid w:val="00B94AC4"/>
    <w:rsid w:val="00B94BA2"/>
    <w:rsid w:val="00B94E7F"/>
    <w:rsid w:val="00B94F91"/>
    <w:rsid w:val="00B951E1"/>
    <w:rsid w:val="00B9525F"/>
    <w:rsid w:val="00B9527C"/>
    <w:rsid w:val="00B9542B"/>
    <w:rsid w:val="00B958D5"/>
    <w:rsid w:val="00B95A2B"/>
    <w:rsid w:val="00B95B7D"/>
    <w:rsid w:val="00B95E17"/>
    <w:rsid w:val="00B95F36"/>
    <w:rsid w:val="00B96289"/>
    <w:rsid w:val="00B967D7"/>
    <w:rsid w:val="00B96BAA"/>
    <w:rsid w:val="00B96FCB"/>
    <w:rsid w:val="00B971D4"/>
    <w:rsid w:val="00B97295"/>
    <w:rsid w:val="00B972ED"/>
    <w:rsid w:val="00B9764A"/>
    <w:rsid w:val="00B97CFB"/>
    <w:rsid w:val="00B97F5B"/>
    <w:rsid w:val="00BA00C5"/>
    <w:rsid w:val="00BA029A"/>
    <w:rsid w:val="00BA02CD"/>
    <w:rsid w:val="00BA0573"/>
    <w:rsid w:val="00BA07D8"/>
    <w:rsid w:val="00BA0B2C"/>
    <w:rsid w:val="00BA0C22"/>
    <w:rsid w:val="00BA0D9F"/>
    <w:rsid w:val="00BA0EC8"/>
    <w:rsid w:val="00BA0F05"/>
    <w:rsid w:val="00BA1171"/>
    <w:rsid w:val="00BA1239"/>
    <w:rsid w:val="00BA1534"/>
    <w:rsid w:val="00BA1561"/>
    <w:rsid w:val="00BA1929"/>
    <w:rsid w:val="00BA1AB2"/>
    <w:rsid w:val="00BA1D67"/>
    <w:rsid w:val="00BA1E78"/>
    <w:rsid w:val="00BA1EF6"/>
    <w:rsid w:val="00BA23D0"/>
    <w:rsid w:val="00BA248A"/>
    <w:rsid w:val="00BA25F5"/>
    <w:rsid w:val="00BA28BF"/>
    <w:rsid w:val="00BA2A8A"/>
    <w:rsid w:val="00BA2BFF"/>
    <w:rsid w:val="00BA2CCA"/>
    <w:rsid w:val="00BA2DD1"/>
    <w:rsid w:val="00BA2EDA"/>
    <w:rsid w:val="00BA3239"/>
    <w:rsid w:val="00BA3281"/>
    <w:rsid w:val="00BA3379"/>
    <w:rsid w:val="00BA34AA"/>
    <w:rsid w:val="00BA35AD"/>
    <w:rsid w:val="00BA35D2"/>
    <w:rsid w:val="00BA3631"/>
    <w:rsid w:val="00BA38C3"/>
    <w:rsid w:val="00BA3A25"/>
    <w:rsid w:val="00BA3ADF"/>
    <w:rsid w:val="00BA3CA2"/>
    <w:rsid w:val="00BA3DCB"/>
    <w:rsid w:val="00BA3E09"/>
    <w:rsid w:val="00BA3E85"/>
    <w:rsid w:val="00BA435F"/>
    <w:rsid w:val="00BA4398"/>
    <w:rsid w:val="00BA46C3"/>
    <w:rsid w:val="00BA4856"/>
    <w:rsid w:val="00BA4884"/>
    <w:rsid w:val="00BA4896"/>
    <w:rsid w:val="00BA4D22"/>
    <w:rsid w:val="00BA4E71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1A2"/>
    <w:rsid w:val="00BA736F"/>
    <w:rsid w:val="00BA75EB"/>
    <w:rsid w:val="00BA75FF"/>
    <w:rsid w:val="00BA765B"/>
    <w:rsid w:val="00BA7813"/>
    <w:rsid w:val="00BB0055"/>
    <w:rsid w:val="00BB00D6"/>
    <w:rsid w:val="00BB01B5"/>
    <w:rsid w:val="00BB0253"/>
    <w:rsid w:val="00BB0891"/>
    <w:rsid w:val="00BB0C92"/>
    <w:rsid w:val="00BB132B"/>
    <w:rsid w:val="00BB146F"/>
    <w:rsid w:val="00BB15D4"/>
    <w:rsid w:val="00BB1616"/>
    <w:rsid w:val="00BB17D5"/>
    <w:rsid w:val="00BB18F5"/>
    <w:rsid w:val="00BB1C21"/>
    <w:rsid w:val="00BB21E2"/>
    <w:rsid w:val="00BB2236"/>
    <w:rsid w:val="00BB24C1"/>
    <w:rsid w:val="00BB2721"/>
    <w:rsid w:val="00BB2974"/>
    <w:rsid w:val="00BB2F02"/>
    <w:rsid w:val="00BB2F8B"/>
    <w:rsid w:val="00BB2FA2"/>
    <w:rsid w:val="00BB307F"/>
    <w:rsid w:val="00BB3107"/>
    <w:rsid w:val="00BB3260"/>
    <w:rsid w:val="00BB334D"/>
    <w:rsid w:val="00BB33D9"/>
    <w:rsid w:val="00BB3612"/>
    <w:rsid w:val="00BB3979"/>
    <w:rsid w:val="00BB39D5"/>
    <w:rsid w:val="00BB3BF0"/>
    <w:rsid w:val="00BB3C3A"/>
    <w:rsid w:val="00BB3E09"/>
    <w:rsid w:val="00BB3FE8"/>
    <w:rsid w:val="00BB4077"/>
    <w:rsid w:val="00BB4226"/>
    <w:rsid w:val="00BB4278"/>
    <w:rsid w:val="00BB45F1"/>
    <w:rsid w:val="00BB48AB"/>
    <w:rsid w:val="00BB4C4A"/>
    <w:rsid w:val="00BB4DE8"/>
    <w:rsid w:val="00BB5015"/>
    <w:rsid w:val="00BB5047"/>
    <w:rsid w:val="00BB5140"/>
    <w:rsid w:val="00BB53CC"/>
    <w:rsid w:val="00BB5453"/>
    <w:rsid w:val="00BB5544"/>
    <w:rsid w:val="00BB57E9"/>
    <w:rsid w:val="00BB58B3"/>
    <w:rsid w:val="00BB5AC3"/>
    <w:rsid w:val="00BB5B75"/>
    <w:rsid w:val="00BB5DCB"/>
    <w:rsid w:val="00BB638B"/>
    <w:rsid w:val="00BB6504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ADE"/>
    <w:rsid w:val="00BB7BF0"/>
    <w:rsid w:val="00BB7EC3"/>
    <w:rsid w:val="00BC0667"/>
    <w:rsid w:val="00BC07E2"/>
    <w:rsid w:val="00BC08C6"/>
    <w:rsid w:val="00BC0A0A"/>
    <w:rsid w:val="00BC0CB0"/>
    <w:rsid w:val="00BC10FC"/>
    <w:rsid w:val="00BC12D9"/>
    <w:rsid w:val="00BC1321"/>
    <w:rsid w:val="00BC134C"/>
    <w:rsid w:val="00BC139D"/>
    <w:rsid w:val="00BC1588"/>
    <w:rsid w:val="00BC16E8"/>
    <w:rsid w:val="00BC19CB"/>
    <w:rsid w:val="00BC1F25"/>
    <w:rsid w:val="00BC23A8"/>
    <w:rsid w:val="00BC2BDC"/>
    <w:rsid w:val="00BC2C0C"/>
    <w:rsid w:val="00BC2CE9"/>
    <w:rsid w:val="00BC3444"/>
    <w:rsid w:val="00BC3512"/>
    <w:rsid w:val="00BC3577"/>
    <w:rsid w:val="00BC3A1C"/>
    <w:rsid w:val="00BC3A9A"/>
    <w:rsid w:val="00BC3D29"/>
    <w:rsid w:val="00BC44C2"/>
    <w:rsid w:val="00BC471C"/>
    <w:rsid w:val="00BC4A0E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4D5"/>
    <w:rsid w:val="00BC6536"/>
    <w:rsid w:val="00BC69D6"/>
    <w:rsid w:val="00BC6BFA"/>
    <w:rsid w:val="00BC6C88"/>
    <w:rsid w:val="00BC704C"/>
    <w:rsid w:val="00BC713B"/>
    <w:rsid w:val="00BC71B6"/>
    <w:rsid w:val="00BC72B3"/>
    <w:rsid w:val="00BC758A"/>
    <w:rsid w:val="00BC7BDC"/>
    <w:rsid w:val="00BC7DCE"/>
    <w:rsid w:val="00BC7F0B"/>
    <w:rsid w:val="00BD0039"/>
    <w:rsid w:val="00BD030F"/>
    <w:rsid w:val="00BD0434"/>
    <w:rsid w:val="00BD04D3"/>
    <w:rsid w:val="00BD075C"/>
    <w:rsid w:val="00BD085F"/>
    <w:rsid w:val="00BD0C0A"/>
    <w:rsid w:val="00BD0DBB"/>
    <w:rsid w:val="00BD0E30"/>
    <w:rsid w:val="00BD0E80"/>
    <w:rsid w:val="00BD0F76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101"/>
    <w:rsid w:val="00BD217E"/>
    <w:rsid w:val="00BD24F4"/>
    <w:rsid w:val="00BD29CD"/>
    <w:rsid w:val="00BD2BF5"/>
    <w:rsid w:val="00BD3434"/>
    <w:rsid w:val="00BD37C3"/>
    <w:rsid w:val="00BD38B2"/>
    <w:rsid w:val="00BD3A37"/>
    <w:rsid w:val="00BD3ACE"/>
    <w:rsid w:val="00BD3B79"/>
    <w:rsid w:val="00BD3D3F"/>
    <w:rsid w:val="00BD4154"/>
    <w:rsid w:val="00BD44C2"/>
    <w:rsid w:val="00BD465C"/>
    <w:rsid w:val="00BD4770"/>
    <w:rsid w:val="00BD4B9E"/>
    <w:rsid w:val="00BD4F3E"/>
    <w:rsid w:val="00BD4FBB"/>
    <w:rsid w:val="00BD561B"/>
    <w:rsid w:val="00BD5B30"/>
    <w:rsid w:val="00BD5C49"/>
    <w:rsid w:val="00BD5CB2"/>
    <w:rsid w:val="00BD5F41"/>
    <w:rsid w:val="00BD603C"/>
    <w:rsid w:val="00BD6076"/>
    <w:rsid w:val="00BD6161"/>
    <w:rsid w:val="00BD6323"/>
    <w:rsid w:val="00BD63AB"/>
    <w:rsid w:val="00BD67D0"/>
    <w:rsid w:val="00BD67EA"/>
    <w:rsid w:val="00BD6A1C"/>
    <w:rsid w:val="00BD6EF8"/>
    <w:rsid w:val="00BD71C7"/>
    <w:rsid w:val="00BD72CB"/>
    <w:rsid w:val="00BD76ED"/>
    <w:rsid w:val="00BD78C9"/>
    <w:rsid w:val="00BD7B1A"/>
    <w:rsid w:val="00BD7D85"/>
    <w:rsid w:val="00BD7EBE"/>
    <w:rsid w:val="00BE0344"/>
    <w:rsid w:val="00BE0399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BFF"/>
    <w:rsid w:val="00BE1E1A"/>
    <w:rsid w:val="00BE1E6B"/>
    <w:rsid w:val="00BE1F9E"/>
    <w:rsid w:val="00BE2072"/>
    <w:rsid w:val="00BE2214"/>
    <w:rsid w:val="00BE24B5"/>
    <w:rsid w:val="00BE2AE2"/>
    <w:rsid w:val="00BE2BD0"/>
    <w:rsid w:val="00BE302E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A61"/>
    <w:rsid w:val="00BE3C31"/>
    <w:rsid w:val="00BE3CFC"/>
    <w:rsid w:val="00BE438D"/>
    <w:rsid w:val="00BE4D1F"/>
    <w:rsid w:val="00BE4EEF"/>
    <w:rsid w:val="00BE578A"/>
    <w:rsid w:val="00BE5881"/>
    <w:rsid w:val="00BE590B"/>
    <w:rsid w:val="00BE5AF1"/>
    <w:rsid w:val="00BE5B44"/>
    <w:rsid w:val="00BE5BF2"/>
    <w:rsid w:val="00BE5E52"/>
    <w:rsid w:val="00BE624F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488"/>
    <w:rsid w:val="00BE7BC7"/>
    <w:rsid w:val="00BE7F11"/>
    <w:rsid w:val="00BF0527"/>
    <w:rsid w:val="00BF08FB"/>
    <w:rsid w:val="00BF0BF1"/>
    <w:rsid w:val="00BF10AF"/>
    <w:rsid w:val="00BF12A0"/>
    <w:rsid w:val="00BF12C1"/>
    <w:rsid w:val="00BF12D8"/>
    <w:rsid w:val="00BF1450"/>
    <w:rsid w:val="00BF145D"/>
    <w:rsid w:val="00BF180E"/>
    <w:rsid w:val="00BF1928"/>
    <w:rsid w:val="00BF1B75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07B"/>
    <w:rsid w:val="00BF3765"/>
    <w:rsid w:val="00BF38A8"/>
    <w:rsid w:val="00BF38CA"/>
    <w:rsid w:val="00BF397C"/>
    <w:rsid w:val="00BF3D15"/>
    <w:rsid w:val="00BF3D19"/>
    <w:rsid w:val="00BF3D52"/>
    <w:rsid w:val="00BF3E06"/>
    <w:rsid w:val="00BF3E5D"/>
    <w:rsid w:val="00BF4183"/>
    <w:rsid w:val="00BF49CD"/>
    <w:rsid w:val="00BF4B64"/>
    <w:rsid w:val="00BF4C9F"/>
    <w:rsid w:val="00BF4DBB"/>
    <w:rsid w:val="00BF4E70"/>
    <w:rsid w:val="00BF51AB"/>
    <w:rsid w:val="00BF5491"/>
    <w:rsid w:val="00BF550C"/>
    <w:rsid w:val="00BF5582"/>
    <w:rsid w:val="00BF580A"/>
    <w:rsid w:val="00BF58F0"/>
    <w:rsid w:val="00BF5C60"/>
    <w:rsid w:val="00BF5ED0"/>
    <w:rsid w:val="00BF5F1C"/>
    <w:rsid w:val="00BF5F41"/>
    <w:rsid w:val="00BF6218"/>
    <w:rsid w:val="00BF6466"/>
    <w:rsid w:val="00BF6799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0DE9"/>
    <w:rsid w:val="00C0137D"/>
    <w:rsid w:val="00C01815"/>
    <w:rsid w:val="00C018A3"/>
    <w:rsid w:val="00C01A2F"/>
    <w:rsid w:val="00C01B1B"/>
    <w:rsid w:val="00C01C81"/>
    <w:rsid w:val="00C01CFB"/>
    <w:rsid w:val="00C01F32"/>
    <w:rsid w:val="00C020B5"/>
    <w:rsid w:val="00C02516"/>
    <w:rsid w:val="00C025A2"/>
    <w:rsid w:val="00C02802"/>
    <w:rsid w:val="00C02A65"/>
    <w:rsid w:val="00C02EDB"/>
    <w:rsid w:val="00C031CE"/>
    <w:rsid w:val="00C03215"/>
    <w:rsid w:val="00C03504"/>
    <w:rsid w:val="00C035C3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12"/>
    <w:rsid w:val="00C0527E"/>
    <w:rsid w:val="00C05298"/>
    <w:rsid w:val="00C0549A"/>
    <w:rsid w:val="00C054CC"/>
    <w:rsid w:val="00C05AF3"/>
    <w:rsid w:val="00C06072"/>
    <w:rsid w:val="00C06112"/>
    <w:rsid w:val="00C06234"/>
    <w:rsid w:val="00C06544"/>
    <w:rsid w:val="00C065EB"/>
    <w:rsid w:val="00C070B3"/>
    <w:rsid w:val="00C0710B"/>
    <w:rsid w:val="00C07229"/>
    <w:rsid w:val="00C073F2"/>
    <w:rsid w:val="00C07580"/>
    <w:rsid w:val="00C075BF"/>
    <w:rsid w:val="00C0760F"/>
    <w:rsid w:val="00C077DB"/>
    <w:rsid w:val="00C0785B"/>
    <w:rsid w:val="00C07865"/>
    <w:rsid w:val="00C07A56"/>
    <w:rsid w:val="00C07DA5"/>
    <w:rsid w:val="00C10094"/>
    <w:rsid w:val="00C10100"/>
    <w:rsid w:val="00C101B7"/>
    <w:rsid w:val="00C1095D"/>
    <w:rsid w:val="00C10BE5"/>
    <w:rsid w:val="00C10C36"/>
    <w:rsid w:val="00C10CBF"/>
    <w:rsid w:val="00C1105A"/>
    <w:rsid w:val="00C11220"/>
    <w:rsid w:val="00C11521"/>
    <w:rsid w:val="00C11725"/>
    <w:rsid w:val="00C117C0"/>
    <w:rsid w:val="00C11854"/>
    <w:rsid w:val="00C118A8"/>
    <w:rsid w:val="00C11BA6"/>
    <w:rsid w:val="00C11CB2"/>
    <w:rsid w:val="00C11D3C"/>
    <w:rsid w:val="00C11EDA"/>
    <w:rsid w:val="00C11F1E"/>
    <w:rsid w:val="00C1284B"/>
    <w:rsid w:val="00C12866"/>
    <w:rsid w:val="00C128C4"/>
    <w:rsid w:val="00C12D39"/>
    <w:rsid w:val="00C12E1B"/>
    <w:rsid w:val="00C12EA1"/>
    <w:rsid w:val="00C1300B"/>
    <w:rsid w:val="00C13033"/>
    <w:rsid w:val="00C1398E"/>
    <w:rsid w:val="00C13A0B"/>
    <w:rsid w:val="00C13FB2"/>
    <w:rsid w:val="00C14503"/>
    <w:rsid w:val="00C1477C"/>
    <w:rsid w:val="00C1483F"/>
    <w:rsid w:val="00C148D1"/>
    <w:rsid w:val="00C148EF"/>
    <w:rsid w:val="00C14935"/>
    <w:rsid w:val="00C149C5"/>
    <w:rsid w:val="00C14AEF"/>
    <w:rsid w:val="00C14BF8"/>
    <w:rsid w:val="00C14C41"/>
    <w:rsid w:val="00C152CA"/>
    <w:rsid w:val="00C15369"/>
    <w:rsid w:val="00C15579"/>
    <w:rsid w:val="00C156EE"/>
    <w:rsid w:val="00C15A8F"/>
    <w:rsid w:val="00C15B88"/>
    <w:rsid w:val="00C15E02"/>
    <w:rsid w:val="00C15E0A"/>
    <w:rsid w:val="00C15E63"/>
    <w:rsid w:val="00C16491"/>
    <w:rsid w:val="00C16510"/>
    <w:rsid w:val="00C16666"/>
    <w:rsid w:val="00C16724"/>
    <w:rsid w:val="00C16B1F"/>
    <w:rsid w:val="00C16CA8"/>
    <w:rsid w:val="00C16D8D"/>
    <w:rsid w:val="00C16E53"/>
    <w:rsid w:val="00C171FF"/>
    <w:rsid w:val="00C17455"/>
    <w:rsid w:val="00C17593"/>
    <w:rsid w:val="00C1761E"/>
    <w:rsid w:val="00C17911"/>
    <w:rsid w:val="00C1792E"/>
    <w:rsid w:val="00C17B13"/>
    <w:rsid w:val="00C17E11"/>
    <w:rsid w:val="00C17E47"/>
    <w:rsid w:val="00C20236"/>
    <w:rsid w:val="00C202BD"/>
    <w:rsid w:val="00C20351"/>
    <w:rsid w:val="00C20446"/>
    <w:rsid w:val="00C204B5"/>
    <w:rsid w:val="00C20809"/>
    <w:rsid w:val="00C20BB4"/>
    <w:rsid w:val="00C2103F"/>
    <w:rsid w:val="00C2130C"/>
    <w:rsid w:val="00C213A1"/>
    <w:rsid w:val="00C214DD"/>
    <w:rsid w:val="00C21847"/>
    <w:rsid w:val="00C219B9"/>
    <w:rsid w:val="00C21E33"/>
    <w:rsid w:val="00C21EE4"/>
    <w:rsid w:val="00C221C5"/>
    <w:rsid w:val="00C221CA"/>
    <w:rsid w:val="00C221E1"/>
    <w:rsid w:val="00C2241B"/>
    <w:rsid w:val="00C226F3"/>
    <w:rsid w:val="00C2297A"/>
    <w:rsid w:val="00C22A5C"/>
    <w:rsid w:val="00C22ADE"/>
    <w:rsid w:val="00C22D94"/>
    <w:rsid w:val="00C22E3C"/>
    <w:rsid w:val="00C22F76"/>
    <w:rsid w:val="00C233F7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3FA"/>
    <w:rsid w:val="00C257F4"/>
    <w:rsid w:val="00C25994"/>
    <w:rsid w:val="00C2657D"/>
    <w:rsid w:val="00C26A7B"/>
    <w:rsid w:val="00C26AA2"/>
    <w:rsid w:val="00C26B45"/>
    <w:rsid w:val="00C26B69"/>
    <w:rsid w:val="00C26DAB"/>
    <w:rsid w:val="00C27058"/>
    <w:rsid w:val="00C270AA"/>
    <w:rsid w:val="00C27210"/>
    <w:rsid w:val="00C275C5"/>
    <w:rsid w:val="00C276EA"/>
    <w:rsid w:val="00C27C71"/>
    <w:rsid w:val="00C30054"/>
    <w:rsid w:val="00C30220"/>
    <w:rsid w:val="00C30A58"/>
    <w:rsid w:val="00C30EF2"/>
    <w:rsid w:val="00C31213"/>
    <w:rsid w:val="00C317E8"/>
    <w:rsid w:val="00C31856"/>
    <w:rsid w:val="00C3202D"/>
    <w:rsid w:val="00C32393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64D"/>
    <w:rsid w:val="00C3367E"/>
    <w:rsid w:val="00C3384F"/>
    <w:rsid w:val="00C33A3A"/>
    <w:rsid w:val="00C33A7B"/>
    <w:rsid w:val="00C33E04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4D8C"/>
    <w:rsid w:val="00C34F75"/>
    <w:rsid w:val="00C35035"/>
    <w:rsid w:val="00C35125"/>
    <w:rsid w:val="00C351F7"/>
    <w:rsid w:val="00C35249"/>
    <w:rsid w:val="00C357E9"/>
    <w:rsid w:val="00C35992"/>
    <w:rsid w:val="00C35BB4"/>
    <w:rsid w:val="00C35C77"/>
    <w:rsid w:val="00C35D04"/>
    <w:rsid w:val="00C35EEA"/>
    <w:rsid w:val="00C35F29"/>
    <w:rsid w:val="00C36254"/>
    <w:rsid w:val="00C36425"/>
    <w:rsid w:val="00C3642F"/>
    <w:rsid w:val="00C36578"/>
    <w:rsid w:val="00C36DBC"/>
    <w:rsid w:val="00C36FAD"/>
    <w:rsid w:val="00C37181"/>
    <w:rsid w:val="00C373FA"/>
    <w:rsid w:val="00C3772D"/>
    <w:rsid w:val="00C377D8"/>
    <w:rsid w:val="00C377E6"/>
    <w:rsid w:val="00C37A5A"/>
    <w:rsid w:val="00C37B04"/>
    <w:rsid w:val="00C37F44"/>
    <w:rsid w:val="00C40256"/>
    <w:rsid w:val="00C40461"/>
    <w:rsid w:val="00C408F7"/>
    <w:rsid w:val="00C40B4F"/>
    <w:rsid w:val="00C411DE"/>
    <w:rsid w:val="00C41311"/>
    <w:rsid w:val="00C41429"/>
    <w:rsid w:val="00C41444"/>
    <w:rsid w:val="00C41849"/>
    <w:rsid w:val="00C425F8"/>
    <w:rsid w:val="00C425FE"/>
    <w:rsid w:val="00C426CC"/>
    <w:rsid w:val="00C426F4"/>
    <w:rsid w:val="00C42858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1A"/>
    <w:rsid w:val="00C43698"/>
    <w:rsid w:val="00C43EF3"/>
    <w:rsid w:val="00C43F88"/>
    <w:rsid w:val="00C4472B"/>
    <w:rsid w:val="00C448A8"/>
    <w:rsid w:val="00C44B36"/>
    <w:rsid w:val="00C44D12"/>
    <w:rsid w:val="00C44D42"/>
    <w:rsid w:val="00C44DEA"/>
    <w:rsid w:val="00C44E0F"/>
    <w:rsid w:val="00C44E17"/>
    <w:rsid w:val="00C44E5A"/>
    <w:rsid w:val="00C450E1"/>
    <w:rsid w:val="00C4527B"/>
    <w:rsid w:val="00C452DF"/>
    <w:rsid w:val="00C455BC"/>
    <w:rsid w:val="00C45628"/>
    <w:rsid w:val="00C4573E"/>
    <w:rsid w:val="00C45C8E"/>
    <w:rsid w:val="00C45D63"/>
    <w:rsid w:val="00C46160"/>
    <w:rsid w:val="00C4655E"/>
    <w:rsid w:val="00C467AB"/>
    <w:rsid w:val="00C467EF"/>
    <w:rsid w:val="00C46AA4"/>
    <w:rsid w:val="00C46D46"/>
    <w:rsid w:val="00C46E57"/>
    <w:rsid w:val="00C46FA8"/>
    <w:rsid w:val="00C47018"/>
    <w:rsid w:val="00C471AA"/>
    <w:rsid w:val="00C471C9"/>
    <w:rsid w:val="00C4731C"/>
    <w:rsid w:val="00C47395"/>
    <w:rsid w:val="00C473F2"/>
    <w:rsid w:val="00C4742E"/>
    <w:rsid w:val="00C4748E"/>
    <w:rsid w:val="00C47722"/>
    <w:rsid w:val="00C478A5"/>
    <w:rsid w:val="00C47E66"/>
    <w:rsid w:val="00C47E8A"/>
    <w:rsid w:val="00C47E99"/>
    <w:rsid w:val="00C47EF1"/>
    <w:rsid w:val="00C50320"/>
    <w:rsid w:val="00C50344"/>
    <w:rsid w:val="00C50379"/>
    <w:rsid w:val="00C50409"/>
    <w:rsid w:val="00C50485"/>
    <w:rsid w:val="00C50BB4"/>
    <w:rsid w:val="00C50C80"/>
    <w:rsid w:val="00C50E79"/>
    <w:rsid w:val="00C5107C"/>
    <w:rsid w:val="00C51173"/>
    <w:rsid w:val="00C511A0"/>
    <w:rsid w:val="00C51335"/>
    <w:rsid w:val="00C51497"/>
    <w:rsid w:val="00C51755"/>
    <w:rsid w:val="00C518C4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585"/>
    <w:rsid w:val="00C53653"/>
    <w:rsid w:val="00C53A60"/>
    <w:rsid w:val="00C53DC1"/>
    <w:rsid w:val="00C53F25"/>
    <w:rsid w:val="00C53FDB"/>
    <w:rsid w:val="00C540E4"/>
    <w:rsid w:val="00C542AA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39A"/>
    <w:rsid w:val="00C55863"/>
    <w:rsid w:val="00C55F16"/>
    <w:rsid w:val="00C560ED"/>
    <w:rsid w:val="00C56283"/>
    <w:rsid w:val="00C563BA"/>
    <w:rsid w:val="00C5652A"/>
    <w:rsid w:val="00C56717"/>
    <w:rsid w:val="00C56749"/>
    <w:rsid w:val="00C56968"/>
    <w:rsid w:val="00C569AB"/>
    <w:rsid w:val="00C56B1A"/>
    <w:rsid w:val="00C56C76"/>
    <w:rsid w:val="00C56CD5"/>
    <w:rsid w:val="00C56CDD"/>
    <w:rsid w:val="00C56ED4"/>
    <w:rsid w:val="00C56F4F"/>
    <w:rsid w:val="00C57157"/>
    <w:rsid w:val="00C57888"/>
    <w:rsid w:val="00C579DA"/>
    <w:rsid w:val="00C57B02"/>
    <w:rsid w:val="00C57C0B"/>
    <w:rsid w:val="00C57E2D"/>
    <w:rsid w:val="00C57FA1"/>
    <w:rsid w:val="00C601E8"/>
    <w:rsid w:val="00C6049F"/>
    <w:rsid w:val="00C604C4"/>
    <w:rsid w:val="00C6071B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79"/>
    <w:rsid w:val="00C624FC"/>
    <w:rsid w:val="00C62745"/>
    <w:rsid w:val="00C6275E"/>
    <w:rsid w:val="00C6280B"/>
    <w:rsid w:val="00C62B53"/>
    <w:rsid w:val="00C62C87"/>
    <w:rsid w:val="00C62DC8"/>
    <w:rsid w:val="00C62E0B"/>
    <w:rsid w:val="00C62FD9"/>
    <w:rsid w:val="00C63007"/>
    <w:rsid w:val="00C630EE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4FF4"/>
    <w:rsid w:val="00C65296"/>
    <w:rsid w:val="00C653B4"/>
    <w:rsid w:val="00C65548"/>
    <w:rsid w:val="00C65857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9AC"/>
    <w:rsid w:val="00C66B2E"/>
    <w:rsid w:val="00C66BFB"/>
    <w:rsid w:val="00C66D3D"/>
    <w:rsid w:val="00C670E0"/>
    <w:rsid w:val="00C670EB"/>
    <w:rsid w:val="00C671BE"/>
    <w:rsid w:val="00C672C4"/>
    <w:rsid w:val="00C672FE"/>
    <w:rsid w:val="00C67603"/>
    <w:rsid w:val="00C676A2"/>
    <w:rsid w:val="00C67749"/>
    <w:rsid w:val="00C6799F"/>
    <w:rsid w:val="00C70360"/>
    <w:rsid w:val="00C70401"/>
    <w:rsid w:val="00C706C8"/>
    <w:rsid w:val="00C70753"/>
    <w:rsid w:val="00C708A6"/>
    <w:rsid w:val="00C709B4"/>
    <w:rsid w:val="00C70B60"/>
    <w:rsid w:val="00C70DF7"/>
    <w:rsid w:val="00C70E3C"/>
    <w:rsid w:val="00C70FE8"/>
    <w:rsid w:val="00C71254"/>
    <w:rsid w:val="00C712B9"/>
    <w:rsid w:val="00C7170F"/>
    <w:rsid w:val="00C71B54"/>
    <w:rsid w:val="00C71C39"/>
    <w:rsid w:val="00C71F7C"/>
    <w:rsid w:val="00C7202A"/>
    <w:rsid w:val="00C7210F"/>
    <w:rsid w:val="00C721C5"/>
    <w:rsid w:val="00C7245A"/>
    <w:rsid w:val="00C729B5"/>
    <w:rsid w:val="00C72F1A"/>
    <w:rsid w:val="00C72F5A"/>
    <w:rsid w:val="00C73101"/>
    <w:rsid w:val="00C73484"/>
    <w:rsid w:val="00C73740"/>
    <w:rsid w:val="00C737BC"/>
    <w:rsid w:val="00C73A6D"/>
    <w:rsid w:val="00C73BF1"/>
    <w:rsid w:val="00C73DCC"/>
    <w:rsid w:val="00C740F9"/>
    <w:rsid w:val="00C74170"/>
    <w:rsid w:val="00C7459D"/>
    <w:rsid w:val="00C7461A"/>
    <w:rsid w:val="00C74661"/>
    <w:rsid w:val="00C74663"/>
    <w:rsid w:val="00C74905"/>
    <w:rsid w:val="00C749B3"/>
    <w:rsid w:val="00C74B93"/>
    <w:rsid w:val="00C753FF"/>
    <w:rsid w:val="00C75402"/>
    <w:rsid w:val="00C75432"/>
    <w:rsid w:val="00C7576C"/>
    <w:rsid w:val="00C7581A"/>
    <w:rsid w:val="00C75853"/>
    <w:rsid w:val="00C75CCB"/>
    <w:rsid w:val="00C75DBE"/>
    <w:rsid w:val="00C76010"/>
    <w:rsid w:val="00C76328"/>
    <w:rsid w:val="00C7667D"/>
    <w:rsid w:val="00C766B3"/>
    <w:rsid w:val="00C76B4F"/>
    <w:rsid w:val="00C76BFD"/>
    <w:rsid w:val="00C76C50"/>
    <w:rsid w:val="00C76C7B"/>
    <w:rsid w:val="00C771AE"/>
    <w:rsid w:val="00C7782A"/>
    <w:rsid w:val="00C778BD"/>
    <w:rsid w:val="00C77A01"/>
    <w:rsid w:val="00C77AD4"/>
    <w:rsid w:val="00C77D09"/>
    <w:rsid w:val="00C80000"/>
    <w:rsid w:val="00C8016A"/>
    <w:rsid w:val="00C801F5"/>
    <w:rsid w:val="00C80363"/>
    <w:rsid w:val="00C806E5"/>
    <w:rsid w:val="00C8074D"/>
    <w:rsid w:val="00C80806"/>
    <w:rsid w:val="00C80997"/>
    <w:rsid w:val="00C809E0"/>
    <w:rsid w:val="00C80B78"/>
    <w:rsid w:val="00C80C29"/>
    <w:rsid w:val="00C80E0E"/>
    <w:rsid w:val="00C80EB7"/>
    <w:rsid w:val="00C80F7E"/>
    <w:rsid w:val="00C80FA9"/>
    <w:rsid w:val="00C8111B"/>
    <w:rsid w:val="00C81636"/>
    <w:rsid w:val="00C816BB"/>
    <w:rsid w:val="00C818C7"/>
    <w:rsid w:val="00C81F84"/>
    <w:rsid w:val="00C8212B"/>
    <w:rsid w:val="00C8231A"/>
    <w:rsid w:val="00C8238D"/>
    <w:rsid w:val="00C8254E"/>
    <w:rsid w:val="00C8265F"/>
    <w:rsid w:val="00C827AE"/>
    <w:rsid w:val="00C829A4"/>
    <w:rsid w:val="00C82AE7"/>
    <w:rsid w:val="00C82CE3"/>
    <w:rsid w:val="00C82FA3"/>
    <w:rsid w:val="00C82FFE"/>
    <w:rsid w:val="00C83454"/>
    <w:rsid w:val="00C8348C"/>
    <w:rsid w:val="00C834FD"/>
    <w:rsid w:val="00C835D4"/>
    <w:rsid w:val="00C836D2"/>
    <w:rsid w:val="00C837D3"/>
    <w:rsid w:val="00C839C5"/>
    <w:rsid w:val="00C83EC8"/>
    <w:rsid w:val="00C83FDD"/>
    <w:rsid w:val="00C84414"/>
    <w:rsid w:val="00C84827"/>
    <w:rsid w:val="00C848F9"/>
    <w:rsid w:val="00C84A1A"/>
    <w:rsid w:val="00C84A8C"/>
    <w:rsid w:val="00C84E8B"/>
    <w:rsid w:val="00C84EC5"/>
    <w:rsid w:val="00C85569"/>
    <w:rsid w:val="00C8572F"/>
    <w:rsid w:val="00C858B7"/>
    <w:rsid w:val="00C85AC9"/>
    <w:rsid w:val="00C85B18"/>
    <w:rsid w:val="00C85BB8"/>
    <w:rsid w:val="00C85CC4"/>
    <w:rsid w:val="00C85EA2"/>
    <w:rsid w:val="00C86090"/>
    <w:rsid w:val="00C86199"/>
    <w:rsid w:val="00C864F1"/>
    <w:rsid w:val="00C865E1"/>
    <w:rsid w:val="00C868E0"/>
    <w:rsid w:val="00C86929"/>
    <w:rsid w:val="00C86AE5"/>
    <w:rsid w:val="00C86B54"/>
    <w:rsid w:val="00C86CE7"/>
    <w:rsid w:val="00C871C4"/>
    <w:rsid w:val="00C8743D"/>
    <w:rsid w:val="00C87F1D"/>
    <w:rsid w:val="00C90086"/>
    <w:rsid w:val="00C90090"/>
    <w:rsid w:val="00C90114"/>
    <w:rsid w:val="00C901A9"/>
    <w:rsid w:val="00C90275"/>
    <w:rsid w:val="00C9050D"/>
    <w:rsid w:val="00C9055D"/>
    <w:rsid w:val="00C90623"/>
    <w:rsid w:val="00C90696"/>
    <w:rsid w:val="00C90830"/>
    <w:rsid w:val="00C908CF"/>
    <w:rsid w:val="00C908DD"/>
    <w:rsid w:val="00C90A1C"/>
    <w:rsid w:val="00C90ADC"/>
    <w:rsid w:val="00C90BE5"/>
    <w:rsid w:val="00C90E34"/>
    <w:rsid w:val="00C90EAE"/>
    <w:rsid w:val="00C91092"/>
    <w:rsid w:val="00C918AE"/>
    <w:rsid w:val="00C91D65"/>
    <w:rsid w:val="00C92271"/>
    <w:rsid w:val="00C9263C"/>
    <w:rsid w:val="00C92711"/>
    <w:rsid w:val="00C92856"/>
    <w:rsid w:val="00C92993"/>
    <w:rsid w:val="00C92DFF"/>
    <w:rsid w:val="00C92FB9"/>
    <w:rsid w:val="00C92FFD"/>
    <w:rsid w:val="00C931DA"/>
    <w:rsid w:val="00C933E0"/>
    <w:rsid w:val="00C936DE"/>
    <w:rsid w:val="00C937AB"/>
    <w:rsid w:val="00C938C1"/>
    <w:rsid w:val="00C939F2"/>
    <w:rsid w:val="00C94058"/>
    <w:rsid w:val="00C941E0"/>
    <w:rsid w:val="00C944E5"/>
    <w:rsid w:val="00C9456F"/>
    <w:rsid w:val="00C94645"/>
    <w:rsid w:val="00C94658"/>
    <w:rsid w:val="00C94DF6"/>
    <w:rsid w:val="00C95074"/>
    <w:rsid w:val="00C95366"/>
    <w:rsid w:val="00C9538E"/>
    <w:rsid w:val="00C955E4"/>
    <w:rsid w:val="00C9572E"/>
    <w:rsid w:val="00C957A8"/>
    <w:rsid w:val="00C95A54"/>
    <w:rsid w:val="00C95B1C"/>
    <w:rsid w:val="00C95BBD"/>
    <w:rsid w:val="00C95C70"/>
    <w:rsid w:val="00C95C71"/>
    <w:rsid w:val="00C95E30"/>
    <w:rsid w:val="00C95F5B"/>
    <w:rsid w:val="00C96402"/>
    <w:rsid w:val="00C96665"/>
    <w:rsid w:val="00C9690B"/>
    <w:rsid w:val="00C97233"/>
    <w:rsid w:val="00C972E7"/>
    <w:rsid w:val="00C973A1"/>
    <w:rsid w:val="00C97513"/>
    <w:rsid w:val="00C975C8"/>
    <w:rsid w:val="00C9774E"/>
    <w:rsid w:val="00C9780D"/>
    <w:rsid w:val="00C9793A"/>
    <w:rsid w:val="00C97E62"/>
    <w:rsid w:val="00C97FAE"/>
    <w:rsid w:val="00CA020D"/>
    <w:rsid w:val="00CA07E8"/>
    <w:rsid w:val="00CA0898"/>
    <w:rsid w:val="00CA116D"/>
    <w:rsid w:val="00CA14A4"/>
    <w:rsid w:val="00CA1707"/>
    <w:rsid w:val="00CA1B84"/>
    <w:rsid w:val="00CA1B85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232"/>
    <w:rsid w:val="00CA45D3"/>
    <w:rsid w:val="00CA461C"/>
    <w:rsid w:val="00CA4D0A"/>
    <w:rsid w:val="00CA519F"/>
    <w:rsid w:val="00CA53FA"/>
    <w:rsid w:val="00CA57C2"/>
    <w:rsid w:val="00CA5987"/>
    <w:rsid w:val="00CA5ADE"/>
    <w:rsid w:val="00CA5C26"/>
    <w:rsid w:val="00CA5CC4"/>
    <w:rsid w:val="00CA5FA4"/>
    <w:rsid w:val="00CA604F"/>
    <w:rsid w:val="00CA6506"/>
    <w:rsid w:val="00CA660F"/>
    <w:rsid w:val="00CA67F9"/>
    <w:rsid w:val="00CA6999"/>
    <w:rsid w:val="00CA6C69"/>
    <w:rsid w:val="00CA7ADD"/>
    <w:rsid w:val="00CA7EBA"/>
    <w:rsid w:val="00CA7F5B"/>
    <w:rsid w:val="00CB0071"/>
    <w:rsid w:val="00CB027C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6C6"/>
    <w:rsid w:val="00CB2CBA"/>
    <w:rsid w:val="00CB2E05"/>
    <w:rsid w:val="00CB2F29"/>
    <w:rsid w:val="00CB2F5B"/>
    <w:rsid w:val="00CB33F6"/>
    <w:rsid w:val="00CB3552"/>
    <w:rsid w:val="00CB35B4"/>
    <w:rsid w:val="00CB3650"/>
    <w:rsid w:val="00CB36D5"/>
    <w:rsid w:val="00CB3C29"/>
    <w:rsid w:val="00CB3CA9"/>
    <w:rsid w:val="00CB3F98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5D54"/>
    <w:rsid w:val="00CB61B3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5CA"/>
    <w:rsid w:val="00CB7AEB"/>
    <w:rsid w:val="00CB7D1A"/>
    <w:rsid w:val="00CB7D2C"/>
    <w:rsid w:val="00CC0096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13"/>
    <w:rsid w:val="00CC196B"/>
    <w:rsid w:val="00CC19F7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A2C"/>
    <w:rsid w:val="00CC2B04"/>
    <w:rsid w:val="00CC3663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773"/>
    <w:rsid w:val="00CC4D4E"/>
    <w:rsid w:val="00CC4DA4"/>
    <w:rsid w:val="00CC4E4B"/>
    <w:rsid w:val="00CC4EE7"/>
    <w:rsid w:val="00CC50F5"/>
    <w:rsid w:val="00CC549F"/>
    <w:rsid w:val="00CC59D1"/>
    <w:rsid w:val="00CC5BE5"/>
    <w:rsid w:val="00CC5CE0"/>
    <w:rsid w:val="00CC5E47"/>
    <w:rsid w:val="00CC5E5B"/>
    <w:rsid w:val="00CC5E61"/>
    <w:rsid w:val="00CC5EAC"/>
    <w:rsid w:val="00CC6065"/>
    <w:rsid w:val="00CC607B"/>
    <w:rsid w:val="00CC60B3"/>
    <w:rsid w:val="00CC65D9"/>
    <w:rsid w:val="00CC6942"/>
    <w:rsid w:val="00CC6D86"/>
    <w:rsid w:val="00CC6EC5"/>
    <w:rsid w:val="00CC6F1E"/>
    <w:rsid w:val="00CC720D"/>
    <w:rsid w:val="00CC7820"/>
    <w:rsid w:val="00CC7877"/>
    <w:rsid w:val="00CC78A1"/>
    <w:rsid w:val="00CC7970"/>
    <w:rsid w:val="00CC7994"/>
    <w:rsid w:val="00CC79F4"/>
    <w:rsid w:val="00CC7D94"/>
    <w:rsid w:val="00CD0414"/>
    <w:rsid w:val="00CD04A7"/>
    <w:rsid w:val="00CD04CF"/>
    <w:rsid w:val="00CD05E5"/>
    <w:rsid w:val="00CD0998"/>
    <w:rsid w:val="00CD0B90"/>
    <w:rsid w:val="00CD0C4A"/>
    <w:rsid w:val="00CD0DC8"/>
    <w:rsid w:val="00CD0E18"/>
    <w:rsid w:val="00CD0F88"/>
    <w:rsid w:val="00CD102F"/>
    <w:rsid w:val="00CD1189"/>
    <w:rsid w:val="00CD1357"/>
    <w:rsid w:val="00CD13B4"/>
    <w:rsid w:val="00CD13BE"/>
    <w:rsid w:val="00CD1414"/>
    <w:rsid w:val="00CD149F"/>
    <w:rsid w:val="00CD1A28"/>
    <w:rsid w:val="00CD1A9B"/>
    <w:rsid w:val="00CD1B03"/>
    <w:rsid w:val="00CD1D00"/>
    <w:rsid w:val="00CD1E7D"/>
    <w:rsid w:val="00CD1EE9"/>
    <w:rsid w:val="00CD2035"/>
    <w:rsid w:val="00CD2092"/>
    <w:rsid w:val="00CD2191"/>
    <w:rsid w:val="00CD21A8"/>
    <w:rsid w:val="00CD243E"/>
    <w:rsid w:val="00CD24EC"/>
    <w:rsid w:val="00CD2726"/>
    <w:rsid w:val="00CD2819"/>
    <w:rsid w:val="00CD2835"/>
    <w:rsid w:val="00CD2FC3"/>
    <w:rsid w:val="00CD30B1"/>
    <w:rsid w:val="00CD329A"/>
    <w:rsid w:val="00CD3345"/>
    <w:rsid w:val="00CD3491"/>
    <w:rsid w:val="00CD3570"/>
    <w:rsid w:val="00CD3840"/>
    <w:rsid w:val="00CD390D"/>
    <w:rsid w:val="00CD3F4E"/>
    <w:rsid w:val="00CD415B"/>
    <w:rsid w:val="00CD4564"/>
    <w:rsid w:val="00CD4655"/>
    <w:rsid w:val="00CD499A"/>
    <w:rsid w:val="00CD4AFB"/>
    <w:rsid w:val="00CD4B2F"/>
    <w:rsid w:val="00CD4C38"/>
    <w:rsid w:val="00CD4DB7"/>
    <w:rsid w:val="00CD4E64"/>
    <w:rsid w:val="00CD501A"/>
    <w:rsid w:val="00CD508F"/>
    <w:rsid w:val="00CD521C"/>
    <w:rsid w:val="00CD5461"/>
    <w:rsid w:val="00CD56FC"/>
    <w:rsid w:val="00CD5752"/>
    <w:rsid w:val="00CD57AF"/>
    <w:rsid w:val="00CD58A8"/>
    <w:rsid w:val="00CD602A"/>
    <w:rsid w:val="00CD6078"/>
    <w:rsid w:val="00CD60BE"/>
    <w:rsid w:val="00CD6148"/>
    <w:rsid w:val="00CD64D8"/>
    <w:rsid w:val="00CD695F"/>
    <w:rsid w:val="00CD6A18"/>
    <w:rsid w:val="00CD6A25"/>
    <w:rsid w:val="00CD6DB4"/>
    <w:rsid w:val="00CD7461"/>
    <w:rsid w:val="00CD774E"/>
    <w:rsid w:val="00CD7930"/>
    <w:rsid w:val="00CD7BF3"/>
    <w:rsid w:val="00CD7CDF"/>
    <w:rsid w:val="00CD7EB0"/>
    <w:rsid w:val="00CE0157"/>
    <w:rsid w:val="00CE01A2"/>
    <w:rsid w:val="00CE0230"/>
    <w:rsid w:val="00CE026F"/>
    <w:rsid w:val="00CE0313"/>
    <w:rsid w:val="00CE0329"/>
    <w:rsid w:val="00CE078B"/>
    <w:rsid w:val="00CE08BD"/>
    <w:rsid w:val="00CE0964"/>
    <w:rsid w:val="00CE0A41"/>
    <w:rsid w:val="00CE0A69"/>
    <w:rsid w:val="00CE0F65"/>
    <w:rsid w:val="00CE1130"/>
    <w:rsid w:val="00CE147E"/>
    <w:rsid w:val="00CE16D7"/>
    <w:rsid w:val="00CE1920"/>
    <w:rsid w:val="00CE19D8"/>
    <w:rsid w:val="00CE19EC"/>
    <w:rsid w:val="00CE1B1B"/>
    <w:rsid w:val="00CE1B8B"/>
    <w:rsid w:val="00CE1C73"/>
    <w:rsid w:val="00CE1D02"/>
    <w:rsid w:val="00CE1D88"/>
    <w:rsid w:val="00CE1E18"/>
    <w:rsid w:val="00CE1FE6"/>
    <w:rsid w:val="00CE232E"/>
    <w:rsid w:val="00CE2359"/>
    <w:rsid w:val="00CE2445"/>
    <w:rsid w:val="00CE24B1"/>
    <w:rsid w:val="00CE2B2F"/>
    <w:rsid w:val="00CE2B62"/>
    <w:rsid w:val="00CE2B9F"/>
    <w:rsid w:val="00CE2BC2"/>
    <w:rsid w:val="00CE2CA9"/>
    <w:rsid w:val="00CE2E83"/>
    <w:rsid w:val="00CE2EE6"/>
    <w:rsid w:val="00CE2FE1"/>
    <w:rsid w:val="00CE33BD"/>
    <w:rsid w:val="00CE3687"/>
    <w:rsid w:val="00CE3A4F"/>
    <w:rsid w:val="00CE4230"/>
    <w:rsid w:val="00CE42CE"/>
    <w:rsid w:val="00CE46F9"/>
    <w:rsid w:val="00CE4870"/>
    <w:rsid w:val="00CE4ABD"/>
    <w:rsid w:val="00CE4C89"/>
    <w:rsid w:val="00CE4CC1"/>
    <w:rsid w:val="00CE4D49"/>
    <w:rsid w:val="00CE4E38"/>
    <w:rsid w:val="00CE4EFF"/>
    <w:rsid w:val="00CE56E6"/>
    <w:rsid w:val="00CE5D28"/>
    <w:rsid w:val="00CE6008"/>
    <w:rsid w:val="00CE628F"/>
    <w:rsid w:val="00CE68E5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13"/>
    <w:rsid w:val="00CF0566"/>
    <w:rsid w:val="00CF05B9"/>
    <w:rsid w:val="00CF06EA"/>
    <w:rsid w:val="00CF081C"/>
    <w:rsid w:val="00CF081F"/>
    <w:rsid w:val="00CF0BCF"/>
    <w:rsid w:val="00CF0CF3"/>
    <w:rsid w:val="00CF0EC6"/>
    <w:rsid w:val="00CF0F7D"/>
    <w:rsid w:val="00CF1317"/>
    <w:rsid w:val="00CF151A"/>
    <w:rsid w:val="00CF1563"/>
    <w:rsid w:val="00CF1C88"/>
    <w:rsid w:val="00CF1CD9"/>
    <w:rsid w:val="00CF1E1D"/>
    <w:rsid w:val="00CF1EBD"/>
    <w:rsid w:val="00CF25FC"/>
    <w:rsid w:val="00CF2863"/>
    <w:rsid w:val="00CF2A47"/>
    <w:rsid w:val="00CF2C1E"/>
    <w:rsid w:val="00CF2CF5"/>
    <w:rsid w:val="00CF2D46"/>
    <w:rsid w:val="00CF2E29"/>
    <w:rsid w:val="00CF2EAC"/>
    <w:rsid w:val="00CF2F88"/>
    <w:rsid w:val="00CF3053"/>
    <w:rsid w:val="00CF31B9"/>
    <w:rsid w:val="00CF3431"/>
    <w:rsid w:val="00CF3670"/>
    <w:rsid w:val="00CF37CC"/>
    <w:rsid w:val="00CF3C7D"/>
    <w:rsid w:val="00CF3C9F"/>
    <w:rsid w:val="00CF3DFD"/>
    <w:rsid w:val="00CF4197"/>
    <w:rsid w:val="00CF41DA"/>
    <w:rsid w:val="00CF46AE"/>
    <w:rsid w:val="00CF487C"/>
    <w:rsid w:val="00CF4A85"/>
    <w:rsid w:val="00CF52BD"/>
    <w:rsid w:val="00CF5372"/>
    <w:rsid w:val="00CF55B8"/>
    <w:rsid w:val="00CF5796"/>
    <w:rsid w:val="00CF592F"/>
    <w:rsid w:val="00CF5DDD"/>
    <w:rsid w:val="00CF6594"/>
    <w:rsid w:val="00CF69FF"/>
    <w:rsid w:val="00CF6B4A"/>
    <w:rsid w:val="00CF6EE7"/>
    <w:rsid w:val="00CF7036"/>
    <w:rsid w:val="00CF70AD"/>
    <w:rsid w:val="00CF7119"/>
    <w:rsid w:val="00CF7151"/>
    <w:rsid w:val="00CF72AB"/>
    <w:rsid w:val="00CF757E"/>
    <w:rsid w:val="00CF7742"/>
    <w:rsid w:val="00CF774B"/>
    <w:rsid w:val="00CF79AC"/>
    <w:rsid w:val="00CF7BCD"/>
    <w:rsid w:val="00CF7F05"/>
    <w:rsid w:val="00D00020"/>
    <w:rsid w:val="00D0042C"/>
    <w:rsid w:val="00D008F8"/>
    <w:rsid w:val="00D0098B"/>
    <w:rsid w:val="00D00A25"/>
    <w:rsid w:val="00D00AE1"/>
    <w:rsid w:val="00D00B13"/>
    <w:rsid w:val="00D01186"/>
    <w:rsid w:val="00D01604"/>
    <w:rsid w:val="00D0167D"/>
    <w:rsid w:val="00D016AF"/>
    <w:rsid w:val="00D0171A"/>
    <w:rsid w:val="00D0174B"/>
    <w:rsid w:val="00D0175A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788"/>
    <w:rsid w:val="00D03B07"/>
    <w:rsid w:val="00D040C2"/>
    <w:rsid w:val="00D0420F"/>
    <w:rsid w:val="00D044C3"/>
    <w:rsid w:val="00D047CD"/>
    <w:rsid w:val="00D047F5"/>
    <w:rsid w:val="00D04A7D"/>
    <w:rsid w:val="00D04BA3"/>
    <w:rsid w:val="00D0521B"/>
    <w:rsid w:val="00D0523F"/>
    <w:rsid w:val="00D05308"/>
    <w:rsid w:val="00D05676"/>
    <w:rsid w:val="00D05D7E"/>
    <w:rsid w:val="00D0669B"/>
    <w:rsid w:val="00D066D3"/>
    <w:rsid w:val="00D069CB"/>
    <w:rsid w:val="00D06AC8"/>
    <w:rsid w:val="00D06CE2"/>
    <w:rsid w:val="00D06E8F"/>
    <w:rsid w:val="00D07185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ABE"/>
    <w:rsid w:val="00D11B55"/>
    <w:rsid w:val="00D11C6F"/>
    <w:rsid w:val="00D11E14"/>
    <w:rsid w:val="00D11EBB"/>
    <w:rsid w:val="00D11FD4"/>
    <w:rsid w:val="00D121BC"/>
    <w:rsid w:val="00D1225A"/>
    <w:rsid w:val="00D127B7"/>
    <w:rsid w:val="00D12C88"/>
    <w:rsid w:val="00D12F46"/>
    <w:rsid w:val="00D12FE0"/>
    <w:rsid w:val="00D131B5"/>
    <w:rsid w:val="00D131DC"/>
    <w:rsid w:val="00D13589"/>
    <w:rsid w:val="00D139C9"/>
    <w:rsid w:val="00D13C44"/>
    <w:rsid w:val="00D13E58"/>
    <w:rsid w:val="00D143F2"/>
    <w:rsid w:val="00D14426"/>
    <w:rsid w:val="00D14454"/>
    <w:rsid w:val="00D146D1"/>
    <w:rsid w:val="00D14832"/>
    <w:rsid w:val="00D14E88"/>
    <w:rsid w:val="00D153E7"/>
    <w:rsid w:val="00D1572D"/>
    <w:rsid w:val="00D1577D"/>
    <w:rsid w:val="00D15C3A"/>
    <w:rsid w:val="00D15F92"/>
    <w:rsid w:val="00D1607F"/>
    <w:rsid w:val="00D165B6"/>
    <w:rsid w:val="00D167E2"/>
    <w:rsid w:val="00D16AB1"/>
    <w:rsid w:val="00D16B84"/>
    <w:rsid w:val="00D16C1C"/>
    <w:rsid w:val="00D16C82"/>
    <w:rsid w:val="00D16E93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BC5"/>
    <w:rsid w:val="00D21F91"/>
    <w:rsid w:val="00D2210E"/>
    <w:rsid w:val="00D221F5"/>
    <w:rsid w:val="00D224E3"/>
    <w:rsid w:val="00D22978"/>
    <w:rsid w:val="00D22D6A"/>
    <w:rsid w:val="00D22D95"/>
    <w:rsid w:val="00D22EC4"/>
    <w:rsid w:val="00D230EB"/>
    <w:rsid w:val="00D2326A"/>
    <w:rsid w:val="00D232A1"/>
    <w:rsid w:val="00D234A2"/>
    <w:rsid w:val="00D23846"/>
    <w:rsid w:val="00D23D19"/>
    <w:rsid w:val="00D23D9D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39"/>
    <w:rsid w:val="00D265C8"/>
    <w:rsid w:val="00D2667A"/>
    <w:rsid w:val="00D26A06"/>
    <w:rsid w:val="00D26A85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866"/>
    <w:rsid w:val="00D27AF2"/>
    <w:rsid w:val="00D27B0A"/>
    <w:rsid w:val="00D27C14"/>
    <w:rsid w:val="00D27C9C"/>
    <w:rsid w:val="00D27D78"/>
    <w:rsid w:val="00D3040F"/>
    <w:rsid w:val="00D305C8"/>
    <w:rsid w:val="00D306F0"/>
    <w:rsid w:val="00D307C3"/>
    <w:rsid w:val="00D30AE1"/>
    <w:rsid w:val="00D30BA8"/>
    <w:rsid w:val="00D30DA5"/>
    <w:rsid w:val="00D31569"/>
    <w:rsid w:val="00D3176E"/>
    <w:rsid w:val="00D31909"/>
    <w:rsid w:val="00D31D7E"/>
    <w:rsid w:val="00D31DF4"/>
    <w:rsid w:val="00D320E1"/>
    <w:rsid w:val="00D320F9"/>
    <w:rsid w:val="00D3211C"/>
    <w:rsid w:val="00D32213"/>
    <w:rsid w:val="00D32C78"/>
    <w:rsid w:val="00D33024"/>
    <w:rsid w:val="00D330F4"/>
    <w:rsid w:val="00D33153"/>
    <w:rsid w:val="00D33791"/>
    <w:rsid w:val="00D338DA"/>
    <w:rsid w:val="00D33978"/>
    <w:rsid w:val="00D339D2"/>
    <w:rsid w:val="00D33A69"/>
    <w:rsid w:val="00D33C7E"/>
    <w:rsid w:val="00D33E45"/>
    <w:rsid w:val="00D33EF6"/>
    <w:rsid w:val="00D34005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3A8"/>
    <w:rsid w:val="00D35487"/>
    <w:rsid w:val="00D356D0"/>
    <w:rsid w:val="00D35738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4E0"/>
    <w:rsid w:val="00D37882"/>
    <w:rsid w:val="00D378EF"/>
    <w:rsid w:val="00D3791B"/>
    <w:rsid w:val="00D379CB"/>
    <w:rsid w:val="00D37A96"/>
    <w:rsid w:val="00D37CDE"/>
    <w:rsid w:val="00D37E0F"/>
    <w:rsid w:val="00D37F4D"/>
    <w:rsid w:val="00D37FC1"/>
    <w:rsid w:val="00D400F3"/>
    <w:rsid w:val="00D40179"/>
    <w:rsid w:val="00D4038F"/>
    <w:rsid w:val="00D403ED"/>
    <w:rsid w:val="00D40527"/>
    <w:rsid w:val="00D4062B"/>
    <w:rsid w:val="00D409C9"/>
    <w:rsid w:val="00D40CD8"/>
    <w:rsid w:val="00D40E8C"/>
    <w:rsid w:val="00D41113"/>
    <w:rsid w:val="00D413B1"/>
    <w:rsid w:val="00D41B25"/>
    <w:rsid w:val="00D41B51"/>
    <w:rsid w:val="00D41D0E"/>
    <w:rsid w:val="00D42549"/>
    <w:rsid w:val="00D42579"/>
    <w:rsid w:val="00D42980"/>
    <w:rsid w:val="00D42B62"/>
    <w:rsid w:val="00D42C26"/>
    <w:rsid w:val="00D42DBB"/>
    <w:rsid w:val="00D42F6A"/>
    <w:rsid w:val="00D43060"/>
    <w:rsid w:val="00D43067"/>
    <w:rsid w:val="00D430C5"/>
    <w:rsid w:val="00D4323F"/>
    <w:rsid w:val="00D43391"/>
    <w:rsid w:val="00D433FF"/>
    <w:rsid w:val="00D43425"/>
    <w:rsid w:val="00D43535"/>
    <w:rsid w:val="00D43601"/>
    <w:rsid w:val="00D43612"/>
    <w:rsid w:val="00D43754"/>
    <w:rsid w:val="00D43C2A"/>
    <w:rsid w:val="00D43EDC"/>
    <w:rsid w:val="00D446B5"/>
    <w:rsid w:val="00D4488E"/>
    <w:rsid w:val="00D448C5"/>
    <w:rsid w:val="00D44BF0"/>
    <w:rsid w:val="00D44CD9"/>
    <w:rsid w:val="00D44DC0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8EF"/>
    <w:rsid w:val="00D4693F"/>
    <w:rsid w:val="00D4694B"/>
    <w:rsid w:val="00D469F4"/>
    <w:rsid w:val="00D46A2B"/>
    <w:rsid w:val="00D46AF0"/>
    <w:rsid w:val="00D46C7C"/>
    <w:rsid w:val="00D46EF9"/>
    <w:rsid w:val="00D4743A"/>
    <w:rsid w:val="00D47470"/>
    <w:rsid w:val="00D47488"/>
    <w:rsid w:val="00D475AC"/>
    <w:rsid w:val="00D4764B"/>
    <w:rsid w:val="00D4781D"/>
    <w:rsid w:val="00D47898"/>
    <w:rsid w:val="00D47F12"/>
    <w:rsid w:val="00D500D3"/>
    <w:rsid w:val="00D50323"/>
    <w:rsid w:val="00D507FC"/>
    <w:rsid w:val="00D50868"/>
    <w:rsid w:val="00D50A58"/>
    <w:rsid w:val="00D50A80"/>
    <w:rsid w:val="00D50CF9"/>
    <w:rsid w:val="00D50D12"/>
    <w:rsid w:val="00D50DA5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ADF"/>
    <w:rsid w:val="00D52F77"/>
    <w:rsid w:val="00D52FE0"/>
    <w:rsid w:val="00D53101"/>
    <w:rsid w:val="00D531BF"/>
    <w:rsid w:val="00D5331C"/>
    <w:rsid w:val="00D53370"/>
    <w:rsid w:val="00D5338B"/>
    <w:rsid w:val="00D53778"/>
    <w:rsid w:val="00D53801"/>
    <w:rsid w:val="00D53C5A"/>
    <w:rsid w:val="00D53D14"/>
    <w:rsid w:val="00D53DB8"/>
    <w:rsid w:val="00D53E8D"/>
    <w:rsid w:val="00D53F91"/>
    <w:rsid w:val="00D540EF"/>
    <w:rsid w:val="00D5440D"/>
    <w:rsid w:val="00D54789"/>
    <w:rsid w:val="00D54CAD"/>
    <w:rsid w:val="00D55073"/>
    <w:rsid w:val="00D5523E"/>
    <w:rsid w:val="00D55676"/>
    <w:rsid w:val="00D55775"/>
    <w:rsid w:val="00D55868"/>
    <w:rsid w:val="00D5591A"/>
    <w:rsid w:val="00D55BFC"/>
    <w:rsid w:val="00D55D57"/>
    <w:rsid w:val="00D55DAF"/>
    <w:rsid w:val="00D5616F"/>
    <w:rsid w:val="00D5624D"/>
    <w:rsid w:val="00D56294"/>
    <w:rsid w:val="00D562D0"/>
    <w:rsid w:val="00D565BF"/>
    <w:rsid w:val="00D566AC"/>
    <w:rsid w:val="00D566ED"/>
    <w:rsid w:val="00D56840"/>
    <w:rsid w:val="00D56973"/>
    <w:rsid w:val="00D56AFE"/>
    <w:rsid w:val="00D56B2A"/>
    <w:rsid w:val="00D56BED"/>
    <w:rsid w:val="00D56D00"/>
    <w:rsid w:val="00D56D55"/>
    <w:rsid w:val="00D5740F"/>
    <w:rsid w:val="00D57E86"/>
    <w:rsid w:val="00D57F9F"/>
    <w:rsid w:val="00D57FC0"/>
    <w:rsid w:val="00D604B1"/>
    <w:rsid w:val="00D6067F"/>
    <w:rsid w:val="00D6074D"/>
    <w:rsid w:val="00D6075B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95C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4B"/>
    <w:rsid w:val="00D64BE6"/>
    <w:rsid w:val="00D64DE7"/>
    <w:rsid w:val="00D64ED6"/>
    <w:rsid w:val="00D6500F"/>
    <w:rsid w:val="00D65323"/>
    <w:rsid w:val="00D654B1"/>
    <w:rsid w:val="00D655CF"/>
    <w:rsid w:val="00D6571C"/>
    <w:rsid w:val="00D65849"/>
    <w:rsid w:val="00D65D2A"/>
    <w:rsid w:val="00D6600D"/>
    <w:rsid w:val="00D6625F"/>
    <w:rsid w:val="00D6636B"/>
    <w:rsid w:val="00D666A4"/>
    <w:rsid w:val="00D6673D"/>
    <w:rsid w:val="00D6683E"/>
    <w:rsid w:val="00D66A35"/>
    <w:rsid w:val="00D66CD3"/>
    <w:rsid w:val="00D66DC5"/>
    <w:rsid w:val="00D66DEB"/>
    <w:rsid w:val="00D66F07"/>
    <w:rsid w:val="00D670B5"/>
    <w:rsid w:val="00D6758C"/>
    <w:rsid w:val="00D6780F"/>
    <w:rsid w:val="00D67873"/>
    <w:rsid w:val="00D67A81"/>
    <w:rsid w:val="00D67BC7"/>
    <w:rsid w:val="00D67ED2"/>
    <w:rsid w:val="00D702E5"/>
    <w:rsid w:val="00D704C8"/>
    <w:rsid w:val="00D7052A"/>
    <w:rsid w:val="00D705F1"/>
    <w:rsid w:val="00D70938"/>
    <w:rsid w:val="00D70C59"/>
    <w:rsid w:val="00D70D07"/>
    <w:rsid w:val="00D70D65"/>
    <w:rsid w:val="00D7107A"/>
    <w:rsid w:val="00D714DD"/>
    <w:rsid w:val="00D715FF"/>
    <w:rsid w:val="00D71892"/>
    <w:rsid w:val="00D718D8"/>
    <w:rsid w:val="00D71B37"/>
    <w:rsid w:val="00D71B61"/>
    <w:rsid w:val="00D71D5B"/>
    <w:rsid w:val="00D7250F"/>
    <w:rsid w:val="00D72602"/>
    <w:rsid w:val="00D72766"/>
    <w:rsid w:val="00D72867"/>
    <w:rsid w:val="00D729B3"/>
    <w:rsid w:val="00D72AAD"/>
    <w:rsid w:val="00D72BA5"/>
    <w:rsid w:val="00D72DEC"/>
    <w:rsid w:val="00D72E20"/>
    <w:rsid w:val="00D73038"/>
    <w:rsid w:val="00D734B0"/>
    <w:rsid w:val="00D734B1"/>
    <w:rsid w:val="00D7350B"/>
    <w:rsid w:val="00D73831"/>
    <w:rsid w:val="00D73C9D"/>
    <w:rsid w:val="00D73CAB"/>
    <w:rsid w:val="00D73D7D"/>
    <w:rsid w:val="00D7478E"/>
    <w:rsid w:val="00D7495B"/>
    <w:rsid w:val="00D7496A"/>
    <w:rsid w:val="00D74A36"/>
    <w:rsid w:val="00D74A95"/>
    <w:rsid w:val="00D74C58"/>
    <w:rsid w:val="00D74E2F"/>
    <w:rsid w:val="00D74FD2"/>
    <w:rsid w:val="00D75144"/>
    <w:rsid w:val="00D7540B"/>
    <w:rsid w:val="00D756B6"/>
    <w:rsid w:val="00D757CF"/>
    <w:rsid w:val="00D75CD8"/>
    <w:rsid w:val="00D75D32"/>
    <w:rsid w:val="00D76115"/>
    <w:rsid w:val="00D76159"/>
    <w:rsid w:val="00D7636C"/>
    <w:rsid w:val="00D76497"/>
    <w:rsid w:val="00D7655A"/>
    <w:rsid w:val="00D767B0"/>
    <w:rsid w:val="00D769AE"/>
    <w:rsid w:val="00D76A4D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682"/>
    <w:rsid w:val="00D817CF"/>
    <w:rsid w:val="00D81885"/>
    <w:rsid w:val="00D81935"/>
    <w:rsid w:val="00D81973"/>
    <w:rsid w:val="00D81C3F"/>
    <w:rsid w:val="00D81CF5"/>
    <w:rsid w:val="00D81ED6"/>
    <w:rsid w:val="00D82167"/>
    <w:rsid w:val="00D82355"/>
    <w:rsid w:val="00D82437"/>
    <w:rsid w:val="00D8250C"/>
    <w:rsid w:val="00D8254C"/>
    <w:rsid w:val="00D8260E"/>
    <w:rsid w:val="00D82638"/>
    <w:rsid w:val="00D82B19"/>
    <w:rsid w:val="00D82C0C"/>
    <w:rsid w:val="00D82C2D"/>
    <w:rsid w:val="00D82CB9"/>
    <w:rsid w:val="00D82D0B"/>
    <w:rsid w:val="00D82F5B"/>
    <w:rsid w:val="00D83299"/>
    <w:rsid w:val="00D834AD"/>
    <w:rsid w:val="00D8350E"/>
    <w:rsid w:val="00D836B0"/>
    <w:rsid w:val="00D837D3"/>
    <w:rsid w:val="00D8386B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8B2"/>
    <w:rsid w:val="00D85AE3"/>
    <w:rsid w:val="00D85F1C"/>
    <w:rsid w:val="00D85FCD"/>
    <w:rsid w:val="00D86132"/>
    <w:rsid w:val="00D861F0"/>
    <w:rsid w:val="00D86544"/>
    <w:rsid w:val="00D865F5"/>
    <w:rsid w:val="00D86639"/>
    <w:rsid w:val="00D86935"/>
    <w:rsid w:val="00D86952"/>
    <w:rsid w:val="00D86A84"/>
    <w:rsid w:val="00D86B57"/>
    <w:rsid w:val="00D86E25"/>
    <w:rsid w:val="00D870CF"/>
    <w:rsid w:val="00D872C5"/>
    <w:rsid w:val="00D87729"/>
    <w:rsid w:val="00D8784D"/>
    <w:rsid w:val="00D87864"/>
    <w:rsid w:val="00D8791A"/>
    <w:rsid w:val="00D87BDB"/>
    <w:rsid w:val="00D87CD1"/>
    <w:rsid w:val="00D87CF3"/>
    <w:rsid w:val="00D87D65"/>
    <w:rsid w:val="00D87E7B"/>
    <w:rsid w:val="00D90055"/>
    <w:rsid w:val="00D906ED"/>
    <w:rsid w:val="00D90847"/>
    <w:rsid w:val="00D9099A"/>
    <w:rsid w:val="00D90E1C"/>
    <w:rsid w:val="00D9109B"/>
    <w:rsid w:val="00D915C0"/>
    <w:rsid w:val="00D91C30"/>
    <w:rsid w:val="00D91D84"/>
    <w:rsid w:val="00D9202E"/>
    <w:rsid w:val="00D923C6"/>
    <w:rsid w:val="00D9241F"/>
    <w:rsid w:val="00D92430"/>
    <w:rsid w:val="00D925AD"/>
    <w:rsid w:val="00D925FF"/>
    <w:rsid w:val="00D92AC7"/>
    <w:rsid w:val="00D92B46"/>
    <w:rsid w:val="00D92BD7"/>
    <w:rsid w:val="00D92F6C"/>
    <w:rsid w:val="00D92FBD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BBA"/>
    <w:rsid w:val="00D94EB1"/>
    <w:rsid w:val="00D9508C"/>
    <w:rsid w:val="00D95103"/>
    <w:rsid w:val="00D95648"/>
    <w:rsid w:val="00D95702"/>
    <w:rsid w:val="00D95833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6B53"/>
    <w:rsid w:val="00D97349"/>
    <w:rsid w:val="00D97460"/>
    <w:rsid w:val="00D97804"/>
    <w:rsid w:val="00D97879"/>
    <w:rsid w:val="00D9793E"/>
    <w:rsid w:val="00D97991"/>
    <w:rsid w:val="00D979D9"/>
    <w:rsid w:val="00D97E1C"/>
    <w:rsid w:val="00DA0053"/>
    <w:rsid w:val="00DA01D9"/>
    <w:rsid w:val="00DA021D"/>
    <w:rsid w:val="00DA0273"/>
    <w:rsid w:val="00DA03BF"/>
    <w:rsid w:val="00DA0758"/>
    <w:rsid w:val="00DA08C5"/>
    <w:rsid w:val="00DA0F62"/>
    <w:rsid w:val="00DA17B2"/>
    <w:rsid w:val="00DA193C"/>
    <w:rsid w:val="00DA199D"/>
    <w:rsid w:val="00DA1AD4"/>
    <w:rsid w:val="00DA1B6F"/>
    <w:rsid w:val="00DA1D42"/>
    <w:rsid w:val="00DA1E89"/>
    <w:rsid w:val="00DA1EF1"/>
    <w:rsid w:val="00DA21F8"/>
    <w:rsid w:val="00DA2213"/>
    <w:rsid w:val="00DA2457"/>
    <w:rsid w:val="00DA26CB"/>
    <w:rsid w:val="00DA296F"/>
    <w:rsid w:val="00DA2C78"/>
    <w:rsid w:val="00DA2CBA"/>
    <w:rsid w:val="00DA2D78"/>
    <w:rsid w:val="00DA2E47"/>
    <w:rsid w:val="00DA3173"/>
    <w:rsid w:val="00DA3582"/>
    <w:rsid w:val="00DA362B"/>
    <w:rsid w:val="00DA37C2"/>
    <w:rsid w:val="00DA39C3"/>
    <w:rsid w:val="00DA40CE"/>
    <w:rsid w:val="00DA44F0"/>
    <w:rsid w:val="00DA4841"/>
    <w:rsid w:val="00DA4B8B"/>
    <w:rsid w:val="00DA4BD0"/>
    <w:rsid w:val="00DA4EC0"/>
    <w:rsid w:val="00DA4F3E"/>
    <w:rsid w:val="00DA5029"/>
    <w:rsid w:val="00DA5135"/>
    <w:rsid w:val="00DA522D"/>
    <w:rsid w:val="00DA52B7"/>
    <w:rsid w:val="00DA5557"/>
    <w:rsid w:val="00DA5609"/>
    <w:rsid w:val="00DA5A75"/>
    <w:rsid w:val="00DA5B20"/>
    <w:rsid w:val="00DA5B8C"/>
    <w:rsid w:val="00DA5B8D"/>
    <w:rsid w:val="00DA5EF5"/>
    <w:rsid w:val="00DA5F4F"/>
    <w:rsid w:val="00DA62D4"/>
    <w:rsid w:val="00DA63F9"/>
    <w:rsid w:val="00DA63FC"/>
    <w:rsid w:val="00DA6837"/>
    <w:rsid w:val="00DA6903"/>
    <w:rsid w:val="00DA6A25"/>
    <w:rsid w:val="00DA6B55"/>
    <w:rsid w:val="00DA6D18"/>
    <w:rsid w:val="00DA6D40"/>
    <w:rsid w:val="00DA6D66"/>
    <w:rsid w:val="00DA6DC8"/>
    <w:rsid w:val="00DA6DF4"/>
    <w:rsid w:val="00DA6E1A"/>
    <w:rsid w:val="00DA6E51"/>
    <w:rsid w:val="00DA6ED8"/>
    <w:rsid w:val="00DA6EF2"/>
    <w:rsid w:val="00DA6EF5"/>
    <w:rsid w:val="00DA78FF"/>
    <w:rsid w:val="00DA7C0E"/>
    <w:rsid w:val="00DA7CE8"/>
    <w:rsid w:val="00DA7E74"/>
    <w:rsid w:val="00DB017F"/>
    <w:rsid w:val="00DB023D"/>
    <w:rsid w:val="00DB0639"/>
    <w:rsid w:val="00DB06A5"/>
    <w:rsid w:val="00DB07EA"/>
    <w:rsid w:val="00DB09D4"/>
    <w:rsid w:val="00DB0A73"/>
    <w:rsid w:val="00DB0C4A"/>
    <w:rsid w:val="00DB0E49"/>
    <w:rsid w:val="00DB0F10"/>
    <w:rsid w:val="00DB10FD"/>
    <w:rsid w:val="00DB1105"/>
    <w:rsid w:val="00DB11F2"/>
    <w:rsid w:val="00DB1356"/>
    <w:rsid w:val="00DB1420"/>
    <w:rsid w:val="00DB1629"/>
    <w:rsid w:val="00DB1B5C"/>
    <w:rsid w:val="00DB1BBC"/>
    <w:rsid w:val="00DB1BDD"/>
    <w:rsid w:val="00DB1BE3"/>
    <w:rsid w:val="00DB1C34"/>
    <w:rsid w:val="00DB1CB9"/>
    <w:rsid w:val="00DB1F2B"/>
    <w:rsid w:val="00DB1FBD"/>
    <w:rsid w:val="00DB2193"/>
    <w:rsid w:val="00DB243D"/>
    <w:rsid w:val="00DB24FD"/>
    <w:rsid w:val="00DB2585"/>
    <w:rsid w:val="00DB2662"/>
    <w:rsid w:val="00DB2725"/>
    <w:rsid w:val="00DB291E"/>
    <w:rsid w:val="00DB2A06"/>
    <w:rsid w:val="00DB2A3A"/>
    <w:rsid w:val="00DB2CAA"/>
    <w:rsid w:val="00DB2D22"/>
    <w:rsid w:val="00DB2D30"/>
    <w:rsid w:val="00DB2D78"/>
    <w:rsid w:val="00DB309B"/>
    <w:rsid w:val="00DB321B"/>
    <w:rsid w:val="00DB3281"/>
    <w:rsid w:val="00DB33A3"/>
    <w:rsid w:val="00DB33B6"/>
    <w:rsid w:val="00DB376E"/>
    <w:rsid w:val="00DB3997"/>
    <w:rsid w:val="00DB3B62"/>
    <w:rsid w:val="00DB3CC8"/>
    <w:rsid w:val="00DB4421"/>
    <w:rsid w:val="00DB485B"/>
    <w:rsid w:val="00DB49DA"/>
    <w:rsid w:val="00DB4AD0"/>
    <w:rsid w:val="00DB4CBC"/>
    <w:rsid w:val="00DB4CE5"/>
    <w:rsid w:val="00DB5041"/>
    <w:rsid w:val="00DB5344"/>
    <w:rsid w:val="00DB5426"/>
    <w:rsid w:val="00DB5456"/>
    <w:rsid w:val="00DB553C"/>
    <w:rsid w:val="00DB55F2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6F4C"/>
    <w:rsid w:val="00DB6F6A"/>
    <w:rsid w:val="00DB7257"/>
    <w:rsid w:val="00DB75BA"/>
    <w:rsid w:val="00DB7699"/>
    <w:rsid w:val="00DB77C8"/>
    <w:rsid w:val="00DB7A03"/>
    <w:rsid w:val="00DB7BD9"/>
    <w:rsid w:val="00DB7D5D"/>
    <w:rsid w:val="00DC01EA"/>
    <w:rsid w:val="00DC0426"/>
    <w:rsid w:val="00DC04AF"/>
    <w:rsid w:val="00DC04CF"/>
    <w:rsid w:val="00DC0525"/>
    <w:rsid w:val="00DC05C5"/>
    <w:rsid w:val="00DC06D6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25CF"/>
    <w:rsid w:val="00DC2FEB"/>
    <w:rsid w:val="00DC31D4"/>
    <w:rsid w:val="00DC321C"/>
    <w:rsid w:val="00DC32BA"/>
    <w:rsid w:val="00DC3570"/>
    <w:rsid w:val="00DC380C"/>
    <w:rsid w:val="00DC3BD5"/>
    <w:rsid w:val="00DC3DDD"/>
    <w:rsid w:val="00DC405C"/>
    <w:rsid w:val="00DC4664"/>
    <w:rsid w:val="00DC48AB"/>
    <w:rsid w:val="00DC5692"/>
    <w:rsid w:val="00DC5A0F"/>
    <w:rsid w:val="00DC5C9E"/>
    <w:rsid w:val="00DC602E"/>
    <w:rsid w:val="00DC6062"/>
    <w:rsid w:val="00DC660E"/>
    <w:rsid w:val="00DC6616"/>
    <w:rsid w:val="00DC6B26"/>
    <w:rsid w:val="00DC6C78"/>
    <w:rsid w:val="00DC6CAF"/>
    <w:rsid w:val="00DC6F0B"/>
    <w:rsid w:val="00DC7227"/>
    <w:rsid w:val="00DC76E6"/>
    <w:rsid w:val="00DC77F4"/>
    <w:rsid w:val="00DC79AF"/>
    <w:rsid w:val="00DC7F83"/>
    <w:rsid w:val="00DD0123"/>
    <w:rsid w:val="00DD023E"/>
    <w:rsid w:val="00DD0339"/>
    <w:rsid w:val="00DD06D0"/>
    <w:rsid w:val="00DD0933"/>
    <w:rsid w:val="00DD0D78"/>
    <w:rsid w:val="00DD0E5A"/>
    <w:rsid w:val="00DD0ECB"/>
    <w:rsid w:val="00DD0FEC"/>
    <w:rsid w:val="00DD13A8"/>
    <w:rsid w:val="00DD13CC"/>
    <w:rsid w:val="00DD1962"/>
    <w:rsid w:val="00DD1A7A"/>
    <w:rsid w:val="00DD1B7D"/>
    <w:rsid w:val="00DD1C91"/>
    <w:rsid w:val="00DD1CCA"/>
    <w:rsid w:val="00DD20B4"/>
    <w:rsid w:val="00DD2457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49A8"/>
    <w:rsid w:val="00DD4F39"/>
    <w:rsid w:val="00DD4FC6"/>
    <w:rsid w:val="00DD526D"/>
    <w:rsid w:val="00DD52FD"/>
    <w:rsid w:val="00DD5350"/>
    <w:rsid w:val="00DD53C3"/>
    <w:rsid w:val="00DD54EF"/>
    <w:rsid w:val="00DD5A0E"/>
    <w:rsid w:val="00DD5DF6"/>
    <w:rsid w:val="00DD5E8B"/>
    <w:rsid w:val="00DD602B"/>
    <w:rsid w:val="00DD62E5"/>
    <w:rsid w:val="00DD63C6"/>
    <w:rsid w:val="00DD6462"/>
    <w:rsid w:val="00DD6491"/>
    <w:rsid w:val="00DD6523"/>
    <w:rsid w:val="00DD66E2"/>
    <w:rsid w:val="00DD68EC"/>
    <w:rsid w:val="00DD69C3"/>
    <w:rsid w:val="00DD6F14"/>
    <w:rsid w:val="00DD747E"/>
    <w:rsid w:val="00DD76A6"/>
    <w:rsid w:val="00DD7854"/>
    <w:rsid w:val="00DE0210"/>
    <w:rsid w:val="00DE0534"/>
    <w:rsid w:val="00DE057D"/>
    <w:rsid w:val="00DE0680"/>
    <w:rsid w:val="00DE07EC"/>
    <w:rsid w:val="00DE089B"/>
    <w:rsid w:val="00DE0915"/>
    <w:rsid w:val="00DE0981"/>
    <w:rsid w:val="00DE0C5D"/>
    <w:rsid w:val="00DE10BA"/>
    <w:rsid w:val="00DE145E"/>
    <w:rsid w:val="00DE14AA"/>
    <w:rsid w:val="00DE17BA"/>
    <w:rsid w:val="00DE1CB9"/>
    <w:rsid w:val="00DE1CEF"/>
    <w:rsid w:val="00DE1CF7"/>
    <w:rsid w:val="00DE1F03"/>
    <w:rsid w:val="00DE1F6E"/>
    <w:rsid w:val="00DE1FDE"/>
    <w:rsid w:val="00DE204F"/>
    <w:rsid w:val="00DE2594"/>
    <w:rsid w:val="00DE2660"/>
    <w:rsid w:val="00DE27FF"/>
    <w:rsid w:val="00DE2BEC"/>
    <w:rsid w:val="00DE2BF4"/>
    <w:rsid w:val="00DE2EED"/>
    <w:rsid w:val="00DE300F"/>
    <w:rsid w:val="00DE3298"/>
    <w:rsid w:val="00DE335D"/>
    <w:rsid w:val="00DE3A69"/>
    <w:rsid w:val="00DE3B1E"/>
    <w:rsid w:val="00DE469C"/>
    <w:rsid w:val="00DE46F7"/>
    <w:rsid w:val="00DE49C0"/>
    <w:rsid w:val="00DE4ADE"/>
    <w:rsid w:val="00DE4C7D"/>
    <w:rsid w:val="00DE4CB8"/>
    <w:rsid w:val="00DE4CC0"/>
    <w:rsid w:val="00DE4CD1"/>
    <w:rsid w:val="00DE4FC9"/>
    <w:rsid w:val="00DE533F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1E4"/>
    <w:rsid w:val="00DF026C"/>
    <w:rsid w:val="00DF0321"/>
    <w:rsid w:val="00DF04FA"/>
    <w:rsid w:val="00DF07D9"/>
    <w:rsid w:val="00DF0C86"/>
    <w:rsid w:val="00DF0CC3"/>
    <w:rsid w:val="00DF0DDC"/>
    <w:rsid w:val="00DF1183"/>
    <w:rsid w:val="00DF11AE"/>
    <w:rsid w:val="00DF1326"/>
    <w:rsid w:val="00DF1AE5"/>
    <w:rsid w:val="00DF1BF9"/>
    <w:rsid w:val="00DF1EBE"/>
    <w:rsid w:val="00DF1F4E"/>
    <w:rsid w:val="00DF207F"/>
    <w:rsid w:val="00DF218C"/>
    <w:rsid w:val="00DF235B"/>
    <w:rsid w:val="00DF242F"/>
    <w:rsid w:val="00DF2448"/>
    <w:rsid w:val="00DF2A50"/>
    <w:rsid w:val="00DF2B06"/>
    <w:rsid w:val="00DF2B2C"/>
    <w:rsid w:val="00DF2B48"/>
    <w:rsid w:val="00DF2C08"/>
    <w:rsid w:val="00DF2C3D"/>
    <w:rsid w:val="00DF2D61"/>
    <w:rsid w:val="00DF3133"/>
    <w:rsid w:val="00DF3284"/>
    <w:rsid w:val="00DF32BE"/>
    <w:rsid w:val="00DF3326"/>
    <w:rsid w:val="00DF354C"/>
    <w:rsid w:val="00DF363C"/>
    <w:rsid w:val="00DF3840"/>
    <w:rsid w:val="00DF3DE7"/>
    <w:rsid w:val="00DF4326"/>
    <w:rsid w:val="00DF4519"/>
    <w:rsid w:val="00DF4DCE"/>
    <w:rsid w:val="00DF5024"/>
    <w:rsid w:val="00DF50CB"/>
    <w:rsid w:val="00DF50EE"/>
    <w:rsid w:val="00DF51BA"/>
    <w:rsid w:val="00DF5286"/>
    <w:rsid w:val="00DF57B3"/>
    <w:rsid w:val="00DF6507"/>
    <w:rsid w:val="00DF66A5"/>
    <w:rsid w:val="00DF67B1"/>
    <w:rsid w:val="00DF69EB"/>
    <w:rsid w:val="00DF6B9E"/>
    <w:rsid w:val="00DF6E07"/>
    <w:rsid w:val="00DF6E47"/>
    <w:rsid w:val="00DF6F70"/>
    <w:rsid w:val="00DF7422"/>
    <w:rsid w:val="00DF7453"/>
    <w:rsid w:val="00DF7546"/>
    <w:rsid w:val="00DF7576"/>
    <w:rsid w:val="00DF75BD"/>
    <w:rsid w:val="00DF792A"/>
    <w:rsid w:val="00DF7BB2"/>
    <w:rsid w:val="00DF7E55"/>
    <w:rsid w:val="00DF7F69"/>
    <w:rsid w:val="00E0031C"/>
    <w:rsid w:val="00E007DD"/>
    <w:rsid w:val="00E0080F"/>
    <w:rsid w:val="00E00845"/>
    <w:rsid w:val="00E00C75"/>
    <w:rsid w:val="00E00D1B"/>
    <w:rsid w:val="00E0113D"/>
    <w:rsid w:val="00E01171"/>
    <w:rsid w:val="00E012FF"/>
    <w:rsid w:val="00E0158F"/>
    <w:rsid w:val="00E0209F"/>
    <w:rsid w:val="00E021C3"/>
    <w:rsid w:val="00E02308"/>
    <w:rsid w:val="00E023E9"/>
    <w:rsid w:val="00E026E9"/>
    <w:rsid w:val="00E02701"/>
    <w:rsid w:val="00E02750"/>
    <w:rsid w:val="00E02906"/>
    <w:rsid w:val="00E029EE"/>
    <w:rsid w:val="00E02A6D"/>
    <w:rsid w:val="00E02DC6"/>
    <w:rsid w:val="00E0316B"/>
    <w:rsid w:val="00E03332"/>
    <w:rsid w:val="00E03708"/>
    <w:rsid w:val="00E03AF3"/>
    <w:rsid w:val="00E03BE5"/>
    <w:rsid w:val="00E03D20"/>
    <w:rsid w:val="00E03F2D"/>
    <w:rsid w:val="00E03FDF"/>
    <w:rsid w:val="00E04142"/>
    <w:rsid w:val="00E04212"/>
    <w:rsid w:val="00E042DA"/>
    <w:rsid w:val="00E0443B"/>
    <w:rsid w:val="00E04527"/>
    <w:rsid w:val="00E04A41"/>
    <w:rsid w:val="00E05042"/>
    <w:rsid w:val="00E05749"/>
    <w:rsid w:val="00E057B8"/>
    <w:rsid w:val="00E058BD"/>
    <w:rsid w:val="00E05945"/>
    <w:rsid w:val="00E05983"/>
    <w:rsid w:val="00E05E4A"/>
    <w:rsid w:val="00E05F32"/>
    <w:rsid w:val="00E0600F"/>
    <w:rsid w:val="00E0611D"/>
    <w:rsid w:val="00E062AD"/>
    <w:rsid w:val="00E062CE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100A6"/>
    <w:rsid w:val="00E100E6"/>
    <w:rsid w:val="00E102E9"/>
    <w:rsid w:val="00E10401"/>
    <w:rsid w:val="00E104FB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1AE"/>
    <w:rsid w:val="00E12850"/>
    <w:rsid w:val="00E12916"/>
    <w:rsid w:val="00E12FD2"/>
    <w:rsid w:val="00E1304C"/>
    <w:rsid w:val="00E13349"/>
    <w:rsid w:val="00E1361C"/>
    <w:rsid w:val="00E1361F"/>
    <w:rsid w:val="00E1372D"/>
    <w:rsid w:val="00E13A07"/>
    <w:rsid w:val="00E13C2B"/>
    <w:rsid w:val="00E13E85"/>
    <w:rsid w:val="00E140EB"/>
    <w:rsid w:val="00E14178"/>
    <w:rsid w:val="00E141AA"/>
    <w:rsid w:val="00E14E6F"/>
    <w:rsid w:val="00E151C5"/>
    <w:rsid w:val="00E1528C"/>
    <w:rsid w:val="00E15313"/>
    <w:rsid w:val="00E153B6"/>
    <w:rsid w:val="00E155F5"/>
    <w:rsid w:val="00E1563D"/>
    <w:rsid w:val="00E1587E"/>
    <w:rsid w:val="00E15999"/>
    <w:rsid w:val="00E159AA"/>
    <w:rsid w:val="00E15A2C"/>
    <w:rsid w:val="00E15CAA"/>
    <w:rsid w:val="00E162D5"/>
    <w:rsid w:val="00E1641E"/>
    <w:rsid w:val="00E1643D"/>
    <w:rsid w:val="00E168F4"/>
    <w:rsid w:val="00E16ABF"/>
    <w:rsid w:val="00E16C27"/>
    <w:rsid w:val="00E16E32"/>
    <w:rsid w:val="00E1704C"/>
    <w:rsid w:val="00E17572"/>
    <w:rsid w:val="00E1757D"/>
    <w:rsid w:val="00E177B4"/>
    <w:rsid w:val="00E17D82"/>
    <w:rsid w:val="00E17E19"/>
    <w:rsid w:val="00E20195"/>
    <w:rsid w:val="00E2042A"/>
    <w:rsid w:val="00E204BE"/>
    <w:rsid w:val="00E205C8"/>
    <w:rsid w:val="00E20755"/>
    <w:rsid w:val="00E20867"/>
    <w:rsid w:val="00E20880"/>
    <w:rsid w:val="00E2088C"/>
    <w:rsid w:val="00E209B6"/>
    <w:rsid w:val="00E20A1E"/>
    <w:rsid w:val="00E20E9A"/>
    <w:rsid w:val="00E20F74"/>
    <w:rsid w:val="00E210B7"/>
    <w:rsid w:val="00E21143"/>
    <w:rsid w:val="00E2119E"/>
    <w:rsid w:val="00E211EC"/>
    <w:rsid w:val="00E212D9"/>
    <w:rsid w:val="00E216D2"/>
    <w:rsid w:val="00E21721"/>
    <w:rsid w:val="00E217F3"/>
    <w:rsid w:val="00E21AFE"/>
    <w:rsid w:val="00E21C5C"/>
    <w:rsid w:val="00E2255A"/>
    <w:rsid w:val="00E228E8"/>
    <w:rsid w:val="00E22A9B"/>
    <w:rsid w:val="00E22EE2"/>
    <w:rsid w:val="00E2322B"/>
    <w:rsid w:val="00E2350C"/>
    <w:rsid w:val="00E23533"/>
    <w:rsid w:val="00E236DF"/>
    <w:rsid w:val="00E23A0E"/>
    <w:rsid w:val="00E23C79"/>
    <w:rsid w:val="00E23F63"/>
    <w:rsid w:val="00E2452B"/>
    <w:rsid w:val="00E248BA"/>
    <w:rsid w:val="00E2494E"/>
    <w:rsid w:val="00E24C38"/>
    <w:rsid w:val="00E24D8A"/>
    <w:rsid w:val="00E24F74"/>
    <w:rsid w:val="00E25378"/>
    <w:rsid w:val="00E254EE"/>
    <w:rsid w:val="00E25A8A"/>
    <w:rsid w:val="00E25B1F"/>
    <w:rsid w:val="00E25CF9"/>
    <w:rsid w:val="00E25D99"/>
    <w:rsid w:val="00E25E23"/>
    <w:rsid w:val="00E25F69"/>
    <w:rsid w:val="00E26163"/>
    <w:rsid w:val="00E26639"/>
    <w:rsid w:val="00E268FD"/>
    <w:rsid w:val="00E26971"/>
    <w:rsid w:val="00E26EB4"/>
    <w:rsid w:val="00E27051"/>
    <w:rsid w:val="00E2707A"/>
    <w:rsid w:val="00E27873"/>
    <w:rsid w:val="00E27905"/>
    <w:rsid w:val="00E27D85"/>
    <w:rsid w:val="00E27E65"/>
    <w:rsid w:val="00E30109"/>
    <w:rsid w:val="00E30202"/>
    <w:rsid w:val="00E3021E"/>
    <w:rsid w:val="00E305AB"/>
    <w:rsid w:val="00E305E2"/>
    <w:rsid w:val="00E30B66"/>
    <w:rsid w:val="00E30D08"/>
    <w:rsid w:val="00E30EF6"/>
    <w:rsid w:val="00E3122D"/>
    <w:rsid w:val="00E316FA"/>
    <w:rsid w:val="00E31806"/>
    <w:rsid w:val="00E319F9"/>
    <w:rsid w:val="00E31C72"/>
    <w:rsid w:val="00E31CC2"/>
    <w:rsid w:val="00E31CD6"/>
    <w:rsid w:val="00E31DBF"/>
    <w:rsid w:val="00E3210C"/>
    <w:rsid w:val="00E3265B"/>
    <w:rsid w:val="00E329B4"/>
    <w:rsid w:val="00E32A99"/>
    <w:rsid w:val="00E330CB"/>
    <w:rsid w:val="00E33248"/>
    <w:rsid w:val="00E33663"/>
    <w:rsid w:val="00E33767"/>
    <w:rsid w:val="00E337EE"/>
    <w:rsid w:val="00E33992"/>
    <w:rsid w:val="00E339CD"/>
    <w:rsid w:val="00E33B5F"/>
    <w:rsid w:val="00E33DF5"/>
    <w:rsid w:val="00E33EFD"/>
    <w:rsid w:val="00E34018"/>
    <w:rsid w:val="00E341D2"/>
    <w:rsid w:val="00E34328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88F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940"/>
    <w:rsid w:val="00E37956"/>
    <w:rsid w:val="00E37AEF"/>
    <w:rsid w:val="00E37B0B"/>
    <w:rsid w:val="00E37CFA"/>
    <w:rsid w:val="00E37E2F"/>
    <w:rsid w:val="00E37F4E"/>
    <w:rsid w:val="00E40364"/>
    <w:rsid w:val="00E40406"/>
    <w:rsid w:val="00E4045D"/>
    <w:rsid w:val="00E40534"/>
    <w:rsid w:val="00E40595"/>
    <w:rsid w:val="00E405BF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19D"/>
    <w:rsid w:val="00E42603"/>
    <w:rsid w:val="00E4286F"/>
    <w:rsid w:val="00E42993"/>
    <w:rsid w:val="00E42B1A"/>
    <w:rsid w:val="00E43098"/>
    <w:rsid w:val="00E4317E"/>
    <w:rsid w:val="00E432DC"/>
    <w:rsid w:val="00E43599"/>
    <w:rsid w:val="00E43D02"/>
    <w:rsid w:val="00E43F17"/>
    <w:rsid w:val="00E440B7"/>
    <w:rsid w:val="00E44248"/>
    <w:rsid w:val="00E448E9"/>
    <w:rsid w:val="00E44F99"/>
    <w:rsid w:val="00E45175"/>
    <w:rsid w:val="00E451C9"/>
    <w:rsid w:val="00E45444"/>
    <w:rsid w:val="00E456D0"/>
    <w:rsid w:val="00E4571A"/>
    <w:rsid w:val="00E45AA7"/>
    <w:rsid w:val="00E45B56"/>
    <w:rsid w:val="00E45C4E"/>
    <w:rsid w:val="00E45DF3"/>
    <w:rsid w:val="00E46056"/>
    <w:rsid w:val="00E460EF"/>
    <w:rsid w:val="00E46172"/>
    <w:rsid w:val="00E461AD"/>
    <w:rsid w:val="00E4669A"/>
    <w:rsid w:val="00E468D6"/>
    <w:rsid w:val="00E4699B"/>
    <w:rsid w:val="00E46A14"/>
    <w:rsid w:val="00E46C66"/>
    <w:rsid w:val="00E46F8D"/>
    <w:rsid w:val="00E47282"/>
    <w:rsid w:val="00E473C4"/>
    <w:rsid w:val="00E473C7"/>
    <w:rsid w:val="00E47498"/>
    <w:rsid w:val="00E4753B"/>
    <w:rsid w:val="00E47673"/>
    <w:rsid w:val="00E477E2"/>
    <w:rsid w:val="00E47D91"/>
    <w:rsid w:val="00E47E8F"/>
    <w:rsid w:val="00E507A2"/>
    <w:rsid w:val="00E50994"/>
    <w:rsid w:val="00E50A8E"/>
    <w:rsid w:val="00E50E70"/>
    <w:rsid w:val="00E50FFB"/>
    <w:rsid w:val="00E51032"/>
    <w:rsid w:val="00E51146"/>
    <w:rsid w:val="00E51213"/>
    <w:rsid w:val="00E5129E"/>
    <w:rsid w:val="00E514B4"/>
    <w:rsid w:val="00E517B9"/>
    <w:rsid w:val="00E51F63"/>
    <w:rsid w:val="00E5224E"/>
    <w:rsid w:val="00E523E0"/>
    <w:rsid w:val="00E524C6"/>
    <w:rsid w:val="00E525F9"/>
    <w:rsid w:val="00E5266A"/>
    <w:rsid w:val="00E526B9"/>
    <w:rsid w:val="00E5282B"/>
    <w:rsid w:val="00E52AB0"/>
    <w:rsid w:val="00E52EEA"/>
    <w:rsid w:val="00E52F38"/>
    <w:rsid w:val="00E53525"/>
    <w:rsid w:val="00E53F26"/>
    <w:rsid w:val="00E54050"/>
    <w:rsid w:val="00E54288"/>
    <w:rsid w:val="00E548EE"/>
    <w:rsid w:val="00E54952"/>
    <w:rsid w:val="00E5497E"/>
    <w:rsid w:val="00E54A8F"/>
    <w:rsid w:val="00E54B4C"/>
    <w:rsid w:val="00E54D2E"/>
    <w:rsid w:val="00E54E9E"/>
    <w:rsid w:val="00E55103"/>
    <w:rsid w:val="00E55284"/>
    <w:rsid w:val="00E5572C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394"/>
    <w:rsid w:val="00E61637"/>
    <w:rsid w:val="00E6163A"/>
    <w:rsid w:val="00E6175A"/>
    <w:rsid w:val="00E61846"/>
    <w:rsid w:val="00E61A9C"/>
    <w:rsid w:val="00E61D22"/>
    <w:rsid w:val="00E61D6C"/>
    <w:rsid w:val="00E61EB6"/>
    <w:rsid w:val="00E61EC7"/>
    <w:rsid w:val="00E62542"/>
    <w:rsid w:val="00E625AC"/>
    <w:rsid w:val="00E62A70"/>
    <w:rsid w:val="00E62AB8"/>
    <w:rsid w:val="00E62BB0"/>
    <w:rsid w:val="00E62DF7"/>
    <w:rsid w:val="00E631FD"/>
    <w:rsid w:val="00E6363D"/>
    <w:rsid w:val="00E636A6"/>
    <w:rsid w:val="00E6380C"/>
    <w:rsid w:val="00E63823"/>
    <w:rsid w:val="00E63D75"/>
    <w:rsid w:val="00E6401A"/>
    <w:rsid w:val="00E64184"/>
    <w:rsid w:val="00E64683"/>
    <w:rsid w:val="00E64836"/>
    <w:rsid w:val="00E6491D"/>
    <w:rsid w:val="00E65119"/>
    <w:rsid w:val="00E65C71"/>
    <w:rsid w:val="00E65D59"/>
    <w:rsid w:val="00E65D73"/>
    <w:rsid w:val="00E65F06"/>
    <w:rsid w:val="00E661F0"/>
    <w:rsid w:val="00E66306"/>
    <w:rsid w:val="00E66434"/>
    <w:rsid w:val="00E66452"/>
    <w:rsid w:val="00E66F5A"/>
    <w:rsid w:val="00E67543"/>
    <w:rsid w:val="00E6770C"/>
    <w:rsid w:val="00E67A25"/>
    <w:rsid w:val="00E67BAC"/>
    <w:rsid w:val="00E67E2A"/>
    <w:rsid w:val="00E67EF7"/>
    <w:rsid w:val="00E67F4A"/>
    <w:rsid w:val="00E67FDF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481"/>
    <w:rsid w:val="00E7179E"/>
    <w:rsid w:val="00E71872"/>
    <w:rsid w:val="00E71926"/>
    <w:rsid w:val="00E71B72"/>
    <w:rsid w:val="00E71E2F"/>
    <w:rsid w:val="00E71E74"/>
    <w:rsid w:val="00E71EC6"/>
    <w:rsid w:val="00E71F55"/>
    <w:rsid w:val="00E72526"/>
    <w:rsid w:val="00E7299D"/>
    <w:rsid w:val="00E72BFA"/>
    <w:rsid w:val="00E72FC1"/>
    <w:rsid w:val="00E732AA"/>
    <w:rsid w:val="00E736C0"/>
    <w:rsid w:val="00E73880"/>
    <w:rsid w:val="00E73BC0"/>
    <w:rsid w:val="00E7427A"/>
    <w:rsid w:val="00E742A8"/>
    <w:rsid w:val="00E7462F"/>
    <w:rsid w:val="00E747BC"/>
    <w:rsid w:val="00E74806"/>
    <w:rsid w:val="00E749B0"/>
    <w:rsid w:val="00E74D5B"/>
    <w:rsid w:val="00E752CF"/>
    <w:rsid w:val="00E7542D"/>
    <w:rsid w:val="00E75642"/>
    <w:rsid w:val="00E7564E"/>
    <w:rsid w:val="00E75666"/>
    <w:rsid w:val="00E756BD"/>
    <w:rsid w:val="00E75896"/>
    <w:rsid w:val="00E75AAC"/>
    <w:rsid w:val="00E75B2B"/>
    <w:rsid w:val="00E75C82"/>
    <w:rsid w:val="00E75D86"/>
    <w:rsid w:val="00E75EA9"/>
    <w:rsid w:val="00E76053"/>
    <w:rsid w:val="00E7608C"/>
    <w:rsid w:val="00E76349"/>
    <w:rsid w:val="00E7662A"/>
    <w:rsid w:val="00E766C2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B03"/>
    <w:rsid w:val="00E77C16"/>
    <w:rsid w:val="00E77C4C"/>
    <w:rsid w:val="00E77C50"/>
    <w:rsid w:val="00E77D61"/>
    <w:rsid w:val="00E77F01"/>
    <w:rsid w:val="00E80286"/>
    <w:rsid w:val="00E804D8"/>
    <w:rsid w:val="00E80652"/>
    <w:rsid w:val="00E8068B"/>
    <w:rsid w:val="00E80C48"/>
    <w:rsid w:val="00E80F85"/>
    <w:rsid w:val="00E81061"/>
    <w:rsid w:val="00E81239"/>
    <w:rsid w:val="00E81BAE"/>
    <w:rsid w:val="00E81EB6"/>
    <w:rsid w:val="00E82154"/>
    <w:rsid w:val="00E82155"/>
    <w:rsid w:val="00E8217A"/>
    <w:rsid w:val="00E824DF"/>
    <w:rsid w:val="00E826D5"/>
    <w:rsid w:val="00E82835"/>
    <w:rsid w:val="00E82B45"/>
    <w:rsid w:val="00E82DFF"/>
    <w:rsid w:val="00E82E7E"/>
    <w:rsid w:val="00E82F52"/>
    <w:rsid w:val="00E8326E"/>
    <w:rsid w:val="00E833D2"/>
    <w:rsid w:val="00E833E2"/>
    <w:rsid w:val="00E83463"/>
    <w:rsid w:val="00E83579"/>
    <w:rsid w:val="00E839BE"/>
    <w:rsid w:val="00E83CC2"/>
    <w:rsid w:val="00E84345"/>
    <w:rsid w:val="00E843AB"/>
    <w:rsid w:val="00E8465A"/>
    <w:rsid w:val="00E8490D"/>
    <w:rsid w:val="00E84CB3"/>
    <w:rsid w:val="00E8518E"/>
    <w:rsid w:val="00E85241"/>
    <w:rsid w:val="00E85244"/>
    <w:rsid w:val="00E85709"/>
    <w:rsid w:val="00E85A2F"/>
    <w:rsid w:val="00E85A8A"/>
    <w:rsid w:val="00E85BB1"/>
    <w:rsid w:val="00E85E55"/>
    <w:rsid w:val="00E86309"/>
    <w:rsid w:val="00E863FB"/>
    <w:rsid w:val="00E867DD"/>
    <w:rsid w:val="00E8688C"/>
    <w:rsid w:val="00E86991"/>
    <w:rsid w:val="00E86B57"/>
    <w:rsid w:val="00E86C81"/>
    <w:rsid w:val="00E86E83"/>
    <w:rsid w:val="00E86F3C"/>
    <w:rsid w:val="00E87210"/>
    <w:rsid w:val="00E87839"/>
    <w:rsid w:val="00E87A24"/>
    <w:rsid w:val="00E87B3A"/>
    <w:rsid w:val="00E87CC4"/>
    <w:rsid w:val="00E87D23"/>
    <w:rsid w:val="00E900BA"/>
    <w:rsid w:val="00E903CC"/>
    <w:rsid w:val="00E904AA"/>
    <w:rsid w:val="00E90B49"/>
    <w:rsid w:val="00E90BBD"/>
    <w:rsid w:val="00E90EA9"/>
    <w:rsid w:val="00E90FE2"/>
    <w:rsid w:val="00E91107"/>
    <w:rsid w:val="00E9115B"/>
    <w:rsid w:val="00E9124A"/>
    <w:rsid w:val="00E913BF"/>
    <w:rsid w:val="00E9160D"/>
    <w:rsid w:val="00E91AEA"/>
    <w:rsid w:val="00E9213A"/>
    <w:rsid w:val="00E9221D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12"/>
    <w:rsid w:val="00E94680"/>
    <w:rsid w:val="00E94F61"/>
    <w:rsid w:val="00E950E1"/>
    <w:rsid w:val="00E95160"/>
    <w:rsid w:val="00E95199"/>
    <w:rsid w:val="00E953E3"/>
    <w:rsid w:val="00E95815"/>
    <w:rsid w:val="00E95A64"/>
    <w:rsid w:val="00E95A82"/>
    <w:rsid w:val="00E95C83"/>
    <w:rsid w:val="00E95D69"/>
    <w:rsid w:val="00E95DE5"/>
    <w:rsid w:val="00E95FCA"/>
    <w:rsid w:val="00E96198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27F"/>
    <w:rsid w:val="00E97300"/>
    <w:rsid w:val="00E97342"/>
    <w:rsid w:val="00E97766"/>
    <w:rsid w:val="00E97882"/>
    <w:rsid w:val="00E97B7F"/>
    <w:rsid w:val="00E97BB0"/>
    <w:rsid w:val="00E97F20"/>
    <w:rsid w:val="00EA0028"/>
    <w:rsid w:val="00EA0214"/>
    <w:rsid w:val="00EA071B"/>
    <w:rsid w:val="00EA0886"/>
    <w:rsid w:val="00EA09F8"/>
    <w:rsid w:val="00EA0B0C"/>
    <w:rsid w:val="00EA0B42"/>
    <w:rsid w:val="00EA0C70"/>
    <w:rsid w:val="00EA0EC2"/>
    <w:rsid w:val="00EA112B"/>
    <w:rsid w:val="00EA153D"/>
    <w:rsid w:val="00EA17A6"/>
    <w:rsid w:val="00EA18C2"/>
    <w:rsid w:val="00EA1B56"/>
    <w:rsid w:val="00EA1CB5"/>
    <w:rsid w:val="00EA1DAA"/>
    <w:rsid w:val="00EA208B"/>
    <w:rsid w:val="00EA2238"/>
    <w:rsid w:val="00EA2482"/>
    <w:rsid w:val="00EA2685"/>
    <w:rsid w:val="00EA2831"/>
    <w:rsid w:val="00EA28EC"/>
    <w:rsid w:val="00EA2A8E"/>
    <w:rsid w:val="00EA2AC1"/>
    <w:rsid w:val="00EA2AC7"/>
    <w:rsid w:val="00EA2ADE"/>
    <w:rsid w:val="00EA2CB4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A14"/>
    <w:rsid w:val="00EA3DAF"/>
    <w:rsid w:val="00EA3DE5"/>
    <w:rsid w:val="00EA3E40"/>
    <w:rsid w:val="00EA3F37"/>
    <w:rsid w:val="00EA41D2"/>
    <w:rsid w:val="00EA432A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C16"/>
    <w:rsid w:val="00EA5DA4"/>
    <w:rsid w:val="00EA6068"/>
    <w:rsid w:val="00EA657B"/>
    <w:rsid w:val="00EA676A"/>
    <w:rsid w:val="00EA6862"/>
    <w:rsid w:val="00EA6B04"/>
    <w:rsid w:val="00EA6C38"/>
    <w:rsid w:val="00EA6DB7"/>
    <w:rsid w:val="00EA6E03"/>
    <w:rsid w:val="00EA70E1"/>
    <w:rsid w:val="00EA7207"/>
    <w:rsid w:val="00EA7B23"/>
    <w:rsid w:val="00EA7F4D"/>
    <w:rsid w:val="00EB029F"/>
    <w:rsid w:val="00EB02C0"/>
    <w:rsid w:val="00EB05C7"/>
    <w:rsid w:val="00EB0628"/>
    <w:rsid w:val="00EB09C1"/>
    <w:rsid w:val="00EB09ED"/>
    <w:rsid w:val="00EB0A15"/>
    <w:rsid w:val="00EB0C17"/>
    <w:rsid w:val="00EB0ED4"/>
    <w:rsid w:val="00EB1150"/>
    <w:rsid w:val="00EB1440"/>
    <w:rsid w:val="00EB1655"/>
    <w:rsid w:val="00EB170B"/>
    <w:rsid w:val="00EB182E"/>
    <w:rsid w:val="00EB1A1C"/>
    <w:rsid w:val="00EB1A37"/>
    <w:rsid w:val="00EB1C90"/>
    <w:rsid w:val="00EB1CF4"/>
    <w:rsid w:val="00EB20D5"/>
    <w:rsid w:val="00EB2138"/>
    <w:rsid w:val="00EB218F"/>
    <w:rsid w:val="00EB21B1"/>
    <w:rsid w:val="00EB2717"/>
    <w:rsid w:val="00EB2809"/>
    <w:rsid w:val="00EB31CC"/>
    <w:rsid w:val="00EB36F1"/>
    <w:rsid w:val="00EB3776"/>
    <w:rsid w:val="00EB3873"/>
    <w:rsid w:val="00EB3916"/>
    <w:rsid w:val="00EB3BE6"/>
    <w:rsid w:val="00EB3F15"/>
    <w:rsid w:val="00EB4561"/>
    <w:rsid w:val="00EB49FE"/>
    <w:rsid w:val="00EB4ADD"/>
    <w:rsid w:val="00EB4B24"/>
    <w:rsid w:val="00EB4C7B"/>
    <w:rsid w:val="00EB4DAF"/>
    <w:rsid w:val="00EB5D2C"/>
    <w:rsid w:val="00EB60DA"/>
    <w:rsid w:val="00EB69E1"/>
    <w:rsid w:val="00EB69ED"/>
    <w:rsid w:val="00EB6BF2"/>
    <w:rsid w:val="00EB6DAC"/>
    <w:rsid w:val="00EB72BA"/>
    <w:rsid w:val="00EB74A1"/>
    <w:rsid w:val="00EB7508"/>
    <w:rsid w:val="00EB7519"/>
    <w:rsid w:val="00EB76BE"/>
    <w:rsid w:val="00EB76F9"/>
    <w:rsid w:val="00EB790F"/>
    <w:rsid w:val="00EB79AB"/>
    <w:rsid w:val="00EB7D42"/>
    <w:rsid w:val="00EB7D60"/>
    <w:rsid w:val="00EB7DBB"/>
    <w:rsid w:val="00EC009B"/>
    <w:rsid w:val="00EC05BF"/>
    <w:rsid w:val="00EC0981"/>
    <w:rsid w:val="00EC0EDC"/>
    <w:rsid w:val="00EC0F04"/>
    <w:rsid w:val="00EC1495"/>
    <w:rsid w:val="00EC1663"/>
    <w:rsid w:val="00EC16FD"/>
    <w:rsid w:val="00EC1821"/>
    <w:rsid w:val="00EC1A5C"/>
    <w:rsid w:val="00EC1C3E"/>
    <w:rsid w:val="00EC246F"/>
    <w:rsid w:val="00EC2AA9"/>
    <w:rsid w:val="00EC3265"/>
    <w:rsid w:val="00EC32C6"/>
    <w:rsid w:val="00EC32F4"/>
    <w:rsid w:val="00EC330D"/>
    <w:rsid w:val="00EC352A"/>
    <w:rsid w:val="00EC353F"/>
    <w:rsid w:val="00EC3C15"/>
    <w:rsid w:val="00EC3D2F"/>
    <w:rsid w:val="00EC3D8E"/>
    <w:rsid w:val="00EC3FE7"/>
    <w:rsid w:val="00EC44EE"/>
    <w:rsid w:val="00EC4C25"/>
    <w:rsid w:val="00EC4C69"/>
    <w:rsid w:val="00EC4EBB"/>
    <w:rsid w:val="00EC4F00"/>
    <w:rsid w:val="00EC4F5E"/>
    <w:rsid w:val="00EC4F5F"/>
    <w:rsid w:val="00EC4FCB"/>
    <w:rsid w:val="00EC50A6"/>
    <w:rsid w:val="00EC50E3"/>
    <w:rsid w:val="00EC533D"/>
    <w:rsid w:val="00EC56DC"/>
    <w:rsid w:val="00EC5704"/>
    <w:rsid w:val="00EC57CD"/>
    <w:rsid w:val="00EC5927"/>
    <w:rsid w:val="00EC5D75"/>
    <w:rsid w:val="00EC6009"/>
    <w:rsid w:val="00EC66B0"/>
    <w:rsid w:val="00EC6B4D"/>
    <w:rsid w:val="00EC6B6A"/>
    <w:rsid w:val="00EC6E80"/>
    <w:rsid w:val="00EC6F47"/>
    <w:rsid w:val="00EC6FB9"/>
    <w:rsid w:val="00EC70CC"/>
    <w:rsid w:val="00EC70F8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61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4D6"/>
    <w:rsid w:val="00ED1793"/>
    <w:rsid w:val="00ED199C"/>
    <w:rsid w:val="00ED1C72"/>
    <w:rsid w:val="00ED2022"/>
    <w:rsid w:val="00ED2059"/>
    <w:rsid w:val="00ED2358"/>
    <w:rsid w:val="00ED24CB"/>
    <w:rsid w:val="00ED2533"/>
    <w:rsid w:val="00ED2675"/>
    <w:rsid w:val="00ED2965"/>
    <w:rsid w:val="00ED2B69"/>
    <w:rsid w:val="00ED2BA0"/>
    <w:rsid w:val="00ED313A"/>
    <w:rsid w:val="00ED31C3"/>
    <w:rsid w:val="00ED31C9"/>
    <w:rsid w:val="00ED31F3"/>
    <w:rsid w:val="00ED325C"/>
    <w:rsid w:val="00ED32F1"/>
    <w:rsid w:val="00ED3702"/>
    <w:rsid w:val="00ED3CA6"/>
    <w:rsid w:val="00ED3EC3"/>
    <w:rsid w:val="00ED3EDD"/>
    <w:rsid w:val="00ED3F82"/>
    <w:rsid w:val="00ED3FE1"/>
    <w:rsid w:val="00ED4278"/>
    <w:rsid w:val="00ED445E"/>
    <w:rsid w:val="00ED4555"/>
    <w:rsid w:val="00ED47EB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A9"/>
    <w:rsid w:val="00ED5A90"/>
    <w:rsid w:val="00ED5B93"/>
    <w:rsid w:val="00ED5E20"/>
    <w:rsid w:val="00ED5E6A"/>
    <w:rsid w:val="00ED5E8F"/>
    <w:rsid w:val="00ED6324"/>
    <w:rsid w:val="00ED6EA9"/>
    <w:rsid w:val="00ED70A9"/>
    <w:rsid w:val="00ED76CA"/>
    <w:rsid w:val="00ED78DF"/>
    <w:rsid w:val="00ED79E7"/>
    <w:rsid w:val="00ED7A44"/>
    <w:rsid w:val="00ED7D69"/>
    <w:rsid w:val="00ED7E07"/>
    <w:rsid w:val="00EE0429"/>
    <w:rsid w:val="00EE0784"/>
    <w:rsid w:val="00EE078F"/>
    <w:rsid w:val="00EE0A30"/>
    <w:rsid w:val="00EE1177"/>
    <w:rsid w:val="00EE11DB"/>
    <w:rsid w:val="00EE1796"/>
    <w:rsid w:val="00EE17C3"/>
    <w:rsid w:val="00EE194B"/>
    <w:rsid w:val="00EE1CEC"/>
    <w:rsid w:val="00EE1EB2"/>
    <w:rsid w:val="00EE20A4"/>
    <w:rsid w:val="00EE21DB"/>
    <w:rsid w:val="00EE25C6"/>
    <w:rsid w:val="00EE29A7"/>
    <w:rsid w:val="00EE2A69"/>
    <w:rsid w:val="00EE2D91"/>
    <w:rsid w:val="00EE2DFE"/>
    <w:rsid w:val="00EE2FE2"/>
    <w:rsid w:val="00EE3476"/>
    <w:rsid w:val="00EE3DD3"/>
    <w:rsid w:val="00EE3F63"/>
    <w:rsid w:val="00EE43BE"/>
    <w:rsid w:val="00EE44DD"/>
    <w:rsid w:val="00EE4A41"/>
    <w:rsid w:val="00EE4C6A"/>
    <w:rsid w:val="00EE4D8C"/>
    <w:rsid w:val="00EE5003"/>
    <w:rsid w:val="00EE500C"/>
    <w:rsid w:val="00EE551E"/>
    <w:rsid w:val="00EE5B6F"/>
    <w:rsid w:val="00EE5DB1"/>
    <w:rsid w:val="00EE613A"/>
    <w:rsid w:val="00EE6868"/>
    <w:rsid w:val="00EE68A7"/>
    <w:rsid w:val="00EE6B81"/>
    <w:rsid w:val="00EE6C38"/>
    <w:rsid w:val="00EE722A"/>
    <w:rsid w:val="00EE75A2"/>
    <w:rsid w:val="00EE7651"/>
    <w:rsid w:val="00EE7718"/>
    <w:rsid w:val="00EE7A23"/>
    <w:rsid w:val="00EE7C06"/>
    <w:rsid w:val="00EE7C21"/>
    <w:rsid w:val="00EF00D2"/>
    <w:rsid w:val="00EF04C5"/>
    <w:rsid w:val="00EF06A5"/>
    <w:rsid w:val="00EF06FB"/>
    <w:rsid w:val="00EF09A7"/>
    <w:rsid w:val="00EF115A"/>
    <w:rsid w:val="00EF16AF"/>
    <w:rsid w:val="00EF17C1"/>
    <w:rsid w:val="00EF1B84"/>
    <w:rsid w:val="00EF1B85"/>
    <w:rsid w:val="00EF20F9"/>
    <w:rsid w:val="00EF242A"/>
    <w:rsid w:val="00EF2462"/>
    <w:rsid w:val="00EF2750"/>
    <w:rsid w:val="00EF2C82"/>
    <w:rsid w:val="00EF3030"/>
    <w:rsid w:val="00EF34CD"/>
    <w:rsid w:val="00EF34DD"/>
    <w:rsid w:val="00EF3608"/>
    <w:rsid w:val="00EF3ADD"/>
    <w:rsid w:val="00EF3CAA"/>
    <w:rsid w:val="00EF3D54"/>
    <w:rsid w:val="00EF3DF5"/>
    <w:rsid w:val="00EF3EB7"/>
    <w:rsid w:val="00EF3EF9"/>
    <w:rsid w:val="00EF41F1"/>
    <w:rsid w:val="00EF49F4"/>
    <w:rsid w:val="00EF4E83"/>
    <w:rsid w:val="00EF4FA1"/>
    <w:rsid w:val="00EF4FA6"/>
    <w:rsid w:val="00EF51AA"/>
    <w:rsid w:val="00EF5258"/>
    <w:rsid w:val="00EF561F"/>
    <w:rsid w:val="00EF585C"/>
    <w:rsid w:val="00EF5F27"/>
    <w:rsid w:val="00EF6015"/>
    <w:rsid w:val="00EF60EC"/>
    <w:rsid w:val="00EF6B81"/>
    <w:rsid w:val="00EF7135"/>
    <w:rsid w:val="00EF7250"/>
    <w:rsid w:val="00EF7429"/>
    <w:rsid w:val="00EF7943"/>
    <w:rsid w:val="00EF7988"/>
    <w:rsid w:val="00EF7B83"/>
    <w:rsid w:val="00EF7BB5"/>
    <w:rsid w:val="00EF7C1D"/>
    <w:rsid w:val="00EF7F22"/>
    <w:rsid w:val="00EF7F6F"/>
    <w:rsid w:val="00F00223"/>
    <w:rsid w:val="00F002C6"/>
    <w:rsid w:val="00F003E4"/>
    <w:rsid w:val="00F0085D"/>
    <w:rsid w:val="00F0093F"/>
    <w:rsid w:val="00F00D54"/>
    <w:rsid w:val="00F00D8A"/>
    <w:rsid w:val="00F00EBC"/>
    <w:rsid w:val="00F01407"/>
    <w:rsid w:val="00F0145F"/>
    <w:rsid w:val="00F01606"/>
    <w:rsid w:val="00F016D4"/>
    <w:rsid w:val="00F01766"/>
    <w:rsid w:val="00F01A28"/>
    <w:rsid w:val="00F01C84"/>
    <w:rsid w:val="00F01E08"/>
    <w:rsid w:val="00F0240D"/>
    <w:rsid w:val="00F02601"/>
    <w:rsid w:val="00F028D3"/>
    <w:rsid w:val="00F02AE4"/>
    <w:rsid w:val="00F031B6"/>
    <w:rsid w:val="00F03218"/>
    <w:rsid w:val="00F033D2"/>
    <w:rsid w:val="00F03435"/>
    <w:rsid w:val="00F03835"/>
    <w:rsid w:val="00F03D8A"/>
    <w:rsid w:val="00F04302"/>
    <w:rsid w:val="00F046C5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6BB2"/>
    <w:rsid w:val="00F06FBF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338"/>
    <w:rsid w:val="00F10865"/>
    <w:rsid w:val="00F109D8"/>
    <w:rsid w:val="00F10BEA"/>
    <w:rsid w:val="00F10D5A"/>
    <w:rsid w:val="00F10FC6"/>
    <w:rsid w:val="00F113A4"/>
    <w:rsid w:val="00F115CF"/>
    <w:rsid w:val="00F11C1A"/>
    <w:rsid w:val="00F11C21"/>
    <w:rsid w:val="00F11EDE"/>
    <w:rsid w:val="00F11F8B"/>
    <w:rsid w:val="00F1219F"/>
    <w:rsid w:val="00F122ED"/>
    <w:rsid w:val="00F127C1"/>
    <w:rsid w:val="00F12B0F"/>
    <w:rsid w:val="00F12B2E"/>
    <w:rsid w:val="00F1359D"/>
    <w:rsid w:val="00F1378B"/>
    <w:rsid w:val="00F13939"/>
    <w:rsid w:val="00F139DD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30"/>
    <w:rsid w:val="00F15683"/>
    <w:rsid w:val="00F158E6"/>
    <w:rsid w:val="00F15A4A"/>
    <w:rsid w:val="00F15B9D"/>
    <w:rsid w:val="00F15C94"/>
    <w:rsid w:val="00F15DC1"/>
    <w:rsid w:val="00F1606B"/>
    <w:rsid w:val="00F16510"/>
    <w:rsid w:val="00F165B5"/>
    <w:rsid w:val="00F1663B"/>
    <w:rsid w:val="00F168E1"/>
    <w:rsid w:val="00F16F13"/>
    <w:rsid w:val="00F176BA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2EC0"/>
    <w:rsid w:val="00F23402"/>
    <w:rsid w:val="00F236F4"/>
    <w:rsid w:val="00F23954"/>
    <w:rsid w:val="00F23A2B"/>
    <w:rsid w:val="00F23AE3"/>
    <w:rsid w:val="00F23B88"/>
    <w:rsid w:val="00F23D1B"/>
    <w:rsid w:val="00F23FCA"/>
    <w:rsid w:val="00F24379"/>
    <w:rsid w:val="00F24CCF"/>
    <w:rsid w:val="00F24E55"/>
    <w:rsid w:val="00F24F2F"/>
    <w:rsid w:val="00F24F53"/>
    <w:rsid w:val="00F25168"/>
    <w:rsid w:val="00F251F7"/>
    <w:rsid w:val="00F25277"/>
    <w:rsid w:val="00F2566A"/>
    <w:rsid w:val="00F25A0C"/>
    <w:rsid w:val="00F25A28"/>
    <w:rsid w:val="00F25B4E"/>
    <w:rsid w:val="00F25C61"/>
    <w:rsid w:val="00F26262"/>
    <w:rsid w:val="00F26317"/>
    <w:rsid w:val="00F269AF"/>
    <w:rsid w:val="00F269C1"/>
    <w:rsid w:val="00F26A9B"/>
    <w:rsid w:val="00F26BF3"/>
    <w:rsid w:val="00F26C91"/>
    <w:rsid w:val="00F26E12"/>
    <w:rsid w:val="00F26E2D"/>
    <w:rsid w:val="00F26F46"/>
    <w:rsid w:val="00F26F52"/>
    <w:rsid w:val="00F26FD6"/>
    <w:rsid w:val="00F27247"/>
    <w:rsid w:val="00F2735F"/>
    <w:rsid w:val="00F27ADA"/>
    <w:rsid w:val="00F27B8E"/>
    <w:rsid w:val="00F27CCE"/>
    <w:rsid w:val="00F27D71"/>
    <w:rsid w:val="00F27E0F"/>
    <w:rsid w:val="00F27F7A"/>
    <w:rsid w:val="00F3006F"/>
    <w:rsid w:val="00F300D8"/>
    <w:rsid w:val="00F30EC4"/>
    <w:rsid w:val="00F310C4"/>
    <w:rsid w:val="00F31145"/>
    <w:rsid w:val="00F31369"/>
    <w:rsid w:val="00F31508"/>
    <w:rsid w:val="00F31791"/>
    <w:rsid w:val="00F317C9"/>
    <w:rsid w:val="00F318DF"/>
    <w:rsid w:val="00F31BC2"/>
    <w:rsid w:val="00F31BD6"/>
    <w:rsid w:val="00F31EDE"/>
    <w:rsid w:val="00F32749"/>
    <w:rsid w:val="00F3280D"/>
    <w:rsid w:val="00F33204"/>
    <w:rsid w:val="00F3323E"/>
    <w:rsid w:val="00F3356C"/>
    <w:rsid w:val="00F3372C"/>
    <w:rsid w:val="00F33BC7"/>
    <w:rsid w:val="00F33C62"/>
    <w:rsid w:val="00F33D75"/>
    <w:rsid w:val="00F33EAB"/>
    <w:rsid w:val="00F33F1F"/>
    <w:rsid w:val="00F340BA"/>
    <w:rsid w:val="00F3425A"/>
    <w:rsid w:val="00F34BAD"/>
    <w:rsid w:val="00F34BD6"/>
    <w:rsid w:val="00F34DE8"/>
    <w:rsid w:val="00F34E2B"/>
    <w:rsid w:val="00F34F9B"/>
    <w:rsid w:val="00F34FEB"/>
    <w:rsid w:val="00F351E4"/>
    <w:rsid w:val="00F353A9"/>
    <w:rsid w:val="00F35576"/>
    <w:rsid w:val="00F3559E"/>
    <w:rsid w:val="00F3563A"/>
    <w:rsid w:val="00F358D9"/>
    <w:rsid w:val="00F3590F"/>
    <w:rsid w:val="00F35AA2"/>
    <w:rsid w:val="00F35AC5"/>
    <w:rsid w:val="00F35CAE"/>
    <w:rsid w:val="00F35CE6"/>
    <w:rsid w:val="00F3651E"/>
    <w:rsid w:val="00F36613"/>
    <w:rsid w:val="00F36A76"/>
    <w:rsid w:val="00F36DF6"/>
    <w:rsid w:val="00F371B6"/>
    <w:rsid w:val="00F371E1"/>
    <w:rsid w:val="00F374C0"/>
    <w:rsid w:val="00F3751E"/>
    <w:rsid w:val="00F37660"/>
    <w:rsid w:val="00F376D6"/>
    <w:rsid w:val="00F3771D"/>
    <w:rsid w:val="00F3782F"/>
    <w:rsid w:val="00F37C38"/>
    <w:rsid w:val="00F37CA7"/>
    <w:rsid w:val="00F37DB0"/>
    <w:rsid w:val="00F37DF4"/>
    <w:rsid w:val="00F37F5D"/>
    <w:rsid w:val="00F4027F"/>
    <w:rsid w:val="00F40606"/>
    <w:rsid w:val="00F40E7A"/>
    <w:rsid w:val="00F40ED4"/>
    <w:rsid w:val="00F410A4"/>
    <w:rsid w:val="00F412AD"/>
    <w:rsid w:val="00F4141F"/>
    <w:rsid w:val="00F4149D"/>
    <w:rsid w:val="00F41E02"/>
    <w:rsid w:val="00F41F1D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B23"/>
    <w:rsid w:val="00F43F3F"/>
    <w:rsid w:val="00F43F77"/>
    <w:rsid w:val="00F44513"/>
    <w:rsid w:val="00F446E1"/>
    <w:rsid w:val="00F44706"/>
    <w:rsid w:val="00F44872"/>
    <w:rsid w:val="00F44955"/>
    <w:rsid w:val="00F44997"/>
    <w:rsid w:val="00F44B1A"/>
    <w:rsid w:val="00F44C62"/>
    <w:rsid w:val="00F44CD4"/>
    <w:rsid w:val="00F44E9E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82"/>
    <w:rsid w:val="00F47CC9"/>
    <w:rsid w:val="00F47E0E"/>
    <w:rsid w:val="00F47F70"/>
    <w:rsid w:val="00F500DD"/>
    <w:rsid w:val="00F504B0"/>
    <w:rsid w:val="00F507B5"/>
    <w:rsid w:val="00F509D2"/>
    <w:rsid w:val="00F50A8A"/>
    <w:rsid w:val="00F50E1F"/>
    <w:rsid w:val="00F510D0"/>
    <w:rsid w:val="00F51235"/>
    <w:rsid w:val="00F512CD"/>
    <w:rsid w:val="00F512CF"/>
    <w:rsid w:val="00F512E3"/>
    <w:rsid w:val="00F513BC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7A4"/>
    <w:rsid w:val="00F53C2E"/>
    <w:rsid w:val="00F53E21"/>
    <w:rsid w:val="00F5407D"/>
    <w:rsid w:val="00F5418F"/>
    <w:rsid w:val="00F542B3"/>
    <w:rsid w:val="00F5477D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666"/>
    <w:rsid w:val="00F57B31"/>
    <w:rsid w:val="00F57CBB"/>
    <w:rsid w:val="00F6031D"/>
    <w:rsid w:val="00F60856"/>
    <w:rsid w:val="00F6088F"/>
    <w:rsid w:val="00F609D2"/>
    <w:rsid w:val="00F60D4B"/>
    <w:rsid w:val="00F60E55"/>
    <w:rsid w:val="00F6129A"/>
    <w:rsid w:val="00F61862"/>
    <w:rsid w:val="00F6192B"/>
    <w:rsid w:val="00F61983"/>
    <w:rsid w:val="00F62272"/>
    <w:rsid w:val="00F6242D"/>
    <w:rsid w:val="00F62511"/>
    <w:rsid w:val="00F626FD"/>
    <w:rsid w:val="00F627EA"/>
    <w:rsid w:val="00F62AC3"/>
    <w:rsid w:val="00F62AF0"/>
    <w:rsid w:val="00F62B4C"/>
    <w:rsid w:val="00F62F1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CC4"/>
    <w:rsid w:val="00F65FAE"/>
    <w:rsid w:val="00F66139"/>
    <w:rsid w:val="00F662E6"/>
    <w:rsid w:val="00F6643D"/>
    <w:rsid w:val="00F66BC7"/>
    <w:rsid w:val="00F66C0A"/>
    <w:rsid w:val="00F66D7E"/>
    <w:rsid w:val="00F66DED"/>
    <w:rsid w:val="00F673AA"/>
    <w:rsid w:val="00F67773"/>
    <w:rsid w:val="00F6777A"/>
    <w:rsid w:val="00F677DC"/>
    <w:rsid w:val="00F678D6"/>
    <w:rsid w:val="00F67B3C"/>
    <w:rsid w:val="00F67BCD"/>
    <w:rsid w:val="00F67DB3"/>
    <w:rsid w:val="00F67E7C"/>
    <w:rsid w:val="00F67F91"/>
    <w:rsid w:val="00F70024"/>
    <w:rsid w:val="00F700A2"/>
    <w:rsid w:val="00F701AB"/>
    <w:rsid w:val="00F704FC"/>
    <w:rsid w:val="00F70692"/>
    <w:rsid w:val="00F70895"/>
    <w:rsid w:val="00F709E2"/>
    <w:rsid w:val="00F70C6B"/>
    <w:rsid w:val="00F70D86"/>
    <w:rsid w:val="00F70E56"/>
    <w:rsid w:val="00F70EEC"/>
    <w:rsid w:val="00F70F81"/>
    <w:rsid w:val="00F71106"/>
    <w:rsid w:val="00F712DD"/>
    <w:rsid w:val="00F712F0"/>
    <w:rsid w:val="00F714D2"/>
    <w:rsid w:val="00F71688"/>
    <w:rsid w:val="00F7172D"/>
    <w:rsid w:val="00F71809"/>
    <w:rsid w:val="00F71B2C"/>
    <w:rsid w:val="00F71EFF"/>
    <w:rsid w:val="00F72339"/>
    <w:rsid w:val="00F725CF"/>
    <w:rsid w:val="00F727E7"/>
    <w:rsid w:val="00F72B44"/>
    <w:rsid w:val="00F72BFE"/>
    <w:rsid w:val="00F72C52"/>
    <w:rsid w:val="00F72E7D"/>
    <w:rsid w:val="00F72F46"/>
    <w:rsid w:val="00F73013"/>
    <w:rsid w:val="00F7340E"/>
    <w:rsid w:val="00F734C2"/>
    <w:rsid w:val="00F7370F"/>
    <w:rsid w:val="00F7388F"/>
    <w:rsid w:val="00F73A97"/>
    <w:rsid w:val="00F7412D"/>
    <w:rsid w:val="00F741AC"/>
    <w:rsid w:val="00F74622"/>
    <w:rsid w:val="00F74740"/>
    <w:rsid w:val="00F74882"/>
    <w:rsid w:val="00F74AEB"/>
    <w:rsid w:val="00F74CE7"/>
    <w:rsid w:val="00F74FF9"/>
    <w:rsid w:val="00F751DF"/>
    <w:rsid w:val="00F753F5"/>
    <w:rsid w:val="00F75420"/>
    <w:rsid w:val="00F754C0"/>
    <w:rsid w:val="00F755BA"/>
    <w:rsid w:val="00F7571E"/>
    <w:rsid w:val="00F757B3"/>
    <w:rsid w:val="00F75EC8"/>
    <w:rsid w:val="00F76219"/>
    <w:rsid w:val="00F76535"/>
    <w:rsid w:val="00F766D4"/>
    <w:rsid w:val="00F76B6F"/>
    <w:rsid w:val="00F76CF4"/>
    <w:rsid w:val="00F771CC"/>
    <w:rsid w:val="00F77529"/>
    <w:rsid w:val="00F775D7"/>
    <w:rsid w:val="00F77624"/>
    <w:rsid w:val="00F7763E"/>
    <w:rsid w:val="00F776A2"/>
    <w:rsid w:val="00F77920"/>
    <w:rsid w:val="00F77C4C"/>
    <w:rsid w:val="00F77C64"/>
    <w:rsid w:val="00F77F4A"/>
    <w:rsid w:val="00F800E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1E5D"/>
    <w:rsid w:val="00F81E9A"/>
    <w:rsid w:val="00F82141"/>
    <w:rsid w:val="00F822B7"/>
    <w:rsid w:val="00F82440"/>
    <w:rsid w:val="00F82805"/>
    <w:rsid w:val="00F82A09"/>
    <w:rsid w:val="00F82A4B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4786"/>
    <w:rsid w:val="00F84856"/>
    <w:rsid w:val="00F848D4"/>
    <w:rsid w:val="00F8490C"/>
    <w:rsid w:val="00F84A38"/>
    <w:rsid w:val="00F84E8A"/>
    <w:rsid w:val="00F852B4"/>
    <w:rsid w:val="00F8536C"/>
    <w:rsid w:val="00F85B0E"/>
    <w:rsid w:val="00F85C0C"/>
    <w:rsid w:val="00F86472"/>
    <w:rsid w:val="00F86529"/>
    <w:rsid w:val="00F8666C"/>
    <w:rsid w:val="00F869C5"/>
    <w:rsid w:val="00F86BA3"/>
    <w:rsid w:val="00F86BD1"/>
    <w:rsid w:val="00F86BD3"/>
    <w:rsid w:val="00F86FEA"/>
    <w:rsid w:val="00F8712C"/>
    <w:rsid w:val="00F87297"/>
    <w:rsid w:val="00F87594"/>
    <w:rsid w:val="00F876C1"/>
    <w:rsid w:val="00F877CC"/>
    <w:rsid w:val="00F87870"/>
    <w:rsid w:val="00F879AF"/>
    <w:rsid w:val="00F87A15"/>
    <w:rsid w:val="00F87D92"/>
    <w:rsid w:val="00F90087"/>
    <w:rsid w:val="00F9020A"/>
    <w:rsid w:val="00F90514"/>
    <w:rsid w:val="00F90906"/>
    <w:rsid w:val="00F90B6D"/>
    <w:rsid w:val="00F9100D"/>
    <w:rsid w:val="00F9108A"/>
    <w:rsid w:val="00F9131B"/>
    <w:rsid w:val="00F9186D"/>
    <w:rsid w:val="00F91B16"/>
    <w:rsid w:val="00F91B27"/>
    <w:rsid w:val="00F91BDF"/>
    <w:rsid w:val="00F91BF0"/>
    <w:rsid w:val="00F922A1"/>
    <w:rsid w:val="00F92417"/>
    <w:rsid w:val="00F927BE"/>
    <w:rsid w:val="00F929A6"/>
    <w:rsid w:val="00F92AC4"/>
    <w:rsid w:val="00F92ACE"/>
    <w:rsid w:val="00F92B54"/>
    <w:rsid w:val="00F9300D"/>
    <w:rsid w:val="00F9323B"/>
    <w:rsid w:val="00F93528"/>
    <w:rsid w:val="00F94285"/>
    <w:rsid w:val="00F9440F"/>
    <w:rsid w:val="00F94734"/>
    <w:rsid w:val="00F9479F"/>
    <w:rsid w:val="00F947EF"/>
    <w:rsid w:val="00F9484F"/>
    <w:rsid w:val="00F94931"/>
    <w:rsid w:val="00F94A6F"/>
    <w:rsid w:val="00F94B65"/>
    <w:rsid w:val="00F94D1B"/>
    <w:rsid w:val="00F94E0D"/>
    <w:rsid w:val="00F94ED3"/>
    <w:rsid w:val="00F95791"/>
    <w:rsid w:val="00F95947"/>
    <w:rsid w:val="00F9595F"/>
    <w:rsid w:val="00F95A0C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D16"/>
    <w:rsid w:val="00F96E17"/>
    <w:rsid w:val="00F96EAA"/>
    <w:rsid w:val="00F975B7"/>
    <w:rsid w:val="00F97AC8"/>
    <w:rsid w:val="00F97C37"/>
    <w:rsid w:val="00F97CCA"/>
    <w:rsid w:val="00F97F62"/>
    <w:rsid w:val="00FA001E"/>
    <w:rsid w:val="00FA01B3"/>
    <w:rsid w:val="00FA0271"/>
    <w:rsid w:val="00FA06E1"/>
    <w:rsid w:val="00FA0969"/>
    <w:rsid w:val="00FA0BB4"/>
    <w:rsid w:val="00FA0BE7"/>
    <w:rsid w:val="00FA0E3E"/>
    <w:rsid w:val="00FA1295"/>
    <w:rsid w:val="00FA133C"/>
    <w:rsid w:val="00FA1AE7"/>
    <w:rsid w:val="00FA2497"/>
    <w:rsid w:val="00FA24A4"/>
    <w:rsid w:val="00FA2752"/>
    <w:rsid w:val="00FA2787"/>
    <w:rsid w:val="00FA2A58"/>
    <w:rsid w:val="00FA2E89"/>
    <w:rsid w:val="00FA30E2"/>
    <w:rsid w:val="00FA339B"/>
    <w:rsid w:val="00FA3438"/>
    <w:rsid w:val="00FA3542"/>
    <w:rsid w:val="00FA3579"/>
    <w:rsid w:val="00FA3684"/>
    <w:rsid w:val="00FA38AC"/>
    <w:rsid w:val="00FA3CE7"/>
    <w:rsid w:val="00FA3EEE"/>
    <w:rsid w:val="00FA492A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C45"/>
    <w:rsid w:val="00FA6333"/>
    <w:rsid w:val="00FA63FE"/>
    <w:rsid w:val="00FA6474"/>
    <w:rsid w:val="00FA653D"/>
    <w:rsid w:val="00FA65D6"/>
    <w:rsid w:val="00FA6617"/>
    <w:rsid w:val="00FA682D"/>
    <w:rsid w:val="00FA6B66"/>
    <w:rsid w:val="00FA6DF9"/>
    <w:rsid w:val="00FA6E21"/>
    <w:rsid w:val="00FA700E"/>
    <w:rsid w:val="00FA70BF"/>
    <w:rsid w:val="00FA72C8"/>
    <w:rsid w:val="00FA7359"/>
    <w:rsid w:val="00FA751B"/>
    <w:rsid w:val="00FA7890"/>
    <w:rsid w:val="00FA7CF6"/>
    <w:rsid w:val="00FB011A"/>
    <w:rsid w:val="00FB0226"/>
    <w:rsid w:val="00FB02FE"/>
    <w:rsid w:val="00FB0627"/>
    <w:rsid w:val="00FB077A"/>
    <w:rsid w:val="00FB0922"/>
    <w:rsid w:val="00FB0C3E"/>
    <w:rsid w:val="00FB0F69"/>
    <w:rsid w:val="00FB100F"/>
    <w:rsid w:val="00FB11A2"/>
    <w:rsid w:val="00FB125B"/>
    <w:rsid w:val="00FB1361"/>
    <w:rsid w:val="00FB158D"/>
    <w:rsid w:val="00FB1794"/>
    <w:rsid w:val="00FB2041"/>
    <w:rsid w:val="00FB20BB"/>
    <w:rsid w:val="00FB22F7"/>
    <w:rsid w:val="00FB2302"/>
    <w:rsid w:val="00FB23EB"/>
    <w:rsid w:val="00FB276D"/>
    <w:rsid w:val="00FB27C5"/>
    <w:rsid w:val="00FB2AB7"/>
    <w:rsid w:val="00FB2B42"/>
    <w:rsid w:val="00FB2E30"/>
    <w:rsid w:val="00FB30FC"/>
    <w:rsid w:val="00FB316C"/>
    <w:rsid w:val="00FB332A"/>
    <w:rsid w:val="00FB3406"/>
    <w:rsid w:val="00FB3430"/>
    <w:rsid w:val="00FB346C"/>
    <w:rsid w:val="00FB361C"/>
    <w:rsid w:val="00FB3783"/>
    <w:rsid w:val="00FB3871"/>
    <w:rsid w:val="00FB3B7D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4AFD"/>
    <w:rsid w:val="00FB4CE3"/>
    <w:rsid w:val="00FB4F66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8F9"/>
    <w:rsid w:val="00FB7B1A"/>
    <w:rsid w:val="00FB7B8D"/>
    <w:rsid w:val="00FB7CCC"/>
    <w:rsid w:val="00FB7E19"/>
    <w:rsid w:val="00FB7F01"/>
    <w:rsid w:val="00FC0212"/>
    <w:rsid w:val="00FC0309"/>
    <w:rsid w:val="00FC0713"/>
    <w:rsid w:val="00FC0DAA"/>
    <w:rsid w:val="00FC0DEB"/>
    <w:rsid w:val="00FC0E7C"/>
    <w:rsid w:val="00FC0E88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1E8"/>
    <w:rsid w:val="00FC238B"/>
    <w:rsid w:val="00FC24FD"/>
    <w:rsid w:val="00FC283F"/>
    <w:rsid w:val="00FC2A60"/>
    <w:rsid w:val="00FC2ADA"/>
    <w:rsid w:val="00FC2B13"/>
    <w:rsid w:val="00FC2B1F"/>
    <w:rsid w:val="00FC2E4A"/>
    <w:rsid w:val="00FC2FA5"/>
    <w:rsid w:val="00FC3150"/>
    <w:rsid w:val="00FC3539"/>
    <w:rsid w:val="00FC36B8"/>
    <w:rsid w:val="00FC393D"/>
    <w:rsid w:val="00FC3961"/>
    <w:rsid w:val="00FC39B6"/>
    <w:rsid w:val="00FC39E2"/>
    <w:rsid w:val="00FC3DE0"/>
    <w:rsid w:val="00FC3FDA"/>
    <w:rsid w:val="00FC4211"/>
    <w:rsid w:val="00FC4343"/>
    <w:rsid w:val="00FC4454"/>
    <w:rsid w:val="00FC44FE"/>
    <w:rsid w:val="00FC45CD"/>
    <w:rsid w:val="00FC46CC"/>
    <w:rsid w:val="00FC49EC"/>
    <w:rsid w:val="00FC502E"/>
    <w:rsid w:val="00FC53CE"/>
    <w:rsid w:val="00FC549F"/>
    <w:rsid w:val="00FC55DF"/>
    <w:rsid w:val="00FC5723"/>
    <w:rsid w:val="00FC59D2"/>
    <w:rsid w:val="00FC5AAF"/>
    <w:rsid w:val="00FC5D9B"/>
    <w:rsid w:val="00FC5DD1"/>
    <w:rsid w:val="00FC5DDE"/>
    <w:rsid w:val="00FC5EA0"/>
    <w:rsid w:val="00FC5F3C"/>
    <w:rsid w:val="00FC61E1"/>
    <w:rsid w:val="00FC6264"/>
    <w:rsid w:val="00FC66C3"/>
    <w:rsid w:val="00FC6860"/>
    <w:rsid w:val="00FC68A5"/>
    <w:rsid w:val="00FC6B4F"/>
    <w:rsid w:val="00FC71B5"/>
    <w:rsid w:val="00FC7831"/>
    <w:rsid w:val="00FC798E"/>
    <w:rsid w:val="00FC7ADF"/>
    <w:rsid w:val="00FC7B9F"/>
    <w:rsid w:val="00FC7C39"/>
    <w:rsid w:val="00FC7D57"/>
    <w:rsid w:val="00FC7D94"/>
    <w:rsid w:val="00FC7DD6"/>
    <w:rsid w:val="00FD00AE"/>
    <w:rsid w:val="00FD0118"/>
    <w:rsid w:val="00FD0226"/>
    <w:rsid w:val="00FD0275"/>
    <w:rsid w:val="00FD078E"/>
    <w:rsid w:val="00FD1261"/>
    <w:rsid w:val="00FD15BA"/>
    <w:rsid w:val="00FD1A42"/>
    <w:rsid w:val="00FD1A77"/>
    <w:rsid w:val="00FD1C8F"/>
    <w:rsid w:val="00FD1DC3"/>
    <w:rsid w:val="00FD2434"/>
    <w:rsid w:val="00FD24FB"/>
    <w:rsid w:val="00FD2512"/>
    <w:rsid w:val="00FD297A"/>
    <w:rsid w:val="00FD2E85"/>
    <w:rsid w:val="00FD324B"/>
    <w:rsid w:val="00FD3606"/>
    <w:rsid w:val="00FD36B7"/>
    <w:rsid w:val="00FD3773"/>
    <w:rsid w:val="00FD3946"/>
    <w:rsid w:val="00FD3F3C"/>
    <w:rsid w:val="00FD3F69"/>
    <w:rsid w:val="00FD4030"/>
    <w:rsid w:val="00FD4396"/>
    <w:rsid w:val="00FD43AE"/>
    <w:rsid w:val="00FD43D8"/>
    <w:rsid w:val="00FD457C"/>
    <w:rsid w:val="00FD459E"/>
    <w:rsid w:val="00FD4906"/>
    <w:rsid w:val="00FD4ACF"/>
    <w:rsid w:val="00FD4AFB"/>
    <w:rsid w:val="00FD4DA5"/>
    <w:rsid w:val="00FD51B9"/>
    <w:rsid w:val="00FD536E"/>
    <w:rsid w:val="00FD54AE"/>
    <w:rsid w:val="00FD5B21"/>
    <w:rsid w:val="00FD5D4B"/>
    <w:rsid w:val="00FD607E"/>
    <w:rsid w:val="00FD623F"/>
    <w:rsid w:val="00FD6ABF"/>
    <w:rsid w:val="00FD7036"/>
    <w:rsid w:val="00FD7303"/>
    <w:rsid w:val="00FD74CC"/>
    <w:rsid w:val="00FD79E2"/>
    <w:rsid w:val="00FD7A27"/>
    <w:rsid w:val="00FD7C5A"/>
    <w:rsid w:val="00FE01B3"/>
    <w:rsid w:val="00FE0748"/>
    <w:rsid w:val="00FE091F"/>
    <w:rsid w:val="00FE09F7"/>
    <w:rsid w:val="00FE0A1B"/>
    <w:rsid w:val="00FE0C4A"/>
    <w:rsid w:val="00FE0DC0"/>
    <w:rsid w:val="00FE0DEB"/>
    <w:rsid w:val="00FE1723"/>
    <w:rsid w:val="00FE18E7"/>
    <w:rsid w:val="00FE1A5D"/>
    <w:rsid w:val="00FE1C20"/>
    <w:rsid w:val="00FE1D75"/>
    <w:rsid w:val="00FE21F0"/>
    <w:rsid w:val="00FE246D"/>
    <w:rsid w:val="00FE2909"/>
    <w:rsid w:val="00FE2AA6"/>
    <w:rsid w:val="00FE2D21"/>
    <w:rsid w:val="00FE2DAD"/>
    <w:rsid w:val="00FE3111"/>
    <w:rsid w:val="00FE3120"/>
    <w:rsid w:val="00FE3161"/>
    <w:rsid w:val="00FE31DD"/>
    <w:rsid w:val="00FE32F7"/>
    <w:rsid w:val="00FE366D"/>
    <w:rsid w:val="00FE36DD"/>
    <w:rsid w:val="00FE39C8"/>
    <w:rsid w:val="00FE3E35"/>
    <w:rsid w:val="00FE423F"/>
    <w:rsid w:val="00FE4479"/>
    <w:rsid w:val="00FE492E"/>
    <w:rsid w:val="00FE494F"/>
    <w:rsid w:val="00FE4B0D"/>
    <w:rsid w:val="00FE4B18"/>
    <w:rsid w:val="00FE4B2C"/>
    <w:rsid w:val="00FE4E9C"/>
    <w:rsid w:val="00FE4EBA"/>
    <w:rsid w:val="00FE4EF0"/>
    <w:rsid w:val="00FE50A5"/>
    <w:rsid w:val="00FE51B3"/>
    <w:rsid w:val="00FE554E"/>
    <w:rsid w:val="00FE55EC"/>
    <w:rsid w:val="00FE59A5"/>
    <w:rsid w:val="00FE5A68"/>
    <w:rsid w:val="00FE5B82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BD7"/>
    <w:rsid w:val="00FE7D5F"/>
    <w:rsid w:val="00FE7FE8"/>
    <w:rsid w:val="00FF013A"/>
    <w:rsid w:val="00FF088E"/>
    <w:rsid w:val="00FF0898"/>
    <w:rsid w:val="00FF0911"/>
    <w:rsid w:val="00FF0C38"/>
    <w:rsid w:val="00FF0D68"/>
    <w:rsid w:val="00FF0F38"/>
    <w:rsid w:val="00FF1382"/>
    <w:rsid w:val="00FF158E"/>
    <w:rsid w:val="00FF1713"/>
    <w:rsid w:val="00FF19A6"/>
    <w:rsid w:val="00FF1B20"/>
    <w:rsid w:val="00FF1C0B"/>
    <w:rsid w:val="00FF1CFB"/>
    <w:rsid w:val="00FF226F"/>
    <w:rsid w:val="00FF252D"/>
    <w:rsid w:val="00FF254D"/>
    <w:rsid w:val="00FF27A7"/>
    <w:rsid w:val="00FF28BF"/>
    <w:rsid w:val="00FF2991"/>
    <w:rsid w:val="00FF2CFB"/>
    <w:rsid w:val="00FF3194"/>
    <w:rsid w:val="00FF3292"/>
    <w:rsid w:val="00FF33DE"/>
    <w:rsid w:val="00FF388E"/>
    <w:rsid w:val="00FF3A7C"/>
    <w:rsid w:val="00FF3B28"/>
    <w:rsid w:val="00FF3DF0"/>
    <w:rsid w:val="00FF4267"/>
    <w:rsid w:val="00FF42F1"/>
    <w:rsid w:val="00FF45E1"/>
    <w:rsid w:val="00FF489E"/>
    <w:rsid w:val="00FF4A9D"/>
    <w:rsid w:val="00FF4DEB"/>
    <w:rsid w:val="00FF4ECB"/>
    <w:rsid w:val="00FF4FB5"/>
    <w:rsid w:val="00FF4FD7"/>
    <w:rsid w:val="00FF4FD8"/>
    <w:rsid w:val="00FF515B"/>
    <w:rsid w:val="00FF5397"/>
    <w:rsid w:val="00FF55D7"/>
    <w:rsid w:val="00FF59A9"/>
    <w:rsid w:val="00FF5A76"/>
    <w:rsid w:val="00FF5C4C"/>
    <w:rsid w:val="00FF5CD4"/>
    <w:rsid w:val="00FF5E29"/>
    <w:rsid w:val="00FF61FF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AEF"/>
    <w:rsid w:val="00FF7BE6"/>
    <w:rsid w:val="00FF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1180DB54"/>
  <w15:docId w15:val="{FFFF800B-5761-45CC-B4BB-E2948D4E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3B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49838-4C09-4B6B-89C7-21E6E8628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435</Words>
  <Characters>1694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Somjai, Nigonyanont</cp:lastModifiedBy>
  <cp:revision>3</cp:revision>
  <cp:lastPrinted>2019-08-05T02:21:00Z</cp:lastPrinted>
  <dcterms:created xsi:type="dcterms:W3CDTF">2019-08-06T02:55:00Z</dcterms:created>
  <dcterms:modified xsi:type="dcterms:W3CDTF">2019-08-06T03:00:00Z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